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2FB617BD"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F23D6D" w:rsidRPr="00A564B4">
        <w:rPr>
          <w:noProof w:val="0"/>
        </w:rPr>
        <w:t>6</w:t>
      </w:r>
      <w:r w:rsidR="00D74C93" w:rsidRPr="00A564B4">
        <w:rPr>
          <w:noProof w:val="0"/>
        </w:rPr>
        <w:t>.</w:t>
      </w:r>
      <w:r w:rsidR="008C6EC7" w:rsidRPr="00A564B4">
        <w:rPr>
          <w:noProof w:val="0"/>
        </w:rPr>
        <w:t>1</w:t>
      </w:r>
      <w:r w:rsidR="00D726BA">
        <w:rPr>
          <w:noProof w:val="0"/>
        </w:rPr>
        <w:t>2</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D726BA">
        <w:rPr>
          <w:noProof w:val="0"/>
          <w:sz w:val="32"/>
        </w:rPr>
        <w:t>2</w:t>
      </w:r>
      <w:r w:rsidR="00A9574B" w:rsidRPr="00A564B4">
        <w:rPr>
          <w:noProof w:val="0"/>
          <w:sz w:val="32"/>
        </w:rPr>
        <w:t>-</w:t>
      </w:r>
      <w:r w:rsidR="00D726BA">
        <w:rPr>
          <w:noProof w:val="0"/>
          <w:sz w:val="32"/>
        </w:rPr>
        <w:t>03</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77777777"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F23D6D" w:rsidRPr="00A564B4">
        <w:rPr>
          <w:rStyle w:val="ZGSM"/>
        </w:rPr>
        <w:t>6</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w:instrText>
      </w:r>
      <w:r w:rsidR="006B6D8E">
        <w:rPr>
          <w:i/>
          <w:noProof w:val="0"/>
        </w:rPr>
        <w:instrText>INCLUDEPICTURE  "http://www.3gpp.org/images/5G-logo_500px.jpg" \* MERGEFORMATINET</w:instrText>
      </w:r>
      <w:r w:rsidR="006B6D8E">
        <w:rPr>
          <w:i/>
          <w:noProof w:val="0"/>
        </w:rPr>
        <w:instrText xml:space="preserve"> </w:instrText>
      </w:r>
      <w:r w:rsidR="006B6D8E">
        <w:rPr>
          <w:i/>
          <w:noProof w:val="0"/>
        </w:rPr>
        <w:fldChar w:fldCharType="separate"/>
      </w:r>
      <w:r w:rsidR="00E373CF">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5pt;height:116.5pt">
            <v:imagedata r:id="rId8" r:href="rId9"/>
          </v:shape>
        </w:pict>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E373CF">
        <w:rPr>
          <w:noProof w:val="0"/>
        </w:rPr>
        <w:pict w14:anchorId="2286A17F">
          <v:shape id="_x0000_i1026" type="#_x0000_t75" style="width:128pt;height:75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218202D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D726BA">
        <w:rPr>
          <w:sz w:val="18"/>
        </w:rPr>
        <w:t>2</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77777777" w:rsidR="00416070" w:rsidRPr="00A564B4" w:rsidRDefault="00FB3F04" w:rsidP="00416070">
      <w:pPr>
        <w:pStyle w:val="NO"/>
        <w:keepNext/>
        <w:rPr>
          <w:lang w:eastAsia="zh-CN"/>
        </w:rPr>
      </w:pPr>
      <w:r w:rsidRPr="00A564B4">
        <w:t>NOTE:</w:t>
      </w:r>
      <w:r w:rsidRPr="00A564B4">
        <w:tab/>
        <w:t>To determine applicability of a test case, FGI support in combined or fdd-Add-UE-EUTRA-Capabilities</w:t>
      </w:r>
      <w:r w:rsidR="00E4184A" w:rsidRPr="00A564B4">
        <w:t xml:space="preserve"> </w:t>
      </w:r>
      <w:r w:rsidRPr="00A564B4">
        <w:t>or tdd-Add-UE-EUTRA-Capabilities</w:t>
      </w:r>
      <w:r w:rsidRPr="00A564B4">
        <w:rPr>
          <w:rFonts w:eastAsia="PMingLiU"/>
          <w:lang w:eastAsia="zh-TW"/>
        </w:rPr>
        <w:t xml:space="preserve"> is taken into account.</w:t>
      </w:r>
    </w:p>
    <w:p w14:paraId="5C55A951" w14:textId="77777777" w:rsidR="00C42B1B" w:rsidRPr="00A564B4" w:rsidRDefault="00824131" w:rsidP="00C42B1B">
      <w:pPr>
        <w:pStyle w:val="TH"/>
      </w:pPr>
      <w:r w:rsidRPr="00A564B4">
        <w:t>Table</w:t>
      </w:r>
      <w:r w:rsidR="008730BB" w:rsidRPr="00A564B4">
        <w:t xml:space="preserve"> </w:t>
      </w:r>
      <w:r w:rsidR="00AD1087" w:rsidRPr="00A564B4">
        <w:t>4</w:t>
      </w:r>
      <w:r w:rsidR="00DC489B" w:rsidRPr="00A564B4">
        <w:t>.1</w:t>
      </w:r>
      <w:r w:rsidR="00AD1087" w:rsidRPr="00A564B4">
        <w:t>-</w:t>
      </w:r>
      <w:r w:rsidRPr="00A564B4">
        <w:t xml:space="preserve">1: Applicability of </w:t>
      </w:r>
      <w:r w:rsidR="003B48B2" w:rsidRPr="00A564B4">
        <w:t>RF c</w:t>
      </w:r>
      <w:r w:rsidR="00F0519D" w:rsidRPr="00A564B4">
        <w:t xml:space="preserve">onformance </w:t>
      </w:r>
      <w:r w:rsidRPr="00A564B4">
        <w:t>test</w:t>
      </w:r>
      <w:r w:rsidR="003B48B2" w:rsidRPr="00A564B4">
        <w:t xml:space="preserve"> cases</w:t>
      </w:r>
      <w:r w:rsidR="00FA7572" w:rsidRPr="00A564B4">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A564B4" w14:paraId="77E57D59" w14:textId="77777777" w:rsidTr="00BC6DDF">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A564B4" w:rsidRDefault="00864E54" w:rsidP="007B0FE5">
            <w:pPr>
              <w:pStyle w:val="TH"/>
              <w:rPr>
                <w:lang w:eastAsia="en-US"/>
              </w:rPr>
            </w:pPr>
            <w:r w:rsidRPr="00A564B4">
              <w:rPr>
                <w:lang w:eastAsia="en-US"/>
              </w:rPr>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A564B4" w:rsidRDefault="00864E54" w:rsidP="007B0FE5">
            <w:pPr>
              <w:pStyle w:val="TH"/>
              <w:rPr>
                <w:lang w:eastAsia="en-US"/>
              </w:rPr>
            </w:pPr>
            <w:r w:rsidRPr="00A564B4">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A564B4" w:rsidRDefault="00864E54" w:rsidP="007B0FE5">
            <w:pPr>
              <w:pStyle w:val="TH"/>
              <w:rPr>
                <w:lang w:eastAsia="en-US"/>
              </w:rPr>
            </w:pPr>
            <w:r w:rsidRPr="00A564B4">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A564B4" w:rsidRDefault="00864E54" w:rsidP="007B0FE5">
            <w:pPr>
              <w:pStyle w:val="TH"/>
              <w:rPr>
                <w:lang w:eastAsia="en-US"/>
              </w:rPr>
            </w:pPr>
            <w:r w:rsidRPr="00A564B4">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A564B4" w:rsidRDefault="00864E54" w:rsidP="007B0FE5">
            <w:pPr>
              <w:pStyle w:val="TH"/>
              <w:rPr>
                <w:lang w:eastAsia="en-US"/>
              </w:rPr>
            </w:pPr>
            <w:r w:rsidRPr="00A564B4">
              <w:rPr>
                <w:lang w:eastAsia="en-US"/>
              </w:rPr>
              <w:t>Tested Bands / CA-Configurations</w:t>
            </w:r>
          </w:p>
          <w:p w14:paraId="26AD57A0" w14:textId="77777777" w:rsidR="00864E54" w:rsidRPr="00A564B4" w:rsidRDefault="00864E54" w:rsidP="007B0FE5">
            <w:pPr>
              <w:pStyle w:val="TH"/>
              <w:rPr>
                <w:lang w:eastAsia="en-US"/>
              </w:rPr>
            </w:pPr>
            <w:r w:rsidRPr="00A564B4">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A564B4" w:rsidRDefault="00EF43A6" w:rsidP="007B0FE5">
            <w:pPr>
              <w:pStyle w:val="TH"/>
              <w:rPr>
                <w:lang w:eastAsia="en-US"/>
              </w:rPr>
            </w:pPr>
            <w:r w:rsidRPr="00A564B4">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A564B4" w:rsidRDefault="00864E54" w:rsidP="007B0FE5">
            <w:pPr>
              <w:pStyle w:val="TH"/>
              <w:rPr>
                <w:lang w:eastAsia="en-US"/>
              </w:rPr>
            </w:pPr>
            <w:r w:rsidRPr="00A564B4">
              <w:rPr>
                <w:lang w:eastAsia="en-US"/>
              </w:rPr>
              <w:t>Additional Information</w:t>
            </w:r>
          </w:p>
        </w:tc>
      </w:tr>
      <w:tr w:rsidR="00864E54" w:rsidRPr="00A564B4" w14:paraId="3AF603D3" w14:textId="77777777" w:rsidTr="00BC6DDF">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A564B4"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A564B4"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A564B4"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A564B4" w:rsidRDefault="00864E54" w:rsidP="007B0FE5">
            <w:pPr>
              <w:pStyle w:val="TH"/>
              <w:rPr>
                <w:lang w:eastAsia="en-US"/>
              </w:rPr>
            </w:pPr>
            <w:r w:rsidRPr="00A564B4">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A564B4" w:rsidRDefault="00864E54" w:rsidP="007B0FE5">
            <w:pPr>
              <w:pStyle w:val="TH"/>
              <w:rPr>
                <w:lang w:eastAsia="en-US"/>
              </w:rPr>
            </w:pPr>
            <w:r w:rsidRPr="00A564B4">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A564B4"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A564B4"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A564B4" w:rsidRDefault="00864E54" w:rsidP="007B0FE5">
            <w:pPr>
              <w:pStyle w:val="TH"/>
              <w:rPr>
                <w:sz w:val="16"/>
                <w:szCs w:val="16"/>
                <w:lang w:eastAsia="en-US"/>
              </w:rPr>
            </w:pPr>
          </w:p>
        </w:tc>
      </w:tr>
      <w:tr w:rsidR="007B0FE5" w:rsidRPr="00A564B4" w14:paraId="3A6B7DFC" w14:textId="77777777" w:rsidTr="00BC6DDF">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A564B4" w:rsidRDefault="007B0FE5" w:rsidP="007605D6">
            <w:pPr>
              <w:pStyle w:val="TAH"/>
              <w:rPr>
                <w:lang w:eastAsia="en-US"/>
              </w:rPr>
            </w:pPr>
            <w:r w:rsidRPr="00A564B4">
              <w:rPr>
                <w:lang w:eastAsia="en-US"/>
              </w:rPr>
              <w:t>Transmitter Characteristics</w:t>
            </w:r>
          </w:p>
        </w:tc>
      </w:tr>
      <w:tr w:rsidR="00133853" w:rsidRPr="00A564B4" w14:paraId="3C927B0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A564B4" w:rsidRDefault="00133853" w:rsidP="007605D6">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A564B4" w:rsidRDefault="00133853" w:rsidP="007605D6">
            <w:pPr>
              <w:pStyle w:val="TAL"/>
              <w:rPr>
                <w:lang w:eastAsia="zh-CN"/>
              </w:rPr>
            </w:pPr>
            <w:r w:rsidRPr="00A564B4">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A564B4" w:rsidRDefault="00133853" w:rsidP="007605D6">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A564B4" w:rsidRDefault="00133853" w:rsidP="007605D6">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A564B4" w:rsidRDefault="00133853" w:rsidP="007605D6">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A564B4" w:rsidRDefault="00133853" w:rsidP="007605D6">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EA343AB" w14:textId="77777777" w:rsidR="00133853" w:rsidRPr="00A564B4" w:rsidRDefault="00133853" w:rsidP="007605D6">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A564B4" w:rsidRDefault="00133853" w:rsidP="007605D6">
            <w:pPr>
              <w:pStyle w:val="TAL"/>
              <w:rPr>
                <w:lang w:eastAsia="zh-CN"/>
              </w:rPr>
            </w:pPr>
            <w:r w:rsidRPr="00A564B4">
              <w:rPr>
                <w:lang w:eastAsia="zh-CN"/>
              </w:rPr>
              <w:t>Not required to be tested in Band 41 for Power Class 2 UE</w:t>
            </w:r>
          </w:p>
        </w:tc>
      </w:tr>
      <w:tr w:rsidR="00174D74" w:rsidRPr="00A564B4" w14:paraId="5A49FA7B" w14:textId="77777777" w:rsidTr="00BC6DDF">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A564B4" w:rsidRDefault="00174D74" w:rsidP="00113072">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A564B4" w:rsidRDefault="00174D74" w:rsidP="00113072">
            <w:pPr>
              <w:pStyle w:val="TAL"/>
              <w:rPr>
                <w:lang w:eastAsia="zh-CN"/>
              </w:rPr>
            </w:pPr>
            <w:r w:rsidRPr="00A564B4">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A564B4" w:rsidRDefault="00174D74"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A564B4" w:rsidRDefault="00174D74" w:rsidP="00113072">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A564B4" w:rsidRDefault="00174D74" w:rsidP="00113072">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9535515" w14:textId="77777777" w:rsidR="00174D74" w:rsidRPr="00A564B4" w:rsidRDefault="00174D74" w:rsidP="00113072">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7CF3BD40" w14:textId="77777777" w:rsidR="00174D74" w:rsidRPr="00A564B4" w:rsidRDefault="00174D74"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A564B4" w:rsidRDefault="00174D74" w:rsidP="00113072">
            <w:pPr>
              <w:pStyle w:val="TAL"/>
              <w:rPr>
                <w:lang w:eastAsia="zh-CN"/>
              </w:rPr>
            </w:pPr>
          </w:p>
        </w:tc>
      </w:tr>
      <w:tr w:rsidR="00174D74" w:rsidRPr="00A564B4" w14:paraId="50BC1DC3" w14:textId="77777777" w:rsidTr="00BC6DDF">
        <w:trPr>
          <w:cantSplit/>
          <w:trHeight w:val="675"/>
        </w:trPr>
        <w:tc>
          <w:tcPr>
            <w:tcW w:w="1008" w:type="dxa"/>
            <w:vMerge/>
            <w:tcBorders>
              <w:left w:val="single" w:sz="4" w:space="0" w:color="auto"/>
              <w:right w:val="single" w:sz="4" w:space="0" w:color="auto"/>
            </w:tcBorders>
            <w:shd w:val="clear" w:color="auto" w:fill="auto"/>
            <w:vAlign w:val="center"/>
          </w:tcPr>
          <w:p w14:paraId="631B1EA4" w14:textId="77777777" w:rsidR="00174D74" w:rsidRPr="00A564B4" w:rsidRDefault="00174D74" w:rsidP="00174D7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273713E" w14:textId="77777777" w:rsidR="00174D74" w:rsidRPr="00A564B4" w:rsidRDefault="00174D74" w:rsidP="00174D7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41CC0E12" w14:textId="77777777" w:rsidR="00174D74" w:rsidRPr="00A564B4" w:rsidRDefault="00174D74" w:rsidP="00174D7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A564B4" w:rsidRDefault="00174D74" w:rsidP="00174D7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A564B4" w:rsidRDefault="00174D74" w:rsidP="00174D7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1FFA4AEA" w14:textId="77777777" w:rsidR="00174D74" w:rsidRPr="00A564B4" w:rsidRDefault="00174D74" w:rsidP="00174D7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6018C7D4" w14:textId="77777777" w:rsidR="00174D74" w:rsidRPr="00A564B4" w:rsidRDefault="00174D74" w:rsidP="00174D7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A564B4" w:rsidRDefault="00174D74" w:rsidP="00174D74">
            <w:pPr>
              <w:pStyle w:val="TAL"/>
              <w:rPr>
                <w:lang w:eastAsia="zh-CN"/>
              </w:rPr>
            </w:pPr>
          </w:p>
        </w:tc>
      </w:tr>
      <w:tr w:rsidR="00133853" w:rsidRPr="00A564B4" w14:paraId="1793B62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A564B4" w:rsidRDefault="00133853" w:rsidP="00113072">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A564B4" w:rsidRDefault="00133853" w:rsidP="00113072">
            <w:pPr>
              <w:pStyle w:val="TAL"/>
              <w:rPr>
                <w:lang w:eastAsia="zh-CN"/>
              </w:rPr>
            </w:pPr>
            <w:r w:rsidRPr="00A564B4">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A564B4" w:rsidRDefault="00133853"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A564B4" w:rsidRDefault="00133853" w:rsidP="00113072">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A564B4" w:rsidRDefault="00133853" w:rsidP="00113072">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0C1C37" w14:textId="77777777" w:rsidR="00133853" w:rsidRPr="00A564B4" w:rsidRDefault="00133853" w:rsidP="00113072">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3A34F36" w14:textId="77777777" w:rsidR="00133853" w:rsidRPr="00A564B4"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A564B4" w:rsidRDefault="0038406B" w:rsidP="00113072">
            <w:pPr>
              <w:pStyle w:val="TAL"/>
              <w:rPr>
                <w:lang w:eastAsia="zh-CN"/>
              </w:rPr>
            </w:pPr>
            <w:r w:rsidRPr="00A564B4">
              <w:rPr>
                <w:lang w:eastAsia="zh-CN"/>
              </w:rPr>
              <w:t>Not required to be tested in Band 41 for Power Class 2 UE</w:t>
            </w:r>
          </w:p>
        </w:tc>
      </w:tr>
      <w:tr w:rsidR="0038406B" w:rsidRPr="00A564B4" w:rsidDel="00694F47" w14:paraId="6EE19BFA"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A564B4" w:rsidRDefault="0038406B" w:rsidP="000A6367">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A564B4" w:rsidRDefault="0038406B" w:rsidP="000A6367">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A564B4" w:rsidRDefault="0038406B" w:rsidP="000A6367">
            <w:pPr>
              <w:pStyle w:val="TAL"/>
              <w:rPr>
                <w:lang w:eastAsia="ko-KR"/>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A564B4" w:rsidRDefault="0038406B" w:rsidP="000A6367">
            <w:pPr>
              <w:pStyle w:val="TAL"/>
              <w:rPr>
                <w:lang w:eastAsia="ko-KR"/>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A564B4" w:rsidRDefault="0038406B" w:rsidP="000A6367">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A564B4" w:rsidRDefault="0038406B" w:rsidP="000A6367">
            <w:pPr>
              <w:pStyle w:val="TAL"/>
              <w:jc w:val="center"/>
              <w:rPr>
                <w:lang w:eastAsia="zh-CN"/>
              </w:rPr>
            </w:pPr>
            <w:r w:rsidRPr="00A564B4">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A564B4" w:rsidRDefault="0038406B" w:rsidP="000A6367">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A564B4" w:rsidDel="00694F47" w:rsidRDefault="0038406B" w:rsidP="000A6367">
            <w:pPr>
              <w:pStyle w:val="TAL"/>
              <w:rPr>
                <w:lang w:eastAsia="zh-CN"/>
              </w:rPr>
            </w:pPr>
          </w:p>
        </w:tc>
      </w:tr>
      <w:tr w:rsidR="00133853" w:rsidRPr="00A564B4" w:rsidDel="00694F47" w14:paraId="7A72EA92"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A564B4" w:rsidDel="00694F47" w:rsidRDefault="00133853" w:rsidP="00113072">
            <w:pPr>
              <w:pStyle w:val="TAL"/>
              <w:rPr>
                <w:lang w:eastAsia="ko-KR"/>
              </w:rPr>
            </w:pPr>
            <w:r w:rsidRPr="00A564B4">
              <w:rPr>
                <w:rFonts w:eastAsia="MS Gothic" w:cs="Arial"/>
                <w:szCs w:val="16"/>
                <w:lang w:eastAsia="en-US"/>
              </w:rPr>
              <w:t>6.2.2A.2</w:t>
            </w:r>
          </w:p>
        </w:tc>
        <w:tc>
          <w:tcPr>
            <w:tcW w:w="1646"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A564B4" w:rsidDel="00694F47" w:rsidRDefault="00133853" w:rsidP="00113072">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A564B4" w:rsidDel="00694F47" w:rsidRDefault="00133853" w:rsidP="00113072">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A564B4" w:rsidDel="00694F47" w:rsidRDefault="00133853" w:rsidP="00113072">
            <w:pPr>
              <w:pStyle w:val="TAL"/>
              <w:rPr>
                <w:lang w:eastAsia="ko-KR"/>
              </w:rPr>
            </w:pPr>
            <w:r w:rsidRPr="00A564B4">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336C7" w14:textId="77777777" w:rsidR="00133853" w:rsidRPr="00A564B4" w:rsidDel="00694F47" w:rsidRDefault="00133853" w:rsidP="00113072">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CE96FD3" w14:textId="77777777" w:rsidR="00133853" w:rsidRPr="00A564B4" w:rsidDel="00694F47"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A564B4" w:rsidDel="00694F47" w:rsidRDefault="00133853" w:rsidP="00113072">
            <w:pPr>
              <w:pStyle w:val="TAL"/>
              <w:rPr>
                <w:lang w:eastAsia="zh-CN"/>
              </w:rPr>
            </w:pPr>
          </w:p>
        </w:tc>
      </w:tr>
      <w:tr w:rsidR="00133853" w:rsidRPr="00A564B4" w:rsidDel="00694F47" w14:paraId="131D23C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A564B4" w:rsidDel="00694F47" w:rsidRDefault="00133853" w:rsidP="0011307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A564B4" w:rsidDel="00694F47" w:rsidRDefault="00133853" w:rsidP="0011307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A564B4" w:rsidDel="00694F47" w:rsidRDefault="00133853" w:rsidP="00113072">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A564B4" w:rsidDel="00694F47" w:rsidRDefault="00133853" w:rsidP="00113072">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A564B4" w:rsidDel="00694F47" w:rsidRDefault="00133853" w:rsidP="00113072">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C496F7C" w14:textId="77777777" w:rsidR="00133853" w:rsidRPr="00A564B4" w:rsidDel="00694F47" w:rsidRDefault="00133853" w:rsidP="00113072">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846BD51" w14:textId="77777777" w:rsidR="00133853" w:rsidRPr="00A564B4" w:rsidDel="00694F47" w:rsidRDefault="00133853"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A564B4" w:rsidDel="00694F47" w:rsidRDefault="00133853" w:rsidP="00113072">
            <w:pPr>
              <w:pStyle w:val="TAL"/>
              <w:rPr>
                <w:lang w:eastAsia="zh-CN"/>
              </w:rPr>
            </w:pPr>
          </w:p>
        </w:tc>
      </w:tr>
      <w:tr w:rsidR="00133853" w:rsidRPr="00A564B4" w:rsidDel="00694F47" w14:paraId="5F6B24C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A564B4" w:rsidDel="00694F47" w:rsidRDefault="00133853" w:rsidP="00113072">
            <w:pPr>
              <w:pStyle w:val="TAL"/>
              <w:rPr>
                <w:lang w:eastAsia="ko-KR"/>
              </w:rPr>
            </w:pPr>
            <w:r w:rsidRPr="00A564B4">
              <w:rPr>
                <w:rFonts w:eastAsia="MS Gothic" w:cs="Arial"/>
                <w:szCs w:val="16"/>
                <w:lang w:eastAsia="en-US"/>
              </w:rPr>
              <w:t>6.2.2A.3</w:t>
            </w:r>
          </w:p>
        </w:tc>
        <w:tc>
          <w:tcPr>
            <w:tcW w:w="1646"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A564B4" w:rsidRDefault="00133853" w:rsidP="00113072">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A564B4" w:rsidRDefault="00133853" w:rsidP="00113072">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A564B4" w:rsidRDefault="00133853" w:rsidP="00113072">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B30E46A" w14:textId="77777777" w:rsidR="00133853" w:rsidRPr="00A564B4" w:rsidDel="00694F47" w:rsidRDefault="00133853" w:rsidP="00113072">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DB75FB7" w14:textId="77777777" w:rsidR="00133853" w:rsidRPr="00A564B4" w:rsidDel="00694F47"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A564B4" w:rsidDel="00694F47" w:rsidRDefault="00133853" w:rsidP="00113072">
            <w:pPr>
              <w:pStyle w:val="TAL"/>
              <w:rPr>
                <w:lang w:eastAsia="zh-CN"/>
              </w:rPr>
            </w:pPr>
          </w:p>
        </w:tc>
      </w:tr>
      <w:tr w:rsidR="00133853" w:rsidRPr="00A564B4" w14:paraId="15A9485B"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A564B4" w:rsidRDefault="00133853" w:rsidP="007605D6">
            <w:pPr>
              <w:pStyle w:val="TAL"/>
              <w:rPr>
                <w:lang w:eastAsia="zh-CN"/>
              </w:rPr>
            </w:pPr>
            <w:r w:rsidRPr="00A564B4">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A564B4" w:rsidRDefault="00133853" w:rsidP="007605D6">
            <w:pPr>
              <w:pStyle w:val="TAL"/>
              <w:rPr>
                <w:lang w:eastAsia="zh-CN"/>
              </w:rPr>
            </w:pPr>
            <w:r w:rsidRPr="00A564B4">
              <w:rPr>
                <w:lang w:eastAsia="en-US"/>
              </w:rPr>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A564B4" w:rsidRDefault="00133853" w:rsidP="007605D6">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A564B4" w:rsidRDefault="00133853" w:rsidP="007605D6">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A564B4" w:rsidRDefault="00133853" w:rsidP="007605D6">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DCDB1B4" w14:textId="77777777" w:rsidR="00133853" w:rsidRPr="00A564B4" w:rsidRDefault="00133853" w:rsidP="005976D5">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273E46" w14:textId="77777777" w:rsidR="00133853" w:rsidRPr="00A564B4" w:rsidRDefault="00133853" w:rsidP="007605D6">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A564B4" w:rsidRDefault="00133853" w:rsidP="007605D6">
            <w:pPr>
              <w:pStyle w:val="TAL"/>
              <w:rPr>
                <w:lang w:eastAsia="zh-CN"/>
              </w:rPr>
            </w:pPr>
          </w:p>
        </w:tc>
      </w:tr>
      <w:tr w:rsidR="00133853" w:rsidRPr="00A564B4" w14:paraId="6F99CD1A"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A564B4" w:rsidRDefault="00133853" w:rsidP="007605D6">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A564B4" w:rsidRDefault="00133853" w:rsidP="007605D6">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A564B4" w:rsidRDefault="00133853" w:rsidP="007605D6">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A564B4" w:rsidRDefault="00133853" w:rsidP="007605D6">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A564B4" w:rsidRDefault="00133853" w:rsidP="007605D6">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DEC676" w14:textId="77777777" w:rsidR="00133853" w:rsidRPr="00A564B4" w:rsidRDefault="00133853" w:rsidP="005976D5">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4706420" w14:textId="77777777" w:rsidR="00133853" w:rsidRPr="00A564B4" w:rsidRDefault="00133853" w:rsidP="007605D6">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A564B4" w:rsidRDefault="00133853" w:rsidP="007605D6">
            <w:pPr>
              <w:pStyle w:val="TAL"/>
              <w:rPr>
                <w:lang w:eastAsia="zh-CN"/>
              </w:rPr>
            </w:pPr>
          </w:p>
        </w:tc>
      </w:tr>
      <w:tr w:rsidR="00133853" w:rsidRPr="00A564B4" w14:paraId="14D6A6B5"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A564B4" w:rsidRDefault="00133853" w:rsidP="00113072">
            <w:pPr>
              <w:pStyle w:val="TAL"/>
              <w:rPr>
                <w:lang w:eastAsia="zh-CN"/>
              </w:rPr>
            </w:pPr>
            <w:r w:rsidRPr="00A564B4">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A564B4" w:rsidRDefault="00133853" w:rsidP="00113072">
            <w:pPr>
              <w:pStyle w:val="TAL"/>
              <w:rPr>
                <w:lang w:eastAsia="zh-CN"/>
              </w:rPr>
            </w:pPr>
            <w:r w:rsidRPr="00A564B4">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A564B4" w:rsidRDefault="00133853"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A564B4" w:rsidRDefault="00133853" w:rsidP="00113072">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A564B4" w:rsidRDefault="00133853" w:rsidP="00340FA7">
            <w:pPr>
              <w:pStyle w:val="TAL"/>
              <w:rPr>
                <w:lang w:eastAsia="zh-CN"/>
              </w:rPr>
            </w:pPr>
            <w:r w:rsidRPr="00A564B4">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552FF0DF" w14:textId="77777777" w:rsidR="00133853" w:rsidRPr="00A564B4" w:rsidRDefault="00133853" w:rsidP="00113072">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B388796" w14:textId="77777777" w:rsidR="00133853" w:rsidRPr="00A564B4"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A564B4" w:rsidRDefault="00133853" w:rsidP="00113072">
            <w:pPr>
              <w:pStyle w:val="TAL"/>
              <w:rPr>
                <w:lang w:eastAsia="zh-CN"/>
              </w:rPr>
            </w:pPr>
          </w:p>
        </w:tc>
      </w:tr>
      <w:tr w:rsidR="00133853" w:rsidRPr="00A564B4" w14:paraId="223C9812"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A564B4" w:rsidRDefault="00133853" w:rsidP="00E14100">
            <w:pPr>
              <w:pStyle w:val="TAL"/>
              <w:rPr>
                <w:lang w:eastAsia="zh-CN"/>
              </w:rPr>
            </w:pPr>
            <w:r w:rsidRPr="00A564B4">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A564B4" w:rsidRDefault="00133853" w:rsidP="00E14100">
            <w:pPr>
              <w:pStyle w:val="TAL"/>
              <w:rPr>
                <w:lang w:eastAsia="zh-CN"/>
              </w:rPr>
            </w:pPr>
            <w:r w:rsidRPr="00A564B4">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A564B4" w:rsidRDefault="00133853" w:rsidP="00E14100">
            <w:pPr>
              <w:pStyle w:val="TAL"/>
              <w:rPr>
                <w:lang w:eastAsia="zh-CN"/>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A564B4" w:rsidRDefault="00133853" w:rsidP="00E14100">
            <w:pPr>
              <w:pStyle w:val="TAL"/>
              <w:rPr>
                <w:lang w:eastAsia="zh-CN"/>
              </w:rPr>
            </w:pPr>
            <w:r w:rsidRPr="00A564B4">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A564B4" w:rsidRDefault="00133853" w:rsidP="00E14100">
            <w:pPr>
              <w:pStyle w:val="TAL"/>
              <w:rPr>
                <w:lang w:eastAsia="zh-CN"/>
              </w:rPr>
            </w:pPr>
            <w:r w:rsidRPr="00A564B4">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0FA69AFC" w14:textId="77777777" w:rsidR="00133853" w:rsidRPr="00A564B4" w:rsidRDefault="00133853" w:rsidP="00E14100">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594820D" w14:textId="77777777" w:rsidR="00133853" w:rsidRPr="00A564B4" w:rsidRDefault="00133853" w:rsidP="00E14100">
            <w:pPr>
              <w:pStyle w:val="TAL"/>
              <w:rPr>
                <w:lang w:eastAsia="ko-KR"/>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A564B4" w:rsidRDefault="00133853" w:rsidP="00E14100">
            <w:pPr>
              <w:pStyle w:val="TAL"/>
              <w:rPr>
                <w:lang w:eastAsia="zh-CN"/>
              </w:rPr>
            </w:pPr>
          </w:p>
        </w:tc>
      </w:tr>
      <w:tr w:rsidR="00133853" w:rsidRPr="00A564B4" w:rsidDel="00694F47" w14:paraId="21DB23A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A564B4" w:rsidDel="00694F47" w:rsidRDefault="00133853" w:rsidP="00E14100">
            <w:pPr>
              <w:pStyle w:val="TAL"/>
              <w:rPr>
                <w:lang w:eastAsia="ko-KR"/>
              </w:rPr>
            </w:pPr>
            <w:r w:rsidRPr="00A564B4">
              <w:rPr>
                <w:lang w:eastAsia="zh-CN"/>
              </w:rPr>
              <w:lastRenderedPageBreak/>
              <w:t>6.2.2E</w:t>
            </w:r>
          </w:p>
        </w:tc>
        <w:tc>
          <w:tcPr>
            <w:tcW w:w="1646"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A564B4" w:rsidDel="00694F47" w:rsidRDefault="00133853" w:rsidP="00E14100">
            <w:pPr>
              <w:pStyle w:val="TAL"/>
              <w:rPr>
                <w:lang w:eastAsia="ko-KR"/>
              </w:rPr>
            </w:pPr>
            <w:r w:rsidRPr="00A564B4">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A564B4" w:rsidDel="00694F47" w:rsidRDefault="00133853" w:rsidP="00E14100">
            <w:pPr>
              <w:pStyle w:val="TAL"/>
              <w:rPr>
                <w:lang w:eastAsia="ko-KR"/>
              </w:rPr>
            </w:pPr>
            <w:r w:rsidRPr="00A564B4">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A564B4" w:rsidDel="00694F47" w:rsidRDefault="00133853" w:rsidP="00E14100">
            <w:pPr>
              <w:pStyle w:val="TAL"/>
              <w:rPr>
                <w:lang w:eastAsia="ko-KR"/>
              </w:rPr>
            </w:pPr>
            <w:r w:rsidRPr="00A564B4">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A564B4" w:rsidDel="00694F47" w:rsidRDefault="00133853" w:rsidP="00E14100">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F47B1AD" w14:textId="77777777" w:rsidR="00133853" w:rsidRPr="00A564B4" w:rsidDel="00694F47" w:rsidRDefault="00133853" w:rsidP="00E14100">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C77F364" w14:textId="77777777" w:rsidR="00133853" w:rsidRPr="00A564B4" w:rsidDel="00694F47" w:rsidRDefault="00133853" w:rsidP="00E14100">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A564B4" w:rsidDel="00694F47" w:rsidRDefault="00133853" w:rsidP="00E14100">
            <w:pPr>
              <w:pStyle w:val="TAL"/>
              <w:rPr>
                <w:lang w:eastAsia="zh-CN"/>
              </w:rPr>
            </w:pPr>
          </w:p>
        </w:tc>
      </w:tr>
      <w:tr w:rsidR="00133853" w:rsidRPr="00A564B4" w:rsidDel="00694F47" w14:paraId="1A2F6CF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A564B4" w:rsidRDefault="00133853" w:rsidP="00E14100">
            <w:pPr>
              <w:pStyle w:val="TAL"/>
              <w:rPr>
                <w:lang w:eastAsia="zh-CN"/>
              </w:rPr>
            </w:pPr>
            <w:r w:rsidRPr="00A564B4">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A564B4" w:rsidRDefault="00133853" w:rsidP="00E14100">
            <w:pPr>
              <w:pStyle w:val="TAL"/>
              <w:rPr>
                <w:lang w:eastAsia="zh-CN"/>
              </w:rPr>
            </w:pPr>
            <w:r w:rsidRPr="00A564B4">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A564B4" w:rsidRDefault="00133853" w:rsidP="00E14100">
            <w:pPr>
              <w:pStyle w:val="TAL"/>
              <w:rPr>
                <w:lang w:eastAsia="zh-CN"/>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A564B4" w:rsidRDefault="00133853" w:rsidP="00E14100">
            <w:pPr>
              <w:pStyle w:val="TAL"/>
              <w:rPr>
                <w:lang w:eastAsia="zh-CN"/>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A564B4" w:rsidRDefault="00133853" w:rsidP="00E14100">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57D5D0C" w14:textId="77777777" w:rsidR="00133853" w:rsidRPr="00A564B4" w:rsidRDefault="00133853" w:rsidP="00E14100">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674610" w14:textId="77777777" w:rsidR="00133853" w:rsidRPr="00A564B4" w:rsidRDefault="00133853" w:rsidP="00E14100">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A564B4" w:rsidDel="00694F47" w:rsidRDefault="00133853" w:rsidP="00E14100">
            <w:pPr>
              <w:pStyle w:val="TAL"/>
              <w:rPr>
                <w:lang w:eastAsia="zh-CN"/>
              </w:rPr>
            </w:pPr>
          </w:p>
        </w:tc>
      </w:tr>
      <w:tr w:rsidR="00133853" w:rsidRPr="00A564B4" w14:paraId="4695AF5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A564B4" w:rsidRDefault="00133853" w:rsidP="00BA1A35">
            <w:pPr>
              <w:pStyle w:val="TAL"/>
              <w:rPr>
                <w:lang w:eastAsia="ko-KR"/>
              </w:rPr>
            </w:pPr>
            <w:r w:rsidRPr="00A564B4">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A564B4" w:rsidRDefault="00133853" w:rsidP="00BA1A35">
            <w:pPr>
              <w:pStyle w:val="TAL"/>
              <w:rPr>
                <w:lang w:eastAsia="ko-KR"/>
              </w:rPr>
            </w:pPr>
            <w:r w:rsidRPr="00A564B4">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A564B4" w:rsidRDefault="00133853" w:rsidP="00BA1A35">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A564B4" w:rsidRDefault="00416070" w:rsidP="00BA1A35">
            <w:pPr>
              <w:pStyle w:val="TAL"/>
              <w:rPr>
                <w:lang w:eastAsia="ko-KR"/>
              </w:rPr>
            </w:pPr>
            <w:r w:rsidRPr="00A564B4">
              <w:rPr>
                <w:lang w:eastAsia="ko-KR"/>
              </w:rPr>
              <w:t>C1</w:t>
            </w:r>
            <w:r w:rsidRPr="00A564B4">
              <w:rPr>
                <w:lang w:eastAsia="zh-CN"/>
              </w:rPr>
              <w:t>1</w:t>
            </w:r>
            <w:r w:rsidRPr="00A564B4">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A564B4" w:rsidRDefault="00133853" w:rsidP="00BA1A35">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06CEC7D" w14:textId="77777777" w:rsidR="00133853" w:rsidRPr="00A564B4" w:rsidRDefault="00416070" w:rsidP="00BA1A35">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DB967BA" w14:textId="77777777" w:rsidR="00133853" w:rsidRPr="00A564B4" w:rsidRDefault="00133853" w:rsidP="00BA1A35">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A564B4" w:rsidRDefault="00133853" w:rsidP="00BA1A35">
            <w:pPr>
              <w:pStyle w:val="TAL"/>
              <w:rPr>
                <w:lang w:eastAsia="zh-CN"/>
              </w:rPr>
            </w:pPr>
          </w:p>
        </w:tc>
      </w:tr>
      <w:tr w:rsidR="00707BEC" w:rsidRPr="00A564B4" w14:paraId="34725CF0"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A564B4" w:rsidRDefault="00707BEC" w:rsidP="00707BEC">
            <w:pPr>
              <w:pStyle w:val="TAL"/>
              <w:rPr>
                <w:lang w:eastAsia="ko-KR"/>
              </w:rPr>
            </w:pPr>
            <w:r w:rsidRPr="00A564B4">
              <w:rPr>
                <w:lang w:eastAsia="ko-KR"/>
              </w:rPr>
              <w:t>6.2.2EC</w:t>
            </w:r>
          </w:p>
        </w:tc>
        <w:tc>
          <w:tcPr>
            <w:tcW w:w="1646"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A564B4" w:rsidRDefault="00707BEC" w:rsidP="00707BEC">
            <w:pPr>
              <w:pStyle w:val="TAL"/>
              <w:rPr>
                <w:lang w:eastAsia="ko-KR"/>
              </w:rPr>
            </w:pPr>
            <w:r w:rsidRPr="00A564B4">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A564B4" w:rsidRDefault="00707BEC" w:rsidP="00707BEC">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A564B4" w:rsidRDefault="00707BEC" w:rsidP="00707BEC">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A564B4" w:rsidRDefault="00707BEC" w:rsidP="00707BEC">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B8E793A" w14:textId="77777777" w:rsidR="00707BEC" w:rsidRPr="00A564B4" w:rsidRDefault="00707BEC" w:rsidP="00707BEC">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3CD76EB" w14:textId="77777777" w:rsidR="00707BEC" w:rsidRPr="00A564B4" w:rsidRDefault="00707BEC" w:rsidP="00707BEC">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A564B4" w:rsidRDefault="00707BEC" w:rsidP="00707BEC">
            <w:pPr>
              <w:pStyle w:val="TAL"/>
              <w:rPr>
                <w:lang w:eastAsia="zh-CN"/>
              </w:rPr>
            </w:pPr>
          </w:p>
        </w:tc>
      </w:tr>
      <w:tr w:rsidR="003E4C3D" w:rsidRPr="00A564B4" w14:paraId="23A072D8"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A564B4" w:rsidRDefault="003E4C3D" w:rsidP="004E7794">
            <w:pPr>
              <w:pStyle w:val="TAL"/>
              <w:rPr>
                <w:rFonts w:eastAsia="PMingLiU" w:cs="Arial"/>
                <w:szCs w:val="18"/>
                <w:lang w:eastAsia="zh-TW"/>
              </w:rPr>
            </w:pPr>
            <w:r w:rsidRPr="00A564B4">
              <w:rPr>
                <w:rFonts w:eastAsia="PMingLiU"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A564B4" w:rsidRDefault="003E4C3D" w:rsidP="004E7794">
            <w:pPr>
              <w:pStyle w:val="TAL"/>
            </w:pPr>
            <w:r w:rsidRPr="00A564B4">
              <w:t>UE Maximum Output Power for</w:t>
            </w:r>
            <w:r w:rsidRPr="00A564B4">
              <w:rPr>
                <w:rFonts w:eastAsia="PMingLiU"/>
                <w:lang w:eastAsia="zh-TW"/>
              </w:rPr>
              <w:t xml:space="preserve"> </w:t>
            </w:r>
            <w:r w:rsidRPr="00A564B4">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A564B4" w:rsidRDefault="003E4C3D" w:rsidP="004E779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A564B4" w:rsidRDefault="003E4C3D" w:rsidP="004E7794">
            <w:pPr>
              <w:pStyle w:val="TAL"/>
              <w:rPr>
                <w:rFonts w:eastAsia="PMingLiU"/>
                <w:lang w:eastAsia="zh-TW"/>
              </w:rPr>
            </w:pPr>
            <w:r w:rsidRPr="00A564B4">
              <w:rPr>
                <w:rFonts w:eastAsia="PMingLiU"/>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A564B4" w:rsidRDefault="003E4C3D" w:rsidP="004E779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6EA01" w14:textId="77777777" w:rsidR="003E4C3D" w:rsidRPr="00A564B4" w:rsidRDefault="003E4C3D" w:rsidP="004E7794">
            <w:pPr>
              <w:pStyle w:val="TAL"/>
              <w:jc w:val="center"/>
              <w:rPr>
                <w:rFonts w:eastAsia="PMingLiU"/>
                <w:lang w:eastAsia="zh-TW"/>
              </w:rPr>
            </w:pPr>
            <w:r w:rsidRPr="00A564B4">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BBE8CC" w14:textId="77777777" w:rsidR="003E4C3D" w:rsidRPr="00A564B4" w:rsidRDefault="003E4C3D" w:rsidP="004E7794">
            <w:pPr>
              <w:pStyle w:val="TAL"/>
              <w:rPr>
                <w:rFonts w:eastAsia="PMingLiU"/>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A564B4" w:rsidRDefault="003E4C3D" w:rsidP="004E7794">
            <w:pPr>
              <w:pStyle w:val="TAL"/>
              <w:rPr>
                <w:lang w:eastAsia="zh-CN"/>
              </w:rPr>
            </w:pPr>
          </w:p>
        </w:tc>
      </w:tr>
      <w:tr w:rsidR="003E4C3D" w:rsidRPr="00A564B4" w:rsidDel="004F0E6F" w14:paraId="5EEAF62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A564B4" w:rsidDel="004F0E6F" w:rsidRDefault="003E4C3D" w:rsidP="004E7794">
            <w:pPr>
              <w:pStyle w:val="TAL"/>
              <w:rPr>
                <w:rFonts w:eastAsia="PMingLiU" w:cs="Arial"/>
                <w:szCs w:val="18"/>
                <w:lang w:eastAsia="zh-TW"/>
              </w:rPr>
            </w:pPr>
            <w:r w:rsidRPr="00A564B4">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A564B4" w:rsidDel="004F0E6F" w:rsidRDefault="003E4C3D" w:rsidP="004E7794">
            <w:pPr>
              <w:pStyle w:val="TAL"/>
            </w:pPr>
            <w:r w:rsidRPr="00A564B4">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A564B4" w:rsidDel="004F0E6F" w:rsidRDefault="003E4C3D" w:rsidP="004E7794">
            <w:pPr>
              <w:pStyle w:val="TAL"/>
              <w:rPr>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A564B4" w:rsidDel="004F0E6F" w:rsidRDefault="003E4C3D" w:rsidP="004E7794">
            <w:pPr>
              <w:pStyle w:val="TAL"/>
              <w:rPr>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A564B4" w:rsidDel="004F0E6F" w:rsidRDefault="003E4C3D" w:rsidP="004E7794">
            <w:pPr>
              <w:pStyle w:val="TAL"/>
            </w:pPr>
            <w:r w:rsidRPr="00A564B4">
              <w:rPr>
                <w:lang w:eastAsia="zh-CN"/>
              </w:rPr>
              <w:t>UE supporting NB-IoT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A564B4" w:rsidDel="004F0E6F" w:rsidRDefault="003E4C3D" w:rsidP="004E7794">
            <w:pPr>
              <w:pStyle w:val="TAL"/>
              <w:jc w:val="center"/>
            </w:pPr>
            <w:r w:rsidRPr="00A564B4">
              <w:rPr>
                <w:rFonts w:eastAsia="PMingLiU"/>
                <w:lang w:eastAsia="zh-TW"/>
              </w:rPr>
              <w:t>D11, D18</w:t>
            </w:r>
          </w:p>
        </w:tc>
        <w:tc>
          <w:tcPr>
            <w:tcW w:w="1101"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A564B4" w:rsidDel="004F0E6F" w:rsidRDefault="003E4C3D" w:rsidP="004E7794">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A564B4" w:rsidDel="004F0E6F" w:rsidRDefault="003E4C3D" w:rsidP="004E7794">
            <w:pPr>
              <w:pStyle w:val="TAL"/>
              <w:rPr>
                <w:lang w:eastAsia="zh-CN"/>
              </w:rPr>
            </w:pPr>
          </w:p>
        </w:tc>
      </w:tr>
      <w:tr w:rsidR="00133853" w:rsidRPr="00A564B4" w14:paraId="12F561B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A564B4" w:rsidRDefault="00133853" w:rsidP="00BA1A35">
            <w:pPr>
              <w:pStyle w:val="TAL"/>
              <w:rPr>
                <w:rFonts w:eastAsia="PMingLiU" w:cs="Arial"/>
                <w:szCs w:val="18"/>
                <w:lang w:eastAsia="zh-TW"/>
              </w:rPr>
            </w:pPr>
            <w:r w:rsidRPr="00A564B4">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A564B4" w:rsidRDefault="00133853" w:rsidP="00BA1A35">
            <w:pPr>
              <w:pStyle w:val="TAL"/>
              <w:rPr>
                <w:lang w:eastAsia="en-US"/>
              </w:rPr>
            </w:pPr>
            <w:r w:rsidRPr="00A564B4">
              <w:rPr>
                <w:lang w:eastAsia="en-US"/>
              </w:rPr>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A564B4" w:rsidRDefault="00133853" w:rsidP="00BA1A35">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A564B4" w:rsidRDefault="00133853" w:rsidP="00BA1A35">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A564B4" w:rsidRDefault="00133853" w:rsidP="00BA1A35">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416973" w14:textId="77777777" w:rsidR="00133853" w:rsidRPr="00A564B4" w:rsidRDefault="00133853" w:rsidP="00BA1A35">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772004" w14:textId="77777777" w:rsidR="00133853" w:rsidRPr="00A564B4" w:rsidRDefault="00133853" w:rsidP="00BA1A35">
            <w:pPr>
              <w:pStyle w:val="TAL"/>
              <w:rPr>
                <w:rFonts w:eastAsia="PMingLiU"/>
                <w:lang w:eastAsia="zh-TW"/>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A564B4" w:rsidRDefault="00133853" w:rsidP="00BA1A35">
            <w:pPr>
              <w:pStyle w:val="TAL"/>
              <w:rPr>
                <w:lang w:eastAsia="zh-CN"/>
              </w:rPr>
            </w:pPr>
          </w:p>
        </w:tc>
      </w:tr>
      <w:tr w:rsidR="00851F44" w:rsidRPr="00A564B4" w14:paraId="5FC249A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4C2B9A3" w14:textId="4FA6A370" w:rsidR="00851F44" w:rsidRPr="00A564B4" w:rsidRDefault="00851F44" w:rsidP="00851F44">
            <w:pPr>
              <w:pStyle w:val="TAL"/>
              <w:rPr>
                <w:rFonts w:eastAsia="PMingLiU" w:cs="Arial"/>
                <w:szCs w:val="18"/>
                <w:lang w:eastAsia="zh-TW"/>
              </w:rPr>
            </w:pPr>
            <w:r w:rsidRPr="00A564B4">
              <w:t>6.2.2G.4.1</w:t>
            </w:r>
          </w:p>
        </w:tc>
        <w:tc>
          <w:tcPr>
            <w:tcW w:w="1646" w:type="dxa"/>
            <w:tcBorders>
              <w:top w:val="single" w:sz="4" w:space="0" w:color="auto"/>
              <w:left w:val="single" w:sz="4" w:space="0" w:color="auto"/>
              <w:right w:val="single" w:sz="4" w:space="0" w:color="auto"/>
            </w:tcBorders>
            <w:shd w:val="clear" w:color="auto" w:fill="auto"/>
            <w:vAlign w:val="center"/>
          </w:tcPr>
          <w:p w14:paraId="1D588F9D" w14:textId="46D8DE19" w:rsidR="00851F44" w:rsidRPr="00A564B4" w:rsidRDefault="00851F44" w:rsidP="00851F44">
            <w:pPr>
              <w:pStyle w:val="TAL"/>
              <w:rPr>
                <w:lang w:eastAsia="en-US"/>
              </w:rPr>
            </w:pPr>
            <w:r w:rsidRPr="00A564B4">
              <w:t>UE Maximum Output Power for V2X Communication / Power class 2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98A3500" w14:textId="08CD39D4" w:rsidR="00851F44" w:rsidRPr="00A564B4" w:rsidRDefault="00851F44" w:rsidP="00851F44">
            <w:pPr>
              <w:pStyle w:val="TAL"/>
              <w:rPr>
                <w:rFonts w:eastAsia="PMingLiU"/>
                <w:lang w:eastAsia="zh-TW"/>
              </w:rPr>
            </w:pPr>
            <w:r w:rsidRPr="00A564B4">
              <w:t>Rel14</w:t>
            </w:r>
          </w:p>
        </w:tc>
        <w:tc>
          <w:tcPr>
            <w:tcW w:w="1134" w:type="dxa"/>
            <w:tcBorders>
              <w:top w:val="single" w:sz="4" w:space="0" w:color="auto"/>
              <w:left w:val="single" w:sz="4" w:space="0" w:color="auto"/>
              <w:right w:val="single" w:sz="4" w:space="0" w:color="auto"/>
            </w:tcBorders>
            <w:shd w:val="clear" w:color="auto" w:fill="auto"/>
            <w:vAlign w:val="center"/>
          </w:tcPr>
          <w:p w14:paraId="76203F53" w14:textId="44303E33" w:rsidR="00851F44" w:rsidRPr="00A564B4" w:rsidRDefault="00851F44" w:rsidP="00851F44">
            <w:pPr>
              <w:pStyle w:val="TAL"/>
              <w:rPr>
                <w:rFonts w:eastAsia="PMingLiU"/>
                <w:lang w:eastAsia="zh-TW"/>
              </w:rPr>
            </w:pPr>
            <w:r w:rsidRPr="00A564B4">
              <w:t>C335</w:t>
            </w:r>
          </w:p>
        </w:tc>
        <w:tc>
          <w:tcPr>
            <w:tcW w:w="2292" w:type="dxa"/>
            <w:tcBorders>
              <w:top w:val="single" w:sz="4" w:space="0" w:color="auto"/>
              <w:left w:val="single" w:sz="4" w:space="0" w:color="auto"/>
              <w:right w:val="single" w:sz="4" w:space="0" w:color="auto"/>
            </w:tcBorders>
            <w:shd w:val="clear" w:color="auto" w:fill="auto"/>
            <w:vAlign w:val="center"/>
          </w:tcPr>
          <w:p w14:paraId="4E2A5CCC" w14:textId="09CF0F9C"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192" w:type="dxa"/>
            <w:gridSpan w:val="2"/>
            <w:tcBorders>
              <w:top w:val="single" w:sz="4" w:space="0" w:color="auto"/>
              <w:left w:val="single" w:sz="4" w:space="0" w:color="auto"/>
              <w:right w:val="single" w:sz="4" w:space="0" w:color="auto"/>
            </w:tcBorders>
            <w:vAlign w:val="center"/>
          </w:tcPr>
          <w:p w14:paraId="4A36CB83" w14:textId="6796886B" w:rsidR="00851F44" w:rsidRPr="00A564B4" w:rsidRDefault="00851F44" w:rsidP="00851F44">
            <w:pPr>
              <w:pStyle w:val="TAL"/>
              <w:jc w:val="center"/>
              <w:rPr>
                <w:lang w:eastAsia="en-US"/>
              </w:rPr>
            </w:pPr>
            <w:r w:rsidRPr="00A564B4">
              <w:t>D14</w:t>
            </w:r>
          </w:p>
        </w:tc>
        <w:tc>
          <w:tcPr>
            <w:tcW w:w="1101" w:type="dxa"/>
            <w:gridSpan w:val="2"/>
            <w:tcBorders>
              <w:top w:val="single" w:sz="4" w:space="0" w:color="auto"/>
              <w:left w:val="single" w:sz="4" w:space="0" w:color="auto"/>
              <w:right w:val="single" w:sz="4" w:space="0" w:color="auto"/>
            </w:tcBorders>
          </w:tcPr>
          <w:p w14:paraId="332A2C6B" w14:textId="14FC6C48" w:rsidR="00851F44" w:rsidRPr="00A564B4" w:rsidRDefault="00851F44" w:rsidP="00851F44">
            <w:pPr>
              <w:pStyle w:val="TAL"/>
              <w:rPr>
                <w:rFonts w:eastAsia="PMingLiU"/>
                <w:lang w:eastAsia="zh-TW"/>
              </w:rPr>
            </w:pPr>
            <w:r w:rsidRPr="00A564B4">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A564B4" w:rsidRDefault="00851F44" w:rsidP="00851F44">
            <w:pPr>
              <w:pStyle w:val="TAL"/>
              <w:rPr>
                <w:lang w:eastAsia="zh-CN"/>
              </w:rPr>
            </w:pPr>
          </w:p>
        </w:tc>
      </w:tr>
      <w:tr w:rsidR="00851F44" w:rsidRPr="00A564B4" w14:paraId="0C01A28F"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AB398B4" w14:textId="77777777" w:rsidR="00851F44" w:rsidRPr="00A564B4" w:rsidRDefault="00851F44" w:rsidP="00851F44">
            <w:pPr>
              <w:pStyle w:val="TAL"/>
              <w:rPr>
                <w:lang w:eastAsia="zh-CN"/>
              </w:rPr>
            </w:pPr>
            <w:r w:rsidRPr="00A564B4">
              <w:t>6.2.2_s</w:t>
            </w:r>
          </w:p>
        </w:tc>
        <w:tc>
          <w:tcPr>
            <w:tcW w:w="1646" w:type="dxa"/>
            <w:tcBorders>
              <w:top w:val="single" w:sz="4" w:space="0" w:color="auto"/>
              <w:left w:val="single" w:sz="4" w:space="0" w:color="auto"/>
              <w:right w:val="single" w:sz="4" w:space="0" w:color="auto"/>
            </w:tcBorders>
            <w:shd w:val="clear" w:color="auto" w:fill="auto"/>
            <w:vAlign w:val="center"/>
          </w:tcPr>
          <w:p w14:paraId="06F613B3" w14:textId="77777777" w:rsidR="00851F44" w:rsidRPr="00A564B4" w:rsidRDefault="00851F44" w:rsidP="00851F44">
            <w:pPr>
              <w:pStyle w:val="TAL"/>
              <w:rPr>
                <w:lang w:eastAsia="zh-CN"/>
              </w:rPr>
            </w:pPr>
            <w:r w:rsidRPr="00A564B4">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E797E" w14:textId="77777777" w:rsidR="00851F44" w:rsidRPr="00A564B4" w:rsidRDefault="00851F44" w:rsidP="00851F44">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2867AAD8" w14:textId="77777777" w:rsidR="00851F44" w:rsidRPr="00A564B4" w:rsidRDefault="00851F44" w:rsidP="00851F44">
            <w:pPr>
              <w:pStyle w:val="TAL"/>
              <w:rPr>
                <w:lang w:eastAsia="zh-CN"/>
              </w:rPr>
            </w:pPr>
            <w:r w:rsidRPr="00A564B4">
              <w:t>C352</w:t>
            </w:r>
          </w:p>
        </w:tc>
        <w:tc>
          <w:tcPr>
            <w:tcW w:w="2292" w:type="dxa"/>
            <w:tcBorders>
              <w:top w:val="single" w:sz="4" w:space="0" w:color="auto"/>
              <w:left w:val="single" w:sz="4" w:space="0" w:color="auto"/>
              <w:right w:val="single" w:sz="4" w:space="0" w:color="auto"/>
            </w:tcBorders>
            <w:shd w:val="clear" w:color="auto" w:fill="auto"/>
            <w:vAlign w:val="center"/>
          </w:tcPr>
          <w:p w14:paraId="2C11F2AB" w14:textId="77777777" w:rsidR="00851F44" w:rsidRPr="00A564B4" w:rsidRDefault="00851F44" w:rsidP="00851F44">
            <w:pPr>
              <w:pStyle w:val="TAL"/>
              <w:rPr>
                <w:lang w:eastAsia="zh-CN"/>
              </w:rPr>
            </w:pPr>
            <w:r w:rsidRPr="00A564B4">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47974790" w14:textId="77777777" w:rsidR="00851F44" w:rsidRPr="00A564B4" w:rsidRDefault="00851F44" w:rsidP="00851F44">
            <w:pPr>
              <w:pStyle w:val="TAL"/>
              <w:jc w:val="center"/>
              <w:rPr>
                <w:lang w:eastAsia="zh-CN"/>
              </w:rPr>
            </w:pPr>
            <w:r w:rsidRPr="00A564B4">
              <w:t>D02</w:t>
            </w:r>
          </w:p>
        </w:tc>
        <w:tc>
          <w:tcPr>
            <w:tcW w:w="1101" w:type="dxa"/>
            <w:gridSpan w:val="2"/>
            <w:tcBorders>
              <w:top w:val="single" w:sz="4" w:space="0" w:color="auto"/>
              <w:left w:val="single" w:sz="4" w:space="0" w:color="auto"/>
              <w:right w:val="single" w:sz="4" w:space="0" w:color="auto"/>
            </w:tcBorders>
          </w:tcPr>
          <w:p w14:paraId="11A1370F" w14:textId="77777777" w:rsidR="00851F44" w:rsidRPr="00A564B4" w:rsidRDefault="00851F44" w:rsidP="00851F44">
            <w:pPr>
              <w:pStyle w:val="TAL"/>
              <w:rPr>
                <w:lang w:eastAsia="zh-CN"/>
              </w:rPr>
            </w:pPr>
            <w:r w:rsidRPr="00A564B4">
              <w:t>FDD</w:t>
            </w:r>
          </w:p>
        </w:tc>
        <w:tc>
          <w:tcPr>
            <w:tcW w:w="1309" w:type="dxa"/>
            <w:tcBorders>
              <w:top w:val="single" w:sz="4" w:space="0" w:color="auto"/>
              <w:left w:val="single" w:sz="4" w:space="0" w:color="auto"/>
              <w:right w:val="single" w:sz="4" w:space="0" w:color="auto"/>
            </w:tcBorders>
            <w:shd w:val="clear" w:color="auto" w:fill="auto"/>
            <w:vAlign w:val="center"/>
          </w:tcPr>
          <w:p w14:paraId="70C9E275" w14:textId="77777777" w:rsidR="00851F44" w:rsidRPr="00A564B4" w:rsidRDefault="00851F44" w:rsidP="00851F44">
            <w:pPr>
              <w:pStyle w:val="TAL"/>
              <w:rPr>
                <w:lang w:eastAsia="zh-CN"/>
              </w:rPr>
            </w:pPr>
          </w:p>
        </w:tc>
      </w:tr>
      <w:tr w:rsidR="00851F44" w:rsidRPr="00A564B4" w14:paraId="26B28BE7"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35C60BC3"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9BDFA15"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851F44" w:rsidRPr="00A564B4" w:rsidRDefault="00851F44" w:rsidP="00851F44">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354B98EF" w14:textId="77777777" w:rsidR="00851F44" w:rsidRPr="00A564B4" w:rsidRDefault="00851F44" w:rsidP="00851F44">
            <w:pPr>
              <w:pStyle w:val="TAL"/>
              <w:rPr>
                <w:lang w:eastAsia="zh-CN"/>
              </w:rPr>
            </w:pPr>
            <w:r w:rsidRPr="00A564B4">
              <w:t>C352a</w:t>
            </w:r>
          </w:p>
        </w:tc>
        <w:tc>
          <w:tcPr>
            <w:tcW w:w="2292" w:type="dxa"/>
            <w:tcBorders>
              <w:top w:val="single" w:sz="4" w:space="0" w:color="auto"/>
              <w:left w:val="single" w:sz="4" w:space="0" w:color="auto"/>
              <w:right w:val="single" w:sz="4" w:space="0" w:color="auto"/>
            </w:tcBorders>
            <w:shd w:val="clear" w:color="auto" w:fill="auto"/>
            <w:vAlign w:val="center"/>
          </w:tcPr>
          <w:p w14:paraId="3036D421" w14:textId="77777777" w:rsidR="00851F44" w:rsidRPr="00A564B4" w:rsidRDefault="00851F44" w:rsidP="00851F44">
            <w:pPr>
              <w:pStyle w:val="TAL"/>
              <w:rPr>
                <w:lang w:eastAsia="zh-CN"/>
              </w:rPr>
            </w:pPr>
            <w:r w:rsidRPr="00A564B4">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274BE85" w14:textId="77777777" w:rsidR="00851F44" w:rsidRPr="00A564B4" w:rsidRDefault="00851F44" w:rsidP="00851F44">
            <w:pPr>
              <w:pStyle w:val="TAL"/>
              <w:jc w:val="center"/>
              <w:rPr>
                <w:lang w:eastAsia="zh-CN"/>
              </w:rPr>
            </w:pPr>
            <w:r w:rsidRPr="00A564B4">
              <w:rPr>
                <w:lang w:eastAsia="zh-CN"/>
              </w:rPr>
              <w:t>D03</w:t>
            </w:r>
          </w:p>
        </w:tc>
        <w:tc>
          <w:tcPr>
            <w:tcW w:w="1101" w:type="dxa"/>
            <w:gridSpan w:val="2"/>
            <w:tcBorders>
              <w:top w:val="single" w:sz="4" w:space="0" w:color="auto"/>
              <w:left w:val="single" w:sz="4" w:space="0" w:color="auto"/>
              <w:right w:val="single" w:sz="4" w:space="0" w:color="auto"/>
            </w:tcBorders>
          </w:tcPr>
          <w:p w14:paraId="13BDC791" w14:textId="77777777" w:rsidR="00851F44" w:rsidRPr="00A564B4" w:rsidRDefault="00851F44" w:rsidP="00851F44">
            <w:pPr>
              <w:pStyle w:val="TAL"/>
              <w:rPr>
                <w:lang w:eastAsia="zh-CN"/>
              </w:rPr>
            </w:pPr>
            <w:r w:rsidRPr="00A564B4">
              <w:rPr>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729DB195" w14:textId="77777777" w:rsidR="00851F44" w:rsidRPr="00A564B4" w:rsidRDefault="00851F44" w:rsidP="00851F44">
            <w:pPr>
              <w:pStyle w:val="TAL"/>
              <w:rPr>
                <w:lang w:eastAsia="zh-CN"/>
              </w:rPr>
            </w:pPr>
            <w:r w:rsidRPr="00A564B4">
              <w:t>Not required to be tested in Band 41 for Power Class 2 UE</w:t>
            </w:r>
          </w:p>
        </w:tc>
      </w:tr>
      <w:tr w:rsidR="00851F44" w:rsidRPr="00A564B4" w14:paraId="5655EC5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AADF09D" w14:textId="77777777" w:rsidR="00851F44" w:rsidRPr="00A564B4" w:rsidRDefault="00851F44" w:rsidP="00851F44">
            <w:pPr>
              <w:pStyle w:val="TAL"/>
              <w:rPr>
                <w:rFonts w:eastAsia="PMingLiU" w:cs="Arial"/>
                <w:szCs w:val="18"/>
                <w:lang w:eastAsia="zh-TW"/>
              </w:rPr>
            </w:pPr>
            <w:bookmarkStart w:id="75" w:name="_Hlk52293983"/>
            <w:r w:rsidRPr="00A564B4">
              <w:rPr>
                <w:rFonts w:eastAsia="PMingLiU" w:cs="Arial"/>
                <w:szCs w:val="18"/>
                <w:lang w:eastAsia="zh-TW"/>
              </w:rPr>
              <w:t>6.2.3EB</w:t>
            </w:r>
            <w:bookmarkEnd w:id="75"/>
          </w:p>
        </w:tc>
        <w:tc>
          <w:tcPr>
            <w:tcW w:w="1646" w:type="dxa"/>
            <w:tcBorders>
              <w:top w:val="single" w:sz="4" w:space="0" w:color="auto"/>
              <w:left w:val="single" w:sz="4" w:space="0" w:color="auto"/>
              <w:right w:val="single" w:sz="4" w:space="0" w:color="auto"/>
            </w:tcBorders>
            <w:shd w:val="clear" w:color="auto" w:fill="auto"/>
            <w:vAlign w:val="center"/>
          </w:tcPr>
          <w:p w14:paraId="6DF48CC0" w14:textId="77777777" w:rsidR="00851F44" w:rsidRPr="00A564B4" w:rsidRDefault="00851F44" w:rsidP="00851F44">
            <w:pPr>
              <w:pStyle w:val="TAL"/>
              <w:rPr>
                <w:lang w:eastAsia="en-US"/>
              </w:rPr>
            </w:pPr>
            <w:r w:rsidRPr="00A564B4">
              <w:rPr>
                <w:lang w:eastAsia="en-US"/>
              </w:rPr>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59C89A29" w14:textId="77777777" w:rsidR="00851F44" w:rsidRPr="00A564B4" w:rsidRDefault="00851F44" w:rsidP="00851F4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FCEECD5" w14:textId="77777777" w:rsidR="00851F44" w:rsidRPr="00A564B4" w:rsidRDefault="00851F44" w:rsidP="00851F44">
            <w:pPr>
              <w:pStyle w:val="TAL"/>
              <w:rPr>
                <w:rFonts w:eastAsia="PMingLiU"/>
                <w:lang w:eastAsia="zh-TW"/>
              </w:rPr>
            </w:pPr>
            <w:r w:rsidRPr="00A564B4">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060B4B2"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900DA51"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vAlign w:val="center"/>
          </w:tcPr>
          <w:p w14:paraId="10C44479"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8390C6" w14:textId="77777777" w:rsidR="00851F44" w:rsidRPr="00A564B4" w:rsidRDefault="00851F44" w:rsidP="00851F44">
            <w:pPr>
              <w:pStyle w:val="TAL"/>
              <w:rPr>
                <w:lang w:eastAsia="zh-CN"/>
              </w:rPr>
            </w:pPr>
          </w:p>
        </w:tc>
      </w:tr>
      <w:tr w:rsidR="00851F44" w:rsidRPr="00A564B4" w14:paraId="1F015BE0"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957F150" w14:textId="77777777" w:rsidR="00851F44" w:rsidRPr="00A564B4" w:rsidRDefault="00851F44" w:rsidP="00851F44">
            <w:pPr>
              <w:pStyle w:val="TAL"/>
              <w:rPr>
                <w:rFonts w:eastAsia="PMingLiU" w:cs="Arial"/>
                <w:szCs w:val="18"/>
                <w:lang w:eastAsia="zh-TW"/>
              </w:rPr>
            </w:pPr>
            <w:r w:rsidRPr="00A564B4">
              <w:rPr>
                <w:rFonts w:eastAsia="PMingLiU"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7DD156A3" w14:textId="77777777" w:rsidR="00851F44" w:rsidRPr="00A564B4" w:rsidRDefault="00851F44" w:rsidP="00851F44">
            <w:pPr>
              <w:pStyle w:val="TAL"/>
              <w:rPr>
                <w:lang w:eastAsia="en-US"/>
              </w:rPr>
            </w:pPr>
            <w:r w:rsidRPr="00A564B4">
              <w:rPr>
                <w:lang w:eastAsia="en-US"/>
              </w:rPr>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2F59D7B" w14:textId="77777777" w:rsidR="00851F44" w:rsidRPr="00A564B4" w:rsidRDefault="00851F44" w:rsidP="00851F4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3A751AD" w14:textId="77777777" w:rsidR="00851F44" w:rsidRPr="00A564B4" w:rsidRDefault="00851F44" w:rsidP="00851F44">
            <w:pPr>
              <w:pStyle w:val="TAL"/>
              <w:rPr>
                <w:rFonts w:eastAsia="PMingLiU"/>
                <w:lang w:eastAsia="zh-TW"/>
              </w:rPr>
            </w:pPr>
            <w:r w:rsidRPr="00A564B4">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4F51318"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8EA50DF"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vAlign w:val="center"/>
          </w:tcPr>
          <w:p w14:paraId="202D23A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BC75D5" w14:textId="77777777" w:rsidR="00851F44" w:rsidRPr="00A564B4" w:rsidRDefault="00851F44" w:rsidP="00851F44">
            <w:pPr>
              <w:pStyle w:val="TAL"/>
              <w:rPr>
                <w:lang w:eastAsia="zh-CN"/>
              </w:rPr>
            </w:pPr>
          </w:p>
        </w:tc>
      </w:tr>
      <w:tr w:rsidR="00851F44" w:rsidRPr="00A564B4" w14:paraId="34F8B36A"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22E5EA5" w14:textId="77777777" w:rsidR="00851F44" w:rsidRPr="00A564B4" w:rsidRDefault="00851F44" w:rsidP="00851F44">
            <w:pPr>
              <w:pStyle w:val="TAL"/>
              <w:rPr>
                <w:lang w:eastAsia="zh-CN"/>
              </w:rPr>
            </w:pPr>
            <w:r w:rsidRPr="00A564B4">
              <w:rPr>
                <w:lang w:eastAsia="zh-CN"/>
              </w:rPr>
              <w:lastRenderedPageBreak/>
              <w:t>6.2.5</w:t>
            </w:r>
          </w:p>
        </w:tc>
        <w:tc>
          <w:tcPr>
            <w:tcW w:w="1646" w:type="dxa"/>
            <w:tcBorders>
              <w:top w:val="single" w:sz="4" w:space="0" w:color="auto"/>
              <w:left w:val="single" w:sz="4" w:space="0" w:color="auto"/>
              <w:right w:val="single" w:sz="4" w:space="0" w:color="auto"/>
            </w:tcBorders>
            <w:shd w:val="clear" w:color="auto" w:fill="auto"/>
            <w:vAlign w:val="center"/>
          </w:tcPr>
          <w:p w14:paraId="17F1913F" w14:textId="77777777" w:rsidR="00851F44" w:rsidRPr="00A564B4" w:rsidRDefault="00851F44" w:rsidP="00851F44">
            <w:pPr>
              <w:pStyle w:val="TAL"/>
              <w:rPr>
                <w:lang w:eastAsia="zh-CN"/>
              </w:rPr>
            </w:pPr>
            <w:r w:rsidRPr="00A564B4">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DE54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324C0F"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E9C9ED0"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985505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A686EC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3BB10D"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4407BA95" w14:textId="77777777" w:rsidR="00851F44" w:rsidRPr="00A564B4" w:rsidRDefault="00851F44" w:rsidP="00851F44">
            <w:pPr>
              <w:pStyle w:val="TAL"/>
              <w:rPr>
                <w:lang w:eastAsia="zh-CN"/>
              </w:rPr>
            </w:pPr>
            <w:r w:rsidRPr="00A564B4">
              <w:rPr>
                <w:rFonts w:eastAsia="SimSun" w:cs="Vijaya"/>
                <w:lang w:eastAsia="zh-CN"/>
              </w:rPr>
              <w:t>6.2.5_s</w:t>
            </w:r>
          </w:p>
        </w:tc>
        <w:tc>
          <w:tcPr>
            <w:tcW w:w="1646" w:type="dxa"/>
            <w:tcBorders>
              <w:top w:val="single" w:sz="4" w:space="0" w:color="auto"/>
              <w:left w:val="single" w:sz="4" w:space="0" w:color="auto"/>
              <w:right w:val="single" w:sz="4" w:space="0" w:color="auto"/>
            </w:tcBorders>
            <w:shd w:val="clear" w:color="auto" w:fill="auto"/>
            <w:vAlign w:val="center"/>
          </w:tcPr>
          <w:p w14:paraId="778DAE22" w14:textId="77777777" w:rsidR="00851F44" w:rsidRPr="00A564B4" w:rsidRDefault="00851F44" w:rsidP="00851F44">
            <w:pPr>
              <w:pStyle w:val="TAL"/>
              <w:rPr>
                <w:lang w:eastAsia="zh-CN"/>
              </w:rPr>
            </w:pPr>
            <w:r w:rsidRPr="00A564B4">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15E3D8C"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76BEC9D" w14:textId="77777777" w:rsidR="00851F44" w:rsidRPr="00A564B4" w:rsidRDefault="00851F44" w:rsidP="00851F44">
            <w:pPr>
              <w:pStyle w:val="TAL"/>
              <w:rPr>
                <w:lang w:eastAsia="zh-CN"/>
              </w:rPr>
            </w:pPr>
            <w:r w:rsidRPr="00A564B4">
              <w:rPr>
                <w:rFonts w:eastAsia="SimSun" w:cs="Vijaya"/>
                <w:lang w:eastAsia="en-US"/>
              </w:rPr>
              <w:t>C352</w:t>
            </w:r>
          </w:p>
        </w:tc>
        <w:tc>
          <w:tcPr>
            <w:tcW w:w="2292" w:type="dxa"/>
            <w:tcBorders>
              <w:top w:val="single" w:sz="4" w:space="0" w:color="auto"/>
              <w:left w:val="single" w:sz="4" w:space="0" w:color="auto"/>
              <w:right w:val="single" w:sz="4" w:space="0" w:color="auto"/>
            </w:tcBorders>
            <w:shd w:val="clear" w:color="auto" w:fill="auto"/>
            <w:vAlign w:val="center"/>
          </w:tcPr>
          <w:p w14:paraId="32612B30" w14:textId="77777777" w:rsidR="00851F44" w:rsidRPr="00A564B4" w:rsidRDefault="00851F44" w:rsidP="00851F44">
            <w:pPr>
              <w:pStyle w:val="TAL"/>
              <w:rPr>
                <w:lang w:eastAsia="zh-CN"/>
              </w:rPr>
            </w:pPr>
            <w:r w:rsidRPr="00A564B4">
              <w:rPr>
                <w:rFonts w:eastAsia="SimSun" w:cs="Vijaya"/>
                <w:lang w:eastAsia="en-US"/>
              </w:rPr>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54C29658" w14:textId="77777777" w:rsidR="00851F44" w:rsidRPr="00A564B4" w:rsidRDefault="00851F44" w:rsidP="00851F44">
            <w:pPr>
              <w:pStyle w:val="TAL"/>
              <w:jc w:val="center"/>
              <w:rPr>
                <w:lang w:eastAsia="zh-CN"/>
              </w:rPr>
            </w:pPr>
            <w:r w:rsidRPr="00A564B4">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480E99DE" w14:textId="77777777" w:rsidR="00851F44" w:rsidRPr="00A564B4" w:rsidRDefault="00851F44" w:rsidP="00851F44">
            <w:pPr>
              <w:pStyle w:val="TAL"/>
              <w:rPr>
                <w:lang w:eastAsia="zh-CN"/>
              </w:rPr>
            </w:pPr>
            <w:r w:rsidRPr="00A564B4">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7331A2B3" w14:textId="77777777" w:rsidR="00851F44" w:rsidRPr="00A564B4" w:rsidRDefault="00851F44" w:rsidP="00851F44">
            <w:pPr>
              <w:pStyle w:val="TAL"/>
              <w:rPr>
                <w:lang w:eastAsia="zh-CN"/>
              </w:rPr>
            </w:pPr>
          </w:p>
        </w:tc>
      </w:tr>
      <w:tr w:rsidR="00851F44" w:rsidRPr="00A564B4" w14:paraId="1DB5CA9B"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57041BA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3A5F75D"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851F44" w:rsidRPr="00A564B4" w:rsidRDefault="00851F44" w:rsidP="00851F44">
            <w:pPr>
              <w:pStyle w:val="TAL"/>
              <w:rPr>
                <w:lang w:eastAsia="zh-CN"/>
              </w:rPr>
            </w:pPr>
            <w:r w:rsidRPr="00A564B4">
              <w:rPr>
                <w:rFonts w:eastAsia="SimSun" w:cs="Vijaya"/>
                <w:lang w:eastAsia="en-US"/>
              </w:rPr>
              <w:t>Rel-15</w:t>
            </w:r>
          </w:p>
        </w:tc>
        <w:tc>
          <w:tcPr>
            <w:tcW w:w="1134" w:type="dxa"/>
            <w:tcBorders>
              <w:top w:val="single" w:sz="4" w:space="0" w:color="auto"/>
              <w:left w:val="single" w:sz="4" w:space="0" w:color="auto"/>
              <w:right w:val="single" w:sz="4" w:space="0" w:color="auto"/>
            </w:tcBorders>
            <w:shd w:val="clear" w:color="auto" w:fill="auto"/>
            <w:vAlign w:val="center"/>
          </w:tcPr>
          <w:p w14:paraId="6B430116" w14:textId="77777777" w:rsidR="00851F44" w:rsidRPr="00A564B4" w:rsidRDefault="00851F44" w:rsidP="00851F44">
            <w:pPr>
              <w:pStyle w:val="TAL"/>
              <w:rPr>
                <w:lang w:eastAsia="zh-CN"/>
              </w:rPr>
            </w:pPr>
            <w:r w:rsidRPr="00A564B4">
              <w:rPr>
                <w:rFonts w:eastAsia="SimSun" w:cs="Vijaya"/>
                <w:lang w:eastAsia="en-US"/>
              </w:rPr>
              <w:t>C352a</w:t>
            </w:r>
          </w:p>
        </w:tc>
        <w:tc>
          <w:tcPr>
            <w:tcW w:w="2292" w:type="dxa"/>
            <w:tcBorders>
              <w:top w:val="single" w:sz="4" w:space="0" w:color="auto"/>
              <w:left w:val="single" w:sz="4" w:space="0" w:color="auto"/>
              <w:right w:val="single" w:sz="4" w:space="0" w:color="auto"/>
            </w:tcBorders>
            <w:shd w:val="clear" w:color="auto" w:fill="auto"/>
            <w:vAlign w:val="center"/>
          </w:tcPr>
          <w:p w14:paraId="048DAB99" w14:textId="77777777" w:rsidR="00851F44" w:rsidRPr="00A564B4" w:rsidRDefault="00851F44" w:rsidP="00851F44">
            <w:pPr>
              <w:pStyle w:val="TAL"/>
              <w:rPr>
                <w:lang w:eastAsia="zh-CN"/>
              </w:rPr>
            </w:pPr>
            <w:r w:rsidRPr="00A564B4">
              <w:rPr>
                <w:rFonts w:eastAsia="SimSun" w:cs="Vijaya"/>
                <w:lang w:eastAsia="en-US"/>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9FCB0C6" w14:textId="77777777" w:rsidR="00851F44" w:rsidRPr="00A564B4" w:rsidRDefault="00851F44" w:rsidP="00851F44">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tcPr>
          <w:p w14:paraId="7E166B80" w14:textId="77777777" w:rsidR="00851F44" w:rsidRPr="00A564B4" w:rsidRDefault="00851F44" w:rsidP="00851F44">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D2709F5" w14:textId="77777777" w:rsidR="00851F44" w:rsidRPr="00A564B4" w:rsidRDefault="00851F44" w:rsidP="00851F44">
            <w:pPr>
              <w:pStyle w:val="TAL"/>
              <w:rPr>
                <w:lang w:eastAsia="zh-CN"/>
              </w:rPr>
            </w:pPr>
            <w:r w:rsidRPr="00A564B4">
              <w:rPr>
                <w:rFonts w:eastAsia="SimSun" w:cs="Vijaya"/>
                <w:lang w:eastAsia="en-US"/>
              </w:rPr>
              <w:t>Not required to be tested in Band 41 for Power Class 2 UE</w:t>
            </w:r>
          </w:p>
        </w:tc>
      </w:tr>
      <w:tr w:rsidR="00851F44" w:rsidRPr="00A564B4" w14:paraId="5501E712" w14:textId="77777777" w:rsidTr="00BC6DDF">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A564B4" w:rsidRDefault="00851F44" w:rsidP="00851F44">
            <w:pPr>
              <w:pStyle w:val="TAL"/>
              <w:rPr>
                <w:lang w:eastAsia="zh-CN"/>
              </w:rPr>
            </w:pPr>
            <w:r w:rsidRPr="00A564B4">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A564B4" w:rsidRDefault="00851F44" w:rsidP="00851F44">
            <w:pPr>
              <w:pStyle w:val="TAL"/>
              <w:rPr>
                <w:lang w:eastAsia="zh-CN"/>
              </w:rPr>
            </w:pPr>
            <w:r w:rsidRPr="00A564B4">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939AB2" w14:textId="77777777" w:rsidR="00851F44" w:rsidRPr="00A564B4" w:rsidRDefault="00851F44" w:rsidP="00851F44">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CA25A15" w14:textId="77777777" w:rsidR="00851F44" w:rsidRPr="00A564B4" w:rsidRDefault="00851F44" w:rsidP="00851F44">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B66B30A"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5DEF778C"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A564B4" w:rsidRDefault="00851F44" w:rsidP="00851F44">
            <w:pPr>
              <w:pStyle w:val="TAL"/>
              <w:rPr>
                <w:lang w:eastAsia="zh-CN"/>
              </w:rPr>
            </w:pPr>
          </w:p>
        </w:tc>
      </w:tr>
      <w:tr w:rsidR="00851F44" w:rsidRPr="00A564B4" w14:paraId="0D1D5E91" w14:textId="77777777" w:rsidTr="00BC6DDF">
        <w:trPr>
          <w:cantSplit/>
          <w:trHeight w:val="207"/>
        </w:trPr>
        <w:tc>
          <w:tcPr>
            <w:tcW w:w="1008" w:type="dxa"/>
            <w:vMerge/>
            <w:tcBorders>
              <w:left w:val="single" w:sz="4" w:space="0" w:color="auto"/>
              <w:right w:val="single" w:sz="4" w:space="0" w:color="auto"/>
            </w:tcBorders>
            <w:shd w:val="clear" w:color="auto" w:fill="auto"/>
            <w:vAlign w:val="center"/>
          </w:tcPr>
          <w:p w14:paraId="450A8E4E"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1022E56"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B87795"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D0368B" w14:textId="77777777" w:rsidR="00851F44" w:rsidRPr="00A564B4" w:rsidRDefault="00851F44" w:rsidP="00851F4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54C93ACD" w14:textId="77777777" w:rsidR="00851F44" w:rsidRPr="00A564B4" w:rsidRDefault="00851F44" w:rsidP="00851F44">
            <w:pPr>
              <w:pStyle w:val="TAL"/>
              <w:rPr>
                <w:lang w:eastAsia="zh-CN"/>
              </w:rPr>
            </w:pPr>
            <w:r w:rsidRPr="00A564B4">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6E1AF2D"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5B0A2FFB"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A564B4" w:rsidRDefault="00851F44" w:rsidP="00851F44">
            <w:pPr>
              <w:pStyle w:val="TAL"/>
              <w:rPr>
                <w:lang w:eastAsia="zh-CN"/>
              </w:rPr>
            </w:pPr>
          </w:p>
        </w:tc>
      </w:tr>
      <w:tr w:rsidR="00851F44" w:rsidRPr="00A564B4" w14:paraId="26F231BE" w14:textId="77777777" w:rsidTr="00BC6DDF">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3AC1A084" w14:textId="77777777" w:rsidR="00851F44" w:rsidRPr="00A564B4" w:rsidRDefault="00851F44" w:rsidP="00851F44">
            <w:pPr>
              <w:pStyle w:val="TAL"/>
              <w:rPr>
                <w:lang w:eastAsia="zh-CN"/>
              </w:rPr>
            </w:pPr>
            <w:r w:rsidRPr="00A564B4">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3137B881" w14:textId="77777777" w:rsidR="00851F44" w:rsidRPr="00A564B4" w:rsidRDefault="00851F44" w:rsidP="00851F44">
            <w:pPr>
              <w:pStyle w:val="TAL"/>
              <w:rPr>
                <w:lang w:eastAsia="zh-CN"/>
              </w:rPr>
            </w:pPr>
            <w:r w:rsidRPr="00A564B4">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ADEA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80849D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104C36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C9E0A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BD098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A564B4" w:rsidRDefault="00851F44" w:rsidP="00851F44">
            <w:pPr>
              <w:pStyle w:val="TAL"/>
              <w:rPr>
                <w:lang w:eastAsia="zh-CN"/>
              </w:rPr>
            </w:pPr>
          </w:p>
        </w:tc>
      </w:tr>
      <w:tr w:rsidR="00851F44" w:rsidRPr="00A564B4" w:rsidDel="00694F47" w14:paraId="507484B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46B1C61" w14:textId="77777777" w:rsidR="00851F44" w:rsidRPr="00A564B4" w:rsidDel="00694F47" w:rsidRDefault="00851F44" w:rsidP="00851F44">
            <w:pPr>
              <w:pStyle w:val="TAL"/>
              <w:rPr>
                <w:lang w:eastAsia="ko-KR"/>
              </w:rPr>
            </w:pPr>
            <w:r w:rsidRPr="00A564B4">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C2C88F9" w14:textId="77777777" w:rsidR="00851F44" w:rsidRPr="00A564B4" w:rsidDel="00694F47" w:rsidRDefault="00851F44" w:rsidP="00851F44">
            <w:pPr>
              <w:pStyle w:val="TAL"/>
              <w:rPr>
                <w:lang w:eastAsia="ko-KR"/>
              </w:rPr>
            </w:pPr>
            <w:r w:rsidRPr="00A564B4">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851F44" w:rsidRPr="00A564B4" w:rsidDel="00694F4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2F3F17D" w14:textId="77777777" w:rsidR="00851F44" w:rsidRPr="00A564B4" w:rsidDel="00694F47"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73841E76" w14:textId="77777777" w:rsidR="00851F44" w:rsidRPr="00A564B4" w:rsidDel="00694F47"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E91997E" w14:textId="77777777" w:rsidR="00851F44" w:rsidRPr="00A564B4" w:rsidDel="00694F47"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2BA3DBC" w14:textId="77777777" w:rsidR="00851F44" w:rsidRPr="00A564B4" w:rsidDel="00694F4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A564B4" w:rsidDel="00694F47" w:rsidRDefault="00851F44" w:rsidP="00851F44">
            <w:pPr>
              <w:pStyle w:val="TAL"/>
              <w:rPr>
                <w:lang w:eastAsia="zh-CN"/>
              </w:rPr>
            </w:pPr>
          </w:p>
        </w:tc>
      </w:tr>
      <w:tr w:rsidR="00851F44" w:rsidRPr="00A564B4" w:rsidDel="00694F47" w14:paraId="6469451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138392" w14:textId="77777777" w:rsidR="00851F44" w:rsidRPr="00A564B4" w:rsidRDefault="00851F44" w:rsidP="00851F44">
            <w:pPr>
              <w:pStyle w:val="TAL"/>
              <w:rPr>
                <w:lang w:eastAsia="ko-KR"/>
              </w:rPr>
            </w:pPr>
            <w:r w:rsidRPr="00A564B4">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04AB48E4" w14:textId="77777777" w:rsidR="00851F44" w:rsidRPr="00A564B4" w:rsidRDefault="00851F44" w:rsidP="00851F44">
            <w:pPr>
              <w:pStyle w:val="TAL"/>
              <w:rPr>
                <w:lang w:eastAsia="ko-KR"/>
              </w:rPr>
            </w:pPr>
            <w:r w:rsidRPr="00A564B4">
              <w:rPr>
                <w:lang w:eastAsia="zh-CN"/>
              </w:rPr>
              <w:t>Configured UE transmitted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851F44" w:rsidRPr="00A564B4"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6A850A8" w14:textId="77777777" w:rsidR="00851F44" w:rsidRPr="00A564B4"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22B04AA"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75EBA1D"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5816A18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A564B4" w:rsidDel="00694F47" w:rsidRDefault="00851F44" w:rsidP="00851F44">
            <w:pPr>
              <w:pStyle w:val="TAL"/>
              <w:rPr>
                <w:lang w:eastAsia="zh-CN"/>
              </w:rPr>
            </w:pPr>
          </w:p>
        </w:tc>
      </w:tr>
      <w:tr w:rsidR="00851F44" w:rsidRPr="00A564B4" w14:paraId="1B5D60B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58C6331" w14:textId="77777777" w:rsidR="00851F44" w:rsidRPr="00A564B4" w:rsidRDefault="00851F44" w:rsidP="00851F44">
            <w:pPr>
              <w:pStyle w:val="TAL"/>
              <w:rPr>
                <w:rFonts w:eastAsia="SimSun" w:cs="Arial"/>
                <w:szCs w:val="18"/>
                <w:lang w:eastAsia="zh-CN"/>
              </w:rPr>
            </w:pPr>
            <w:r w:rsidRPr="00A564B4">
              <w:t>6.2.5A.5</w:t>
            </w:r>
          </w:p>
        </w:tc>
        <w:tc>
          <w:tcPr>
            <w:tcW w:w="1646" w:type="dxa"/>
            <w:tcBorders>
              <w:top w:val="single" w:sz="4" w:space="0" w:color="auto"/>
              <w:left w:val="single" w:sz="4" w:space="0" w:color="auto"/>
              <w:right w:val="single" w:sz="4" w:space="0" w:color="auto"/>
            </w:tcBorders>
            <w:shd w:val="clear" w:color="auto" w:fill="auto"/>
            <w:vAlign w:val="center"/>
          </w:tcPr>
          <w:p w14:paraId="65C60E7D" w14:textId="77777777" w:rsidR="00851F44" w:rsidRPr="00A564B4" w:rsidRDefault="00851F44" w:rsidP="00851F44">
            <w:pPr>
              <w:pStyle w:val="TAL"/>
              <w:rPr>
                <w:rFonts w:cs="Arial"/>
                <w:szCs w:val="18"/>
              </w:rPr>
            </w:pPr>
            <w:r w:rsidRPr="00A564B4">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6BA62"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AC92DCC"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2EED00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AFDCCF"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BB6CE7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1C4A5C" w14:textId="77777777" w:rsidR="00851F44" w:rsidRPr="00A564B4" w:rsidRDefault="00851F44" w:rsidP="00851F44">
            <w:pPr>
              <w:pStyle w:val="TAL"/>
              <w:rPr>
                <w:lang w:eastAsia="zh-CN"/>
              </w:rPr>
            </w:pPr>
          </w:p>
        </w:tc>
      </w:tr>
      <w:tr w:rsidR="00851F44" w:rsidRPr="00A564B4" w14:paraId="3C51D048"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8536C1F"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367CAD5"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791835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467FDB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47C306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B5A268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83EE18" w14:textId="77777777" w:rsidR="00851F44" w:rsidRPr="00A564B4" w:rsidRDefault="00851F44" w:rsidP="00851F44">
            <w:pPr>
              <w:pStyle w:val="TAL"/>
              <w:rPr>
                <w:lang w:eastAsia="zh-CN"/>
              </w:rPr>
            </w:pPr>
          </w:p>
        </w:tc>
      </w:tr>
      <w:tr w:rsidR="00851F44" w:rsidRPr="00A564B4" w14:paraId="22680078" w14:textId="77777777" w:rsidTr="00BC6DDF">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9B03186" w14:textId="77777777" w:rsidR="00851F44" w:rsidRPr="00A564B4" w:rsidRDefault="00851F44" w:rsidP="00851F44">
            <w:pPr>
              <w:pStyle w:val="TAL"/>
              <w:rPr>
                <w:lang w:eastAsia="zh-CN"/>
              </w:rPr>
            </w:pPr>
            <w:r w:rsidRPr="00A564B4">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6768B393" w14:textId="77777777" w:rsidR="00851F44" w:rsidRPr="00A564B4" w:rsidRDefault="00851F44" w:rsidP="00851F44">
            <w:pPr>
              <w:pStyle w:val="TAL"/>
              <w:rPr>
                <w:lang w:eastAsia="zh-CN"/>
              </w:rPr>
            </w:pPr>
            <w:r w:rsidRPr="00A564B4">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6BDFCB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19420E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ABE97B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CEBC2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A564B4" w:rsidRDefault="00851F44" w:rsidP="00851F44">
            <w:pPr>
              <w:pStyle w:val="TAL"/>
              <w:rPr>
                <w:lang w:eastAsia="zh-CN"/>
              </w:rPr>
            </w:pPr>
          </w:p>
        </w:tc>
      </w:tr>
      <w:tr w:rsidR="00851F44" w:rsidRPr="00A564B4" w:rsidDel="00907467" w14:paraId="2FE0C91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E6C481" w14:textId="77777777" w:rsidR="00851F44" w:rsidRPr="00A564B4" w:rsidDel="00907467" w:rsidRDefault="00851F44" w:rsidP="00851F44">
            <w:pPr>
              <w:pStyle w:val="TAL"/>
              <w:rPr>
                <w:lang w:eastAsia="ko-KR"/>
              </w:rPr>
            </w:pPr>
            <w:r w:rsidRPr="00A564B4">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520D3239" w14:textId="77777777" w:rsidR="00851F44" w:rsidRPr="00A564B4" w:rsidDel="00907467" w:rsidRDefault="00851F44" w:rsidP="00851F44">
            <w:pPr>
              <w:pStyle w:val="TAL"/>
              <w:rPr>
                <w:lang w:eastAsia="ko-KR"/>
              </w:rPr>
            </w:pPr>
            <w:r w:rsidRPr="00A564B4">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88C50F2"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0A15ED" w14:textId="77777777" w:rsidR="00851F44" w:rsidRPr="00A564B4" w:rsidDel="00907467" w:rsidRDefault="00851F44" w:rsidP="00851F44">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FF7FFE9"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A564B4" w:rsidDel="00907467" w:rsidRDefault="00851F44" w:rsidP="00851F44">
            <w:pPr>
              <w:pStyle w:val="TAL"/>
              <w:rPr>
                <w:lang w:eastAsia="zh-CN"/>
              </w:rPr>
            </w:pPr>
          </w:p>
        </w:tc>
      </w:tr>
      <w:tr w:rsidR="00851F44" w:rsidRPr="00A564B4" w:rsidDel="00907467" w14:paraId="5969A47C"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8EB02C" w14:textId="77777777" w:rsidR="00851F44" w:rsidRPr="00A564B4" w:rsidRDefault="00851F44" w:rsidP="00851F44">
            <w:pPr>
              <w:pStyle w:val="TAL"/>
              <w:rPr>
                <w:lang w:eastAsia="ko-KR"/>
              </w:rPr>
            </w:pPr>
            <w:r w:rsidRPr="00A564B4">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460972C2" w14:textId="77777777" w:rsidR="00851F44" w:rsidRPr="00A564B4" w:rsidRDefault="00851F44" w:rsidP="00851F44">
            <w:pPr>
              <w:pStyle w:val="TAL"/>
              <w:rPr>
                <w:lang w:eastAsia="ko-KR"/>
              </w:rPr>
            </w:pPr>
            <w:r w:rsidRPr="00A564B4">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019DD5"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710CA9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A3A123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0D9F43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A564B4" w:rsidDel="00907467" w:rsidRDefault="00851F44" w:rsidP="00851F44">
            <w:pPr>
              <w:pStyle w:val="TAL"/>
              <w:rPr>
                <w:lang w:eastAsia="zh-CN"/>
              </w:rPr>
            </w:pPr>
          </w:p>
        </w:tc>
      </w:tr>
      <w:tr w:rsidR="00851F44" w:rsidRPr="00A564B4" w14:paraId="736A6CC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44D81F35" w14:textId="77777777" w:rsidR="00851F44" w:rsidRPr="00A564B4" w:rsidRDefault="00851F44" w:rsidP="00851F44">
            <w:pPr>
              <w:pStyle w:val="TAL"/>
              <w:rPr>
                <w:lang w:eastAsia="ko-KR"/>
              </w:rPr>
            </w:pPr>
            <w:r w:rsidRPr="00A564B4">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32321F41" w14:textId="77777777" w:rsidR="00851F44" w:rsidRPr="00A564B4" w:rsidRDefault="00851F44" w:rsidP="00851F44">
            <w:pPr>
              <w:pStyle w:val="TAL"/>
              <w:rPr>
                <w:lang w:eastAsia="ko-KR"/>
              </w:rPr>
            </w:pPr>
            <w:r w:rsidRPr="00A564B4">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6E0EAE" w14:textId="77777777" w:rsidR="00851F44" w:rsidRPr="00A564B4" w:rsidRDefault="00851F44" w:rsidP="00851F44">
            <w:pPr>
              <w:pStyle w:val="TAL"/>
              <w:rPr>
                <w:lang w:eastAsia="ko-KR"/>
              </w:rPr>
            </w:pPr>
            <w:r w:rsidRPr="00A564B4">
              <w:rPr>
                <w:rFonts w:eastAsia="PMingLiU"/>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60081"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BE1FC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7D67ACD"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A564B4" w:rsidRDefault="00851F44" w:rsidP="00851F44">
            <w:pPr>
              <w:pStyle w:val="TAL"/>
              <w:rPr>
                <w:lang w:eastAsia="zh-CN"/>
              </w:rPr>
            </w:pPr>
          </w:p>
        </w:tc>
      </w:tr>
      <w:tr w:rsidR="00851F44" w:rsidRPr="00A564B4" w14:paraId="59ECDBB1"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4DB7138" w14:textId="77777777" w:rsidR="00851F44" w:rsidRPr="00A564B4" w:rsidRDefault="00851F44" w:rsidP="00851F44">
            <w:pPr>
              <w:pStyle w:val="TAL"/>
              <w:rPr>
                <w:lang w:eastAsia="ko-KR"/>
              </w:rPr>
            </w:pPr>
            <w:r w:rsidRPr="00A564B4">
              <w:rPr>
                <w:lang w:eastAsia="ko-KR"/>
              </w:rPr>
              <w:lastRenderedPageBreak/>
              <w:t>6.2.5EC</w:t>
            </w:r>
          </w:p>
        </w:tc>
        <w:tc>
          <w:tcPr>
            <w:tcW w:w="1646" w:type="dxa"/>
            <w:tcBorders>
              <w:left w:val="single" w:sz="4" w:space="0" w:color="auto"/>
              <w:bottom w:val="single" w:sz="4" w:space="0" w:color="auto"/>
              <w:right w:val="single" w:sz="4" w:space="0" w:color="auto"/>
            </w:tcBorders>
            <w:shd w:val="clear" w:color="auto" w:fill="auto"/>
            <w:vAlign w:val="center"/>
          </w:tcPr>
          <w:p w14:paraId="01935F45" w14:textId="77777777" w:rsidR="00851F44" w:rsidRPr="00A564B4" w:rsidRDefault="00851F44" w:rsidP="00851F44">
            <w:pPr>
              <w:pStyle w:val="TAL"/>
              <w:rPr>
                <w:lang w:eastAsia="ko-KR"/>
              </w:rPr>
            </w:pPr>
            <w:r w:rsidRPr="00A564B4">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851F44" w:rsidRPr="00A564B4" w:rsidRDefault="00851F44" w:rsidP="00851F44">
            <w:pPr>
              <w:pStyle w:val="TAL"/>
              <w:rPr>
                <w:rFonts w:eastAsia="PMingLiU"/>
                <w:lang w:eastAsia="zh-TW"/>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5C4227A" w14:textId="77777777" w:rsidR="00851F44" w:rsidRPr="00A564B4" w:rsidRDefault="00851F44" w:rsidP="00851F44">
            <w:pPr>
              <w:pStyle w:val="TAL"/>
              <w:rPr>
                <w:rFonts w:eastAsia="PMingLiU"/>
                <w:lang w:eastAsia="zh-TW"/>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06B6D5D"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44F4C1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1262CB9"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A564B4" w:rsidRDefault="00851F44" w:rsidP="00851F44">
            <w:pPr>
              <w:pStyle w:val="TAL"/>
              <w:rPr>
                <w:lang w:eastAsia="zh-CN"/>
              </w:rPr>
            </w:pPr>
          </w:p>
        </w:tc>
      </w:tr>
      <w:tr w:rsidR="00851F44" w:rsidRPr="00A564B4" w14:paraId="0B3178EE" w14:textId="77777777" w:rsidTr="00BC6DDF">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A564B4" w:rsidRDefault="00851F44" w:rsidP="00851F44">
            <w:pPr>
              <w:pStyle w:val="TAL"/>
              <w:rPr>
                <w:lang w:eastAsia="ko-KR"/>
              </w:rPr>
            </w:pPr>
            <w:r w:rsidRPr="00A564B4">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A564B4" w:rsidRDefault="00851F44" w:rsidP="00851F44">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A564B4" w:rsidRDefault="00851F44" w:rsidP="00851F44">
            <w:pPr>
              <w:pStyle w:val="TAL"/>
              <w:rPr>
                <w:lang w:eastAsia="zh-CN"/>
              </w:rPr>
            </w:pPr>
          </w:p>
        </w:tc>
      </w:tr>
      <w:tr w:rsidR="00851F44" w:rsidRPr="00A564B4" w:rsidDel="004F0E6F" w14:paraId="36381297" w14:textId="77777777" w:rsidTr="00BC6DDF">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03F8FA70" w14:textId="77777777" w:rsidR="00851F44" w:rsidRPr="00A564B4" w:rsidDel="004F0E6F" w:rsidRDefault="00851F44" w:rsidP="00851F44">
            <w:pPr>
              <w:pStyle w:val="TAL"/>
              <w:rPr>
                <w:rFonts w:eastAsia="PMingLiU" w:cs="Arial"/>
                <w:szCs w:val="18"/>
                <w:lang w:eastAsia="zh-TW"/>
              </w:rPr>
            </w:pPr>
            <w:r w:rsidRPr="00A564B4">
              <w:rPr>
                <w:rFonts w:eastAsia="PMingLiU" w:cs="Arial"/>
                <w:szCs w:val="18"/>
                <w:lang w:eastAsia="zh-TW"/>
              </w:rPr>
              <w:t>6.2.5FA</w:t>
            </w:r>
          </w:p>
        </w:tc>
        <w:tc>
          <w:tcPr>
            <w:tcW w:w="1646" w:type="dxa"/>
            <w:tcBorders>
              <w:left w:val="single" w:sz="4" w:space="0" w:color="auto"/>
              <w:bottom w:val="single" w:sz="4" w:space="0" w:color="auto"/>
              <w:right w:val="single" w:sz="4" w:space="0" w:color="auto"/>
            </w:tcBorders>
            <w:shd w:val="clear" w:color="auto" w:fill="auto"/>
            <w:vAlign w:val="center"/>
          </w:tcPr>
          <w:p w14:paraId="01AC421B" w14:textId="77777777" w:rsidR="00851F44" w:rsidRPr="00A564B4" w:rsidDel="004F0E6F" w:rsidRDefault="00851F44" w:rsidP="00851F44">
            <w:pPr>
              <w:pStyle w:val="TAL"/>
            </w:pPr>
            <w:r w:rsidRPr="00A564B4">
              <w:rPr>
                <w:lang w:eastAsia="ko-KR"/>
              </w:rPr>
              <w:t xml:space="preserve">Configured UE transmitted Output Power for category NB1 </w:t>
            </w:r>
            <w:r w:rsidRPr="00A564B4">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4870A7C0" w14:textId="77777777" w:rsidR="00851F44" w:rsidRPr="00A564B4" w:rsidDel="004F0E6F" w:rsidRDefault="00851F44" w:rsidP="00851F44">
            <w:pPr>
              <w:pStyle w:val="TAL"/>
              <w:rPr>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4E05575" w14:textId="77777777" w:rsidR="00851F44" w:rsidRPr="00A564B4" w:rsidDel="004F0E6F" w:rsidRDefault="00851F44" w:rsidP="00851F44">
            <w:pPr>
              <w:pStyle w:val="TAL"/>
              <w:rPr>
                <w:lang w:eastAsia="zh-TW"/>
              </w:rPr>
            </w:pPr>
            <w:r w:rsidRPr="00A564B4">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D3B38C7" w14:textId="77777777" w:rsidR="00851F44" w:rsidRPr="00A564B4" w:rsidDel="004F0E6F" w:rsidRDefault="00851F44" w:rsidP="00851F44">
            <w:pPr>
              <w:pStyle w:val="TAL"/>
            </w:pPr>
            <w:r w:rsidRPr="00A564B4">
              <w:rPr>
                <w:lang w:eastAsia="zh-CN"/>
              </w:rPr>
              <w:t>UE supporting NB-IoT and Power Class 6</w:t>
            </w:r>
          </w:p>
        </w:tc>
        <w:tc>
          <w:tcPr>
            <w:tcW w:w="1192" w:type="dxa"/>
            <w:gridSpan w:val="2"/>
            <w:tcBorders>
              <w:top w:val="single" w:sz="4" w:space="0" w:color="auto"/>
              <w:left w:val="single" w:sz="4" w:space="0" w:color="auto"/>
              <w:right w:val="single" w:sz="4" w:space="0" w:color="auto"/>
            </w:tcBorders>
            <w:vAlign w:val="center"/>
          </w:tcPr>
          <w:p w14:paraId="73FE0ADF" w14:textId="77777777" w:rsidR="00851F44" w:rsidRPr="00A564B4" w:rsidDel="004F0E6F" w:rsidRDefault="00851F44" w:rsidP="00851F44">
            <w:pPr>
              <w:pStyle w:val="TAL"/>
              <w:jc w:val="center"/>
            </w:pPr>
            <w:r w:rsidRPr="00A564B4">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F41262" w14:textId="77777777" w:rsidR="00851F44" w:rsidRPr="00A564B4" w:rsidDel="004F0E6F" w:rsidRDefault="00851F44" w:rsidP="00851F44">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A564B4" w:rsidDel="004F0E6F" w:rsidRDefault="00851F44" w:rsidP="00851F44">
            <w:pPr>
              <w:pStyle w:val="TAL"/>
              <w:rPr>
                <w:lang w:eastAsia="zh-CN"/>
              </w:rPr>
            </w:pPr>
          </w:p>
        </w:tc>
      </w:tr>
      <w:tr w:rsidR="00851F44" w:rsidRPr="00A564B4" w14:paraId="7C173E76"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A564B4" w:rsidRDefault="00851F44" w:rsidP="00851F44">
            <w:pPr>
              <w:pStyle w:val="TAL"/>
              <w:rPr>
                <w:lang w:eastAsia="zh-CN"/>
              </w:rPr>
            </w:pPr>
            <w:r w:rsidRPr="00A564B4">
              <w:rPr>
                <w:lang w:eastAsia="en-US"/>
              </w:rPr>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A564B4" w:rsidRDefault="00851F44" w:rsidP="00851F44">
            <w:pPr>
              <w:pStyle w:val="TAL"/>
              <w:rPr>
                <w:lang w:eastAsia="zh-CN"/>
              </w:rPr>
            </w:pPr>
            <w:r w:rsidRPr="00A564B4">
              <w:rPr>
                <w:lang w:eastAsia="en-US"/>
              </w:rPr>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A564B4" w:rsidRDefault="00851F44" w:rsidP="00851F44">
            <w:pPr>
              <w:pStyle w:val="TAL"/>
              <w:rPr>
                <w:lang w:eastAsia="ko-KR"/>
              </w:rPr>
            </w:pPr>
            <w:r w:rsidRPr="00A564B4">
              <w:rPr>
                <w:rFonts w:eastAsia="PMingLiU"/>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A564B4" w:rsidRDefault="00851F44" w:rsidP="00851F44">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851F44" w:rsidRPr="00A564B4" w:rsidRDefault="00851F44" w:rsidP="00851F44">
            <w:pPr>
              <w:pStyle w:val="TAC"/>
              <w:rPr>
                <w:lang w:eastAsia="ko-KR"/>
              </w:rPr>
            </w:pPr>
            <w:r w:rsidRPr="00A564B4">
              <w:rPr>
                <w:lang w:eastAsia="en-US"/>
              </w:rPr>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A564B4" w:rsidRDefault="00851F44" w:rsidP="00851F44">
            <w:pPr>
              <w:pStyle w:val="TAL"/>
              <w:rPr>
                <w:lang w:eastAsia="ko-KR"/>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A564B4" w:rsidRDefault="00851F44" w:rsidP="00851F44">
            <w:pPr>
              <w:pStyle w:val="TAL"/>
              <w:rPr>
                <w:lang w:eastAsia="ko-KR"/>
              </w:rPr>
            </w:pPr>
          </w:p>
        </w:tc>
      </w:tr>
      <w:tr w:rsidR="00851F44" w:rsidRPr="00A564B4" w14:paraId="2E863DB9"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A564B4" w:rsidRDefault="00851F44" w:rsidP="00851F44">
            <w:pPr>
              <w:pStyle w:val="TAL"/>
              <w:rPr>
                <w:lang w:eastAsia="zh-CN"/>
              </w:rPr>
            </w:pPr>
            <w:r w:rsidRPr="00A564B4">
              <w:rPr>
                <w:rFonts w:eastAsia="PMingLiU"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A564B4" w:rsidRDefault="00851F44" w:rsidP="00851F44">
            <w:pPr>
              <w:pStyle w:val="TAL"/>
              <w:rPr>
                <w:lang w:eastAsia="zh-CN"/>
              </w:rPr>
            </w:pPr>
            <w:r w:rsidRPr="00A564B4">
              <w:rPr>
                <w:color w:val="000000"/>
                <w:lang w:eastAsia="ko-KR"/>
              </w:rPr>
              <w:t>Configured UE transmitted Output Power for V2X Communication</w:t>
            </w:r>
            <w:r w:rsidRPr="00A564B4" w:rsidDel="008D1F6A">
              <w:rPr>
                <w:color w:val="000000"/>
                <w:lang w:eastAsia="en-US"/>
              </w:rPr>
              <w:t xml:space="preserve"> </w:t>
            </w:r>
            <w:r w:rsidRPr="00A564B4">
              <w:rPr>
                <w:color w:val="000000"/>
                <w:lang w:eastAsia="en-US"/>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A564B4" w:rsidRDefault="00851F44" w:rsidP="00851F44">
            <w:pPr>
              <w:pStyle w:val="TAL"/>
              <w:rPr>
                <w:lang w:eastAsia="ko-KR"/>
              </w:rPr>
            </w:pPr>
            <w:r w:rsidRPr="00A564B4">
              <w:rPr>
                <w:rFonts w:eastAsia="PMingLiU"/>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A564B4" w:rsidRDefault="00851F44" w:rsidP="00851F44">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851F44" w:rsidRPr="00A564B4" w:rsidRDefault="00851F44" w:rsidP="00851F44">
            <w:pPr>
              <w:pStyle w:val="TAL"/>
              <w:jc w:val="center"/>
              <w:rPr>
                <w:lang w:eastAsia="ko-KR"/>
              </w:rPr>
            </w:pPr>
            <w:r w:rsidRPr="00A564B4">
              <w:rPr>
                <w:lang w:eastAsia="en-US"/>
              </w:rPr>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A564B4" w:rsidRDefault="00851F44" w:rsidP="00851F44">
            <w:pPr>
              <w:pStyle w:val="TAL"/>
              <w:rPr>
                <w:lang w:eastAsia="ko-KR"/>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A564B4" w:rsidRDefault="00851F44" w:rsidP="00851F44">
            <w:pPr>
              <w:pStyle w:val="TAL"/>
              <w:rPr>
                <w:lang w:eastAsia="ko-KR"/>
              </w:rPr>
            </w:pPr>
          </w:p>
        </w:tc>
      </w:tr>
      <w:tr w:rsidR="00851F44" w:rsidRPr="00A564B4" w14:paraId="1506BC7C"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A564B4" w:rsidRDefault="00851F44" w:rsidP="00851F44">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A564B4" w:rsidRDefault="00851F44" w:rsidP="00851F44">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A564B4" w:rsidRDefault="00851F44" w:rsidP="00851F44">
            <w:pPr>
              <w:keepNext/>
              <w:keepLines/>
              <w:spacing w:after="0"/>
              <w:rPr>
                <w:rFonts w:ascii="Arial" w:hAnsi="Arial"/>
                <w:sz w:val="18"/>
                <w:lang w:eastAsia="ko-KR"/>
              </w:rPr>
            </w:pPr>
          </w:p>
        </w:tc>
      </w:tr>
      <w:tr w:rsidR="00851F44" w:rsidRPr="00A564B4" w14:paraId="1B0004B7"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A564B4" w:rsidRDefault="00851F44" w:rsidP="00851F44">
            <w:pPr>
              <w:pStyle w:val="TAL"/>
              <w:rPr>
                <w:lang w:eastAsia="zh-CN"/>
              </w:rPr>
            </w:pPr>
            <w:r w:rsidRPr="00A564B4">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A564B4" w:rsidRDefault="00851F44" w:rsidP="00851F44">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A564B4"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A564B4"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A564B4"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851F44" w:rsidRPr="00A564B4"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A564B4" w:rsidRDefault="00851F44" w:rsidP="00851F44">
            <w:pPr>
              <w:pStyle w:val="TAL"/>
              <w:rPr>
                <w:lang w:eastAsia="ko-KR"/>
              </w:rPr>
            </w:pPr>
          </w:p>
        </w:tc>
      </w:tr>
      <w:tr w:rsidR="00851F44" w:rsidRPr="00A564B4" w14:paraId="0739C008"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C196BA" w14:textId="77777777" w:rsidR="00851F44" w:rsidRPr="00A564B4" w:rsidRDefault="00851F44" w:rsidP="00851F44">
            <w:pPr>
              <w:pStyle w:val="TAL"/>
              <w:rPr>
                <w:lang w:eastAsia="zh-CN"/>
              </w:rPr>
            </w:pPr>
            <w:r w:rsidRPr="00A564B4">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1FC04AE5" w14:textId="77777777" w:rsidR="00851F44" w:rsidRPr="00A564B4" w:rsidRDefault="00851F44" w:rsidP="00851F44">
            <w:pPr>
              <w:pStyle w:val="TAL"/>
              <w:rPr>
                <w:lang w:eastAsia="zh-CN"/>
              </w:rPr>
            </w:pPr>
            <w:r w:rsidRPr="00A564B4">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5E731"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0831EE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44CD60"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787865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53A50E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A564B4" w:rsidRDefault="00851F44" w:rsidP="00851F44">
            <w:pPr>
              <w:pStyle w:val="TAL"/>
              <w:rPr>
                <w:lang w:eastAsia="zh-CN"/>
              </w:rPr>
            </w:pPr>
          </w:p>
        </w:tc>
      </w:tr>
      <w:tr w:rsidR="00851F44" w:rsidRPr="00A564B4" w14:paraId="6EAB58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D8898E5" w14:textId="77777777" w:rsidR="00851F44" w:rsidRPr="00A564B4" w:rsidRDefault="00851F44" w:rsidP="00851F44">
            <w:pPr>
              <w:pStyle w:val="TAL"/>
              <w:rPr>
                <w:lang w:eastAsia="zh-CN"/>
              </w:rPr>
            </w:pPr>
            <w:r w:rsidRPr="00A564B4">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0C5E668E" w14:textId="77777777" w:rsidR="00851F44" w:rsidRPr="00A564B4" w:rsidRDefault="00851F44" w:rsidP="00851F44">
            <w:pPr>
              <w:pStyle w:val="TAL"/>
              <w:rPr>
                <w:lang w:eastAsia="zh-CN"/>
              </w:rPr>
            </w:pPr>
            <w:r w:rsidRPr="00A564B4">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91158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4F2A705"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E244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2EA9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3ADCC2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A564B4" w:rsidRDefault="00851F44" w:rsidP="00851F44">
            <w:pPr>
              <w:pStyle w:val="TAL"/>
              <w:rPr>
                <w:lang w:eastAsia="zh-CN"/>
              </w:rPr>
            </w:pPr>
          </w:p>
        </w:tc>
      </w:tr>
      <w:tr w:rsidR="00851F44" w:rsidRPr="00A564B4" w14:paraId="2F3C2251"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649D6F" w14:textId="77777777" w:rsidR="00851F44" w:rsidRPr="00A564B4" w:rsidRDefault="00851F44" w:rsidP="00851F44">
            <w:pPr>
              <w:pStyle w:val="TAL"/>
              <w:rPr>
                <w:lang w:eastAsia="zh-CN"/>
              </w:rPr>
            </w:pPr>
            <w:r w:rsidRPr="00A564B4">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34F8889C" w14:textId="77777777" w:rsidR="00851F44" w:rsidRPr="00A564B4" w:rsidRDefault="00851F44" w:rsidP="00851F44">
            <w:pPr>
              <w:pStyle w:val="TAL"/>
              <w:rPr>
                <w:lang w:eastAsia="zh-CN"/>
              </w:rPr>
            </w:pPr>
            <w:r w:rsidRPr="00A564B4">
              <w:rPr>
                <w:rFonts w:cs="Arial"/>
                <w:szCs w:val="18"/>
                <w:lang w:eastAsia="en-US"/>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DA7FB"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4223D2" w14:textId="77777777" w:rsidR="00851F44" w:rsidRPr="00A564B4" w:rsidRDefault="00851F44" w:rsidP="00851F44">
            <w:pPr>
              <w:pStyle w:val="TAL"/>
              <w:rPr>
                <w:lang w:eastAsia="zh-CN"/>
              </w:rPr>
            </w:pPr>
            <w:r w:rsidRPr="00A564B4">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58650EBF"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7F39EF6"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8261A9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A564B4" w:rsidRDefault="00851F44" w:rsidP="00851F44">
            <w:pPr>
              <w:pStyle w:val="TAL"/>
              <w:rPr>
                <w:lang w:eastAsia="zh-CN"/>
              </w:rPr>
            </w:pPr>
          </w:p>
        </w:tc>
      </w:tr>
      <w:tr w:rsidR="00851F44" w:rsidRPr="00A564B4" w14:paraId="60935993"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30FD3E8A" w14:textId="77777777" w:rsidR="00851F44" w:rsidRPr="00A564B4" w:rsidRDefault="00851F44" w:rsidP="00851F44">
            <w:pPr>
              <w:pStyle w:val="TAL"/>
              <w:rPr>
                <w:lang w:eastAsia="zh-CN"/>
              </w:rPr>
            </w:pPr>
            <w:r w:rsidRPr="00A564B4">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7E55080D" w14:textId="77777777" w:rsidR="00851F44" w:rsidRPr="00A564B4" w:rsidRDefault="00851F44" w:rsidP="00851F44">
            <w:pPr>
              <w:pStyle w:val="TAL"/>
              <w:rPr>
                <w:lang w:eastAsia="zh-CN"/>
              </w:rPr>
            </w:pPr>
            <w:r w:rsidRPr="00A564B4">
              <w:rPr>
                <w:lang w:eastAsia="en-US"/>
              </w:rPr>
              <w:t xml:space="preserve">Minimum Output Power for CA (intra-band </w:t>
            </w:r>
            <w:r w:rsidRPr="00A564B4">
              <w:rPr>
                <w:lang w:eastAsia="zh-CN"/>
              </w:rPr>
              <w:t>non-</w:t>
            </w:r>
            <w:r w:rsidRPr="00A564B4">
              <w:rPr>
                <w:lang w:eastAsia="en-US"/>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F22C559"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F9AD18" w14:textId="77777777" w:rsidR="00851F44" w:rsidRPr="00A564B4" w:rsidRDefault="00851F44" w:rsidP="00851F44">
            <w:pPr>
              <w:pStyle w:val="TAL"/>
              <w:rPr>
                <w:lang w:eastAsia="zh-CN"/>
              </w:rPr>
            </w:pPr>
            <w:r w:rsidRPr="00A564B4">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6C72295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A7D9B8" w14:textId="77777777" w:rsidR="00851F44" w:rsidRPr="00A564B4" w:rsidRDefault="00851F44" w:rsidP="00851F44">
            <w:pPr>
              <w:pStyle w:val="TAL"/>
              <w:jc w:val="center"/>
              <w:rPr>
                <w:lang w:eastAsia="zh-CN"/>
              </w:rPr>
            </w:pPr>
            <w:r w:rsidRPr="00A564B4">
              <w:rPr>
                <w:lang w:eastAsia="en-US"/>
              </w:rPr>
              <w:t>E02</w:t>
            </w:r>
          </w:p>
        </w:tc>
        <w:tc>
          <w:tcPr>
            <w:tcW w:w="1101" w:type="dxa"/>
            <w:gridSpan w:val="2"/>
            <w:tcBorders>
              <w:top w:val="single" w:sz="4" w:space="0" w:color="auto"/>
              <w:left w:val="single" w:sz="4" w:space="0" w:color="auto"/>
              <w:right w:val="single" w:sz="4" w:space="0" w:color="auto"/>
            </w:tcBorders>
          </w:tcPr>
          <w:p w14:paraId="2C586B32" w14:textId="77777777" w:rsidR="00851F44" w:rsidRPr="00A564B4" w:rsidRDefault="00851F44" w:rsidP="00851F44">
            <w:pPr>
              <w:pStyle w:val="TAL"/>
              <w:rPr>
                <w:lang w:eastAsia="zh-CN"/>
              </w:rPr>
            </w:pPr>
            <w:r w:rsidRPr="00A564B4">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A564B4" w:rsidRDefault="00851F44" w:rsidP="00851F44">
            <w:pPr>
              <w:pStyle w:val="TAL"/>
              <w:rPr>
                <w:lang w:eastAsia="zh-CN"/>
              </w:rPr>
            </w:pPr>
          </w:p>
        </w:tc>
      </w:tr>
      <w:tr w:rsidR="00851F44" w:rsidRPr="00A564B4" w14:paraId="6D55D81C"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0FE0363F" w14:textId="77777777" w:rsidR="00851F44" w:rsidRPr="00A564B4" w:rsidRDefault="00851F44" w:rsidP="00851F44">
            <w:pPr>
              <w:pStyle w:val="TAL"/>
              <w:rPr>
                <w:lang w:eastAsia="zh-TW"/>
              </w:rPr>
            </w:pPr>
            <w:r w:rsidRPr="00A564B4">
              <w:rPr>
                <w:lang w:eastAsia="zh-TW"/>
              </w:rPr>
              <w:lastRenderedPageBreak/>
              <w:t>6.3.2A.4</w:t>
            </w:r>
          </w:p>
        </w:tc>
        <w:tc>
          <w:tcPr>
            <w:tcW w:w="1646" w:type="dxa"/>
            <w:tcBorders>
              <w:top w:val="single" w:sz="4" w:space="0" w:color="auto"/>
              <w:left w:val="single" w:sz="4" w:space="0" w:color="auto"/>
              <w:right w:val="single" w:sz="4" w:space="0" w:color="auto"/>
            </w:tcBorders>
            <w:shd w:val="clear" w:color="auto" w:fill="auto"/>
            <w:vAlign w:val="center"/>
          </w:tcPr>
          <w:p w14:paraId="278DBA32" w14:textId="77777777" w:rsidR="00851F44" w:rsidRPr="00A564B4" w:rsidRDefault="00851F44" w:rsidP="00851F44">
            <w:pPr>
              <w:pStyle w:val="TAL"/>
              <w:rPr>
                <w:lang w:eastAsia="en-US"/>
              </w:rPr>
            </w:pPr>
            <w:r w:rsidRPr="00A564B4">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CE98F" w14:textId="77777777" w:rsidR="00851F44" w:rsidRPr="00A564B4" w:rsidRDefault="00851F44" w:rsidP="00851F44">
            <w:pPr>
              <w:pStyle w:val="TAL"/>
              <w:rPr>
                <w:lang w:eastAsia="zh-TW"/>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D08BACF" w14:textId="77777777" w:rsidR="00851F44" w:rsidRPr="00A564B4" w:rsidRDefault="00851F44" w:rsidP="00851F44">
            <w:pPr>
              <w:pStyle w:val="TAL"/>
              <w:rPr>
                <w:lang w:eastAsia="zh-TW"/>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2F3895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E7CB68" w14:textId="77777777" w:rsidR="00851F44" w:rsidRPr="00A564B4" w:rsidRDefault="00851F44" w:rsidP="00851F44">
            <w:pPr>
              <w:pStyle w:val="TAL"/>
              <w:jc w:val="center"/>
              <w:rPr>
                <w:lang w:eastAsia="en-US"/>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E732C9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382D5EE" w14:textId="77777777" w:rsidR="00851F44" w:rsidRPr="00A564B4" w:rsidRDefault="00851F44" w:rsidP="00851F44">
            <w:pPr>
              <w:pStyle w:val="TAL"/>
              <w:rPr>
                <w:lang w:eastAsia="zh-CN"/>
              </w:rPr>
            </w:pPr>
          </w:p>
        </w:tc>
      </w:tr>
      <w:tr w:rsidR="00851F44" w:rsidRPr="00A564B4" w14:paraId="7946C972" w14:textId="77777777" w:rsidTr="00BC6DDF">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1150A369"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D99A2B9"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851F44" w:rsidRPr="00A564B4"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8CF4066" w14:textId="77777777" w:rsidR="00851F44" w:rsidRPr="00A564B4" w:rsidRDefault="00851F44" w:rsidP="00851F44">
            <w:pPr>
              <w:pStyle w:val="TAL"/>
              <w:rPr>
                <w:lang w:eastAsia="zh-TW"/>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1E66A29"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839052" w14:textId="77777777" w:rsidR="00851F44" w:rsidRPr="00A564B4" w:rsidRDefault="00851F44" w:rsidP="00851F44">
            <w:pPr>
              <w:pStyle w:val="TAL"/>
              <w:jc w:val="center"/>
              <w:rPr>
                <w:lang w:eastAsia="en-US"/>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5446312"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B9975BD" w14:textId="77777777" w:rsidR="00851F44" w:rsidRPr="00A564B4" w:rsidRDefault="00851F44" w:rsidP="00851F44">
            <w:pPr>
              <w:pStyle w:val="TAL"/>
              <w:rPr>
                <w:lang w:eastAsia="zh-CN"/>
              </w:rPr>
            </w:pPr>
          </w:p>
        </w:tc>
      </w:tr>
      <w:tr w:rsidR="00851F44" w:rsidRPr="00A564B4" w14:paraId="69BEF030"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BAB08EF" w14:textId="77777777" w:rsidR="00851F44" w:rsidRPr="00A564B4" w:rsidRDefault="00851F44" w:rsidP="00851F44">
            <w:pPr>
              <w:pStyle w:val="TAL"/>
              <w:rPr>
                <w:lang w:eastAsia="zh-CN"/>
              </w:rPr>
            </w:pPr>
            <w:r w:rsidRPr="00A564B4">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5B828FAA" w14:textId="77777777" w:rsidR="00851F44" w:rsidRPr="00A564B4" w:rsidRDefault="00851F44" w:rsidP="00851F44">
            <w:pPr>
              <w:pStyle w:val="TAL"/>
              <w:rPr>
                <w:lang w:eastAsia="zh-CN"/>
              </w:rPr>
            </w:pPr>
            <w:r w:rsidRPr="00A564B4">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CE5A9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76AAB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88060CF"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0ECAB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284203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A564B4" w:rsidRDefault="00851F44" w:rsidP="00851F44">
            <w:pPr>
              <w:pStyle w:val="TAL"/>
              <w:rPr>
                <w:lang w:eastAsia="zh-CN"/>
              </w:rPr>
            </w:pPr>
          </w:p>
        </w:tc>
      </w:tr>
      <w:tr w:rsidR="00851F44" w:rsidRPr="00A564B4" w:rsidDel="00907467" w14:paraId="74B2CB9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115A85" w14:textId="77777777" w:rsidR="00851F44" w:rsidRPr="00A564B4" w:rsidDel="00907467" w:rsidRDefault="00851F44" w:rsidP="00851F44">
            <w:pPr>
              <w:pStyle w:val="TAL"/>
              <w:rPr>
                <w:lang w:eastAsia="ko-KR"/>
              </w:rPr>
            </w:pPr>
            <w:r w:rsidRPr="00A564B4">
              <w:rPr>
                <w:lang w:eastAsia="ko-KR"/>
              </w:rPr>
              <w:t>6.3.2E</w:t>
            </w:r>
          </w:p>
        </w:tc>
        <w:tc>
          <w:tcPr>
            <w:tcW w:w="1646" w:type="dxa"/>
            <w:tcBorders>
              <w:left w:val="single" w:sz="4" w:space="0" w:color="auto"/>
              <w:bottom w:val="single" w:sz="4" w:space="0" w:color="auto"/>
              <w:right w:val="single" w:sz="4" w:space="0" w:color="auto"/>
            </w:tcBorders>
            <w:shd w:val="clear" w:color="auto" w:fill="auto"/>
            <w:vAlign w:val="center"/>
          </w:tcPr>
          <w:p w14:paraId="7DCA8E88" w14:textId="77777777" w:rsidR="00851F44" w:rsidRPr="00A564B4" w:rsidDel="00907467" w:rsidRDefault="00851F44" w:rsidP="00851F44">
            <w:pPr>
              <w:pStyle w:val="TAL"/>
              <w:rPr>
                <w:lang w:eastAsia="ko-KR"/>
              </w:rPr>
            </w:pPr>
            <w:r w:rsidRPr="00A564B4">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CA680B1"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AA3D547" w14:textId="77777777" w:rsidR="00851F44" w:rsidRPr="00A564B4" w:rsidDel="0090746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A39C980"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5F422FF"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A564B4" w:rsidDel="00907467" w:rsidRDefault="00851F44" w:rsidP="00851F44">
            <w:pPr>
              <w:pStyle w:val="TAL"/>
              <w:rPr>
                <w:lang w:eastAsia="zh-CN"/>
              </w:rPr>
            </w:pPr>
          </w:p>
        </w:tc>
      </w:tr>
      <w:tr w:rsidR="00851F44" w:rsidRPr="00A564B4" w:rsidDel="00907467" w14:paraId="69977F8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3900E7" w14:textId="77777777" w:rsidR="00851F44" w:rsidRPr="00A564B4" w:rsidRDefault="00851F44" w:rsidP="00851F44">
            <w:pPr>
              <w:pStyle w:val="TAL"/>
              <w:rPr>
                <w:lang w:eastAsia="ko-KR"/>
              </w:rPr>
            </w:pPr>
            <w:r w:rsidRPr="00A564B4">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7E45571" w14:textId="77777777" w:rsidR="00851F44" w:rsidRPr="00A564B4" w:rsidRDefault="00851F44" w:rsidP="00851F44">
            <w:pPr>
              <w:pStyle w:val="TAL"/>
              <w:rPr>
                <w:lang w:eastAsia="ko-KR"/>
              </w:rPr>
            </w:pPr>
            <w:r w:rsidRPr="00A564B4">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E655C45"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91A58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87D31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4B9987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A564B4" w:rsidDel="00907467" w:rsidRDefault="00851F44" w:rsidP="00851F44">
            <w:pPr>
              <w:pStyle w:val="TAL"/>
              <w:rPr>
                <w:lang w:eastAsia="zh-CN"/>
              </w:rPr>
            </w:pPr>
          </w:p>
        </w:tc>
      </w:tr>
      <w:tr w:rsidR="00851F44" w:rsidRPr="00A564B4" w14:paraId="1423B32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404A62C" w14:textId="77777777" w:rsidR="00851F44" w:rsidRPr="00A564B4" w:rsidRDefault="00851F44" w:rsidP="00851F44">
            <w:pPr>
              <w:pStyle w:val="TAL"/>
              <w:rPr>
                <w:lang w:eastAsia="ko-KR"/>
              </w:rPr>
            </w:pPr>
            <w:r w:rsidRPr="00A564B4">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7167EC67" w14:textId="77777777" w:rsidR="00851F44" w:rsidRPr="00A564B4" w:rsidRDefault="00851F44" w:rsidP="00851F44">
            <w:pPr>
              <w:pStyle w:val="TAL"/>
              <w:rPr>
                <w:lang w:eastAsia="ko-KR"/>
              </w:rPr>
            </w:pPr>
            <w:r w:rsidRPr="00A564B4">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03CD4E"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0E7EF05"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CC969C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ECFF9E"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A564B4" w:rsidRDefault="00851F44" w:rsidP="00851F44">
            <w:pPr>
              <w:pStyle w:val="TAL"/>
              <w:rPr>
                <w:lang w:eastAsia="zh-CN"/>
              </w:rPr>
            </w:pPr>
          </w:p>
        </w:tc>
      </w:tr>
      <w:tr w:rsidR="00851F44" w:rsidRPr="00A564B4" w14:paraId="46CFB446"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9DA3D6" w14:textId="77777777" w:rsidR="00851F44" w:rsidRPr="00A564B4" w:rsidRDefault="00851F44" w:rsidP="00851F44">
            <w:pPr>
              <w:pStyle w:val="TAL"/>
              <w:rPr>
                <w:lang w:eastAsia="ko-KR"/>
              </w:rPr>
            </w:pPr>
            <w:r w:rsidRPr="00A564B4">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12A30BC0" w14:textId="77777777" w:rsidR="00851F44" w:rsidRPr="00A564B4" w:rsidRDefault="00851F44" w:rsidP="00851F44">
            <w:pPr>
              <w:pStyle w:val="TAL"/>
              <w:rPr>
                <w:lang w:eastAsia="ko-KR"/>
              </w:rPr>
            </w:pPr>
            <w:r w:rsidRPr="00A564B4">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84A6EB7"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A863C3F"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AC2079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0AA095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A564B4" w:rsidRDefault="00851F44" w:rsidP="00851F44">
            <w:pPr>
              <w:pStyle w:val="TAL"/>
              <w:rPr>
                <w:lang w:eastAsia="zh-CN"/>
              </w:rPr>
            </w:pPr>
          </w:p>
        </w:tc>
      </w:tr>
      <w:tr w:rsidR="00851F44" w:rsidRPr="00A564B4" w14:paraId="0E4B8CA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943C204" w14:textId="77777777" w:rsidR="00851F44" w:rsidRPr="00A564B4" w:rsidRDefault="00851F44" w:rsidP="00851F44">
            <w:pPr>
              <w:pStyle w:val="TAL"/>
              <w:rPr>
                <w:lang w:eastAsia="ko-KR"/>
              </w:rPr>
            </w:pPr>
            <w:r w:rsidRPr="00A564B4">
              <w:rPr>
                <w:rFonts w:eastAsia="PMingLiU"/>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2776CC1A" w14:textId="77777777" w:rsidR="00851F44" w:rsidRPr="00A564B4" w:rsidRDefault="00851F44" w:rsidP="00851F44">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80FE32" w14:textId="77777777" w:rsidR="00851F44" w:rsidRPr="00A564B4" w:rsidRDefault="00851F44" w:rsidP="00851F44">
            <w:pPr>
              <w:pStyle w:val="TAL"/>
              <w:rPr>
                <w:lang w:eastAsia="ko-KR"/>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68A4AC3D"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10708577"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47BCEFE3"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A564B4" w:rsidRDefault="00851F44" w:rsidP="00851F44">
            <w:pPr>
              <w:pStyle w:val="TAL"/>
              <w:rPr>
                <w:lang w:eastAsia="zh-CN"/>
              </w:rPr>
            </w:pPr>
          </w:p>
        </w:tc>
      </w:tr>
      <w:tr w:rsidR="00851F44" w:rsidRPr="00A564B4" w14:paraId="725D6F6B"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35EA028" w14:textId="77777777" w:rsidR="00851F44" w:rsidRPr="00A564B4" w:rsidRDefault="00851F44" w:rsidP="00851F44">
            <w:pPr>
              <w:pStyle w:val="TAL"/>
              <w:rPr>
                <w:lang w:eastAsia="zh-CN"/>
              </w:rPr>
            </w:pPr>
            <w:r w:rsidRPr="00A564B4">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6032E3B0" w14:textId="77777777" w:rsidR="00851F44" w:rsidRPr="00A564B4" w:rsidRDefault="00851F44" w:rsidP="00851F44">
            <w:pPr>
              <w:pStyle w:val="TAL"/>
              <w:rPr>
                <w:lang w:eastAsia="zh-CN"/>
              </w:rPr>
            </w:pPr>
            <w:r w:rsidRPr="00A564B4">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55C9E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2E88A4"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53CD5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D71B6A"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3C4386C7"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A564B4" w:rsidRDefault="00851F44" w:rsidP="00851F44">
            <w:pPr>
              <w:pStyle w:val="TAL"/>
              <w:rPr>
                <w:lang w:eastAsia="zh-CN"/>
              </w:rPr>
            </w:pPr>
          </w:p>
        </w:tc>
      </w:tr>
      <w:tr w:rsidR="00851F44" w:rsidRPr="00A564B4" w14:paraId="04060ECA"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5885FF9" w14:textId="77777777" w:rsidR="00851F44" w:rsidRPr="00A564B4" w:rsidRDefault="00851F44" w:rsidP="00851F44">
            <w:pPr>
              <w:pStyle w:val="TAL"/>
              <w:rPr>
                <w:lang w:eastAsia="zh-CN"/>
              </w:rPr>
            </w:pPr>
            <w:r w:rsidRPr="00A564B4">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5BD68FEC" w14:textId="77777777" w:rsidR="00851F44" w:rsidRPr="00A564B4" w:rsidRDefault="00851F44" w:rsidP="00851F44">
            <w:pPr>
              <w:pStyle w:val="TAL"/>
              <w:rPr>
                <w:lang w:eastAsia="zh-CN"/>
              </w:rPr>
            </w:pPr>
            <w:r w:rsidRPr="00A564B4">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15C40F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359468"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B2E9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87951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36FC10A"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A564B4" w:rsidRDefault="00851F44" w:rsidP="00851F44">
            <w:pPr>
              <w:pStyle w:val="TAL"/>
              <w:rPr>
                <w:lang w:eastAsia="zh-CN"/>
              </w:rPr>
            </w:pPr>
          </w:p>
        </w:tc>
      </w:tr>
      <w:tr w:rsidR="00851F44" w:rsidRPr="00A564B4" w14:paraId="094B15D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7720078" w14:textId="77777777" w:rsidR="00851F44" w:rsidRPr="00A564B4" w:rsidRDefault="00851F44" w:rsidP="00851F44">
            <w:pPr>
              <w:pStyle w:val="TAL"/>
              <w:rPr>
                <w:lang w:eastAsia="zh-CN"/>
              </w:rPr>
            </w:pPr>
            <w:r w:rsidRPr="00A564B4">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B88F86C" w14:textId="77777777" w:rsidR="00851F44" w:rsidRPr="00A564B4" w:rsidRDefault="00851F44" w:rsidP="00851F44">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F38C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20FE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DB211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2922E66"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AE93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A564B4" w:rsidRDefault="00851F44" w:rsidP="00851F44">
            <w:pPr>
              <w:pStyle w:val="TAL"/>
              <w:rPr>
                <w:lang w:eastAsia="zh-CN"/>
              </w:rPr>
            </w:pPr>
          </w:p>
        </w:tc>
      </w:tr>
      <w:tr w:rsidR="00851F44" w:rsidRPr="00A564B4" w14:paraId="6B173B04"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091AC47" w14:textId="77777777" w:rsidR="00851F44" w:rsidRPr="00A564B4" w:rsidRDefault="00851F44" w:rsidP="00851F44">
            <w:pPr>
              <w:pStyle w:val="TAL"/>
              <w:rPr>
                <w:lang w:eastAsia="zh-CN"/>
              </w:rPr>
            </w:pPr>
            <w:r w:rsidRPr="00A564B4">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F8AEB19" w14:textId="77777777" w:rsidR="00851F44" w:rsidRPr="00A564B4" w:rsidRDefault="00851F44" w:rsidP="00851F44">
            <w:pPr>
              <w:pStyle w:val="TAL"/>
              <w:rPr>
                <w:lang w:eastAsia="zh-CN"/>
              </w:rPr>
            </w:pPr>
            <w:r w:rsidRPr="00A564B4">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9E69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CC0E84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F9BE46E"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A97148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0FB13E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A564B4" w:rsidRDefault="00851F44" w:rsidP="00851F44">
            <w:pPr>
              <w:pStyle w:val="TAL"/>
              <w:rPr>
                <w:lang w:eastAsia="zh-CN"/>
              </w:rPr>
            </w:pPr>
          </w:p>
        </w:tc>
      </w:tr>
      <w:tr w:rsidR="00851F44" w:rsidRPr="00A564B4" w14:paraId="6943A0A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53FFD43" w14:textId="77777777" w:rsidR="00851F44" w:rsidRPr="00A564B4" w:rsidRDefault="00851F44" w:rsidP="00851F44">
            <w:pPr>
              <w:pStyle w:val="TAL"/>
              <w:rPr>
                <w:lang w:eastAsia="zh-CN"/>
              </w:rPr>
            </w:pPr>
            <w:r w:rsidRPr="00A564B4">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32E3FA70" w14:textId="77777777" w:rsidR="00851F44" w:rsidRPr="00A564B4" w:rsidRDefault="00851F44" w:rsidP="00851F44">
            <w:pPr>
              <w:pStyle w:val="TAL"/>
              <w:rPr>
                <w:lang w:eastAsia="zh-CN"/>
              </w:rPr>
            </w:pPr>
            <w:r w:rsidRPr="00A564B4">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0B615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A251D3"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29D20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76A861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CA6373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A564B4" w:rsidRDefault="00851F44" w:rsidP="00851F44">
            <w:pPr>
              <w:pStyle w:val="TAL"/>
              <w:rPr>
                <w:lang w:eastAsia="zh-CN"/>
              </w:rPr>
            </w:pPr>
          </w:p>
        </w:tc>
      </w:tr>
      <w:tr w:rsidR="00851F44" w:rsidRPr="00A564B4" w14:paraId="1DE12F7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275FEFA" w14:textId="77777777" w:rsidR="00851F44" w:rsidRPr="00A564B4" w:rsidRDefault="00851F44" w:rsidP="00851F44">
            <w:pPr>
              <w:pStyle w:val="TAL"/>
              <w:rPr>
                <w:lang w:eastAsia="en-US"/>
              </w:rPr>
            </w:pPr>
            <w:r w:rsidRPr="00A564B4">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63C3A964" w14:textId="77777777" w:rsidR="00851F44" w:rsidRPr="00A564B4" w:rsidRDefault="00851F44" w:rsidP="00851F44">
            <w:pPr>
              <w:pStyle w:val="TAL"/>
              <w:rPr>
                <w:lang w:eastAsia="zh-CN"/>
              </w:rPr>
            </w:pPr>
            <w:r w:rsidRPr="00A564B4">
              <w:rPr>
                <w:rFonts w:cs="v4.2.0"/>
                <w:lang w:eastAsia="en-US"/>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4642BC"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767B053A"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884879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52A012" w14:textId="77777777" w:rsidR="00851F44" w:rsidRPr="00A564B4" w:rsidRDefault="00851F44" w:rsidP="00851F44">
            <w:pPr>
              <w:pStyle w:val="TAL"/>
              <w:jc w:val="center"/>
              <w:rPr>
                <w:lang w:eastAsia="en-US"/>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FD3A1D0" w14:textId="77777777" w:rsidR="00851F44" w:rsidRPr="00A564B4" w:rsidRDefault="00851F44" w:rsidP="00851F44">
            <w:pPr>
              <w:pStyle w:val="TAL"/>
              <w:rPr>
                <w:lang w:eastAsia="en-US"/>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A564B4" w:rsidRDefault="00851F44" w:rsidP="00851F44">
            <w:pPr>
              <w:pStyle w:val="TAL"/>
              <w:rPr>
                <w:lang w:eastAsia="zh-CN"/>
              </w:rPr>
            </w:pPr>
          </w:p>
        </w:tc>
      </w:tr>
      <w:tr w:rsidR="00851F44" w:rsidRPr="00A564B4" w:rsidDel="00907467" w14:paraId="2F80D6A3"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2E634E7" w14:textId="77777777" w:rsidR="00851F44" w:rsidRPr="00A564B4" w:rsidDel="00907467" w:rsidRDefault="00851F44" w:rsidP="00851F44">
            <w:pPr>
              <w:pStyle w:val="TAL"/>
              <w:rPr>
                <w:lang w:eastAsia="ko-KR"/>
              </w:rPr>
            </w:pPr>
            <w:r w:rsidRPr="00A564B4">
              <w:rPr>
                <w:lang w:eastAsia="ko-KR"/>
              </w:rPr>
              <w:lastRenderedPageBreak/>
              <w:t>6.3.3A.3</w:t>
            </w:r>
          </w:p>
        </w:tc>
        <w:tc>
          <w:tcPr>
            <w:tcW w:w="1646" w:type="dxa"/>
            <w:tcBorders>
              <w:left w:val="single" w:sz="4" w:space="0" w:color="auto"/>
              <w:bottom w:val="single" w:sz="4" w:space="0" w:color="auto"/>
              <w:right w:val="single" w:sz="4" w:space="0" w:color="auto"/>
            </w:tcBorders>
            <w:shd w:val="clear" w:color="auto" w:fill="auto"/>
            <w:vAlign w:val="center"/>
          </w:tcPr>
          <w:p w14:paraId="348871DD" w14:textId="77777777" w:rsidR="00851F44" w:rsidRPr="00A564B4" w:rsidDel="00907467" w:rsidRDefault="00851F44" w:rsidP="00851F44">
            <w:pPr>
              <w:pStyle w:val="TAL"/>
              <w:rPr>
                <w:lang w:eastAsia="ko-KR"/>
              </w:rPr>
            </w:pPr>
            <w:r w:rsidRPr="00A564B4">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851F44" w:rsidRPr="00A564B4" w:rsidDel="0090746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384D7F1" w14:textId="77777777" w:rsidR="00851F44" w:rsidRPr="00A564B4" w:rsidDel="00907467"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A5D0234" w14:textId="77777777" w:rsidR="00851F44" w:rsidRPr="00A564B4" w:rsidDel="00907467"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D2A73F0" w14:textId="77777777" w:rsidR="00851F44" w:rsidRPr="00A564B4" w:rsidDel="00907467"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30AE7902" w14:textId="77777777" w:rsidR="00851F44" w:rsidRPr="00A564B4" w:rsidDel="0090746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A564B4" w:rsidDel="00907467" w:rsidRDefault="00851F44" w:rsidP="00851F44">
            <w:pPr>
              <w:pStyle w:val="TAL"/>
              <w:rPr>
                <w:lang w:eastAsia="zh-CN"/>
              </w:rPr>
            </w:pPr>
          </w:p>
        </w:tc>
      </w:tr>
      <w:tr w:rsidR="00851F44" w:rsidRPr="00A564B4" w14:paraId="6020A02B"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CB6F7CA" w14:textId="77777777" w:rsidR="00851F44" w:rsidRPr="00A564B4" w:rsidRDefault="00851F44" w:rsidP="00851F44">
            <w:pPr>
              <w:pStyle w:val="TAL"/>
              <w:rPr>
                <w:lang w:eastAsia="zh-CN"/>
              </w:rPr>
            </w:pPr>
            <w:r w:rsidRPr="00A564B4">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124CF2A7" w14:textId="77777777" w:rsidR="00851F44" w:rsidRPr="00A564B4" w:rsidRDefault="00851F44" w:rsidP="00851F44">
            <w:pPr>
              <w:pStyle w:val="TAL"/>
              <w:rPr>
                <w:lang w:eastAsia="zh-CN"/>
              </w:rPr>
            </w:pPr>
            <w:r w:rsidRPr="00A564B4">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D05A44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C7CB0DB"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69992B4"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C9DF8B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35BE2A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A564B4" w:rsidRDefault="00851F44" w:rsidP="00851F44">
            <w:pPr>
              <w:pStyle w:val="TAL"/>
              <w:rPr>
                <w:lang w:eastAsia="zh-CN"/>
              </w:rPr>
            </w:pPr>
          </w:p>
        </w:tc>
      </w:tr>
      <w:tr w:rsidR="00851F44" w:rsidRPr="00A564B4" w:rsidDel="00907467" w14:paraId="2F46E18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EAD6949" w14:textId="77777777" w:rsidR="00851F44" w:rsidRPr="00A564B4" w:rsidDel="00907467" w:rsidRDefault="00851F44" w:rsidP="00851F44">
            <w:pPr>
              <w:pStyle w:val="TAL"/>
              <w:rPr>
                <w:lang w:eastAsia="ko-KR"/>
              </w:rPr>
            </w:pPr>
            <w:r w:rsidRPr="00A564B4">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3DAD034A" w14:textId="77777777" w:rsidR="00851F44" w:rsidRPr="00A564B4" w:rsidDel="00907467" w:rsidRDefault="00851F44" w:rsidP="00851F44">
            <w:pPr>
              <w:pStyle w:val="TAL"/>
              <w:rPr>
                <w:lang w:eastAsia="ko-KR"/>
              </w:rPr>
            </w:pPr>
            <w:r w:rsidRPr="00A564B4">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6216F06"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BAD1E56" w14:textId="77777777" w:rsidR="00851F44" w:rsidRPr="00A564B4" w:rsidDel="0090746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B7184F6"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D06A24A"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A564B4" w:rsidDel="00907467" w:rsidRDefault="00851F44" w:rsidP="00851F44">
            <w:pPr>
              <w:pStyle w:val="TAL"/>
              <w:rPr>
                <w:lang w:eastAsia="zh-CN"/>
              </w:rPr>
            </w:pPr>
          </w:p>
        </w:tc>
      </w:tr>
      <w:tr w:rsidR="00851F44" w:rsidRPr="00A564B4" w:rsidDel="00907467" w14:paraId="709052F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45B381" w14:textId="77777777" w:rsidR="00851F44" w:rsidRPr="00A564B4" w:rsidRDefault="00851F44" w:rsidP="00851F44">
            <w:pPr>
              <w:pStyle w:val="TAL"/>
              <w:rPr>
                <w:lang w:eastAsia="ko-KR"/>
              </w:rPr>
            </w:pPr>
            <w:r w:rsidRPr="00A564B4">
              <w:rPr>
                <w:lang w:eastAsia="ko-KR"/>
              </w:rPr>
              <w:t>6.3.3EA</w:t>
            </w:r>
          </w:p>
        </w:tc>
        <w:tc>
          <w:tcPr>
            <w:tcW w:w="1646" w:type="dxa"/>
            <w:tcBorders>
              <w:left w:val="single" w:sz="4" w:space="0" w:color="auto"/>
              <w:bottom w:val="single" w:sz="4" w:space="0" w:color="auto"/>
              <w:right w:val="single" w:sz="4" w:space="0" w:color="auto"/>
            </w:tcBorders>
            <w:shd w:val="clear" w:color="auto" w:fill="auto"/>
            <w:vAlign w:val="center"/>
          </w:tcPr>
          <w:p w14:paraId="06044B10" w14:textId="77777777" w:rsidR="00851F44" w:rsidRPr="00A564B4" w:rsidRDefault="00851F44" w:rsidP="00851F44">
            <w:pPr>
              <w:pStyle w:val="TAL"/>
              <w:rPr>
                <w:lang w:eastAsia="ko-KR"/>
              </w:rPr>
            </w:pPr>
            <w:r w:rsidRPr="00A564B4">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787E0C"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88320E"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CF5168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16F2CC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A564B4" w:rsidDel="00907467" w:rsidRDefault="00851F44" w:rsidP="00851F44">
            <w:pPr>
              <w:pStyle w:val="TAL"/>
              <w:rPr>
                <w:lang w:eastAsia="zh-CN"/>
              </w:rPr>
            </w:pPr>
          </w:p>
        </w:tc>
      </w:tr>
      <w:tr w:rsidR="00851F44" w:rsidRPr="00A564B4" w14:paraId="5CF5C99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BCCC4D2" w14:textId="77777777" w:rsidR="00851F44" w:rsidRPr="00A564B4" w:rsidRDefault="00851F44" w:rsidP="00851F44">
            <w:pPr>
              <w:pStyle w:val="TAL"/>
              <w:rPr>
                <w:lang w:eastAsia="ko-KR"/>
              </w:rPr>
            </w:pPr>
            <w:r w:rsidRPr="00A564B4">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29A79185" w14:textId="77777777" w:rsidR="00851F44" w:rsidRPr="00A564B4" w:rsidRDefault="00851F44" w:rsidP="00851F44">
            <w:pPr>
              <w:pStyle w:val="TAL"/>
              <w:rPr>
                <w:lang w:eastAsia="ko-KR"/>
              </w:rPr>
            </w:pPr>
            <w:r w:rsidRPr="00A564B4">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9D3F909"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405AAF6"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87C46E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2B9EEB5"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A564B4" w:rsidRDefault="00851F44" w:rsidP="00851F44">
            <w:pPr>
              <w:pStyle w:val="TAL"/>
              <w:rPr>
                <w:lang w:eastAsia="zh-CN"/>
              </w:rPr>
            </w:pPr>
          </w:p>
        </w:tc>
      </w:tr>
      <w:tr w:rsidR="00851F44" w:rsidRPr="00A564B4" w14:paraId="0798143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432C5F" w14:textId="77777777" w:rsidR="00851F44" w:rsidRPr="00A564B4" w:rsidRDefault="00851F44" w:rsidP="00851F44">
            <w:pPr>
              <w:pStyle w:val="TAL"/>
              <w:rPr>
                <w:lang w:eastAsia="ko-KR"/>
              </w:rPr>
            </w:pPr>
            <w:r w:rsidRPr="00A564B4">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180A3126" w14:textId="77777777" w:rsidR="00851F44" w:rsidRPr="00A564B4" w:rsidRDefault="00851F44" w:rsidP="00851F44">
            <w:pPr>
              <w:pStyle w:val="TAL"/>
              <w:rPr>
                <w:lang w:eastAsia="ko-KR"/>
              </w:rPr>
            </w:pPr>
            <w:r w:rsidRPr="00A564B4">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7B689A"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068AAB2"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A6944D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38274E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A564B4" w:rsidRDefault="00851F44" w:rsidP="00851F44">
            <w:pPr>
              <w:pStyle w:val="TAL"/>
              <w:rPr>
                <w:lang w:eastAsia="zh-CN"/>
              </w:rPr>
            </w:pPr>
          </w:p>
        </w:tc>
      </w:tr>
      <w:tr w:rsidR="00851F44" w:rsidRPr="00A564B4" w14:paraId="6293D43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04B2DEE" w14:textId="77777777" w:rsidR="00851F44" w:rsidRPr="00A564B4" w:rsidRDefault="00851F44" w:rsidP="00851F44">
            <w:pPr>
              <w:pStyle w:val="TAL"/>
              <w:rPr>
                <w:lang w:eastAsia="zh-CN"/>
              </w:rPr>
            </w:pPr>
            <w:r w:rsidRPr="00A564B4">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0F2E0205" w14:textId="77777777" w:rsidR="00851F44" w:rsidRPr="00A564B4" w:rsidRDefault="00851F44" w:rsidP="00851F44">
            <w:pPr>
              <w:pStyle w:val="TAL"/>
              <w:rPr>
                <w:lang w:eastAsia="zh-CN"/>
              </w:rPr>
            </w:pPr>
            <w:r w:rsidRPr="00A564B4">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3102559"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75B5A0"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7C5A35A"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34188093" w14:textId="77777777" w:rsidR="00851F44" w:rsidRPr="00A564B4" w:rsidRDefault="00851F44" w:rsidP="00851F44">
            <w:pPr>
              <w:pStyle w:val="TAL"/>
              <w:jc w:val="cente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2B0948D1"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A564B4" w:rsidRDefault="00851F44" w:rsidP="00851F44">
            <w:pPr>
              <w:pStyle w:val="TAL"/>
              <w:rPr>
                <w:lang w:eastAsia="zh-CN"/>
              </w:rPr>
            </w:pPr>
          </w:p>
        </w:tc>
      </w:tr>
      <w:tr w:rsidR="00851F44" w:rsidRPr="00A564B4" w14:paraId="62EE8D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C406FB5" w14:textId="77777777" w:rsidR="00851F44" w:rsidRPr="00A564B4" w:rsidRDefault="00851F44" w:rsidP="00851F44">
            <w:pPr>
              <w:pStyle w:val="TAL"/>
              <w:rPr>
                <w:lang w:eastAsia="zh-CN"/>
              </w:rPr>
            </w:pPr>
            <w:r w:rsidRPr="00A564B4">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F0A6206" w14:textId="77777777" w:rsidR="00851F44" w:rsidRPr="00A564B4" w:rsidRDefault="00851F44" w:rsidP="00851F44">
            <w:pPr>
              <w:pStyle w:val="TAL"/>
              <w:rPr>
                <w:lang w:eastAsia="zh-CN"/>
              </w:rPr>
            </w:pPr>
            <w:r w:rsidRPr="00A564B4">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5F4FE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F8934F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C1148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3E9A53"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3B33CF8"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A564B4" w:rsidRDefault="00851F44" w:rsidP="00851F44">
            <w:pPr>
              <w:pStyle w:val="TAL"/>
              <w:rPr>
                <w:lang w:eastAsia="zh-CN"/>
              </w:rPr>
            </w:pPr>
          </w:p>
        </w:tc>
      </w:tr>
      <w:tr w:rsidR="00851F44" w:rsidRPr="00A564B4" w14:paraId="3585944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4C5EA32" w14:textId="77777777" w:rsidR="00851F44" w:rsidRPr="00A564B4" w:rsidRDefault="00851F44" w:rsidP="00851F44">
            <w:pPr>
              <w:pStyle w:val="TAL"/>
              <w:rPr>
                <w:lang w:eastAsia="zh-CN"/>
              </w:rPr>
            </w:pPr>
            <w:r w:rsidRPr="00A564B4">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67B66ADC" w14:textId="77777777" w:rsidR="00851F44" w:rsidRPr="00A564B4" w:rsidRDefault="00851F44" w:rsidP="00851F44">
            <w:pPr>
              <w:pStyle w:val="TAL"/>
              <w:rPr>
                <w:lang w:eastAsia="zh-CN"/>
              </w:rPr>
            </w:pPr>
            <w:r w:rsidRPr="00A564B4">
              <w:rPr>
                <w:lang w:eastAsia="en-US"/>
              </w:rPr>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2E6CE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16060E"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F3433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677A9D"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AD7B1D3"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A564B4" w:rsidRDefault="00851F44" w:rsidP="00851F44">
            <w:pPr>
              <w:pStyle w:val="TAL"/>
              <w:rPr>
                <w:lang w:eastAsia="zh-CN"/>
              </w:rPr>
            </w:pPr>
          </w:p>
        </w:tc>
      </w:tr>
      <w:tr w:rsidR="00851F44" w:rsidRPr="00A564B4" w14:paraId="2990F1C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0965722"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0299B069" w14:textId="77777777" w:rsidR="00851F44" w:rsidRPr="00A564B4" w:rsidRDefault="00851F44" w:rsidP="00851F44">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165B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76FDF5"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12F99BD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CDD2A81" w14:textId="77777777" w:rsidR="00851F44" w:rsidRPr="00A564B4" w:rsidRDefault="00851F44" w:rsidP="00851F44">
            <w:pPr>
              <w:keepNext/>
              <w:keepLines/>
              <w:spacing w:after="0"/>
              <w:jc w:val="center"/>
              <w:rPr>
                <w:rFonts w:ascii="Arial" w:hAnsi="Arial"/>
                <w:sz w:val="18"/>
                <w:lang w:eastAsia="ko-KR"/>
              </w:rPr>
            </w:pPr>
            <w:r w:rsidRPr="00A564B4">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1BB459B4"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A564B4" w:rsidRDefault="00851F44" w:rsidP="00851F44">
            <w:pPr>
              <w:keepNext/>
              <w:keepLines/>
              <w:spacing w:after="0"/>
              <w:rPr>
                <w:rFonts w:ascii="Arial" w:hAnsi="Arial"/>
                <w:sz w:val="18"/>
                <w:lang w:eastAsia="zh-CN"/>
              </w:rPr>
            </w:pPr>
          </w:p>
        </w:tc>
      </w:tr>
      <w:tr w:rsidR="00851F44" w:rsidRPr="00A564B4" w14:paraId="0610A06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897E104" w14:textId="77777777" w:rsidR="00851F44" w:rsidRPr="00A564B4" w:rsidRDefault="00851F44" w:rsidP="00851F44">
            <w:pPr>
              <w:pStyle w:val="TAL"/>
              <w:rPr>
                <w:lang w:eastAsia="zh-CN"/>
              </w:rPr>
            </w:pPr>
            <w:r w:rsidRPr="00A564B4">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35A0371D" w14:textId="77777777" w:rsidR="00851F44" w:rsidRPr="00A564B4" w:rsidRDefault="00851F44" w:rsidP="00851F44">
            <w:pPr>
              <w:pStyle w:val="TAL"/>
              <w:rPr>
                <w:lang w:eastAsia="zh-CN"/>
              </w:rPr>
            </w:pPr>
            <w:r w:rsidRPr="00A564B4">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E6F1326"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63E7ACF"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FA478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D96778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07386E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A564B4" w:rsidRDefault="00851F44" w:rsidP="00851F44">
            <w:pPr>
              <w:pStyle w:val="TAL"/>
              <w:rPr>
                <w:lang w:eastAsia="zh-CN"/>
              </w:rPr>
            </w:pPr>
          </w:p>
        </w:tc>
      </w:tr>
      <w:tr w:rsidR="00851F44" w:rsidRPr="00A564B4" w14:paraId="024CF11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6E78516" w14:textId="77777777" w:rsidR="00851F44" w:rsidRPr="00A564B4" w:rsidRDefault="00851F44" w:rsidP="00851F44">
            <w:pPr>
              <w:pStyle w:val="TAL"/>
              <w:rPr>
                <w:lang w:eastAsia="zh-CN"/>
              </w:rPr>
            </w:pPr>
            <w:r w:rsidRPr="00A564B4">
              <w:rPr>
                <w:rFonts w:eastAsia="SimSun" w:cs="Vijaya"/>
                <w:lang w:eastAsia="en-US"/>
              </w:rPr>
              <w:t>6.3.4.1_s</w:t>
            </w:r>
          </w:p>
        </w:tc>
        <w:tc>
          <w:tcPr>
            <w:tcW w:w="1646" w:type="dxa"/>
            <w:tcBorders>
              <w:top w:val="single" w:sz="4" w:space="0" w:color="auto"/>
              <w:left w:val="single" w:sz="4" w:space="0" w:color="auto"/>
              <w:right w:val="single" w:sz="4" w:space="0" w:color="auto"/>
            </w:tcBorders>
            <w:shd w:val="clear" w:color="auto" w:fill="auto"/>
            <w:vAlign w:val="center"/>
          </w:tcPr>
          <w:p w14:paraId="3AE970C3" w14:textId="77777777" w:rsidR="00851F44" w:rsidRPr="00A564B4" w:rsidRDefault="00851F44" w:rsidP="00851F44">
            <w:pPr>
              <w:pStyle w:val="TAL"/>
              <w:rPr>
                <w:lang w:eastAsia="zh-CN"/>
              </w:rPr>
            </w:pPr>
            <w:r w:rsidRPr="00A564B4">
              <w:rPr>
                <w:rFonts w:eastAsia="SimSun" w:cs="Vijaya"/>
                <w:color w:val="000000"/>
                <w:lang w:eastAsia="en-US"/>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897C587"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18199F7" w14:textId="77777777" w:rsidR="00851F44" w:rsidRPr="00A564B4" w:rsidRDefault="00851F44" w:rsidP="00851F44">
            <w:pPr>
              <w:pStyle w:val="TAL"/>
              <w:rPr>
                <w:lang w:eastAsia="zh-CN"/>
              </w:rPr>
            </w:pPr>
            <w:r w:rsidRPr="00A564B4">
              <w:rPr>
                <w:rFonts w:eastAsia="SimSun" w:cs="Vijaya"/>
                <w:lang w:eastAsia="en-US"/>
              </w:rPr>
              <w:t>C353</w:t>
            </w:r>
          </w:p>
        </w:tc>
        <w:tc>
          <w:tcPr>
            <w:tcW w:w="2292" w:type="dxa"/>
            <w:tcBorders>
              <w:top w:val="single" w:sz="4" w:space="0" w:color="auto"/>
              <w:left w:val="single" w:sz="4" w:space="0" w:color="auto"/>
              <w:right w:val="single" w:sz="4" w:space="0" w:color="auto"/>
            </w:tcBorders>
            <w:shd w:val="clear" w:color="auto" w:fill="auto"/>
            <w:vAlign w:val="center"/>
          </w:tcPr>
          <w:p w14:paraId="43FC9556" w14:textId="77777777" w:rsidR="00851F44" w:rsidRPr="00A564B4" w:rsidRDefault="00851F44" w:rsidP="00851F44">
            <w:pPr>
              <w:pStyle w:val="TAL"/>
              <w:rPr>
                <w:lang w:eastAsia="zh-CN"/>
              </w:rPr>
            </w:pPr>
            <w:r w:rsidRPr="00A564B4">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4BF9E0B4" w14:textId="77777777" w:rsidR="00851F44" w:rsidRPr="00A564B4" w:rsidRDefault="00851F44" w:rsidP="00851F44">
            <w:pPr>
              <w:pStyle w:val="TAL"/>
              <w:jc w:val="center"/>
              <w:rPr>
                <w:lang w:eastAsia="zh-CN"/>
              </w:rPr>
            </w:pPr>
            <w:r w:rsidRPr="00A564B4">
              <w:rPr>
                <w:rFonts w:eastAsia="SimSun" w:cs="Vijaya"/>
                <w:lang w:eastAsia="en-US"/>
              </w:rPr>
              <w:t>D02</w:t>
            </w:r>
          </w:p>
        </w:tc>
        <w:tc>
          <w:tcPr>
            <w:tcW w:w="1101" w:type="dxa"/>
            <w:gridSpan w:val="2"/>
            <w:tcBorders>
              <w:top w:val="single" w:sz="4" w:space="0" w:color="auto"/>
              <w:left w:val="single" w:sz="4" w:space="0" w:color="auto"/>
              <w:right w:val="single" w:sz="4" w:space="0" w:color="auto"/>
            </w:tcBorders>
            <w:vAlign w:val="center"/>
          </w:tcPr>
          <w:p w14:paraId="4C2E38C6" w14:textId="77777777" w:rsidR="00851F44" w:rsidRPr="00A564B4" w:rsidRDefault="00851F44" w:rsidP="00851F44">
            <w:pPr>
              <w:pStyle w:val="TAL"/>
              <w:rPr>
                <w:lang w:eastAsia="zh-CN"/>
              </w:rPr>
            </w:pPr>
            <w:r w:rsidRPr="00A564B4">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444E68A" w14:textId="77777777" w:rsidR="00851F44" w:rsidRPr="00A564B4" w:rsidRDefault="00851F44" w:rsidP="00851F44">
            <w:pPr>
              <w:pStyle w:val="TAL"/>
              <w:rPr>
                <w:lang w:eastAsia="zh-CN"/>
              </w:rPr>
            </w:pPr>
          </w:p>
        </w:tc>
      </w:tr>
      <w:tr w:rsidR="00851F44" w:rsidRPr="00A564B4" w14:paraId="1FB65CC7" w14:textId="77777777" w:rsidTr="00BC6DDF">
        <w:trPr>
          <w:cantSplit/>
          <w:trHeight w:val="330"/>
        </w:trPr>
        <w:tc>
          <w:tcPr>
            <w:tcW w:w="1008" w:type="dxa"/>
            <w:tcBorders>
              <w:left w:val="single" w:sz="4" w:space="0" w:color="auto"/>
              <w:right w:val="single" w:sz="4" w:space="0" w:color="auto"/>
            </w:tcBorders>
            <w:shd w:val="clear" w:color="auto" w:fill="auto"/>
            <w:vAlign w:val="center"/>
          </w:tcPr>
          <w:p w14:paraId="5CCA82C1"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6007202C"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6A24B5"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F0EFCBC" w14:textId="77777777" w:rsidR="00851F44" w:rsidRPr="00A564B4" w:rsidRDefault="00851F44" w:rsidP="00851F44">
            <w:pPr>
              <w:pStyle w:val="TAL"/>
              <w:rPr>
                <w:lang w:eastAsia="zh-CN"/>
              </w:rPr>
            </w:pPr>
            <w:r w:rsidRPr="00A564B4">
              <w:rPr>
                <w:rFonts w:eastAsia="SimSun" w:cs="Vijaya"/>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5D028EFD" w14:textId="77777777" w:rsidR="00851F44" w:rsidRPr="00A564B4" w:rsidRDefault="00851F44" w:rsidP="00851F44">
            <w:pPr>
              <w:pStyle w:val="TAL"/>
              <w:rPr>
                <w:lang w:eastAsia="zh-CN"/>
              </w:rPr>
            </w:pPr>
            <w:r w:rsidRPr="00A564B4">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46345FD1" w14:textId="77777777" w:rsidR="00851F44" w:rsidRPr="00A564B4" w:rsidRDefault="00851F44" w:rsidP="00851F44">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vAlign w:val="center"/>
          </w:tcPr>
          <w:p w14:paraId="624CC1F2" w14:textId="77777777" w:rsidR="00851F44" w:rsidRPr="00A564B4" w:rsidRDefault="00851F44" w:rsidP="00851F44">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5B945C5" w14:textId="77777777" w:rsidR="00851F44" w:rsidRPr="00A564B4" w:rsidRDefault="00851F44" w:rsidP="00851F44">
            <w:pPr>
              <w:pStyle w:val="TAL"/>
              <w:rPr>
                <w:lang w:eastAsia="zh-CN"/>
              </w:rPr>
            </w:pPr>
          </w:p>
        </w:tc>
      </w:tr>
      <w:tr w:rsidR="00851F44" w:rsidRPr="00A564B4" w14:paraId="254238B7"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211F956" w14:textId="77777777" w:rsidR="00851F44" w:rsidRPr="00A564B4" w:rsidRDefault="00851F44" w:rsidP="00851F44">
            <w:pPr>
              <w:pStyle w:val="TAL"/>
              <w:rPr>
                <w:lang w:eastAsia="zh-CN"/>
              </w:rPr>
            </w:pPr>
            <w:r w:rsidRPr="00A564B4">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7697372C" w14:textId="77777777" w:rsidR="00851F44" w:rsidRPr="00A564B4" w:rsidRDefault="00851F44" w:rsidP="00851F44">
            <w:pPr>
              <w:pStyle w:val="TAL"/>
              <w:rPr>
                <w:lang w:eastAsia="zh-CN"/>
              </w:rPr>
            </w:pPr>
            <w:r w:rsidRPr="00A564B4">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C9882"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3E3811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9DBAB8A"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0ADB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125247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A564B4" w:rsidRDefault="00851F44" w:rsidP="00851F44">
            <w:pPr>
              <w:pStyle w:val="TAL"/>
              <w:rPr>
                <w:lang w:eastAsia="zh-CN"/>
              </w:rPr>
            </w:pPr>
          </w:p>
        </w:tc>
      </w:tr>
      <w:tr w:rsidR="00851F44" w:rsidRPr="00A564B4" w14:paraId="23F27B1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868631" w14:textId="77777777" w:rsidR="00851F44" w:rsidRPr="00A564B4" w:rsidRDefault="00851F44" w:rsidP="00851F44">
            <w:pPr>
              <w:pStyle w:val="TAL"/>
              <w:rPr>
                <w:lang w:eastAsia="zh-CN"/>
              </w:rPr>
            </w:pPr>
            <w:r w:rsidRPr="00A564B4">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5BD6EB1A" w14:textId="77777777" w:rsidR="00851F44" w:rsidRPr="00A564B4" w:rsidRDefault="00851F44" w:rsidP="00851F44">
            <w:pPr>
              <w:pStyle w:val="TAL"/>
              <w:rPr>
                <w:lang w:eastAsia="zh-CN"/>
              </w:rPr>
            </w:pPr>
            <w:r w:rsidRPr="00A564B4">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63476"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C1781EA"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CDFA8D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C97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A1B6C8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A564B4" w:rsidRDefault="00851F44" w:rsidP="00851F44">
            <w:pPr>
              <w:pStyle w:val="TAL"/>
              <w:rPr>
                <w:lang w:eastAsia="zh-CN"/>
              </w:rPr>
            </w:pPr>
          </w:p>
        </w:tc>
      </w:tr>
      <w:tr w:rsidR="00851F44" w:rsidRPr="00A564B4" w14:paraId="272E448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286921A2" w14:textId="77777777" w:rsidR="00851F44" w:rsidRPr="00A564B4" w:rsidRDefault="00851F44" w:rsidP="00851F44">
            <w:pPr>
              <w:pStyle w:val="TAL"/>
              <w:rPr>
                <w:lang w:eastAsia="zh-CN"/>
              </w:rPr>
            </w:pPr>
            <w:r w:rsidRPr="00A564B4">
              <w:rPr>
                <w:lang w:eastAsia="zh-CN"/>
              </w:rPr>
              <w:lastRenderedPageBreak/>
              <w:t>6.3.4A.1.1</w:t>
            </w:r>
          </w:p>
        </w:tc>
        <w:tc>
          <w:tcPr>
            <w:tcW w:w="1646" w:type="dxa"/>
            <w:tcBorders>
              <w:top w:val="single" w:sz="4" w:space="0" w:color="auto"/>
              <w:left w:val="single" w:sz="4" w:space="0" w:color="auto"/>
              <w:right w:val="single" w:sz="4" w:space="0" w:color="auto"/>
            </w:tcBorders>
            <w:shd w:val="clear" w:color="auto" w:fill="auto"/>
            <w:vAlign w:val="center"/>
          </w:tcPr>
          <w:p w14:paraId="643C1C7D" w14:textId="77777777" w:rsidR="00851F44" w:rsidRPr="00A564B4" w:rsidRDefault="00851F44" w:rsidP="00851F44">
            <w:pPr>
              <w:pStyle w:val="TAL"/>
              <w:rPr>
                <w:lang w:eastAsia="zh-CN"/>
              </w:rPr>
            </w:pPr>
            <w:r w:rsidRPr="00A564B4">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1DE30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9BEB9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2AA14E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1F02D2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601A94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A564B4" w:rsidRDefault="00851F44" w:rsidP="00851F44">
            <w:pPr>
              <w:pStyle w:val="TAL"/>
              <w:rPr>
                <w:lang w:eastAsia="zh-CN"/>
              </w:rPr>
            </w:pPr>
          </w:p>
        </w:tc>
      </w:tr>
      <w:tr w:rsidR="00851F44" w:rsidRPr="00A564B4" w14:paraId="21B0391E" w14:textId="77777777" w:rsidTr="00BC6DDF">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A564B4" w:rsidRDefault="00851F44" w:rsidP="00851F44">
            <w:pPr>
              <w:pStyle w:val="TAL"/>
              <w:rPr>
                <w:lang w:eastAsia="en-US"/>
              </w:rPr>
            </w:pPr>
            <w:r w:rsidRPr="00A564B4">
              <w:rPr>
                <w:lang w:eastAsia="zh-CN"/>
              </w:rPr>
              <w:t>6.3.4A.1.</w:t>
            </w:r>
            <w:r w:rsidRPr="00A564B4">
              <w:rPr>
                <w:lang w:eastAsia="en-US"/>
              </w:rPr>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A564B4" w:rsidRDefault="00851F44" w:rsidP="00851F44">
            <w:pPr>
              <w:pStyle w:val="TAL"/>
              <w:rPr>
                <w:lang w:eastAsia="zh-CN"/>
              </w:rPr>
            </w:pPr>
            <w:r w:rsidRPr="00A564B4">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A564B4" w:rsidRDefault="00851F44" w:rsidP="00851F44">
            <w:pPr>
              <w:pStyle w:val="TAL"/>
              <w:rPr>
                <w:lang w:eastAsia="zh-CN"/>
              </w:rPr>
            </w:pPr>
          </w:p>
        </w:tc>
      </w:tr>
      <w:tr w:rsidR="00851F44" w:rsidRPr="00A564B4" w:rsidDel="00907467" w14:paraId="552535A2"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A564B4" w:rsidDel="00907467" w:rsidRDefault="00851F44" w:rsidP="00851F44">
            <w:pPr>
              <w:pStyle w:val="TAL"/>
              <w:rPr>
                <w:sz w:val="16"/>
                <w:szCs w:val="16"/>
                <w:lang w:eastAsia="ko-KR"/>
              </w:rPr>
            </w:pPr>
            <w:r w:rsidRPr="00A564B4">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A564B4" w:rsidDel="00907467" w:rsidRDefault="00851F44" w:rsidP="00851F44">
            <w:pPr>
              <w:pStyle w:val="TAL"/>
              <w:rPr>
                <w:sz w:val="16"/>
                <w:szCs w:val="16"/>
                <w:lang w:eastAsia="ko-KR"/>
              </w:rPr>
            </w:pPr>
            <w:r w:rsidRPr="00A564B4">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A564B4" w:rsidDel="00907467" w:rsidRDefault="00851F44" w:rsidP="00851F44">
            <w:pPr>
              <w:pStyle w:val="TAL"/>
              <w:rPr>
                <w:sz w:val="16"/>
                <w:szCs w:val="16"/>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A564B4" w:rsidDel="00907467" w:rsidRDefault="00851F44" w:rsidP="00851F44">
            <w:pPr>
              <w:pStyle w:val="TAL"/>
              <w:rPr>
                <w:sz w:val="16"/>
                <w:szCs w:val="16"/>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A564B4" w:rsidDel="00907467" w:rsidRDefault="00851F44" w:rsidP="00851F44">
            <w:pPr>
              <w:pStyle w:val="TAL"/>
              <w:rPr>
                <w:sz w:val="16"/>
                <w:szCs w:val="16"/>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851F44" w:rsidRPr="00A564B4" w:rsidDel="00907467" w:rsidRDefault="00851F44" w:rsidP="00851F44">
            <w:pPr>
              <w:pStyle w:val="TAL"/>
              <w:jc w:val="center"/>
              <w:rPr>
                <w:sz w:val="16"/>
                <w:szCs w:val="16"/>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A564B4" w:rsidDel="00907467" w:rsidRDefault="00851F44" w:rsidP="00851F44">
            <w:pPr>
              <w:pStyle w:val="TAL"/>
              <w:rPr>
                <w:sz w:val="16"/>
                <w:szCs w:val="16"/>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A564B4" w:rsidDel="00907467" w:rsidRDefault="00851F44" w:rsidP="00851F44">
            <w:pPr>
              <w:pStyle w:val="TAL"/>
              <w:rPr>
                <w:sz w:val="16"/>
                <w:szCs w:val="16"/>
                <w:lang w:eastAsia="zh-CN"/>
              </w:rPr>
            </w:pPr>
          </w:p>
        </w:tc>
      </w:tr>
      <w:tr w:rsidR="00851F44" w:rsidRPr="00A564B4" w14:paraId="540B4BF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F8759D4" w14:textId="77777777" w:rsidR="00851F44" w:rsidRPr="00A564B4" w:rsidRDefault="00851F44" w:rsidP="00851F44">
            <w:pPr>
              <w:pStyle w:val="TAL"/>
              <w:rPr>
                <w:lang w:eastAsia="zh-CN"/>
              </w:rPr>
            </w:pPr>
            <w:r w:rsidRPr="00A564B4">
              <w:rPr>
                <w:lang w:eastAsia="zh-TW"/>
              </w:rPr>
              <w:t>6.3.4A.1.4</w:t>
            </w:r>
          </w:p>
        </w:tc>
        <w:tc>
          <w:tcPr>
            <w:tcW w:w="1646" w:type="dxa"/>
            <w:tcBorders>
              <w:top w:val="single" w:sz="4" w:space="0" w:color="auto"/>
              <w:left w:val="single" w:sz="4" w:space="0" w:color="auto"/>
              <w:right w:val="single" w:sz="4" w:space="0" w:color="auto"/>
            </w:tcBorders>
            <w:shd w:val="clear" w:color="auto" w:fill="auto"/>
            <w:vAlign w:val="center"/>
          </w:tcPr>
          <w:p w14:paraId="568DC28D" w14:textId="77777777" w:rsidR="00851F44" w:rsidRPr="00A564B4" w:rsidRDefault="00851F44" w:rsidP="00851F44">
            <w:pPr>
              <w:pStyle w:val="TAL"/>
              <w:rPr>
                <w:lang w:eastAsia="zh-CN"/>
              </w:rPr>
            </w:pPr>
            <w:r w:rsidRPr="00A564B4">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D7F54"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EBA86C4"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4D0F17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CBF0B1" w14:textId="77777777" w:rsidR="00851F44" w:rsidRPr="00A564B4" w:rsidRDefault="00851F44" w:rsidP="00851F44">
            <w:pPr>
              <w:pStyle w:val="TAL"/>
              <w:jc w:val="center"/>
              <w:rPr>
                <w:lang w:eastAsia="zh-TW"/>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0DD9251"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F42E300" w14:textId="77777777" w:rsidR="00851F44" w:rsidRPr="00A564B4" w:rsidRDefault="00851F44" w:rsidP="00851F44">
            <w:pPr>
              <w:pStyle w:val="TAL"/>
              <w:rPr>
                <w:lang w:eastAsia="zh-CN"/>
              </w:rPr>
            </w:pPr>
          </w:p>
        </w:tc>
      </w:tr>
      <w:tr w:rsidR="00851F44" w:rsidRPr="00A564B4" w14:paraId="5DD7E1D2"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506E4DA6"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2A5AA01" w14:textId="77777777" w:rsidR="00851F44" w:rsidRPr="00A564B4" w:rsidRDefault="00851F44" w:rsidP="00851F44">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851F44" w:rsidRPr="00A564B4"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33D0F44"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87F6A9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28CFE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7BC17A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E50404" w14:textId="77777777" w:rsidR="00851F44" w:rsidRPr="00A564B4" w:rsidRDefault="00851F44" w:rsidP="00851F44">
            <w:pPr>
              <w:pStyle w:val="TAL"/>
              <w:rPr>
                <w:lang w:eastAsia="zh-CN"/>
              </w:rPr>
            </w:pPr>
          </w:p>
        </w:tc>
      </w:tr>
      <w:tr w:rsidR="00851F44" w:rsidRPr="00A564B4" w14:paraId="5C10C09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FF235C" w14:textId="77777777" w:rsidR="00851F44" w:rsidRPr="00A564B4" w:rsidRDefault="00851F44" w:rsidP="00851F44">
            <w:pPr>
              <w:pStyle w:val="TAL"/>
              <w:rPr>
                <w:lang w:eastAsia="zh-CN"/>
              </w:rPr>
            </w:pPr>
            <w:r w:rsidRPr="00A564B4">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7FFC53BD" w14:textId="77777777" w:rsidR="00851F44" w:rsidRPr="00A564B4" w:rsidRDefault="00851F44" w:rsidP="00851F44">
            <w:pPr>
              <w:pStyle w:val="TAL"/>
              <w:rPr>
                <w:lang w:eastAsia="zh-CN"/>
              </w:rPr>
            </w:pPr>
            <w:r w:rsidRPr="00A564B4">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5794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EA9E611"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6EBF523"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5282D30" w14:textId="77777777" w:rsidR="00851F44" w:rsidRPr="00A564B4" w:rsidRDefault="00851F44" w:rsidP="00851F44">
            <w:pPr>
              <w:pStyle w:val="TAL"/>
              <w:jc w:val="center"/>
              <w:rPr>
                <w:lang w:eastAsia="zh-CN"/>
              </w:rPr>
            </w:pPr>
            <w:r w:rsidRPr="00A564B4">
              <w:rPr>
                <w:lang w:eastAsia="zh-CN"/>
              </w:rPr>
              <w:t>E20</w:t>
            </w:r>
          </w:p>
        </w:tc>
        <w:tc>
          <w:tcPr>
            <w:tcW w:w="1101" w:type="dxa"/>
            <w:gridSpan w:val="2"/>
            <w:tcBorders>
              <w:top w:val="single" w:sz="4" w:space="0" w:color="auto"/>
              <w:left w:val="single" w:sz="4" w:space="0" w:color="auto"/>
              <w:right w:val="single" w:sz="4" w:space="0" w:color="auto"/>
            </w:tcBorders>
          </w:tcPr>
          <w:p w14:paraId="715A4C5F"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A564B4" w:rsidRDefault="00851F44" w:rsidP="00851F44">
            <w:pPr>
              <w:pStyle w:val="TAL"/>
              <w:rPr>
                <w:lang w:eastAsia="zh-CN"/>
              </w:rPr>
            </w:pPr>
          </w:p>
        </w:tc>
      </w:tr>
      <w:tr w:rsidR="00851F44" w:rsidRPr="00A564B4" w14:paraId="5FD9DE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9B8982E" w14:textId="77777777" w:rsidR="00851F44" w:rsidRPr="00A564B4" w:rsidRDefault="00851F44" w:rsidP="00851F44">
            <w:pPr>
              <w:pStyle w:val="TAL"/>
              <w:rPr>
                <w:lang w:eastAsia="zh-CN"/>
              </w:rPr>
            </w:pPr>
            <w:r w:rsidRPr="00A564B4">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09B2C8D9" w14:textId="77777777" w:rsidR="00851F44" w:rsidRPr="00A564B4" w:rsidRDefault="00851F44" w:rsidP="00851F44">
            <w:pPr>
              <w:pStyle w:val="TAL"/>
              <w:rPr>
                <w:lang w:eastAsia="zh-CN"/>
              </w:rPr>
            </w:pPr>
            <w:r w:rsidRPr="00A564B4">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ACFDFC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C8E94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DAA18A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18123B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244549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A564B4" w:rsidRDefault="00851F44" w:rsidP="00851F44">
            <w:pPr>
              <w:pStyle w:val="TAL"/>
              <w:rPr>
                <w:lang w:eastAsia="zh-CN"/>
              </w:rPr>
            </w:pPr>
          </w:p>
        </w:tc>
      </w:tr>
      <w:tr w:rsidR="00851F44" w:rsidRPr="00A564B4" w14:paraId="37DA638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44483A6D" w14:textId="77777777" w:rsidR="00851F44" w:rsidRPr="00A564B4" w:rsidRDefault="00851F44" w:rsidP="00851F44">
            <w:pPr>
              <w:pStyle w:val="TAL"/>
              <w:rPr>
                <w:lang w:eastAsia="ko-KR"/>
              </w:rPr>
            </w:pPr>
            <w:bookmarkStart w:id="76" w:name="_Hlk486513865"/>
            <w:r w:rsidRPr="00A564B4">
              <w:rPr>
                <w:lang w:eastAsia="ko-KR"/>
              </w:rPr>
              <w:t>6.3.4C.1</w:t>
            </w:r>
          </w:p>
        </w:tc>
        <w:tc>
          <w:tcPr>
            <w:tcW w:w="1646" w:type="dxa"/>
            <w:tcBorders>
              <w:left w:val="single" w:sz="4" w:space="0" w:color="auto"/>
              <w:right w:val="single" w:sz="4" w:space="0" w:color="auto"/>
            </w:tcBorders>
            <w:shd w:val="clear" w:color="auto" w:fill="auto"/>
            <w:vAlign w:val="center"/>
          </w:tcPr>
          <w:p w14:paraId="21F63586" w14:textId="77777777" w:rsidR="00851F44" w:rsidRPr="00A564B4" w:rsidRDefault="00851F44" w:rsidP="00851F44">
            <w:pPr>
              <w:pStyle w:val="TAL"/>
              <w:rPr>
                <w:lang w:eastAsia="ko-KR"/>
              </w:rPr>
            </w:pPr>
            <w:r w:rsidRPr="00A564B4">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7D702BEB"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5351D932" w14:textId="77777777" w:rsidR="00851F44" w:rsidRPr="00A564B4" w:rsidRDefault="00851F44" w:rsidP="00851F44">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060632B4" w14:textId="77777777" w:rsidR="00851F44" w:rsidRPr="00A564B4" w:rsidRDefault="00851F44" w:rsidP="00851F44">
            <w:pPr>
              <w:pStyle w:val="TAL"/>
              <w:rPr>
                <w:lang w:eastAsia="ko-KR"/>
              </w:rPr>
            </w:pPr>
            <w:r w:rsidRPr="00A564B4">
              <w:rPr>
                <w:lang w:eastAsia="en-US"/>
              </w:rPr>
              <w:t>UE supporting Dual Connectivity</w:t>
            </w:r>
          </w:p>
        </w:tc>
        <w:tc>
          <w:tcPr>
            <w:tcW w:w="1192" w:type="dxa"/>
            <w:gridSpan w:val="2"/>
            <w:tcBorders>
              <w:left w:val="single" w:sz="4" w:space="0" w:color="auto"/>
              <w:right w:val="single" w:sz="4" w:space="0" w:color="auto"/>
            </w:tcBorders>
            <w:vAlign w:val="center"/>
          </w:tcPr>
          <w:p w14:paraId="36D3C735"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758E0F5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A564B4" w:rsidRDefault="00851F44" w:rsidP="00851F44">
            <w:pPr>
              <w:pStyle w:val="TAL"/>
              <w:rPr>
                <w:lang w:eastAsia="zh-CN"/>
              </w:rPr>
            </w:pPr>
          </w:p>
        </w:tc>
      </w:tr>
      <w:tr w:rsidR="00851F44" w:rsidRPr="00A564B4" w14:paraId="74A9D6AB"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02A37D2" w14:textId="77777777" w:rsidR="00851F44" w:rsidRPr="00A564B4" w:rsidRDefault="00851F44" w:rsidP="00851F44">
            <w:pPr>
              <w:pStyle w:val="TAL"/>
              <w:rPr>
                <w:lang w:eastAsia="ko-KR"/>
              </w:rPr>
            </w:pPr>
            <w:r w:rsidRPr="00A564B4">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7EAC4914" w14:textId="77777777" w:rsidR="00851F44" w:rsidRPr="00A564B4" w:rsidRDefault="00851F44" w:rsidP="00851F44">
            <w:pPr>
              <w:pStyle w:val="TAL"/>
              <w:rPr>
                <w:lang w:eastAsia="ko-KR"/>
              </w:rPr>
            </w:pPr>
            <w:r w:rsidRPr="00A564B4">
              <w:rPr>
                <w:lang w:eastAsia="ko-KR"/>
              </w:rPr>
              <w:t xml:space="preserve">General ON/OFF time mask for </w:t>
            </w:r>
            <w:r w:rsidRPr="00A564B4">
              <w:rPr>
                <w:lang w:eastAsia="en-US"/>
              </w:rPr>
              <w:t xml:space="preserve">asynchronous </w:t>
            </w:r>
            <w:r w:rsidRPr="00A564B4">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C83A5"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DD322B0" w14:textId="77777777" w:rsidR="00851F44" w:rsidRPr="00A564B4" w:rsidRDefault="00851F44" w:rsidP="00851F44">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57E69A4B" w14:textId="77777777" w:rsidR="00851F44" w:rsidRPr="00A564B4" w:rsidRDefault="00851F44" w:rsidP="00851F44">
            <w:pPr>
              <w:pStyle w:val="TAL"/>
              <w:rPr>
                <w:lang w:eastAsia="ko-KR"/>
              </w:rPr>
            </w:pPr>
            <w:r w:rsidRPr="00A564B4">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44BA1FDD"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33653B5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A564B4" w:rsidRDefault="00851F44" w:rsidP="00851F44">
            <w:pPr>
              <w:pStyle w:val="TAL"/>
              <w:rPr>
                <w:lang w:eastAsia="zh-CN"/>
              </w:rPr>
            </w:pPr>
          </w:p>
        </w:tc>
      </w:tr>
      <w:tr w:rsidR="00851F44" w:rsidRPr="00A564B4" w:rsidDel="00783DBE" w14:paraId="6156F738"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29D53D6" w14:textId="77777777" w:rsidR="00851F44" w:rsidRPr="00A564B4" w:rsidDel="00783DBE" w:rsidRDefault="00851F44" w:rsidP="00851F44">
            <w:pPr>
              <w:pStyle w:val="TAL"/>
              <w:rPr>
                <w:lang w:eastAsia="ko-KR"/>
              </w:rPr>
            </w:pPr>
            <w:r w:rsidRPr="00A564B4">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8A5FA01" w14:textId="77777777" w:rsidR="00851F44" w:rsidRPr="00A564B4" w:rsidDel="00783DBE" w:rsidRDefault="00851F44" w:rsidP="00851F44">
            <w:pPr>
              <w:pStyle w:val="TAL"/>
              <w:rPr>
                <w:lang w:eastAsia="ko-KR"/>
              </w:rPr>
            </w:pPr>
            <w:r w:rsidRPr="00A564B4">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851F44" w:rsidRPr="00A564B4" w:rsidDel="00783DBE"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7E478BA" w14:textId="77777777" w:rsidR="00851F44" w:rsidRPr="00A564B4" w:rsidDel="00783DBE"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2F83E13" w14:textId="77777777" w:rsidR="00851F44" w:rsidRPr="00A564B4" w:rsidDel="00783DBE"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8725C2E" w14:textId="77777777" w:rsidR="00851F44" w:rsidRPr="00A564B4" w:rsidDel="00783DBE"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6474587" w14:textId="77777777" w:rsidR="00851F44" w:rsidRPr="00A564B4" w:rsidDel="00783DBE"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A564B4" w:rsidDel="00783DBE" w:rsidRDefault="00851F44" w:rsidP="00851F44">
            <w:pPr>
              <w:pStyle w:val="TAL"/>
              <w:rPr>
                <w:lang w:eastAsia="zh-CN"/>
              </w:rPr>
            </w:pPr>
          </w:p>
        </w:tc>
      </w:tr>
      <w:tr w:rsidR="00851F44" w:rsidRPr="00A564B4" w:rsidDel="00783DBE" w14:paraId="313EE0BF"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057016C" w14:textId="77777777" w:rsidR="00851F44" w:rsidRPr="00A564B4" w:rsidRDefault="00851F44" w:rsidP="00851F44">
            <w:pPr>
              <w:pStyle w:val="TAL"/>
              <w:rPr>
                <w:lang w:eastAsia="ko-KR"/>
              </w:rPr>
            </w:pPr>
            <w:r w:rsidRPr="00A564B4">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4DE8386" w14:textId="77777777" w:rsidR="00851F44" w:rsidRPr="00A564B4" w:rsidRDefault="00851F44" w:rsidP="00851F44">
            <w:pPr>
              <w:pStyle w:val="TAL"/>
              <w:rPr>
                <w:lang w:eastAsia="ko-KR"/>
              </w:rPr>
            </w:pPr>
            <w:r w:rsidRPr="00A564B4">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B1447D3"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1431A9"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5C1E93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1D1ED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A564B4" w:rsidDel="00783DBE" w:rsidRDefault="00851F44" w:rsidP="00851F44">
            <w:pPr>
              <w:pStyle w:val="TAL"/>
              <w:rPr>
                <w:lang w:eastAsia="zh-CN"/>
              </w:rPr>
            </w:pPr>
          </w:p>
        </w:tc>
      </w:tr>
      <w:bookmarkEnd w:id="76"/>
      <w:tr w:rsidR="00851F44" w:rsidRPr="00A564B4" w:rsidDel="00783DBE" w14:paraId="7E98502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5440C4FF" w14:textId="77777777" w:rsidR="00851F44" w:rsidRPr="00A564B4" w:rsidRDefault="00851F44" w:rsidP="00851F44">
            <w:pPr>
              <w:pStyle w:val="TAL"/>
              <w:rPr>
                <w:lang w:eastAsia="ko-KR"/>
              </w:rPr>
            </w:pPr>
            <w:r w:rsidRPr="00A564B4">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53D23AA9" w14:textId="77777777" w:rsidR="00851F44" w:rsidRPr="00A564B4" w:rsidRDefault="00851F44" w:rsidP="00851F44">
            <w:pPr>
              <w:pStyle w:val="TAL"/>
              <w:rPr>
                <w:lang w:eastAsia="ko-KR"/>
              </w:rPr>
            </w:pPr>
            <w:r w:rsidRPr="00A564B4">
              <w:rPr>
                <w:lang w:eastAsia="en-US"/>
              </w:rPr>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851F44" w:rsidRPr="00A564B4" w:rsidRDefault="00851F44" w:rsidP="00851F44">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D7832FC" w14:textId="77777777" w:rsidR="00851F44" w:rsidRPr="00A564B4" w:rsidRDefault="00851F44" w:rsidP="00851F44">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748D76C"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7D170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E9951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A564B4" w:rsidDel="00783DBE" w:rsidRDefault="00851F44" w:rsidP="00851F44">
            <w:pPr>
              <w:pStyle w:val="TAL"/>
              <w:rPr>
                <w:lang w:eastAsia="zh-CN"/>
              </w:rPr>
            </w:pPr>
          </w:p>
        </w:tc>
      </w:tr>
      <w:tr w:rsidR="00851F44" w:rsidRPr="00A564B4" w14:paraId="40A6435D"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447D14B" w14:textId="77777777" w:rsidR="00851F44" w:rsidRPr="00A564B4" w:rsidRDefault="00851F44" w:rsidP="00851F44">
            <w:pPr>
              <w:pStyle w:val="TAL"/>
              <w:rPr>
                <w:lang w:eastAsia="zh-CN"/>
              </w:rPr>
            </w:pPr>
            <w:r w:rsidRPr="00A564B4">
              <w:rPr>
                <w:lang w:eastAsia="en-US"/>
              </w:rPr>
              <w:t>6.3.4EA.2.1</w:t>
            </w:r>
          </w:p>
        </w:tc>
        <w:tc>
          <w:tcPr>
            <w:tcW w:w="1646" w:type="dxa"/>
            <w:tcBorders>
              <w:top w:val="single" w:sz="4" w:space="0" w:color="auto"/>
              <w:left w:val="single" w:sz="4" w:space="0" w:color="auto"/>
              <w:right w:val="single" w:sz="4" w:space="0" w:color="auto"/>
            </w:tcBorders>
            <w:shd w:val="clear" w:color="auto" w:fill="auto"/>
            <w:vAlign w:val="center"/>
          </w:tcPr>
          <w:p w14:paraId="4234FE17" w14:textId="77777777" w:rsidR="00851F44" w:rsidRPr="00A564B4" w:rsidRDefault="00851F44" w:rsidP="00851F44">
            <w:pPr>
              <w:pStyle w:val="TAL"/>
              <w:rPr>
                <w:lang w:eastAsia="zh-CN"/>
              </w:rPr>
            </w:pPr>
            <w:r w:rsidRPr="00A564B4">
              <w:rPr>
                <w:lang w:eastAsia="en-US"/>
              </w:rPr>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6049C04"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9E1E8E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AB06FC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DBE3124" w14:textId="77777777" w:rsidR="00851F44" w:rsidRPr="00A564B4" w:rsidRDefault="00851F44" w:rsidP="00851F44">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46FFCDB"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A564B4" w:rsidRDefault="00851F44" w:rsidP="00851F44">
            <w:pPr>
              <w:pStyle w:val="TAL"/>
              <w:rPr>
                <w:lang w:eastAsia="zh-CN"/>
              </w:rPr>
            </w:pPr>
          </w:p>
        </w:tc>
      </w:tr>
      <w:tr w:rsidR="00851F44" w:rsidRPr="00A564B4" w14:paraId="4DAB373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4573166F" w14:textId="77777777" w:rsidR="00851F44" w:rsidRPr="00A564B4" w:rsidRDefault="00851F44" w:rsidP="00851F44">
            <w:pPr>
              <w:pStyle w:val="TAL"/>
              <w:rPr>
                <w:rFonts w:eastAsia="PMingLiU"/>
                <w:lang w:eastAsia="zh-TW"/>
              </w:rPr>
            </w:pPr>
            <w:r w:rsidRPr="00A564B4">
              <w:rPr>
                <w:lang w:eastAsia="en-US"/>
              </w:rPr>
              <w:t>6.3.4EA.2.2</w:t>
            </w:r>
          </w:p>
        </w:tc>
        <w:tc>
          <w:tcPr>
            <w:tcW w:w="1646" w:type="dxa"/>
            <w:tcBorders>
              <w:top w:val="single" w:sz="4" w:space="0" w:color="auto"/>
              <w:left w:val="single" w:sz="4" w:space="0" w:color="auto"/>
              <w:right w:val="single" w:sz="4" w:space="0" w:color="auto"/>
            </w:tcBorders>
            <w:shd w:val="clear" w:color="auto" w:fill="auto"/>
            <w:vAlign w:val="center"/>
          </w:tcPr>
          <w:p w14:paraId="6B307D62" w14:textId="77777777" w:rsidR="00851F44" w:rsidRPr="00A564B4" w:rsidRDefault="00851F44" w:rsidP="00851F44">
            <w:pPr>
              <w:pStyle w:val="TAL"/>
              <w:rPr>
                <w:lang w:eastAsia="zh-CN"/>
              </w:rPr>
            </w:pPr>
            <w:r w:rsidRPr="00A564B4">
              <w:rPr>
                <w:lang w:eastAsia="en-US"/>
              </w:rPr>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E47095E"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3F4339" w14:textId="77777777" w:rsidR="00851F44" w:rsidRPr="00A564B4" w:rsidRDefault="00851F44" w:rsidP="00851F44">
            <w:pPr>
              <w:pStyle w:val="TAL"/>
              <w:rPr>
                <w:rFonts w:eastAsia="PMingLiU"/>
                <w:lang w:eastAsia="zh-TW"/>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402C704"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9987BE"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1F97312"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A564B4" w:rsidRDefault="00851F44" w:rsidP="00851F44">
            <w:pPr>
              <w:pStyle w:val="TAL"/>
              <w:rPr>
                <w:lang w:eastAsia="zh-CN"/>
              </w:rPr>
            </w:pPr>
          </w:p>
        </w:tc>
      </w:tr>
      <w:tr w:rsidR="00851F44" w:rsidRPr="00A564B4" w14:paraId="4D9F523E"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C713615" w14:textId="77777777" w:rsidR="00851F44" w:rsidRPr="00A564B4" w:rsidRDefault="00851F44" w:rsidP="00851F44">
            <w:pPr>
              <w:pStyle w:val="TAL"/>
              <w:rPr>
                <w:lang w:eastAsia="zh-CN"/>
              </w:rPr>
            </w:pPr>
            <w:r w:rsidRPr="00A564B4">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5E3490F4" w14:textId="77777777" w:rsidR="00851F44" w:rsidRPr="00A564B4" w:rsidRDefault="00851F44" w:rsidP="00851F44">
            <w:pPr>
              <w:pStyle w:val="TAL"/>
              <w:rPr>
                <w:lang w:eastAsia="zh-CN"/>
              </w:rPr>
            </w:pPr>
            <w:r w:rsidRPr="00A564B4">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9FEB45B"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B59BD1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0CB7A7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C9037B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B68F2C" w14:textId="77777777" w:rsidR="00851F44" w:rsidRPr="00A564B4" w:rsidRDefault="00851F44" w:rsidP="00851F44">
            <w:pPr>
              <w:pStyle w:val="TAL"/>
              <w:rPr>
                <w:lang w:eastAsia="zh-CN"/>
              </w:rPr>
            </w:pPr>
          </w:p>
        </w:tc>
      </w:tr>
      <w:tr w:rsidR="00851F44" w:rsidRPr="00A564B4" w14:paraId="4CE7B317"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422E465" w14:textId="77777777" w:rsidR="00851F44" w:rsidRPr="00A564B4" w:rsidRDefault="00851F44" w:rsidP="00851F44">
            <w:pPr>
              <w:pStyle w:val="TAL"/>
              <w:rPr>
                <w:lang w:eastAsia="zh-CN"/>
              </w:rPr>
            </w:pPr>
            <w:r w:rsidRPr="00A564B4">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79A0E8A7" w14:textId="77777777" w:rsidR="00851F44" w:rsidRPr="00A564B4" w:rsidRDefault="00851F44" w:rsidP="00851F44">
            <w:pPr>
              <w:pStyle w:val="TAL"/>
              <w:rPr>
                <w:lang w:eastAsia="zh-CN"/>
              </w:rPr>
            </w:pPr>
            <w:r w:rsidRPr="00A564B4">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18C066"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D99B94F"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66E4A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F5E3DD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77EDBA" w14:textId="77777777" w:rsidR="00851F44" w:rsidRPr="00A564B4" w:rsidRDefault="00851F44" w:rsidP="00851F44">
            <w:pPr>
              <w:pStyle w:val="TAL"/>
              <w:rPr>
                <w:lang w:eastAsia="zh-CN"/>
              </w:rPr>
            </w:pPr>
          </w:p>
        </w:tc>
      </w:tr>
      <w:tr w:rsidR="00851F44" w:rsidRPr="00A564B4" w14:paraId="08B24B62"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FCE4DDF" w14:textId="77777777" w:rsidR="00851F44" w:rsidRPr="00A564B4" w:rsidRDefault="00851F44" w:rsidP="00851F44">
            <w:pPr>
              <w:pStyle w:val="TAL"/>
              <w:rPr>
                <w:lang w:eastAsia="zh-CN"/>
              </w:rPr>
            </w:pPr>
            <w:r w:rsidRPr="00A564B4">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588E6004" w14:textId="77777777" w:rsidR="00851F44" w:rsidRPr="00A564B4" w:rsidRDefault="00851F44" w:rsidP="00851F44">
            <w:pPr>
              <w:pStyle w:val="TAL"/>
              <w:rPr>
                <w:lang w:eastAsia="zh-CN"/>
              </w:rPr>
            </w:pPr>
            <w:r w:rsidRPr="00A564B4">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428D0D"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22A073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637424"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6B548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96BBE0" w14:textId="77777777" w:rsidR="00851F44" w:rsidRPr="00A564B4" w:rsidRDefault="00851F44" w:rsidP="00851F44">
            <w:pPr>
              <w:pStyle w:val="TAL"/>
              <w:rPr>
                <w:lang w:eastAsia="zh-CN"/>
              </w:rPr>
            </w:pPr>
          </w:p>
        </w:tc>
      </w:tr>
      <w:tr w:rsidR="00851F44" w:rsidRPr="00A564B4" w14:paraId="702E6949"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B029B42" w14:textId="77777777" w:rsidR="00851F44" w:rsidRPr="00A564B4" w:rsidRDefault="00851F44" w:rsidP="00851F44">
            <w:pPr>
              <w:pStyle w:val="TAL"/>
              <w:rPr>
                <w:lang w:eastAsia="zh-CN"/>
              </w:rPr>
            </w:pPr>
            <w:r w:rsidRPr="00A564B4">
              <w:rPr>
                <w:lang w:eastAsia="ko-KR"/>
              </w:rPr>
              <w:lastRenderedPageBreak/>
              <w:t>6.3.4EC.1</w:t>
            </w:r>
          </w:p>
        </w:tc>
        <w:tc>
          <w:tcPr>
            <w:tcW w:w="1646" w:type="dxa"/>
            <w:tcBorders>
              <w:left w:val="single" w:sz="4" w:space="0" w:color="auto"/>
              <w:bottom w:val="single" w:sz="4" w:space="0" w:color="auto"/>
              <w:right w:val="single" w:sz="4" w:space="0" w:color="auto"/>
            </w:tcBorders>
            <w:shd w:val="clear" w:color="auto" w:fill="auto"/>
            <w:vAlign w:val="center"/>
          </w:tcPr>
          <w:p w14:paraId="6E0B16B4" w14:textId="77777777" w:rsidR="00851F44" w:rsidRPr="00A564B4" w:rsidRDefault="00851F44" w:rsidP="00851F44">
            <w:pPr>
              <w:pStyle w:val="TAL"/>
              <w:rPr>
                <w:lang w:eastAsia="zh-CN"/>
              </w:rPr>
            </w:pPr>
            <w:r w:rsidRPr="00A564B4">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63583B0" w14:textId="77777777" w:rsidR="00851F44" w:rsidRPr="00A564B4" w:rsidRDefault="00851F44" w:rsidP="00851F44">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09DE3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B9DBCD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D616E8C"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1DDADBC9" w14:textId="77777777" w:rsidR="00851F44" w:rsidRPr="00A564B4" w:rsidRDefault="00851F44" w:rsidP="00851F44">
            <w:pPr>
              <w:pStyle w:val="TAL"/>
              <w:rPr>
                <w:lang w:eastAsia="zh-CN"/>
              </w:rPr>
            </w:pPr>
          </w:p>
        </w:tc>
      </w:tr>
      <w:tr w:rsidR="00851F44" w:rsidRPr="00A564B4" w14:paraId="3CC6C2FA"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F8A095C" w14:textId="77777777" w:rsidR="00851F44" w:rsidRPr="00A564B4" w:rsidRDefault="00851F44" w:rsidP="00851F44">
            <w:pPr>
              <w:pStyle w:val="TAL"/>
              <w:rPr>
                <w:lang w:eastAsia="zh-CN"/>
              </w:rPr>
            </w:pPr>
            <w:r w:rsidRPr="00A564B4">
              <w:t>6.3.4EC.2.1</w:t>
            </w:r>
          </w:p>
        </w:tc>
        <w:tc>
          <w:tcPr>
            <w:tcW w:w="1646" w:type="dxa"/>
            <w:tcBorders>
              <w:left w:val="single" w:sz="4" w:space="0" w:color="auto"/>
              <w:bottom w:val="single" w:sz="4" w:space="0" w:color="auto"/>
              <w:right w:val="single" w:sz="4" w:space="0" w:color="auto"/>
            </w:tcBorders>
            <w:shd w:val="clear" w:color="auto" w:fill="auto"/>
            <w:vAlign w:val="center"/>
          </w:tcPr>
          <w:p w14:paraId="2D95E15E" w14:textId="77777777" w:rsidR="00851F44" w:rsidRPr="00A564B4" w:rsidRDefault="00851F44" w:rsidP="00851F44">
            <w:pPr>
              <w:pStyle w:val="TAL"/>
              <w:rPr>
                <w:lang w:eastAsia="zh-CN"/>
              </w:rPr>
            </w:pPr>
            <w:r w:rsidRPr="00A564B4">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B0528A" w14:textId="77777777" w:rsidR="00851F44" w:rsidRPr="00A564B4" w:rsidRDefault="00851F44" w:rsidP="00851F44">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5B4A4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83C7C7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7F23A5"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3F871894" w14:textId="77777777" w:rsidR="00851F44" w:rsidRPr="00A564B4" w:rsidRDefault="00851F44" w:rsidP="00851F44">
            <w:pPr>
              <w:pStyle w:val="TAL"/>
              <w:rPr>
                <w:lang w:eastAsia="zh-CN"/>
              </w:rPr>
            </w:pPr>
          </w:p>
        </w:tc>
      </w:tr>
      <w:tr w:rsidR="00851F44" w:rsidRPr="00A564B4" w14:paraId="1D79DCC1"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032C929" w14:textId="77777777" w:rsidR="00851F44" w:rsidRPr="00A564B4" w:rsidRDefault="00851F44" w:rsidP="00851F44">
            <w:pPr>
              <w:pStyle w:val="TAL"/>
              <w:rPr>
                <w:lang w:eastAsia="zh-CN"/>
              </w:rPr>
            </w:pPr>
            <w:r w:rsidRPr="00A564B4">
              <w:t>6.3.4EC.2.2</w:t>
            </w:r>
          </w:p>
        </w:tc>
        <w:tc>
          <w:tcPr>
            <w:tcW w:w="1646" w:type="dxa"/>
            <w:tcBorders>
              <w:left w:val="single" w:sz="4" w:space="0" w:color="auto"/>
              <w:bottom w:val="single" w:sz="4" w:space="0" w:color="auto"/>
              <w:right w:val="single" w:sz="4" w:space="0" w:color="auto"/>
            </w:tcBorders>
            <w:shd w:val="clear" w:color="auto" w:fill="auto"/>
            <w:vAlign w:val="center"/>
          </w:tcPr>
          <w:p w14:paraId="275C09A8" w14:textId="77777777" w:rsidR="00851F44" w:rsidRPr="00A564B4" w:rsidRDefault="00851F44" w:rsidP="00851F44">
            <w:pPr>
              <w:pStyle w:val="TAL"/>
              <w:rPr>
                <w:lang w:eastAsia="zh-CN"/>
              </w:rPr>
            </w:pPr>
            <w:r w:rsidRPr="00A564B4">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28D3F4D9" w14:textId="77777777" w:rsidR="00851F44" w:rsidRPr="00A564B4" w:rsidRDefault="00851F44" w:rsidP="00851F44">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6664EE4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916755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DA01FA8"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EB71D0" w14:textId="77777777" w:rsidR="00851F44" w:rsidRPr="00A564B4" w:rsidRDefault="00851F44" w:rsidP="00851F44">
            <w:pPr>
              <w:pStyle w:val="TAL"/>
              <w:rPr>
                <w:lang w:eastAsia="zh-CN"/>
              </w:rPr>
            </w:pPr>
          </w:p>
        </w:tc>
      </w:tr>
      <w:tr w:rsidR="00851F44" w:rsidRPr="00A564B4" w14:paraId="040CB7C3" w14:textId="77777777" w:rsidTr="00BC6DDF">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A564B4" w:rsidRDefault="00851F44" w:rsidP="00851F44">
            <w:pPr>
              <w:pStyle w:val="TAL"/>
            </w:pPr>
            <w:r w:rsidRPr="00A564B4">
              <w:rPr>
                <w:rFonts w:eastAsia="PMingLiU"/>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A564B4" w:rsidRDefault="00851F44" w:rsidP="00851F44">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A564B4" w:rsidRDefault="00851F44" w:rsidP="00851F44">
            <w:pPr>
              <w:pStyle w:val="TAL"/>
              <w:rPr>
                <w:lang w:eastAsia="zh-CN"/>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A564B4" w:rsidRDefault="00851F44" w:rsidP="00851F44">
            <w:pPr>
              <w:pStyle w:val="TAL"/>
              <w:rPr>
                <w:lang w:eastAsia="zh-CN"/>
              </w:rPr>
            </w:pPr>
          </w:p>
        </w:tc>
      </w:tr>
      <w:tr w:rsidR="00851F44" w:rsidRPr="00A564B4" w14:paraId="45C934E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6F26C42" w14:textId="77777777" w:rsidR="00851F44" w:rsidRPr="00A564B4" w:rsidRDefault="00851F44" w:rsidP="00851F44">
            <w:pPr>
              <w:pStyle w:val="TAL"/>
              <w:rPr>
                <w:lang w:eastAsia="zh-TW"/>
              </w:rPr>
            </w:pPr>
            <w:r w:rsidRPr="00A564B4">
              <w:rPr>
                <w:lang w:eastAsia="zh-TW"/>
              </w:rPr>
              <w:t>6.3.4F.2</w:t>
            </w:r>
          </w:p>
        </w:tc>
        <w:tc>
          <w:tcPr>
            <w:tcW w:w="1646" w:type="dxa"/>
            <w:tcBorders>
              <w:top w:val="single" w:sz="4" w:space="0" w:color="auto"/>
              <w:left w:val="single" w:sz="4" w:space="0" w:color="auto"/>
              <w:right w:val="single" w:sz="4" w:space="0" w:color="auto"/>
            </w:tcBorders>
            <w:shd w:val="clear" w:color="auto" w:fill="auto"/>
            <w:vAlign w:val="center"/>
          </w:tcPr>
          <w:p w14:paraId="4D301790" w14:textId="77777777" w:rsidR="00851F44" w:rsidRPr="00A564B4" w:rsidRDefault="00851F44" w:rsidP="00851F44">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A564B4" w:rsidRDefault="00851F44" w:rsidP="00851F44">
            <w:pPr>
              <w:pStyle w:val="TAL"/>
              <w:rPr>
                <w:lang w:eastAsia="zh-CN"/>
              </w:rPr>
            </w:pPr>
          </w:p>
        </w:tc>
      </w:tr>
      <w:tr w:rsidR="00851F44" w:rsidRPr="00A564B4" w14:paraId="13D023F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2FF007E" w14:textId="77777777" w:rsidR="00851F44" w:rsidRPr="00A564B4" w:rsidRDefault="00851F44" w:rsidP="00851F44">
            <w:pPr>
              <w:pStyle w:val="TAL"/>
              <w:rPr>
                <w:lang w:eastAsia="zh-CN"/>
              </w:rPr>
            </w:pPr>
            <w:r w:rsidRPr="00A564B4">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1BC2D0AB" w14:textId="77777777" w:rsidR="00851F44" w:rsidRPr="00A564B4" w:rsidRDefault="00851F44" w:rsidP="00851F44">
            <w:pPr>
              <w:pStyle w:val="TAL"/>
              <w:rPr>
                <w:lang w:eastAsia="zh-CN"/>
              </w:rPr>
            </w:pPr>
            <w:r w:rsidRPr="00A564B4">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CC035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A9FF6B"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0B896A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4780BA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6341EE"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A564B4" w:rsidRDefault="00851F44" w:rsidP="00851F44">
            <w:pPr>
              <w:pStyle w:val="TAL"/>
              <w:rPr>
                <w:lang w:eastAsia="zh-CN"/>
              </w:rPr>
            </w:pPr>
          </w:p>
        </w:tc>
      </w:tr>
      <w:tr w:rsidR="00851F44" w:rsidRPr="00A564B4" w14:paraId="4DA3B1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3002E98" w14:textId="77777777" w:rsidR="00851F44" w:rsidRPr="00A564B4" w:rsidRDefault="00851F44" w:rsidP="00851F44">
            <w:pPr>
              <w:pStyle w:val="TAL"/>
              <w:rPr>
                <w:lang w:eastAsia="zh-CN"/>
              </w:rPr>
            </w:pPr>
            <w:r w:rsidRPr="00A564B4">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290846BA" w14:textId="77777777" w:rsidR="00851F44" w:rsidRPr="00A564B4" w:rsidRDefault="00851F44" w:rsidP="00851F44">
            <w:pPr>
              <w:pStyle w:val="TAL"/>
              <w:rPr>
                <w:lang w:eastAsia="zh-CN"/>
              </w:rPr>
            </w:pPr>
            <w:r w:rsidRPr="00A564B4">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D8E085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CE1CE7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DBB5AB1"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7930481" w14:textId="77777777" w:rsidR="00851F44" w:rsidRPr="00A564B4" w:rsidRDefault="00851F44" w:rsidP="00851F44">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E20984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A564B4" w:rsidRDefault="00851F44" w:rsidP="00851F44">
            <w:pPr>
              <w:pStyle w:val="TAL"/>
              <w:rPr>
                <w:lang w:eastAsia="zh-CN"/>
              </w:rPr>
            </w:pPr>
          </w:p>
        </w:tc>
      </w:tr>
      <w:tr w:rsidR="00851F44" w:rsidRPr="00A564B4" w14:paraId="575827C9"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D97CEF"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019A9F5D"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071A7"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474D65A"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15039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B56DFE"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74496E81"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A564B4" w:rsidRDefault="00851F44" w:rsidP="00851F44">
            <w:pPr>
              <w:keepNext/>
              <w:keepLines/>
              <w:spacing w:after="0"/>
              <w:rPr>
                <w:rFonts w:ascii="Arial" w:hAnsi="Arial"/>
                <w:sz w:val="18"/>
                <w:lang w:eastAsia="zh-CN"/>
              </w:rPr>
            </w:pPr>
          </w:p>
        </w:tc>
      </w:tr>
      <w:tr w:rsidR="00851F44" w:rsidRPr="00A564B4" w14:paraId="3FBB9B63"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BFB2B46" w14:textId="77777777" w:rsidR="00851F44" w:rsidRPr="00A564B4" w:rsidRDefault="00851F44" w:rsidP="00851F44">
            <w:pPr>
              <w:pStyle w:val="TAL"/>
              <w:rPr>
                <w:lang w:eastAsia="zh-CN"/>
              </w:rPr>
            </w:pPr>
            <w:r w:rsidRPr="00A564B4">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1DB813CB" w14:textId="77777777" w:rsidR="00851F44" w:rsidRPr="00A564B4" w:rsidRDefault="00851F44" w:rsidP="00851F44">
            <w:pPr>
              <w:pStyle w:val="TAL"/>
              <w:rPr>
                <w:lang w:eastAsia="zh-CN"/>
              </w:rPr>
            </w:pPr>
            <w:r w:rsidRPr="00A564B4">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DC13D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F2B2D7"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BC3CCB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91E79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556F6F6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A564B4" w:rsidRDefault="00851F44" w:rsidP="00851F44">
            <w:pPr>
              <w:pStyle w:val="TAL"/>
              <w:rPr>
                <w:lang w:eastAsia="zh-CN"/>
              </w:rPr>
            </w:pPr>
          </w:p>
        </w:tc>
      </w:tr>
      <w:tr w:rsidR="00851F44" w:rsidRPr="00A564B4" w14:paraId="08D0AFDA"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45034D" w14:textId="77777777" w:rsidR="00851F44" w:rsidRPr="00A564B4" w:rsidRDefault="00851F44" w:rsidP="00851F44">
            <w:pPr>
              <w:pStyle w:val="TAL"/>
              <w:rPr>
                <w:lang w:eastAsia="zh-CN"/>
              </w:rPr>
            </w:pPr>
            <w:r w:rsidRPr="00A564B4">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419C6EC0" w14:textId="77777777" w:rsidR="00851F44" w:rsidRPr="00A564B4" w:rsidRDefault="00851F44" w:rsidP="00851F44">
            <w:pPr>
              <w:pStyle w:val="TAL"/>
              <w:rPr>
                <w:lang w:eastAsia="zh-CN"/>
              </w:rPr>
            </w:pPr>
            <w:r w:rsidRPr="00A564B4">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1840F"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743F1CA"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49FB104"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D56D01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67A53A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A564B4" w:rsidRDefault="00851F44" w:rsidP="00851F44">
            <w:pPr>
              <w:pStyle w:val="TAL"/>
              <w:rPr>
                <w:lang w:eastAsia="zh-CN"/>
              </w:rPr>
            </w:pPr>
          </w:p>
        </w:tc>
      </w:tr>
      <w:tr w:rsidR="00851F44" w:rsidRPr="00A564B4" w14:paraId="5F0B1060"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F6FBC9" w14:textId="77777777" w:rsidR="00851F44" w:rsidRPr="00A564B4" w:rsidRDefault="00851F44" w:rsidP="00851F44">
            <w:pPr>
              <w:pStyle w:val="TAL"/>
              <w:rPr>
                <w:lang w:eastAsia="zh-CN"/>
              </w:rPr>
            </w:pPr>
            <w:r w:rsidRPr="00A564B4">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62633B2" w14:textId="77777777" w:rsidR="00851F44" w:rsidRPr="00A564B4" w:rsidRDefault="00851F44" w:rsidP="00851F44">
            <w:pPr>
              <w:pStyle w:val="TAL"/>
              <w:rPr>
                <w:lang w:eastAsia="zh-CN"/>
              </w:rPr>
            </w:pPr>
            <w:r w:rsidRPr="00A564B4">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29A2029"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D09F56"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77D62EF"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049499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699B6E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A564B4" w:rsidRDefault="00851F44" w:rsidP="00851F44">
            <w:pPr>
              <w:pStyle w:val="TAL"/>
              <w:rPr>
                <w:lang w:eastAsia="zh-CN"/>
              </w:rPr>
            </w:pPr>
          </w:p>
        </w:tc>
      </w:tr>
      <w:tr w:rsidR="00851F44" w:rsidRPr="00A564B4" w14:paraId="3F46D0EC" w14:textId="77777777" w:rsidTr="00BC6DDF">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68029B7" w14:textId="77777777" w:rsidR="00851F44" w:rsidRPr="00A564B4" w:rsidRDefault="00851F44" w:rsidP="00851F44">
            <w:pPr>
              <w:pStyle w:val="TAL"/>
              <w:rPr>
                <w:lang w:eastAsia="zh-CN"/>
              </w:rPr>
            </w:pPr>
            <w:r w:rsidRPr="00A564B4">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3DCD1F1B" w14:textId="77777777" w:rsidR="00851F44" w:rsidRPr="00A564B4" w:rsidRDefault="00851F44" w:rsidP="00851F44">
            <w:pPr>
              <w:pStyle w:val="TAL"/>
              <w:rPr>
                <w:lang w:eastAsia="zh-CN"/>
              </w:rPr>
            </w:pPr>
            <w:r w:rsidRPr="00A564B4">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2F2F8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A3FAE15"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061327"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C19950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C75EA4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7AE525F4" w14:textId="77777777" w:rsidTr="00BC6DDF">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A564B4" w:rsidRDefault="00851F44" w:rsidP="00851F44">
            <w:pPr>
              <w:pStyle w:val="TAL"/>
              <w:rPr>
                <w:lang w:eastAsia="zh-CN"/>
              </w:rPr>
            </w:pPr>
            <w:r w:rsidRPr="00A564B4">
              <w:rPr>
                <w:lang w:eastAsia="zh-CN"/>
              </w:rPr>
              <w:lastRenderedPageBreak/>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A564B4" w:rsidRDefault="00851F44" w:rsidP="00851F44">
            <w:pPr>
              <w:pStyle w:val="TAL"/>
              <w:rPr>
                <w:lang w:eastAsia="zh-CN"/>
              </w:rPr>
            </w:pPr>
            <w:r w:rsidRPr="00A564B4">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A564B4" w:rsidRDefault="00851F44" w:rsidP="00851F44">
            <w:pPr>
              <w:pStyle w:val="TAL"/>
              <w:rPr>
                <w:lang w:eastAsia="zh-CN"/>
              </w:rPr>
            </w:pPr>
          </w:p>
        </w:tc>
      </w:tr>
      <w:tr w:rsidR="00851F44" w:rsidRPr="00A564B4" w:rsidDel="00EF3044" w14:paraId="6CA39060"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EE0BCF" w14:textId="77777777" w:rsidR="00851F44" w:rsidRPr="00A564B4" w:rsidDel="00EF3044" w:rsidRDefault="00851F44" w:rsidP="00851F44">
            <w:pPr>
              <w:pStyle w:val="TAL"/>
              <w:rPr>
                <w:lang w:eastAsia="ko-KR"/>
              </w:rPr>
            </w:pPr>
            <w:r w:rsidRPr="00A564B4">
              <w:rPr>
                <w:rFonts w:cs="Arial"/>
                <w:szCs w:val="18"/>
                <w:lang w:eastAsia="en-US"/>
              </w:rPr>
              <w:t>6.3.5A.1.2</w:t>
            </w:r>
          </w:p>
        </w:tc>
        <w:tc>
          <w:tcPr>
            <w:tcW w:w="1646" w:type="dxa"/>
            <w:tcBorders>
              <w:top w:val="single" w:sz="4" w:space="0" w:color="auto"/>
              <w:left w:val="single" w:sz="4" w:space="0" w:color="auto"/>
              <w:right w:val="single" w:sz="4" w:space="0" w:color="auto"/>
            </w:tcBorders>
            <w:shd w:val="clear" w:color="auto" w:fill="auto"/>
            <w:vAlign w:val="center"/>
          </w:tcPr>
          <w:p w14:paraId="1E47DBF1" w14:textId="77777777" w:rsidR="00851F44" w:rsidRPr="00A564B4" w:rsidDel="00EF3044" w:rsidRDefault="00851F44" w:rsidP="00851F44">
            <w:pPr>
              <w:pStyle w:val="TAL"/>
              <w:rPr>
                <w:lang w:eastAsia="ko-KR"/>
              </w:rPr>
            </w:pPr>
            <w:r w:rsidRPr="00A564B4">
              <w:rPr>
                <w:rFonts w:cs="Arial"/>
                <w:szCs w:val="18"/>
                <w:lang w:eastAsia="en-US"/>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A564B4" w:rsidDel="00EF304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A564B4" w:rsidDel="00EF3044"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A564B4" w:rsidDel="00EF304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FF0C88" w14:textId="77777777" w:rsidR="00851F44" w:rsidRPr="00A564B4" w:rsidDel="00EF304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36908AE2" w14:textId="77777777" w:rsidR="00851F44" w:rsidRPr="00A564B4" w:rsidDel="00EF304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622CD2E5" w14:textId="77777777" w:rsidR="00851F44" w:rsidRPr="00A564B4" w:rsidDel="00EF3044" w:rsidRDefault="00851F44" w:rsidP="00851F44">
            <w:pPr>
              <w:pStyle w:val="TAL"/>
              <w:rPr>
                <w:lang w:eastAsia="zh-CN"/>
              </w:rPr>
            </w:pPr>
            <w:r w:rsidRPr="00A564B4">
              <w:rPr>
                <w:rFonts w:cs="Arial"/>
                <w:szCs w:val="18"/>
                <w:lang w:eastAsia="en-US"/>
              </w:rPr>
              <w:t>6.3.5A.1.2</w:t>
            </w:r>
          </w:p>
        </w:tc>
      </w:tr>
      <w:tr w:rsidR="00851F44" w:rsidRPr="00A564B4" w:rsidDel="00EF3044" w14:paraId="3B17B65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9E6B65F" w14:textId="77777777" w:rsidR="00851F44" w:rsidRPr="00A564B4" w:rsidDel="00EF3044" w:rsidRDefault="00851F44" w:rsidP="00851F44">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2EF5253" w14:textId="77777777" w:rsidR="00851F44" w:rsidRPr="00A564B4" w:rsidDel="00EF3044" w:rsidRDefault="00851F44" w:rsidP="00851F44">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851F44" w:rsidRPr="00A564B4" w:rsidDel="00EF3044" w:rsidRDefault="00851F44" w:rsidP="00851F44">
            <w:pPr>
              <w:pStyle w:val="TAC"/>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768DCE" w14:textId="77777777" w:rsidR="00851F44" w:rsidRPr="00A564B4" w:rsidDel="00EF3044" w:rsidRDefault="00851F44" w:rsidP="00851F44">
            <w:pPr>
              <w:pStyle w:val="TAC"/>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B2AF978" w14:textId="77777777" w:rsidR="00851F44" w:rsidRPr="00A564B4" w:rsidDel="00EF3044" w:rsidRDefault="00851F44" w:rsidP="00851F44">
            <w:pPr>
              <w:pStyle w:val="TAC"/>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AB13E12" w14:textId="77777777" w:rsidR="00851F44" w:rsidRPr="00A564B4" w:rsidDel="00EF3044" w:rsidRDefault="00851F44" w:rsidP="00851F44">
            <w:pPr>
              <w:pStyle w:val="TAC"/>
              <w:rPr>
                <w:lang w:eastAsia="zh-CN"/>
              </w:rPr>
            </w:pPr>
          </w:p>
        </w:tc>
        <w:tc>
          <w:tcPr>
            <w:tcW w:w="1101" w:type="dxa"/>
            <w:gridSpan w:val="2"/>
            <w:tcBorders>
              <w:left w:val="single" w:sz="4" w:space="0" w:color="auto"/>
              <w:bottom w:val="single" w:sz="4" w:space="0" w:color="auto"/>
              <w:right w:val="single" w:sz="4" w:space="0" w:color="auto"/>
            </w:tcBorders>
          </w:tcPr>
          <w:p w14:paraId="0CA70B57" w14:textId="77777777" w:rsidR="00851F44" w:rsidRPr="00A564B4" w:rsidDel="00EF3044" w:rsidRDefault="00851F44" w:rsidP="00851F44">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B110" w14:textId="77777777" w:rsidR="00851F44" w:rsidRPr="00A564B4" w:rsidDel="00EF3044" w:rsidRDefault="00851F44" w:rsidP="00851F44">
            <w:pPr>
              <w:pStyle w:val="TAC"/>
              <w:rPr>
                <w:lang w:eastAsia="zh-CN"/>
              </w:rPr>
            </w:pPr>
          </w:p>
        </w:tc>
      </w:tr>
      <w:tr w:rsidR="00851F44" w:rsidRPr="00A564B4" w14:paraId="354B2859"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7B9EC83" w14:textId="77777777" w:rsidR="00851F44" w:rsidRPr="00A564B4" w:rsidRDefault="00851F44" w:rsidP="00851F44">
            <w:pPr>
              <w:pStyle w:val="TAL"/>
              <w:rPr>
                <w:rFonts w:cs="Arial"/>
                <w:szCs w:val="18"/>
                <w:lang w:eastAsia="en-US"/>
              </w:rPr>
            </w:pPr>
            <w:r w:rsidRPr="00A564B4">
              <w:rPr>
                <w:rFonts w:cs="Arial"/>
                <w:szCs w:val="18"/>
                <w:lang w:eastAsia="en-US"/>
              </w:rPr>
              <w:t>6.3.5A.1.3</w:t>
            </w:r>
          </w:p>
        </w:tc>
        <w:tc>
          <w:tcPr>
            <w:tcW w:w="1646" w:type="dxa"/>
            <w:tcBorders>
              <w:top w:val="single" w:sz="4" w:space="0" w:color="auto"/>
              <w:left w:val="single" w:sz="4" w:space="0" w:color="auto"/>
              <w:right w:val="single" w:sz="4" w:space="0" w:color="auto"/>
            </w:tcBorders>
            <w:shd w:val="clear" w:color="auto" w:fill="auto"/>
            <w:vAlign w:val="center"/>
          </w:tcPr>
          <w:p w14:paraId="52B32213" w14:textId="77777777" w:rsidR="00851F44" w:rsidRPr="00A564B4" w:rsidRDefault="00851F44" w:rsidP="00851F44">
            <w:pPr>
              <w:pStyle w:val="TAL"/>
              <w:rPr>
                <w:rFonts w:cs="Arial"/>
                <w:szCs w:val="18"/>
                <w:lang w:eastAsia="en-US"/>
              </w:rPr>
            </w:pPr>
            <w:r w:rsidRPr="00A564B4">
              <w:rPr>
                <w:rFonts w:cs="Arial"/>
                <w:szCs w:val="18"/>
                <w:lang w:eastAsia="en-US"/>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2F0D7E"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1256567"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2AFF6F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3A20D56"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0AE6918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A564B4" w:rsidRDefault="00851F44" w:rsidP="00851F44">
            <w:pPr>
              <w:pStyle w:val="TAL"/>
              <w:rPr>
                <w:lang w:eastAsia="zh-CN"/>
              </w:rPr>
            </w:pPr>
          </w:p>
        </w:tc>
      </w:tr>
      <w:tr w:rsidR="00851F44" w:rsidRPr="00A564B4" w14:paraId="038BE58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F579C3A" w14:textId="77777777" w:rsidR="00851F44" w:rsidRPr="00A564B4" w:rsidRDefault="00851F44" w:rsidP="00851F44">
            <w:pPr>
              <w:pStyle w:val="TAL"/>
              <w:rPr>
                <w:rFonts w:eastAsia="SimSun" w:cs="Arial"/>
                <w:szCs w:val="18"/>
                <w:lang w:eastAsia="zh-CN"/>
              </w:rPr>
            </w:pPr>
            <w:r w:rsidRPr="00A564B4">
              <w:t>6.3.5A.1.4</w:t>
            </w:r>
          </w:p>
        </w:tc>
        <w:tc>
          <w:tcPr>
            <w:tcW w:w="1646" w:type="dxa"/>
            <w:tcBorders>
              <w:top w:val="single" w:sz="4" w:space="0" w:color="auto"/>
              <w:left w:val="single" w:sz="4" w:space="0" w:color="auto"/>
              <w:right w:val="single" w:sz="4" w:space="0" w:color="auto"/>
            </w:tcBorders>
            <w:shd w:val="clear" w:color="auto" w:fill="auto"/>
            <w:vAlign w:val="center"/>
          </w:tcPr>
          <w:p w14:paraId="7F1111E4" w14:textId="77777777" w:rsidR="00851F44" w:rsidRPr="00A564B4" w:rsidRDefault="00851F44" w:rsidP="00851F44">
            <w:pPr>
              <w:pStyle w:val="TAL"/>
              <w:rPr>
                <w:rFonts w:cs="Arial"/>
                <w:szCs w:val="18"/>
              </w:rPr>
            </w:pPr>
            <w:r w:rsidRPr="00A564B4">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E85A34"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8D958D5"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53191F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BA49A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AA7CAE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20E8B3" w14:textId="77777777" w:rsidR="00851F44" w:rsidRPr="00A564B4" w:rsidRDefault="00851F44" w:rsidP="00851F44">
            <w:pPr>
              <w:pStyle w:val="TAL"/>
              <w:rPr>
                <w:lang w:eastAsia="zh-CN"/>
              </w:rPr>
            </w:pPr>
          </w:p>
        </w:tc>
      </w:tr>
      <w:tr w:rsidR="00851F44" w:rsidRPr="00A564B4" w14:paraId="65DFF79D" w14:textId="77777777" w:rsidTr="00BC6DDF">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A564B4" w:rsidRDefault="00851F44" w:rsidP="00851F44">
            <w:pPr>
              <w:pStyle w:val="TAL"/>
              <w:rPr>
                <w:lang w:eastAsia="zh-CN"/>
              </w:rPr>
            </w:pPr>
            <w:r w:rsidRPr="00A564B4">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A564B4" w:rsidRDefault="00851F44" w:rsidP="00851F44">
            <w:pPr>
              <w:pStyle w:val="TAL"/>
              <w:rPr>
                <w:lang w:eastAsia="zh-CN"/>
              </w:rPr>
            </w:pPr>
            <w:r w:rsidRPr="00A564B4">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A564B4" w:rsidRDefault="00851F44" w:rsidP="00851F44">
            <w:pPr>
              <w:pStyle w:val="TAL"/>
              <w:rPr>
                <w:lang w:eastAsia="zh-CN"/>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B2A7243"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366E4C6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A564B4" w:rsidRDefault="00851F44" w:rsidP="00851F44">
            <w:pPr>
              <w:pStyle w:val="TAL"/>
              <w:rPr>
                <w:lang w:eastAsia="zh-CN"/>
              </w:rPr>
            </w:pPr>
          </w:p>
        </w:tc>
      </w:tr>
      <w:tr w:rsidR="00851F44" w:rsidRPr="00A564B4" w14:paraId="34599033" w14:textId="77777777" w:rsidTr="00BC6DDF">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A564B4" w:rsidRDefault="00851F44" w:rsidP="00851F44">
            <w:pPr>
              <w:pStyle w:val="TAL"/>
              <w:rPr>
                <w:lang w:eastAsia="zh-CN"/>
              </w:rPr>
            </w:pPr>
            <w:r w:rsidRPr="00A564B4">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A564B4" w:rsidRDefault="00851F44" w:rsidP="00851F44">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0F3607FE" w14:textId="77777777" w:rsidR="00851F44" w:rsidRPr="00A564B4"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6DD4622"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A564B4" w:rsidRDefault="00851F44" w:rsidP="00851F44">
            <w:pPr>
              <w:pStyle w:val="TAL"/>
              <w:rPr>
                <w:lang w:eastAsia="zh-CN"/>
              </w:rPr>
            </w:pPr>
          </w:p>
        </w:tc>
      </w:tr>
      <w:tr w:rsidR="00851F44" w:rsidRPr="00A564B4" w14:paraId="3F5B2D9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AFDBE08"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3701A04"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6D9673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D5A350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8B0106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572EDC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517DBE1" w14:textId="77777777" w:rsidR="00851F44" w:rsidRPr="00A564B4" w:rsidRDefault="00851F44" w:rsidP="00851F44">
            <w:pPr>
              <w:pStyle w:val="TAL"/>
              <w:rPr>
                <w:lang w:eastAsia="zh-CN"/>
              </w:rPr>
            </w:pPr>
          </w:p>
        </w:tc>
      </w:tr>
      <w:tr w:rsidR="00851F44" w:rsidRPr="00A564B4" w14:paraId="549B3DE4" w14:textId="77777777" w:rsidTr="00BC6DDF">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A564B4" w:rsidRDefault="00851F44" w:rsidP="00851F44">
            <w:pPr>
              <w:pStyle w:val="TAL"/>
              <w:rPr>
                <w:lang w:eastAsia="zh-CN"/>
              </w:rPr>
            </w:pPr>
            <w:r w:rsidRPr="00A564B4">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A564B4" w:rsidRDefault="00851F44" w:rsidP="00851F44">
            <w:pPr>
              <w:pStyle w:val="TAL"/>
              <w:rPr>
                <w:lang w:eastAsia="zh-CN"/>
              </w:rPr>
            </w:pPr>
            <w:r w:rsidRPr="00A564B4">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A564B4" w:rsidRDefault="00851F44" w:rsidP="00851F44">
            <w:pPr>
              <w:pStyle w:val="TAL"/>
              <w:rPr>
                <w:lang w:eastAsia="zh-CN"/>
              </w:rPr>
            </w:pPr>
          </w:p>
        </w:tc>
      </w:tr>
      <w:tr w:rsidR="00851F44" w:rsidRPr="00A564B4" w:rsidDel="00EF3044" w14:paraId="1394A3F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2A228B8" w14:textId="77777777" w:rsidR="00851F44" w:rsidRPr="00A564B4" w:rsidDel="00EF3044" w:rsidRDefault="00851F44" w:rsidP="00851F44">
            <w:pPr>
              <w:pStyle w:val="TAC"/>
              <w:rPr>
                <w:lang w:eastAsia="ko-KR"/>
              </w:rPr>
            </w:pPr>
            <w:r w:rsidRPr="00A564B4">
              <w:rPr>
                <w:lang w:eastAsia="en-US"/>
              </w:rPr>
              <w:t>6.3.5A.2.2</w:t>
            </w:r>
          </w:p>
        </w:tc>
        <w:tc>
          <w:tcPr>
            <w:tcW w:w="1646" w:type="dxa"/>
            <w:tcBorders>
              <w:top w:val="single" w:sz="4" w:space="0" w:color="auto"/>
              <w:left w:val="single" w:sz="4" w:space="0" w:color="auto"/>
              <w:right w:val="single" w:sz="4" w:space="0" w:color="auto"/>
            </w:tcBorders>
            <w:shd w:val="clear" w:color="auto" w:fill="auto"/>
            <w:vAlign w:val="center"/>
          </w:tcPr>
          <w:p w14:paraId="02011355" w14:textId="77777777" w:rsidR="00851F44" w:rsidRPr="00A564B4" w:rsidDel="00EF3044" w:rsidRDefault="00851F44" w:rsidP="00851F44">
            <w:pPr>
              <w:pStyle w:val="TAC"/>
              <w:rPr>
                <w:lang w:eastAsia="ko-KR"/>
              </w:rPr>
            </w:pPr>
            <w:r w:rsidRPr="00A564B4">
              <w:rPr>
                <w:lang w:eastAsia="en-US"/>
              </w:rPr>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A564B4" w:rsidDel="00EF3044" w:rsidRDefault="00851F44" w:rsidP="00851F44">
            <w:pPr>
              <w:pStyle w:val="TAC"/>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A564B4" w:rsidDel="00EF3044" w:rsidRDefault="00851F44" w:rsidP="00851F44">
            <w:pPr>
              <w:pStyle w:val="TAC"/>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A564B4" w:rsidDel="00EF3044" w:rsidRDefault="00851F44" w:rsidP="00851F44">
            <w:pPr>
              <w:pStyle w:val="TAC"/>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55BE8A9" w14:textId="77777777" w:rsidR="00851F44" w:rsidRPr="00A564B4" w:rsidDel="00EF3044" w:rsidRDefault="00851F44" w:rsidP="00851F44">
            <w:pPr>
              <w:pStyle w:val="TAC"/>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01F94A14" w14:textId="77777777" w:rsidR="00851F44" w:rsidRPr="00A564B4" w:rsidDel="00EF3044" w:rsidRDefault="00851F44" w:rsidP="00851F44">
            <w:pPr>
              <w:pStyle w:val="TAC"/>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539B9AF6" w14:textId="77777777" w:rsidR="00851F44" w:rsidRPr="00A564B4" w:rsidDel="00EF3044" w:rsidRDefault="00851F44" w:rsidP="00851F44">
            <w:pPr>
              <w:pStyle w:val="TAC"/>
              <w:rPr>
                <w:lang w:eastAsia="zh-CN"/>
              </w:rPr>
            </w:pPr>
          </w:p>
        </w:tc>
      </w:tr>
      <w:tr w:rsidR="00851F44" w:rsidRPr="00A564B4" w:rsidDel="00EF3044" w14:paraId="6581163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6307FB" w14:textId="77777777" w:rsidR="00851F44" w:rsidRPr="00A564B4" w:rsidDel="00EF304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A360C71" w14:textId="77777777" w:rsidR="00851F44" w:rsidRPr="00A564B4" w:rsidDel="00EF3044"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851F44" w:rsidRPr="00A564B4" w:rsidDel="00EF3044" w:rsidRDefault="00851F44" w:rsidP="00851F44">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A701063" w14:textId="77777777" w:rsidR="00851F44" w:rsidRPr="00A564B4" w:rsidDel="00EF3044" w:rsidRDefault="00851F44" w:rsidP="00851F44">
            <w:pPr>
              <w:pStyle w:val="TAL"/>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83181E7" w14:textId="77777777" w:rsidR="00851F44" w:rsidRPr="00A564B4" w:rsidDel="00EF3044"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2E514FE3" w14:textId="77777777" w:rsidR="00851F44" w:rsidRPr="00A564B4" w:rsidDel="00EF304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072908F" w14:textId="77777777" w:rsidR="00851F44" w:rsidRPr="00A564B4" w:rsidDel="00EF304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620704D" w14:textId="77777777" w:rsidR="00851F44" w:rsidRPr="00A564B4" w:rsidDel="00EF3044" w:rsidRDefault="00851F44" w:rsidP="00851F44">
            <w:pPr>
              <w:pStyle w:val="TAL"/>
              <w:rPr>
                <w:lang w:eastAsia="zh-CN"/>
              </w:rPr>
            </w:pPr>
          </w:p>
        </w:tc>
      </w:tr>
      <w:tr w:rsidR="00851F44" w:rsidRPr="00A564B4" w14:paraId="3B3DAA6D" w14:textId="77777777" w:rsidTr="00BC6DDF">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A564B4" w:rsidRDefault="00851F44" w:rsidP="00851F44">
            <w:pPr>
              <w:pStyle w:val="TAL"/>
              <w:rPr>
                <w:rFonts w:cs="Arial"/>
                <w:szCs w:val="18"/>
                <w:lang w:eastAsia="en-US"/>
              </w:rPr>
            </w:pPr>
            <w:r w:rsidRPr="00A564B4">
              <w:rPr>
                <w:rFonts w:cs="Arial"/>
                <w:szCs w:val="18"/>
                <w:lang w:eastAsia="en-US"/>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A564B4" w:rsidRDefault="00851F44" w:rsidP="00851F44">
            <w:pPr>
              <w:pStyle w:val="TAL"/>
              <w:rPr>
                <w:rFonts w:cs="Arial"/>
                <w:szCs w:val="18"/>
                <w:lang w:eastAsia="en-US"/>
              </w:rPr>
            </w:pPr>
            <w:r w:rsidRPr="00A564B4">
              <w:rPr>
                <w:rFonts w:cs="Arial"/>
                <w:szCs w:val="18"/>
                <w:lang w:eastAsia="en-US"/>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C6E6D"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C65066B"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AB400E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6936314"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F4CC2D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A564B4" w:rsidRDefault="00851F44" w:rsidP="00851F44">
            <w:pPr>
              <w:pStyle w:val="TAL"/>
              <w:rPr>
                <w:lang w:eastAsia="zh-CN"/>
              </w:rPr>
            </w:pPr>
          </w:p>
        </w:tc>
      </w:tr>
      <w:tr w:rsidR="00851F44" w:rsidRPr="00A564B4" w14:paraId="7B99BF18" w14:textId="77777777" w:rsidTr="00BC6DDF">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47BFF03D" w14:textId="77777777" w:rsidR="00851F44" w:rsidRPr="00A564B4" w:rsidRDefault="00851F44" w:rsidP="00851F44">
            <w:pPr>
              <w:pStyle w:val="TAL"/>
              <w:rPr>
                <w:rFonts w:cs="Arial"/>
                <w:szCs w:val="18"/>
              </w:rPr>
            </w:pPr>
            <w:r w:rsidRPr="00A564B4">
              <w:rPr>
                <w:rFonts w:cs="Arial"/>
                <w:szCs w:val="18"/>
              </w:rPr>
              <w:t>6.3.5A.2.</w:t>
            </w:r>
            <w:r w:rsidRPr="00A564B4">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970296E" w14:textId="77777777" w:rsidR="00851F44" w:rsidRPr="00A564B4" w:rsidRDefault="00851F44" w:rsidP="00851F44">
            <w:pPr>
              <w:pStyle w:val="TAL"/>
              <w:rPr>
                <w:rFonts w:cs="Arial"/>
                <w:szCs w:val="18"/>
              </w:rPr>
            </w:pPr>
            <w:r w:rsidRPr="00A564B4">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F22F8F"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C176F8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1F053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188B30"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FA099B7"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F35BCD2" w14:textId="77777777" w:rsidR="00851F44" w:rsidRPr="00A564B4" w:rsidRDefault="00851F44" w:rsidP="00851F44">
            <w:pPr>
              <w:pStyle w:val="TAL"/>
              <w:rPr>
                <w:lang w:eastAsia="zh-CN"/>
              </w:rPr>
            </w:pPr>
          </w:p>
        </w:tc>
      </w:tr>
      <w:tr w:rsidR="00851F44" w:rsidRPr="00A564B4" w14:paraId="7F761664" w14:textId="77777777" w:rsidTr="00BC6DDF">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5444F0D5" w14:textId="77777777" w:rsidR="00851F44" w:rsidRPr="00A564B4" w:rsidRDefault="00851F44" w:rsidP="00851F44">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3D7F19E"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02933E"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D77BB3"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8B17B7D"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BDB2ED3"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A001E8" w14:textId="77777777" w:rsidR="00851F44" w:rsidRPr="00A564B4" w:rsidRDefault="00851F44" w:rsidP="00851F44">
            <w:pPr>
              <w:pStyle w:val="TAL"/>
              <w:rPr>
                <w:lang w:eastAsia="zh-CN"/>
              </w:rPr>
            </w:pPr>
          </w:p>
        </w:tc>
      </w:tr>
      <w:tr w:rsidR="00851F44" w:rsidRPr="00A564B4" w14:paraId="5B744A9B" w14:textId="77777777" w:rsidTr="00BC6DDF">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7045F6EE" w14:textId="77777777" w:rsidR="00851F44" w:rsidRPr="00A564B4" w:rsidRDefault="00851F44" w:rsidP="00851F44">
            <w:pPr>
              <w:pStyle w:val="TAL"/>
              <w:rPr>
                <w:lang w:eastAsia="zh-CN"/>
              </w:rPr>
            </w:pPr>
            <w:r w:rsidRPr="00A564B4">
              <w:rPr>
                <w:lang w:eastAsia="zh-CN"/>
              </w:rPr>
              <w:lastRenderedPageBreak/>
              <w:t>6.3.5A.3.1</w:t>
            </w:r>
          </w:p>
        </w:tc>
        <w:tc>
          <w:tcPr>
            <w:tcW w:w="1646" w:type="dxa"/>
            <w:tcBorders>
              <w:top w:val="single" w:sz="4" w:space="0" w:color="auto"/>
              <w:left w:val="single" w:sz="4" w:space="0" w:color="auto"/>
              <w:right w:val="single" w:sz="4" w:space="0" w:color="auto"/>
            </w:tcBorders>
            <w:shd w:val="clear" w:color="auto" w:fill="auto"/>
            <w:vAlign w:val="center"/>
          </w:tcPr>
          <w:p w14:paraId="471F0B5C" w14:textId="77777777" w:rsidR="00851F44" w:rsidRPr="00A564B4" w:rsidRDefault="00851F44" w:rsidP="00851F44">
            <w:pPr>
              <w:pStyle w:val="TAL"/>
              <w:rPr>
                <w:lang w:eastAsia="zh-CN"/>
              </w:rPr>
            </w:pPr>
            <w:r w:rsidRPr="00A564B4">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03AED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57A04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ACE81C"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95160F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202126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A564B4" w:rsidRDefault="00851F44" w:rsidP="00851F44">
            <w:pPr>
              <w:pStyle w:val="TAL"/>
              <w:rPr>
                <w:lang w:eastAsia="zh-CN"/>
              </w:rPr>
            </w:pPr>
          </w:p>
        </w:tc>
      </w:tr>
      <w:tr w:rsidR="00851F44" w:rsidRPr="00A564B4" w14:paraId="5569DBC1"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175F0EE0" w14:textId="77777777" w:rsidR="00851F44" w:rsidRPr="00A564B4" w:rsidRDefault="00851F44" w:rsidP="00851F44">
            <w:pPr>
              <w:pStyle w:val="TAL"/>
              <w:rPr>
                <w:rFonts w:eastAsia="SimSun"/>
                <w:lang w:eastAsia="zh-CN"/>
              </w:rPr>
            </w:pPr>
            <w:r w:rsidRPr="00A564B4">
              <w:rPr>
                <w:lang w:eastAsia="zh-CN"/>
              </w:rPr>
              <w:t>6.3.5A.3.</w:t>
            </w:r>
            <w:r w:rsidRPr="00A564B4">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34CA76CD" w14:textId="77777777" w:rsidR="00851F44" w:rsidRPr="00A564B4" w:rsidRDefault="00851F44" w:rsidP="00851F44">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C5EA1"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5071D41"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5CFA2D7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4AFFD50"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6E95A4E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A564B4" w:rsidRDefault="00851F44" w:rsidP="00851F44">
            <w:pPr>
              <w:pStyle w:val="TAL"/>
              <w:rPr>
                <w:lang w:eastAsia="zh-CN"/>
              </w:rPr>
            </w:pPr>
          </w:p>
        </w:tc>
      </w:tr>
      <w:tr w:rsidR="00851F44" w:rsidRPr="00A564B4" w14:paraId="7D7D77A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92069EE" w14:textId="77777777" w:rsidR="00851F44" w:rsidRPr="00A564B4" w:rsidRDefault="00851F44" w:rsidP="00851F44">
            <w:pPr>
              <w:pStyle w:val="TAL"/>
              <w:rPr>
                <w:lang w:eastAsia="ko-KR"/>
              </w:rPr>
            </w:pPr>
            <w:r w:rsidRPr="00A564B4">
              <w:rPr>
                <w:lang w:eastAsia="ko-KR"/>
              </w:rPr>
              <w:t>6.3.5A.3.3</w:t>
            </w:r>
          </w:p>
        </w:tc>
        <w:tc>
          <w:tcPr>
            <w:tcW w:w="1646" w:type="dxa"/>
            <w:tcBorders>
              <w:top w:val="single" w:sz="4" w:space="0" w:color="auto"/>
              <w:left w:val="single" w:sz="4" w:space="0" w:color="auto"/>
              <w:right w:val="single" w:sz="4" w:space="0" w:color="auto"/>
            </w:tcBorders>
            <w:shd w:val="clear" w:color="auto" w:fill="auto"/>
            <w:vAlign w:val="center"/>
          </w:tcPr>
          <w:p w14:paraId="4B8CC21A" w14:textId="77777777" w:rsidR="00851F44" w:rsidRPr="00A564B4" w:rsidRDefault="00851F44" w:rsidP="00851F44">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F35D6"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6C13D23"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E536539"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05EF8B4" w14:textId="77777777" w:rsidR="00851F44" w:rsidRPr="00A564B4" w:rsidRDefault="00851F44" w:rsidP="00851F44">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5677BF52"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A564B4" w:rsidRDefault="00851F44" w:rsidP="00851F44">
            <w:pPr>
              <w:pStyle w:val="TAL"/>
              <w:rPr>
                <w:lang w:eastAsia="ko-KR"/>
              </w:rPr>
            </w:pPr>
          </w:p>
        </w:tc>
      </w:tr>
      <w:tr w:rsidR="00851F44" w:rsidRPr="00A564B4" w14:paraId="5F61AC13"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1643C1A" w14:textId="77777777" w:rsidR="00851F44" w:rsidRPr="00A564B4" w:rsidRDefault="00851F44" w:rsidP="00851F44">
            <w:pPr>
              <w:pStyle w:val="TAL"/>
              <w:rPr>
                <w:lang w:eastAsia="ko-KR"/>
              </w:rPr>
            </w:pPr>
            <w:r w:rsidRPr="00A564B4">
              <w:rPr>
                <w:lang w:eastAsia="ko-KR"/>
              </w:rPr>
              <w:t>6.3.5A.3.</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D6283CB" w14:textId="77777777" w:rsidR="00851F44" w:rsidRPr="00A564B4" w:rsidRDefault="00851F44" w:rsidP="00851F44">
            <w:pPr>
              <w:pStyle w:val="TAL"/>
              <w:rPr>
                <w:lang w:eastAsia="zh-CN"/>
              </w:rPr>
            </w:pPr>
            <w:r w:rsidRPr="00A564B4">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6CE20"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DFE711F"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546A7C1" w14:textId="77777777" w:rsidR="00851F44" w:rsidRPr="00A564B4" w:rsidRDefault="00851F44" w:rsidP="00851F44">
            <w:pPr>
              <w:pStyle w:val="TAL"/>
              <w:rPr>
                <w:lang w:eastAsia="ko-KR"/>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29E4366" w14:textId="77777777" w:rsidR="00851F44" w:rsidRPr="00A564B4" w:rsidRDefault="00851F44" w:rsidP="00851F44">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C8C60F2"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006FE2EF" w14:textId="77777777" w:rsidR="00851F44" w:rsidRPr="00A564B4" w:rsidRDefault="00851F44" w:rsidP="00851F44">
            <w:pPr>
              <w:pStyle w:val="TAL"/>
              <w:rPr>
                <w:lang w:eastAsia="ko-KR"/>
              </w:rPr>
            </w:pPr>
          </w:p>
        </w:tc>
      </w:tr>
      <w:tr w:rsidR="00851F44" w:rsidRPr="00A564B4" w14:paraId="0A15250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1134DDE" w14:textId="77777777" w:rsidR="00851F44" w:rsidRPr="00A564B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C9F0A74"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7C4E0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9CAD5C3"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77648B" w14:textId="77777777" w:rsidR="00851F44" w:rsidRPr="00A564B4" w:rsidRDefault="00851F44" w:rsidP="00851F44">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0590602"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2484893" w14:textId="77777777" w:rsidR="00851F44" w:rsidRPr="00A564B4" w:rsidRDefault="00851F44" w:rsidP="00851F44">
            <w:pPr>
              <w:pStyle w:val="TAL"/>
              <w:rPr>
                <w:lang w:eastAsia="ko-KR"/>
              </w:rPr>
            </w:pPr>
          </w:p>
        </w:tc>
      </w:tr>
      <w:tr w:rsidR="00851F44" w:rsidRPr="00A564B4" w14:paraId="3193FC54" w14:textId="77777777" w:rsidTr="00BC6DDF">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A564B4" w:rsidRDefault="00851F44" w:rsidP="00851F44">
            <w:pPr>
              <w:pStyle w:val="TAL"/>
              <w:rPr>
                <w:lang w:eastAsia="zh-CN"/>
              </w:rPr>
            </w:pPr>
            <w:r w:rsidRPr="00A564B4">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A564B4" w:rsidRDefault="00851F44" w:rsidP="00851F44">
            <w:pPr>
              <w:pStyle w:val="TAL"/>
              <w:rPr>
                <w:lang w:eastAsia="zh-CN"/>
              </w:rPr>
            </w:pPr>
            <w:r w:rsidRPr="00A564B4">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410EA37" w14:textId="77777777" w:rsidR="00851F44" w:rsidRPr="00A564B4" w:rsidRDefault="00851F44" w:rsidP="00851F44">
            <w:pPr>
              <w:pStyle w:val="TAL"/>
              <w:rPr>
                <w:lang w:eastAsia="zh-CN"/>
              </w:rPr>
            </w:pPr>
            <w:r w:rsidRPr="00A564B4">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17F601B2"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ABC89A"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003BABF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A564B4" w:rsidRDefault="00851F44" w:rsidP="00851F44">
            <w:pPr>
              <w:pStyle w:val="TAL"/>
              <w:rPr>
                <w:lang w:eastAsia="zh-CN"/>
              </w:rPr>
            </w:pPr>
          </w:p>
        </w:tc>
      </w:tr>
      <w:tr w:rsidR="00851F44" w:rsidRPr="00A564B4" w14:paraId="5F66F0BF" w14:textId="77777777" w:rsidTr="00BC6DDF">
        <w:trPr>
          <w:cantSplit/>
          <w:trHeight w:val="211"/>
        </w:trPr>
        <w:tc>
          <w:tcPr>
            <w:tcW w:w="1008" w:type="dxa"/>
            <w:vMerge/>
            <w:tcBorders>
              <w:left w:val="single" w:sz="4" w:space="0" w:color="auto"/>
              <w:right w:val="single" w:sz="4" w:space="0" w:color="auto"/>
            </w:tcBorders>
            <w:shd w:val="clear" w:color="auto" w:fill="auto"/>
            <w:vAlign w:val="center"/>
          </w:tcPr>
          <w:p w14:paraId="1543FAED"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BFE0736"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67922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F5E90DA" w14:textId="77777777" w:rsidR="00851F44" w:rsidRPr="00A564B4" w:rsidRDefault="00851F44" w:rsidP="00851F44">
            <w:pPr>
              <w:pStyle w:val="TAL"/>
              <w:rPr>
                <w:lang w:eastAsia="zh-CN"/>
              </w:rPr>
            </w:pPr>
            <w:r w:rsidRPr="00A564B4">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09E7B4E5" w14:textId="77777777" w:rsidR="00851F44" w:rsidRPr="00A564B4" w:rsidRDefault="00851F44" w:rsidP="00851F44">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1913636D" w14:textId="77777777" w:rsidR="00851F44" w:rsidRPr="00A564B4" w:rsidRDefault="00851F44" w:rsidP="00851F44">
            <w:pPr>
              <w:pStyle w:val="TAL"/>
              <w:jc w:val="center"/>
              <w:rPr>
                <w:lang w:eastAsia="zh-CN"/>
              </w:rPr>
            </w:pPr>
          </w:p>
        </w:tc>
        <w:tc>
          <w:tcPr>
            <w:tcW w:w="1101" w:type="dxa"/>
            <w:gridSpan w:val="2"/>
            <w:vMerge/>
            <w:tcBorders>
              <w:left w:val="single" w:sz="4" w:space="0" w:color="auto"/>
              <w:right w:val="single" w:sz="4" w:space="0" w:color="auto"/>
            </w:tcBorders>
          </w:tcPr>
          <w:p w14:paraId="17DA02D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A564B4" w:rsidRDefault="00851F44" w:rsidP="00851F44">
            <w:pPr>
              <w:pStyle w:val="TAL"/>
              <w:rPr>
                <w:lang w:eastAsia="zh-CN"/>
              </w:rPr>
            </w:pPr>
          </w:p>
        </w:tc>
      </w:tr>
      <w:tr w:rsidR="00851F44" w:rsidRPr="00A564B4" w14:paraId="0EAB8823"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2EAB7A" w14:textId="77777777" w:rsidR="00851F44" w:rsidRPr="00A564B4" w:rsidRDefault="00851F44" w:rsidP="00851F44">
            <w:pPr>
              <w:pStyle w:val="TAL"/>
              <w:rPr>
                <w:lang w:eastAsia="zh-CN"/>
              </w:rPr>
            </w:pPr>
            <w:r w:rsidRPr="00A564B4">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187523DD" w14:textId="77777777" w:rsidR="00851F44" w:rsidRPr="00A564B4" w:rsidRDefault="00851F44" w:rsidP="00851F44">
            <w:pPr>
              <w:pStyle w:val="TAL"/>
              <w:rPr>
                <w:lang w:eastAsia="zh-CN"/>
              </w:rPr>
            </w:pPr>
            <w:r w:rsidRPr="00A564B4">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DA62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0B3FD2"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29C0A20"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73D0EE5"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C71338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A564B4" w:rsidRDefault="00851F44" w:rsidP="00851F44">
            <w:pPr>
              <w:pStyle w:val="TAL"/>
              <w:rPr>
                <w:lang w:eastAsia="zh-CN"/>
              </w:rPr>
            </w:pPr>
          </w:p>
        </w:tc>
      </w:tr>
      <w:tr w:rsidR="00851F44" w:rsidRPr="00A564B4" w14:paraId="2DF8C128"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59258B1" w14:textId="77777777" w:rsidR="00851F44" w:rsidRPr="00A564B4" w:rsidRDefault="00851F44" w:rsidP="00851F44">
            <w:pPr>
              <w:pStyle w:val="TAL"/>
              <w:rPr>
                <w:lang w:eastAsia="zh-CN"/>
              </w:rPr>
            </w:pPr>
            <w:r w:rsidRPr="00A564B4">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3A615E0F" w14:textId="77777777" w:rsidR="00851F44" w:rsidRPr="00A564B4" w:rsidRDefault="00851F44" w:rsidP="00851F44">
            <w:pPr>
              <w:pStyle w:val="TAL"/>
              <w:rPr>
                <w:lang w:eastAsia="zh-CN"/>
              </w:rPr>
            </w:pPr>
            <w:r w:rsidRPr="00A564B4">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2448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EC0281"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28D45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66363C"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A3BA3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A564B4" w:rsidRDefault="00851F44" w:rsidP="00851F44">
            <w:pPr>
              <w:pStyle w:val="TAL"/>
              <w:rPr>
                <w:lang w:eastAsia="zh-CN"/>
              </w:rPr>
            </w:pPr>
          </w:p>
        </w:tc>
      </w:tr>
      <w:tr w:rsidR="00851F44" w:rsidRPr="00A564B4" w14:paraId="4849E6B6" w14:textId="77777777" w:rsidTr="00BC6DDF">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3B16E6FC" w14:textId="77777777" w:rsidR="00851F44" w:rsidRPr="00A564B4" w:rsidRDefault="00851F44" w:rsidP="00851F44">
            <w:pPr>
              <w:pStyle w:val="TAL"/>
              <w:rPr>
                <w:lang w:eastAsia="zh-CN"/>
              </w:rPr>
            </w:pPr>
            <w:r w:rsidRPr="00A564B4">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78A82803" w14:textId="77777777" w:rsidR="00851F44" w:rsidRPr="00A564B4" w:rsidRDefault="00851F44" w:rsidP="00851F44">
            <w:pPr>
              <w:pStyle w:val="TAL"/>
              <w:rPr>
                <w:lang w:eastAsia="zh-CN"/>
              </w:rPr>
            </w:pPr>
            <w:r w:rsidRPr="00A564B4">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613EC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63179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8D3347"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4F51DCE"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A85611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A564B4" w:rsidRDefault="00851F44" w:rsidP="00851F44">
            <w:pPr>
              <w:pStyle w:val="TAL"/>
              <w:rPr>
                <w:lang w:eastAsia="zh-CN"/>
              </w:rPr>
            </w:pPr>
          </w:p>
        </w:tc>
      </w:tr>
      <w:tr w:rsidR="00851F44" w:rsidRPr="00A564B4" w14:paraId="544C4F2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5624A497" w14:textId="77777777" w:rsidR="00851F44" w:rsidRPr="00A564B4" w:rsidRDefault="00851F44" w:rsidP="00851F44">
            <w:pPr>
              <w:pStyle w:val="TAL"/>
              <w:rPr>
                <w:lang w:eastAsia="ko-KR"/>
              </w:rPr>
            </w:pPr>
            <w:r w:rsidRPr="00A564B4">
              <w:rPr>
                <w:lang w:eastAsia="ko-KR"/>
              </w:rPr>
              <w:t>6.3.5C.2</w:t>
            </w:r>
          </w:p>
        </w:tc>
        <w:tc>
          <w:tcPr>
            <w:tcW w:w="1646" w:type="dxa"/>
            <w:tcBorders>
              <w:left w:val="single" w:sz="4" w:space="0" w:color="auto"/>
              <w:right w:val="single" w:sz="4" w:space="0" w:color="auto"/>
            </w:tcBorders>
            <w:shd w:val="clear" w:color="auto" w:fill="auto"/>
            <w:vAlign w:val="center"/>
          </w:tcPr>
          <w:p w14:paraId="56CB11D7" w14:textId="77777777" w:rsidR="00851F44" w:rsidRPr="00A564B4" w:rsidRDefault="00851F44" w:rsidP="00851F44">
            <w:pPr>
              <w:pStyle w:val="TAL"/>
              <w:rPr>
                <w:lang w:eastAsia="ko-KR"/>
              </w:rPr>
            </w:pPr>
            <w:r w:rsidRPr="00A564B4">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47784EE7"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6D77E009" w14:textId="77777777" w:rsidR="00851F44" w:rsidRPr="00A564B4" w:rsidRDefault="00851F44" w:rsidP="00851F44">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2ADABD98" w14:textId="77777777" w:rsidR="00851F44" w:rsidRPr="00A564B4" w:rsidRDefault="00851F44" w:rsidP="00851F44">
            <w:pPr>
              <w:pStyle w:val="TAL"/>
              <w:rPr>
                <w:lang w:eastAsia="ko-KR"/>
              </w:rPr>
            </w:pPr>
            <w:r w:rsidRPr="00A564B4">
              <w:rPr>
                <w:lang w:eastAsia="en-US"/>
              </w:rPr>
              <w:t>UE supporting Dual Connectivity</w:t>
            </w:r>
          </w:p>
        </w:tc>
        <w:tc>
          <w:tcPr>
            <w:tcW w:w="1192" w:type="dxa"/>
            <w:gridSpan w:val="2"/>
            <w:tcBorders>
              <w:left w:val="single" w:sz="4" w:space="0" w:color="auto"/>
              <w:right w:val="single" w:sz="4" w:space="0" w:color="auto"/>
            </w:tcBorders>
            <w:vAlign w:val="center"/>
          </w:tcPr>
          <w:p w14:paraId="24A841AB"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65EC019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A564B4" w:rsidRDefault="00851F44" w:rsidP="00851F44">
            <w:pPr>
              <w:pStyle w:val="TAL"/>
              <w:rPr>
                <w:lang w:eastAsia="zh-CN"/>
              </w:rPr>
            </w:pPr>
          </w:p>
        </w:tc>
      </w:tr>
      <w:tr w:rsidR="00851F44" w:rsidRPr="00A564B4" w14:paraId="17403F7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E86949F" w14:textId="77777777" w:rsidR="00851F44" w:rsidRPr="00A564B4" w:rsidRDefault="00851F44" w:rsidP="00851F44">
            <w:pPr>
              <w:pStyle w:val="TAL"/>
              <w:rPr>
                <w:lang w:eastAsia="ko-KR"/>
              </w:rPr>
            </w:pPr>
            <w:r w:rsidRPr="00A564B4">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5C00435E" w14:textId="77777777" w:rsidR="00851F44" w:rsidRPr="00A564B4" w:rsidRDefault="00851F44" w:rsidP="00851F44">
            <w:pPr>
              <w:pStyle w:val="TAL"/>
              <w:rPr>
                <w:lang w:eastAsia="ko-KR"/>
              </w:rPr>
            </w:pPr>
            <w:r w:rsidRPr="00A564B4">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125626A"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23D3A3F" w14:textId="77777777" w:rsidR="00851F44" w:rsidRPr="00A564B4" w:rsidRDefault="00851F44" w:rsidP="00851F44">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61F07680" w14:textId="77777777" w:rsidR="00851F44" w:rsidRPr="00A564B4" w:rsidRDefault="00851F44" w:rsidP="00851F44">
            <w:pPr>
              <w:pStyle w:val="TAL"/>
              <w:rPr>
                <w:lang w:eastAsia="ko-KR"/>
              </w:rPr>
            </w:pPr>
            <w:r w:rsidRPr="00A564B4">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60FEF0C1"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2F66F74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A564B4" w:rsidRDefault="00851F44" w:rsidP="00851F44">
            <w:pPr>
              <w:pStyle w:val="TAL"/>
              <w:rPr>
                <w:lang w:eastAsia="zh-CN"/>
              </w:rPr>
            </w:pPr>
          </w:p>
        </w:tc>
      </w:tr>
      <w:tr w:rsidR="00851F44" w:rsidRPr="00A564B4" w:rsidDel="00EF3044" w14:paraId="517A7354"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6D04D05" w14:textId="77777777" w:rsidR="00851F44" w:rsidRPr="00A564B4" w:rsidDel="00EF3044" w:rsidRDefault="00851F44" w:rsidP="00851F44">
            <w:pPr>
              <w:pStyle w:val="TAL"/>
              <w:rPr>
                <w:lang w:eastAsia="ko-KR"/>
              </w:rPr>
            </w:pPr>
            <w:r w:rsidRPr="00A564B4">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50276B8B" w14:textId="77777777" w:rsidR="00851F44" w:rsidRPr="00A564B4" w:rsidDel="00EF3044" w:rsidRDefault="00851F44" w:rsidP="00851F44">
            <w:pPr>
              <w:pStyle w:val="TAL"/>
              <w:rPr>
                <w:lang w:eastAsia="ko-KR"/>
              </w:rPr>
            </w:pPr>
            <w:r w:rsidRPr="00A564B4">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851F44" w:rsidRPr="00A564B4" w:rsidDel="00EF304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3F0CFDA" w14:textId="77777777" w:rsidR="00851F44" w:rsidRPr="00A564B4" w:rsidDel="00EF304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862CF09" w14:textId="77777777" w:rsidR="00851F44" w:rsidRPr="00A564B4" w:rsidDel="00EF304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1AD7B3D" w14:textId="77777777" w:rsidR="00851F44" w:rsidRPr="00A564B4" w:rsidDel="00EF304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75DAD5F" w14:textId="77777777" w:rsidR="00851F44" w:rsidRPr="00A564B4" w:rsidDel="00EF304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A564B4" w:rsidDel="00EF3044" w:rsidRDefault="00851F44" w:rsidP="00851F44">
            <w:pPr>
              <w:pStyle w:val="TAL"/>
              <w:rPr>
                <w:lang w:eastAsia="zh-CN"/>
              </w:rPr>
            </w:pPr>
          </w:p>
        </w:tc>
      </w:tr>
      <w:tr w:rsidR="00851F44" w:rsidRPr="00A564B4" w14:paraId="535FAAF0"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A564B4" w:rsidRDefault="00851F44" w:rsidP="00851F44">
            <w:pPr>
              <w:pStyle w:val="TAL"/>
              <w:rPr>
                <w:lang w:eastAsia="ko-KR"/>
              </w:rPr>
            </w:pPr>
            <w:r w:rsidRPr="00A564B4">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A564B4" w:rsidRDefault="00851F44" w:rsidP="00851F44">
            <w:pPr>
              <w:pStyle w:val="TAL"/>
              <w:rPr>
                <w:lang w:eastAsia="ko-KR"/>
              </w:rPr>
            </w:pPr>
            <w:r w:rsidRPr="00A564B4">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A564B4" w:rsidRDefault="00851F44" w:rsidP="00851F44">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A564B4" w:rsidRDefault="00851F44" w:rsidP="00851F44">
            <w:pPr>
              <w:pStyle w:val="TAL"/>
              <w:rPr>
                <w:lang w:eastAsia="zh-CN"/>
              </w:rPr>
            </w:pPr>
          </w:p>
        </w:tc>
      </w:tr>
      <w:tr w:rsidR="00851F44" w:rsidRPr="00A564B4" w14:paraId="0E54969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A564B4" w:rsidRDefault="00851F44" w:rsidP="00851F44">
            <w:pPr>
              <w:pStyle w:val="TAL"/>
              <w:rPr>
                <w:lang w:eastAsia="ko-KR"/>
              </w:rPr>
            </w:pPr>
            <w:r w:rsidRPr="00A564B4">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A564B4" w:rsidRDefault="00851F44" w:rsidP="00851F44">
            <w:pPr>
              <w:pStyle w:val="TAL"/>
              <w:rPr>
                <w:lang w:eastAsia="ko-KR"/>
              </w:rPr>
            </w:pPr>
            <w:r w:rsidRPr="00A564B4">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A564B4" w:rsidRDefault="00851F44" w:rsidP="00851F44">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A564B4" w:rsidRDefault="00851F44" w:rsidP="00851F44">
            <w:pPr>
              <w:pStyle w:val="TAL"/>
              <w:rPr>
                <w:lang w:eastAsia="zh-CN"/>
              </w:rPr>
            </w:pPr>
          </w:p>
        </w:tc>
      </w:tr>
      <w:tr w:rsidR="00851F44" w:rsidRPr="00A564B4" w14:paraId="261AE8B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A564B4" w:rsidRDefault="00851F44" w:rsidP="00851F44">
            <w:pPr>
              <w:pStyle w:val="TAL"/>
              <w:rPr>
                <w:lang w:eastAsia="ko-KR"/>
              </w:rPr>
            </w:pPr>
            <w:r w:rsidRPr="00A564B4">
              <w:rPr>
                <w:lang w:eastAsia="zh-CN"/>
              </w:rPr>
              <w:lastRenderedPageBreak/>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A564B4" w:rsidRDefault="00851F44" w:rsidP="00851F44">
            <w:pPr>
              <w:pStyle w:val="TAL"/>
              <w:rPr>
                <w:lang w:eastAsia="ko-KR"/>
              </w:rPr>
            </w:pPr>
            <w:r w:rsidRPr="00A564B4">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A564B4" w:rsidRDefault="00851F44" w:rsidP="00851F44">
            <w:pPr>
              <w:pStyle w:val="TAL"/>
              <w:rPr>
                <w:lang w:eastAsia="ko-KR"/>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A564B4" w:rsidRDefault="00851F44" w:rsidP="00851F44">
            <w:pPr>
              <w:pStyle w:val="TAL"/>
              <w:rPr>
                <w:lang w:eastAsia="zh-CN"/>
              </w:rPr>
            </w:pPr>
          </w:p>
        </w:tc>
      </w:tr>
      <w:tr w:rsidR="00851F44" w:rsidRPr="00A564B4" w14:paraId="43143E5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A564B4" w:rsidRDefault="00851F44" w:rsidP="00851F44">
            <w:pPr>
              <w:pStyle w:val="TAL"/>
              <w:rPr>
                <w:lang w:eastAsia="zh-CN"/>
              </w:rPr>
            </w:pPr>
            <w:r w:rsidRPr="00A564B4">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A564B4" w:rsidRDefault="00851F44" w:rsidP="00851F44">
            <w:pPr>
              <w:pStyle w:val="TAL"/>
              <w:rPr>
                <w:lang w:eastAsia="zh-CN"/>
              </w:rPr>
            </w:pPr>
            <w:r w:rsidRPr="00A564B4">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A564B4" w:rsidRDefault="00851F44" w:rsidP="00851F44">
            <w:pPr>
              <w:pStyle w:val="TAL"/>
              <w:rPr>
                <w:lang w:eastAsia="zh-CN"/>
              </w:rPr>
            </w:pPr>
          </w:p>
        </w:tc>
      </w:tr>
      <w:tr w:rsidR="00851F44" w:rsidRPr="00A564B4" w14:paraId="2A23DF73"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A564B4" w:rsidRDefault="00851F44" w:rsidP="00851F44">
            <w:pPr>
              <w:pStyle w:val="TAL"/>
              <w:rPr>
                <w:lang w:eastAsia="zh-CN"/>
              </w:rPr>
            </w:pPr>
            <w:r w:rsidRPr="00A564B4">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A564B4" w:rsidRDefault="00851F44" w:rsidP="00851F44">
            <w:pPr>
              <w:pStyle w:val="TAL"/>
              <w:rPr>
                <w:lang w:eastAsia="zh-CN"/>
              </w:rPr>
            </w:pPr>
            <w:r w:rsidRPr="00A564B4">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A564B4" w:rsidRDefault="00851F44" w:rsidP="00851F44">
            <w:pPr>
              <w:pStyle w:val="TAL"/>
              <w:rPr>
                <w:lang w:eastAsia="zh-CN"/>
              </w:rPr>
            </w:pPr>
          </w:p>
        </w:tc>
      </w:tr>
      <w:tr w:rsidR="00851F44" w:rsidRPr="00A564B4" w14:paraId="3B37562F"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3FF660" w14:textId="77777777" w:rsidR="00851F44" w:rsidRPr="00A564B4" w:rsidRDefault="00851F44" w:rsidP="00851F44">
            <w:pPr>
              <w:pStyle w:val="TAL"/>
              <w:rPr>
                <w:rFonts w:eastAsia="PMingLiU"/>
                <w:lang w:eastAsia="zh-TW"/>
              </w:rPr>
            </w:pPr>
            <w:r w:rsidRPr="00A564B4">
              <w:rPr>
                <w:lang w:eastAsia="zh-CN"/>
              </w:rPr>
              <w:t>6.3.5EA.3_1</w:t>
            </w:r>
          </w:p>
        </w:tc>
        <w:tc>
          <w:tcPr>
            <w:tcW w:w="1646" w:type="dxa"/>
            <w:tcBorders>
              <w:left w:val="single" w:sz="4" w:space="0" w:color="auto"/>
              <w:bottom w:val="single" w:sz="4" w:space="0" w:color="auto"/>
              <w:right w:val="single" w:sz="4" w:space="0" w:color="auto"/>
            </w:tcBorders>
            <w:shd w:val="clear" w:color="auto" w:fill="auto"/>
            <w:vAlign w:val="center"/>
          </w:tcPr>
          <w:p w14:paraId="59DB922C" w14:textId="77777777" w:rsidR="00851F44" w:rsidRPr="00A564B4" w:rsidRDefault="00851F44" w:rsidP="00851F44">
            <w:pPr>
              <w:pStyle w:val="TAL"/>
              <w:rPr>
                <w:lang w:eastAsia="en-US"/>
              </w:rPr>
            </w:pPr>
            <w:r w:rsidRPr="00A564B4">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AA7FA05" w14:textId="77777777" w:rsidR="00851F44" w:rsidRPr="00A564B4" w:rsidRDefault="00851F44" w:rsidP="00851F44">
            <w:pPr>
              <w:pStyle w:val="TAL"/>
              <w:rPr>
                <w:rFonts w:eastAsia="PMingLiU"/>
                <w:lang w:eastAsia="zh-TW"/>
              </w:rPr>
            </w:pPr>
            <w:r w:rsidRPr="00A564B4">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492F820F" w14:textId="77777777" w:rsidR="00851F44" w:rsidRPr="00A564B4" w:rsidRDefault="00851F44" w:rsidP="00851F44">
            <w:pPr>
              <w:pStyle w:val="TAL"/>
              <w:rPr>
                <w:lang w:eastAsia="zh-CN"/>
              </w:rPr>
            </w:pPr>
            <w:r w:rsidRPr="00A564B4">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3E9D5709" w14:textId="77777777" w:rsidR="00851F44" w:rsidRPr="00A564B4" w:rsidRDefault="00851F44" w:rsidP="00851F44">
            <w:pPr>
              <w:pStyle w:val="TAL"/>
              <w:jc w:val="center"/>
              <w:rPr>
                <w:rFonts w:eastAsia="PMingLiU"/>
                <w:lang w:eastAsia="zh-TW"/>
              </w:rPr>
            </w:pPr>
            <w:r w:rsidRPr="00A564B4">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3520C917" w14:textId="77777777" w:rsidR="00851F44" w:rsidRPr="00A564B4" w:rsidRDefault="00851F44" w:rsidP="00851F44">
            <w:pPr>
              <w:pStyle w:val="TAL"/>
              <w:jc w:val="center"/>
              <w:rPr>
                <w:rFonts w:eastAsia="PMingLiU"/>
                <w:lang w:eastAsia="zh-TW"/>
              </w:rPr>
            </w:pPr>
            <w:r w:rsidRPr="00A564B4">
              <w:rPr>
                <w:rFonts w:eastAsia="PMingLiU"/>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A564B4" w:rsidRDefault="00851F44" w:rsidP="00851F44">
            <w:pPr>
              <w:pStyle w:val="TAL"/>
              <w:rPr>
                <w:rFonts w:eastAsia="PMingLiU"/>
                <w:lang w:eastAsia="zh-TW"/>
              </w:rPr>
            </w:pPr>
          </w:p>
        </w:tc>
      </w:tr>
      <w:tr w:rsidR="00851F44" w:rsidRPr="00A564B4" w14:paraId="391DE92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4F22490" w14:textId="77777777" w:rsidR="00851F44" w:rsidRPr="00A564B4" w:rsidRDefault="00851F44" w:rsidP="00851F44">
            <w:pPr>
              <w:pStyle w:val="TAL"/>
              <w:rPr>
                <w:lang w:eastAsia="zh-CN"/>
              </w:rPr>
            </w:pPr>
            <w:r w:rsidRPr="00A564B4">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687179D5" w14:textId="77777777" w:rsidR="00851F44" w:rsidRPr="00A564B4" w:rsidRDefault="00851F44" w:rsidP="00851F44">
            <w:pPr>
              <w:pStyle w:val="TAL"/>
              <w:rPr>
                <w:lang w:eastAsia="zh-CN"/>
              </w:rPr>
            </w:pPr>
            <w:r w:rsidRPr="00A564B4">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19B9EA2"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A2177DB"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0FFDF9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331147E"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A564B4" w:rsidRDefault="00851F44" w:rsidP="00851F44">
            <w:pPr>
              <w:pStyle w:val="TAL"/>
              <w:rPr>
                <w:rFonts w:eastAsia="PMingLiU"/>
                <w:lang w:eastAsia="zh-TW"/>
              </w:rPr>
            </w:pPr>
          </w:p>
        </w:tc>
      </w:tr>
      <w:tr w:rsidR="00851F44" w:rsidRPr="00A564B4" w14:paraId="0515E04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B85E378" w14:textId="77777777" w:rsidR="00851F44" w:rsidRPr="00A564B4" w:rsidRDefault="00851F44" w:rsidP="00851F44">
            <w:pPr>
              <w:pStyle w:val="TAL"/>
              <w:rPr>
                <w:lang w:eastAsia="zh-CN"/>
              </w:rPr>
            </w:pPr>
            <w:r w:rsidRPr="00A564B4">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6A7440D1" w14:textId="77777777" w:rsidR="00851F44" w:rsidRPr="00A564B4" w:rsidRDefault="00851F44" w:rsidP="00851F44">
            <w:pPr>
              <w:pStyle w:val="TAL"/>
              <w:rPr>
                <w:lang w:eastAsia="zh-CN"/>
              </w:rPr>
            </w:pPr>
            <w:r w:rsidRPr="00A564B4">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C165F9"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71E25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04F81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1FAFB945"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A564B4" w:rsidRDefault="00851F44" w:rsidP="00851F44">
            <w:pPr>
              <w:pStyle w:val="TAL"/>
              <w:rPr>
                <w:rFonts w:eastAsia="PMingLiU"/>
                <w:lang w:eastAsia="zh-TW"/>
              </w:rPr>
            </w:pPr>
          </w:p>
        </w:tc>
      </w:tr>
      <w:tr w:rsidR="00851F44" w:rsidRPr="00A564B4" w14:paraId="2DD4D88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34AC576" w14:textId="77777777" w:rsidR="00851F44" w:rsidRPr="00A564B4" w:rsidRDefault="00851F44" w:rsidP="00851F44">
            <w:pPr>
              <w:pStyle w:val="TAL"/>
              <w:rPr>
                <w:lang w:eastAsia="zh-CN"/>
              </w:rPr>
            </w:pPr>
            <w:r w:rsidRPr="00A564B4">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56861163" w14:textId="77777777" w:rsidR="00851F44" w:rsidRPr="00A564B4" w:rsidRDefault="00851F44" w:rsidP="00851F44">
            <w:pPr>
              <w:pStyle w:val="TAL"/>
              <w:rPr>
                <w:lang w:eastAsia="zh-CN"/>
              </w:rPr>
            </w:pPr>
            <w:r w:rsidRPr="00A564B4">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9C7320"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8F95DC8"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18F7C4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589E7EBC"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A564B4" w:rsidRDefault="00851F44" w:rsidP="00851F44">
            <w:pPr>
              <w:pStyle w:val="TAL"/>
              <w:rPr>
                <w:rFonts w:eastAsia="PMingLiU"/>
                <w:lang w:eastAsia="zh-TW"/>
              </w:rPr>
            </w:pPr>
          </w:p>
        </w:tc>
      </w:tr>
      <w:tr w:rsidR="00851F44" w:rsidRPr="00A564B4" w14:paraId="4F7B4A22"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9838982" w14:textId="77777777" w:rsidR="00851F44" w:rsidRPr="00A564B4" w:rsidRDefault="00851F44" w:rsidP="00851F44">
            <w:pPr>
              <w:pStyle w:val="TAL"/>
              <w:rPr>
                <w:lang w:eastAsia="zh-CN"/>
              </w:rPr>
            </w:pPr>
            <w:r w:rsidRPr="00A564B4">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263F3198" w14:textId="77777777" w:rsidR="00851F44" w:rsidRPr="00A564B4" w:rsidRDefault="00851F44" w:rsidP="00851F44">
            <w:pPr>
              <w:pStyle w:val="TAL"/>
              <w:rPr>
                <w:lang w:eastAsia="zh-CN"/>
              </w:rPr>
            </w:pPr>
            <w:r w:rsidRPr="00A564B4">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DAB72E3"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563659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13D979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2ED631B"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A564B4" w:rsidRDefault="00851F44" w:rsidP="00851F44">
            <w:pPr>
              <w:pStyle w:val="TAL"/>
              <w:rPr>
                <w:rFonts w:eastAsia="PMingLiU"/>
                <w:lang w:eastAsia="zh-TW"/>
              </w:rPr>
            </w:pPr>
          </w:p>
        </w:tc>
      </w:tr>
      <w:tr w:rsidR="00851F44" w:rsidRPr="00A564B4" w14:paraId="7855B45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7D7EC3E" w14:textId="77777777" w:rsidR="00851F44" w:rsidRPr="00A564B4" w:rsidRDefault="00851F44" w:rsidP="00851F44">
            <w:pPr>
              <w:pStyle w:val="TAL"/>
              <w:rPr>
                <w:lang w:eastAsia="zh-CN"/>
              </w:rPr>
            </w:pPr>
            <w:r w:rsidRPr="00A564B4">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18EE3F6" w14:textId="77777777" w:rsidR="00851F44" w:rsidRPr="00A564B4" w:rsidRDefault="00851F44" w:rsidP="00851F44">
            <w:pPr>
              <w:pStyle w:val="TAL"/>
              <w:rPr>
                <w:lang w:eastAsia="zh-CN"/>
              </w:rPr>
            </w:pPr>
            <w:r w:rsidRPr="00A564B4">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E3E39A6"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4364F27"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287475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AC8829D"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A564B4" w:rsidRDefault="00851F44" w:rsidP="00851F44">
            <w:pPr>
              <w:pStyle w:val="TAL"/>
              <w:rPr>
                <w:rFonts w:eastAsia="PMingLiU"/>
                <w:lang w:eastAsia="zh-TW"/>
              </w:rPr>
            </w:pPr>
          </w:p>
        </w:tc>
      </w:tr>
      <w:tr w:rsidR="00851F44" w:rsidRPr="00A564B4" w14:paraId="5B2DB16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AF46D36" w14:textId="77777777" w:rsidR="00851F44" w:rsidRPr="00A564B4" w:rsidRDefault="00851F44" w:rsidP="00851F44">
            <w:pPr>
              <w:pStyle w:val="TAL"/>
              <w:rPr>
                <w:lang w:eastAsia="zh-CN"/>
              </w:rPr>
            </w:pPr>
            <w:r w:rsidRPr="00A564B4">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5E0E70FB" w14:textId="77777777" w:rsidR="00851F44" w:rsidRPr="00A564B4" w:rsidRDefault="00851F44" w:rsidP="00851F44">
            <w:pPr>
              <w:pStyle w:val="TAL"/>
              <w:rPr>
                <w:lang w:eastAsia="zh-CN"/>
              </w:rPr>
            </w:pPr>
            <w:r w:rsidRPr="00A564B4">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3E00EA"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1B5D305"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76D41A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7B9D06"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A564B4" w:rsidRDefault="00851F44" w:rsidP="00851F44">
            <w:pPr>
              <w:pStyle w:val="TAL"/>
              <w:rPr>
                <w:rFonts w:eastAsia="PMingLiU"/>
                <w:lang w:eastAsia="zh-TW"/>
              </w:rPr>
            </w:pPr>
          </w:p>
        </w:tc>
      </w:tr>
      <w:tr w:rsidR="00851F44" w:rsidRPr="00A564B4" w14:paraId="692267E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2FB098C" w14:textId="77777777" w:rsidR="00851F44" w:rsidRPr="00A564B4" w:rsidRDefault="00851F44" w:rsidP="00851F44">
            <w:pPr>
              <w:pStyle w:val="TAL"/>
              <w:rPr>
                <w:lang w:eastAsia="zh-CN"/>
              </w:rPr>
            </w:pPr>
            <w:r w:rsidRPr="00A564B4">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73A9E685" w14:textId="77777777" w:rsidR="00851F44" w:rsidRPr="00A564B4" w:rsidRDefault="00851F44" w:rsidP="00851F44">
            <w:pPr>
              <w:pStyle w:val="TAL"/>
              <w:rPr>
                <w:lang w:eastAsia="zh-CN"/>
              </w:rPr>
            </w:pPr>
            <w:r w:rsidRPr="00A564B4">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0C7519" w14:textId="77777777" w:rsidR="00851F44" w:rsidRPr="00A564B4" w:rsidRDefault="00851F44" w:rsidP="00851F44">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45F511E7"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65BCB23E"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130EE0DF" w14:textId="77777777" w:rsidR="00851F44" w:rsidRPr="00A564B4" w:rsidRDefault="00851F44" w:rsidP="00851F44">
            <w:pPr>
              <w:pStyle w:val="TAL"/>
              <w:jc w:val="center"/>
              <w:rPr>
                <w:rFonts w:eastAsia="PMingLiU"/>
                <w:lang w:eastAsia="zh-TW"/>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A564B4" w:rsidRDefault="00851F44" w:rsidP="00851F44">
            <w:pPr>
              <w:pStyle w:val="TAL"/>
              <w:rPr>
                <w:rFonts w:eastAsia="PMingLiU"/>
                <w:lang w:eastAsia="zh-TW"/>
              </w:rPr>
            </w:pPr>
          </w:p>
        </w:tc>
      </w:tr>
      <w:tr w:rsidR="00851F44" w:rsidRPr="00A564B4" w14:paraId="6E0AA6CF"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A564B4" w:rsidRDefault="00851F44" w:rsidP="00851F44">
            <w:pPr>
              <w:pStyle w:val="TAL"/>
              <w:rPr>
                <w:lang w:eastAsia="zh-CN"/>
              </w:rPr>
            </w:pPr>
            <w:r w:rsidRPr="00A564B4">
              <w:rPr>
                <w:rFonts w:eastAsia="PMingLiU"/>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A564B4" w:rsidRDefault="00851F44" w:rsidP="00851F44">
            <w:pPr>
              <w:pStyle w:val="TAL"/>
              <w:jc w:val="center"/>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A564B4" w:rsidRDefault="00851F44" w:rsidP="00851F44">
            <w:pPr>
              <w:pStyle w:val="TAL"/>
              <w:rPr>
                <w:rFonts w:eastAsia="PMingLiU"/>
                <w:lang w:eastAsia="zh-TW"/>
              </w:rPr>
            </w:pPr>
          </w:p>
        </w:tc>
      </w:tr>
      <w:tr w:rsidR="00851F44" w:rsidRPr="00A564B4" w14:paraId="67692DE7"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A564B4" w:rsidRDefault="00851F44" w:rsidP="00851F44">
            <w:pPr>
              <w:pStyle w:val="TAL"/>
              <w:rPr>
                <w:rFonts w:eastAsia="PMingLiU"/>
                <w:lang w:eastAsia="zh-TW"/>
              </w:rPr>
            </w:pPr>
            <w:r w:rsidRPr="00A564B4">
              <w:rPr>
                <w:rFonts w:eastAsia="PMingLiU"/>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A564B4" w:rsidRDefault="00851F44" w:rsidP="00851F44">
            <w:pPr>
              <w:pStyle w:val="TAL"/>
              <w:jc w:val="center"/>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A564B4" w:rsidRDefault="00851F44" w:rsidP="00851F44">
            <w:pPr>
              <w:pStyle w:val="TAL"/>
              <w:rPr>
                <w:lang w:eastAsia="zh-CN"/>
              </w:rPr>
            </w:pPr>
          </w:p>
        </w:tc>
      </w:tr>
      <w:tr w:rsidR="00851F44" w:rsidRPr="00A564B4" w14:paraId="58DCA14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912F10D" w14:textId="77777777" w:rsidR="00851F44" w:rsidRPr="00A564B4" w:rsidRDefault="00851F44" w:rsidP="00851F44">
            <w:pPr>
              <w:pStyle w:val="TAL"/>
              <w:rPr>
                <w:color w:val="000000"/>
                <w:lang w:eastAsia="zh-CN"/>
              </w:rPr>
            </w:pPr>
            <w:r w:rsidRPr="00A564B4">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76B65C68"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851F44" w:rsidRPr="00A564B4" w:rsidRDefault="00851F44" w:rsidP="00851F44">
            <w:pPr>
              <w:pStyle w:val="TAL"/>
              <w:rPr>
                <w:lang w:eastAsia="zh-TW"/>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03E6C8" w14:textId="77777777" w:rsidR="00851F44" w:rsidRPr="00A564B4" w:rsidRDefault="00851F44" w:rsidP="00851F44">
            <w:pPr>
              <w:pStyle w:val="TAL"/>
              <w:rPr>
                <w:lang w:eastAsia="zh-TW"/>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2CB9631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5F1C5548"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5D008DC3" w14:textId="77777777" w:rsidR="00851F44" w:rsidRPr="00A564B4" w:rsidRDefault="00851F44" w:rsidP="00851F44">
            <w:pPr>
              <w:pStyle w:val="TAL"/>
              <w:jc w:val="center"/>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A564B4" w:rsidRDefault="00851F44" w:rsidP="00851F44">
            <w:pPr>
              <w:pStyle w:val="TAL"/>
              <w:rPr>
                <w:lang w:eastAsia="zh-CN"/>
              </w:rPr>
            </w:pPr>
          </w:p>
        </w:tc>
      </w:tr>
      <w:tr w:rsidR="00851F44" w:rsidRPr="00A564B4" w14:paraId="27683EED"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324B475" w14:textId="77777777" w:rsidR="00851F44" w:rsidRPr="00A564B4" w:rsidRDefault="00851F44" w:rsidP="00851F44">
            <w:pPr>
              <w:pStyle w:val="TAL"/>
              <w:rPr>
                <w:lang w:eastAsia="zh-CN"/>
              </w:rPr>
            </w:pPr>
            <w:r w:rsidRPr="00A564B4">
              <w:rPr>
                <w:rFonts w:eastAsia="PMingLiU"/>
                <w:lang w:eastAsia="zh-TW"/>
              </w:rPr>
              <w:lastRenderedPageBreak/>
              <w:t>6.3.5FA.1</w:t>
            </w:r>
          </w:p>
        </w:tc>
        <w:tc>
          <w:tcPr>
            <w:tcW w:w="1646" w:type="dxa"/>
            <w:tcBorders>
              <w:left w:val="single" w:sz="4" w:space="0" w:color="auto"/>
              <w:bottom w:val="single" w:sz="4" w:space="0" w:color="auto"/>
              <w:right w:val="single" w:sz="4" w:space="0" w:color="auto"/>
            </w:tcBorders>
            <w:shd w:val="clear" w:color="auto" w:fill="auto"/>
            <w:vAlign w:val="center"/>
          </w:tcPr>
          <w:p w14:paraId="522BA9CB"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851F44" w:rsidRPr="00A564B4" w:rsidRDefault="00851F44" w:rsidP="00851F44">
            <w:pPr>
              <w:pStyle w:val="TAL"/>
              <w:rPr>
                <w:lang w:eastAsia="zh-TW"/>
              </w:rPr>
            </w:pPr>
            <w:r w:rsidRPr="00A564B4">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407EA7A0" w14:textId="77777777" w:rsidR="00851F44" w:rsidRPr="00A564B4" w:rsidRDefault="00851F44" w:rsidP="00851F44">
            <w:pPr>
              <w:pStyle w:val="TAL"/>
              <w:rPr>
                <w:lang w:eastAsia="zh-TW"/>
              </w:rPr>
            </w:pPr>
            <w:r w:rsidRPr="00A564B4">
              <w:rPr>
                <w:rFonts w:eastAsia="PMingLiU"/>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55F17E1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left w:val="single" w:sz="4" w:space="0" w:color="auto"/>
              <w:bottom w:val="single" w:sz="4" w:space="0" w:color="auto"/>
              <w:right w:val="single" w:sz="4" w:space="0" w:color="auto"/>
            </w:tcBorders>
            <w:vAlign w:val="center"/>
          </w:tcPr>
          <w:p w14:paraId="2C7E1CF5"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7D29A11E" w14:textId="77777777" w:rsidR="00851F44" w:rsidRPr="00A564B4" w:rsidRDefault="00851F44" w:rsidP="00851F44">
            <w:pPr>
              <w:pStyle w:val="TAL"/>
              <w:jc w:val="center"/>
              <w:rPr>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A564B4" w:rsidRDefault="00851F44" w:rsidP="00851F44">
            <w:pPr>
              <w:pStyle w:val="TAL"/>
              <w:rPr>
                <w:rFonts w:eastAsia="PMingLiU"/>
                <w:lang w:eastAsia="zh-TW"/>
              </w:rPr>
            </w:pPr>
          </w:p>
        </w:tc>
      </w:tr>
      <w:tr w:rsidR="00851F44" w:rsidRPr="00A564B4" w14:paraId="4051566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542C0CB" w14:textId="77777777" w:rsidR="00851F44" w:rsidRPr="00A564B4" w:rsidRDefault="00851F44" w:rsidP="00851F44">
            <w:pPr>
              <w:pStyle w:val="TAL"/>
              <w:rPr>
                <w:rFonts w:eastAsia="PMingLiU"/>
                <w:lang w:eastAsia="zh-TW"/>
              </w:rPr>
            </w:pPr>
            <w:r w:rsidRPr="00A564B4">
              <w:rPr>
                <w:rFonts w:eastAsia="PMingLiU"/>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EB1C83"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A564B4" w:rsidRDefault="00851F44" w:rsidP="00851F44">
            <w:pPr>
              <w:pStyle w:val="TAL"/>
              <w:rPr>
                <w:lang w:eastAsia="zh-CN"/>
              </w:rPr>
            </w:pPr>
          </w:p>
        </w:tc>
      </w:tr>
      <w:tr w:rsidR="00851F44" w:rsidRPr="00A564B4" w14:paraId="3A099945" w14:textId="77777777" w:rsidTr="00BC6DDF">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A564B4" w:rsidRDefault="00851F44" w:rsidP="00851F44">
            <w:pPr>
              <w:pStyle w:val="TAL"/>
              <w:rPr>
                <w:rFonts w:eastAsia="PMingLiU"/>
                <w:lang w:eastAsia="zh-TW"/>
              </w:rPr>
            </w:pPr>
            <w:r w:rsidRPr="00A564B4">
              <w:rPr>
                <w:rFonts w:eastAsia="PMingLiU"/>
                <w:lang w:eastAsia="zh-TW"/>
              </w:rPr>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r w:rsidRPr="00A564B4">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A564B4" w:rsidRDefault="00851F44" w:rsidP="00851F44">
            <w:pPr>
              <w:pStyle w:val="TAL"/>
              <w:rPr>
                <w:lang w:eastAsia="zh-CN"/>
              </w:rPr>
            </w:pPr>
          </w:p>
        </w:tc>
      </w:tr>
      <w:tr w:rsidR="00851F44" w:rsidRPr="00A564B4" w14:paraId="0DFA78A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D49CFCC" w14:textId="77777777" w:rsidR="00851F44" w:rsidRPr="00A564B4" w:rsidRDefault="00851F44" w:rsidP="00851F44">
            <w:pPr>
              <w:pStyle w:val="TAL"/>
              <w:rPr>
                <w:lang w:eastAsia="ko-KR"/>
              </w:rPr>
            </w:pPr>
            <w:r w:rsidRPr="00A564B4">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33B595E2" w14:textId="77777777" w:rsidR="00851F44" w:rsidRPr="00A564B4" w:rsidRDefault="00851F44" w:rsidP="00851F44">
            <w:pPr>
              <w:pStyle w:val="TAL"/>
              <w:rPr>
                <w:lang w:eastAsia="ko-KR"/>
              </w:rPr>
            </w:pPr>
            <w:r w:rsidRPr="00A564B4">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843D199"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CCB3E6"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41E45D1" w14:textId="77777777" w:rsidR="00851F44" w:rsidRPr="00A564B4" w:rsidRDefault="00851F44" w:rsidP="00851F44">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8690C6F"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10EF04B"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A564B4" w:rsidRDefault="00851F44" w:rsidP="00851F44">
            <w:pPr>
              <w:pStyle w:val="TAL"/>
              <w:rPr>
                <w:lang w:eastAsia="zh-CN"/>
              </w:rPr>
            </w:pPr>
          </w:p>
        </w:tc>
      </w:tr>
      <w:tr w:rsidR="00851F44" w:rsidRPr="00A564B4" w14:paraId="4B0D5795"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A564B4"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0BD3F616" w14:textId="77777777" w:rsidR="00851F44" w:rsidRPr="00A564B4" w:rsidRDefault="00851F44" w:rsidP="00851F44">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D946017"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203731BE"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07C0245"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A564B4" w:rsidRDefault="00851F44" w:rsidP="00851F44">
            <w:pPr>
              <w:pStyle w:val="TAL"/>
              <w:rPr>
                <w:rFonts w:eastAsia="PMingLiU"/>
                <w:lang w:eastAsia="zh-TW"/>
              </w:rPr>
            </w:pPr>
          </w:p>
        </w:tc>
      </w:tr>
      <w:tr w:rsidR="00851F44" w:rsidRPr="00A564B4" w14:paraId="72D16D6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59E5CE53" w14:textId="77777777" w:rsidR="00851F44" w:rsidRPr="00A564B4" w:rsidRDefault="00851F44" w:rsidP="00851F44">
            <w:pPr>
              <w:pStyle w:val="TAL"/>
              <w:rPr>
                <w:lang w:eastAsia="ko-KR"/>
              </w:rPr>
            </w:pPr>
            <w:r w:rsidRPr="00A564B4">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60292A8E" w14:textId="77777777" w:rsidR="00851F44" w:rsidRPr="00A564B4" w:rsidRDefault="00851F44" w:rsidP="00851F44">
            <w:pPr>
              <w:pStyle w:val="TAL"/>
              <w:rPr>
                <w:lang w:eastAsia="ko-KR"/>
              </w:rPr>
            </w:pPr>
            <w:r w:rsidRPr="00A564B4">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65272B6"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440783E3"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6F5B7826" w14:textId="77777777" w:rsidR="00851F44" w:rsidRPr="00A564B4" w:rsidRDefault="00851F44" w:rsidP="00851F44">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231D3E18"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33E3F4F6"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A564B4" w:rsidRDefault="00851F44" w:rsidP="00851F44">
            <w:pPr>
              <w:pStyle w:val="TAL"/>
              <w:rPr>
                <w:lang w:eastAsia="zh-CN"/>
              </w:rPr>
            </w:pPr>
          </w:p>
        </w:tc>
      </w:tr>
      <w:tr w:rsidR="00851F44" w:rsidRPr="00A564B4" w14:paraId="1927555D"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A564B4"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797176CB" w14:textId="77777777" w:rsidR="00851F44" w:rsidRPr="00A564B4" w:rsidRDefault="00851F44" w:rsidP="00851F44">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10E745E8"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13718803"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57B8D72"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A564B4" w:rsidRDefault="00851F44" w:rsidP="00851F44">
            <w:pPr>
              <w:pStyle w:val="TAL"/>
              <w:rPr>
                <w:rFonts w:eastAsia="PMingLiU"/>
                <w:lang w:eastAsia="zh-TW"/>
              </w:rPr>
            </w:pPr>
          </w:p>
        </w:tc>
      </w:tr>
      <w:tr w:rsidR="00851F44" w:rsidRPr="00A564B4" w14:paraId="63926924"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502998B" w14:textId="77777777" w:rsidR="00851F44" w:rsidRPr="00A564B4" w:rsidRDefault="00851F44" w:rsidP="00851F44">
            <w:pPr>
              <w:pStyle w:val="TAL"/>
              <w:rPr>
                <w:lang w:eastAsia="ko-KR"/>
              </w:rPr>
            </w:pPr>
            <w:r w:rsidRPr="00A564B4">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1FC92B49" w14:textId="77777777" w:rsidR="00851F44" w:rsidRPr="00A564B4" w:rsidRDefault="00851F44" w:rsidP="00851F44">
            <w:pPr>
              <w:pStyle w:val="TAL"/>
              <w:rPr>
                <w:lang w:eastAsia="ko-KR"/>
              </w:rPr>
            </w:pPr>
            <w:r w:rsidRPr="00A564B4">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038E556F"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702280"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6E82B32" w14:textId="77777777" w:rsidR="00851F44" w:rsidRPr="00A564B4" w:rsidRDefault="00851F44" w:rsidP="00851F44">
            <w:pPr>
              <w:pStyle w:val="TAL"/>
              <w:rPr>
                <w:lang w:eastAsia="ko-KR"/>
              </w:rPr>
            </w:pPr>
            <w:r w:rsidRPr="00A564B4">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63CDD476"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A5C8EA7"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A564B4" w:rsidRDefault="00851F44" w:rsidP="00851F44">
            <w:pPr>
              <w:pStyle w:val="TAL"/>
              <w:rPr>
                <w:lang w:eastAsia="zh-CN"/>
              </w:rPr>
            </w:pPr>
          </w:p>
        </w:tc>
      </w:tr>
      <w:tr w:rsidR="00851F44" w:rsidRPr="00A564B4" w14:paraId="41DB2CD6" w14:textId="77777777" w:rsidTr="00BC6DDF">
        <w:trPr>
          <w:cantSplit/>
          <w:trHeight w:val="193"/>
        </w:trPr>
        <w:tc>
          <w:tcPr>
            <w:tcW w:w="1008" w:type="dxa"/>
            <w:vMerge/>
            <w:tcBorders>
              <w:left w:val="single" w:sz="4" w:space="0" w:color="auto"/>
              <w:right w:val="single" w:sz="4" w:space="0" w:color="auto"/>
            </w:tcBorders>
            <w:shd w:val="clear" w:color="auto" w:fill="auto"/>
            <w:vAlign w:val="center"/>
          </w:tcPr>
          <w:p w14:paraId="02D8887C"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7F8C0EF"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2D0E5A08"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A0C125" w14:textId="77777777" w:rsidR="00851F44" w:rsidRPr="00A564B4" w:rsidRDefault="00851F44" w:rsidP="00851F44">
            <w:pPr>
              <w:pStyle w:val="TAL"/>
              <w:rPr>
                <w:rFonts w:eastAsia="PMingLiU"/>
                <w:lang w:eastAsia="zh-TW"/>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41E72EC"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3F2B9057" w14:textId="77777777" w:rsidR="00851F44" w:rsidRPr="00A564B4" w:rsidRDefault="00851F44" w:rsidP="00851F44">
            <w:pPr>
              <w:pStyle w:val="TAL"/>
              <w:jc w:val="center"/>
              <w:rPr>
                <w:lang w:eastAsia="en-US"/>
              </w:rPr>
            </w:pPr>
            <w:r w:rsidRPr="00A564B4">
              <w:rPr>
                <w:lang w:eastAsia="zh-CN"/>
              </w:rPr>
              <w:t>D17</w:t>
            </w:r>
          </w:p>
        </w:tc>
        <w:tc>
          <w:tcPr>
            <w:tcW w:w="1101" w:type="dxa"/>
            <w:gridSpan w:val="2"/>
            <w:tcBorders>
              <w:top w:val="single" w:sz="4" w:space="0" w:color="auto"/>
              <w:left w:val="single" w:sz="4" w:space="0" w:color="auto"/>
              <w:right w:val="single" w:sz="4" w:space="0" w:color="auto"/>
            </w:tcBorders>
            <w:vAlign w:val="center"/>
          </w:tcPr>
          <w:p w14:paraId="054D33D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A564B4" w:rsidRDefault="00851F44" w:rsidP="00851F44">
            <w:pPr>
              <w:pStyle w:val="TAL"/>
              <w:rPr>
                <w:lang w:eastAsia="zh-CN"/>
              </w:rPr>
            </w:pPr>
          </w:p>
        </w:tc>
      </w:tr>
      <w:tr w:rsidR="00851F44" w:rsidRPr="00A564B4" w14:paraId="25F57DFE"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53DDFE" w14:textId="77777777" w:rsidR="00851F44" w:rsidRPr="00A564B4" w:rsidRDefault="00851F44" w:rsidP="00851F44">
            <w:pPr>
              <w:pStyle w:val="TAL"/>
              <w:rPr>
                <w:lang w:eastAsia="zh-CN"/>
              </w:rPr>
            </w:pPr>
            <w:r w:rsidRPr="00A564B4">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7C78215A" w14:textId="77777777" w:rsidR="00851F44" w:rsidRPr="00A564B4" w:rsidRDefault="00851F44" w:rsidP="00851F44">
            <w:pPr>
              <w:pStyle w:val="TAL"/>
              <w:rPr>
                <w:lang w:eastAsia="zh-CN"/>
              </w:rPr>
            </w:pPr>
            <w:r w:rsidRPr="00A564B4">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7A46FD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A640FA1"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B882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085BBD1"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582F23A"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A564B4" w:rsidRDefault="00851F44" w:rsidP="00851F44">
            <w:pPr>
              <w:pStyle w:val="TAL"/>
              <w:rPr>
                <w:lang w:eastAsia="zh-CN"/>
              </w:rPr>
            </w:pPr>
          </w:p>
        </w:tc>
      </w:tr>
      <w:tr w:rsidR="00851F44" w:rsidRPr="00A564B4" w14:paraId="1CAB7142"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5EF439A" w14:textId="77777777" w:rsidR="00851F44" w:rsidRPr="00A564B4" w:rsidRDefault="00851F44" w:rsidP="00851F44">
            <w:pPr>
              <w:pStyle w:val="TAL"/>
              <w:rPr>
                <w:lang w:eastAsia="zh-CN"/>
              </w:rPr>
            </w:pPr>
            <w:r w:rsidRPr="00A564B4">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57014BFA" w14:textId="77777777" w:rsidR="00851F44" w:rsidRPr="00A564B4" w:rsidRDefault="00851F44" w:rsidP="00851F44">
            <w:pPr>
              <w:pStyle w:val="TAL"/>
              <w:rPr>
                <w:lang w:eastAsia="zh-CN"/>
              </w:rPr>
            </w:pPr>
            <w:r w:rsidRPr="00A564B4">
              <w:rPr>
                <w:lang w:eastAsia="en-US"/>
              </w:rPr>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CC984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FAA932"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39AEF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FB1937"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803561B"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A564B4" w:rsidRDefault="00851F44" w:rsidP="00851F44">
            <w:pPr>
              <w:pStyle w:val="TAL"/>
              <w:rPr>
                <w:lang w:eastAsia="zh-CN"/>
              </w:rPr>
            </w:pPr>
          </w:p>
        </w:tc>
      </w:tr>
      <w:tr w:rsidR="00851F44" w:rsidRPr="00A564B4" w14:paraId="76C81B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8249F34" w14:textId="77777777" w:rsidR="00851F44" w:rsidRPr="00A564B4" w:rsidRDefault="00851F44" w:rsidP="00851F44">
            <w:pPr>
              <w:pStyle w:val="TAL"/>
              <w:rPr>
                <w:lang w:eastAsia="zh-CN"/>
              </w:rPr>
            </w:pPr>
            <w:r w:rsidRPr="00A564B4">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2FFC90DE" w14:textId="77777777" w:rsidR="00851F44" w:rsidRPr="00A564B4" w:rsidRDefault="00851F44" w:rsidP="00851F44">
            <w:pPr>
              <w:pStyle w:val="TAL"/>
            </w:pPr>
            <w:r w:rsidRPr="00A564B4">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5B9C"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41D23AC"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CEE599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EEF18F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59CCCC2"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A564B4" w:rsidRDefault="00851F44" w:rsidP="00851F44">
            <w:pPr>
              <w:pStyle w:val="TAL"/>
              <w:rPr>
                <w:lang w:eastAsia="zh-CN"/>
              </w:rPr>
            </w:pPr>
          </w:p>
        </w:tc>
      </w:tr>
      <w:tr w:rsidR="00851F44" w:rsidRPr="00A564B4" w14:paraId="7154A34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5D001ED" w14:textId="77777777" w:rsidR="00851F44" w:rsidRPr="00A564B4" w:rsidRDefault="00851F44" w:rsidP="00851F44">
            <w:pPr>
              <w:pStyle w:val="TAL"/>
              <w:rPr>
                <w:lang w:eastAsia="zh-CN"/>
              </w:rPr>
            </w:pPr>
            <w:r w:rsidRPr="00A564B4">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E6D443" w14:textId="77777777" w:rsidR="00851F44" w:rsidRPr="00A564B4" w:rsidRDefault="00851F44" w:rsidP="00851F44">
            <w:pPr>
              <w:pStyle w:val="TAL"/>
              <w:rPr>
                <w:lang w:eastAsia="zh-CN"/>
              </w:rPr>
            </w:pPr>
            <w:r w:rsidRPr="00A564B4">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7D69EF3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40B323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C92B0B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92278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0472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A564B4" w:rsidRDefault="00851F44" w:rsidP="00851F44">
            <w:pPr>
              <w:pStyle w:val="TAL"/>
              <w:rPr>
                <w:lang w:eastAsia="zh-CN"/>
              </w:rPr>
            </w:pPr>
          </w:p>
        </w:tc>
      </w:tr>
      <w:tr w:rsidR="00851F44" w:rsidRPr="00A564B4" w14:paraId="15C6450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707E9F3" w14:textId="77777777" w:rsidR="00851F44" w:rsidRPr="00A564B4" w:rsidRDefault="00851F44" w:rsidP="00851F44">
            <w:pPr>
              <w:pStyle w:val="TAL"/>
              <w:rPr>
                <w:lang w:eastAsia="zh-CN"/>
              </w:rPr>
            </w:pPr>
            <w:r w:rsidRPr="00A564B4">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65A6FA7F" w14:textId="77777777" w:rsidR="00851F44" w:rsidRPr="00A564B4" w:rsidRDefault="00851F44" w:rsidP="00851F44">
            <w:pPr>
              <w:pStyle w:val="TAL"/>
              <w:rPr>
                <w:lang w:eastAsia="zh-CN"/>
              </w:rPr>
            </w:pPr>
            <w:r w:rsidRPr="00A564B4">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E4D79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2EB21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171E83A"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9E6DFC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924701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A564B4" w:rsidRDefault="00851F44" w:rsidP="00851F44">
            <w:pPr>
              <w:pStyle w:val="TAL"/>
              <w:rPr>
                <w:lang w:eastAsia="zh-CN"/>
              </w:rPr>
            </w:pPr>
          </w:p>
        </w:tc>
      </w:tr>
      <w:tr w:rsidR="00851F44" w:rsidRPr="00A564B4" w14:paraId="43D6464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7252F163" w14:textId="77777777" w:rsidR="00851F44" w:rsidRPr="00A564B4" w:rsidRDefault="00851F44" w:rsidP="00851F44">
            <w:pPr>
              <w:pStyle w:val="TAL"/>
              <w:rPr>
                <w:lang w:eastAsia="zh-CN"/>
              </w:rPr>
            </w:pPr>
            <w:r w:rsidRPr="00A564B4">
              <w:rPr>
                <w:lang w:eastAsia="zh-TW"/>
              </w:rPr>
              <w:lastRenderedPageBreak/>
              <w:t>6.5.1A.2</w:t>
            </w:r>
          </w:p>
        </w:tc>
        <w:tc>
          <w:tcPr>
            <w:tcW w:w="1646" w:type="dxa"/>
            <w:tcBorders>
              <w:top w:val="single" w:sz="4" w:space="0" w:color="auto"/>
              <w:left w:val="single" w:sz="4" w:space="0" w:color="auto"/>
              <w:right w:val="single" w:sz="4" w:space="0" w:color="auto"/>
            </w:tcBorders>
            <w:shd w:val="clear" w:color="auto" w:fill="auto"/>
            <w:vAlign w:val="center"/>
          </w:tcPr>
          <w:p w14:paraId="7303469E" w14:textId="77777777" w:rsidR="00851F44" w:rsidRPr="00A564B4" w:rsidRDefault="00851F44" w:rsidP="00851F44">
            <w:pPr>
              <w:pStyle w:val="TAL"/>
              <w:rPr>
                <w:lang w:eastAsia="zh-CN"/>
              </w:rPr>
            </w:pPr>
            <w:r w:rsidRPr="00A564B4">
              <w:rPr>
                <w:rFonts w:cs="Arial"/>
                <w:szCs w:val="18"/>
                <w:lang w:eastAsia="en-US"/>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B90BB7"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5903501C" w14:textId="77777777" w:rsidR="00851F44" w:rsidRPr="00A564B4" w:rsidRDefault="00851F44" w:rsidP="00851F44">
            <w:pPr>
              <w:pStyle w:val="TAL"/>
              <w:rPr>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F2519D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7D5D1482" w14:textId="77777777" w:rsidR="00851F44" w:rsidRPr="00A564B4" w:rsidRDefault="00851F44" w:rsidP="00851F44">
            <w:pPr>
              <w:pStyle w:val="TAL"/>
              <w:jc w:val="center"/>
              <w:rPr>
                <w:lang w:eastAsia="zh-CN"/>
              </w:rPr>
            </w:pPr>
            <w:r w:rsidRPr="00A564B4">
              <w:rPr>
                <w:lang w:eastAsia="zh-TW"/>
              </w:rPr>
              <w:t>E03</w:t>
            </w:r>
          </w:p>
        </w:tc>
        <w:tc>
          <w:tcPr>
            <w:tcW w:w="1101" w:type="dxa"/>
            <w:gridSpan w:val="2"/>
            <w:tcBorders>
              <w:top w:val="single" w:sz="4" w:space="0" w:color="auto"/>
              <w:left w:val="single" w:sz="4" w:space="0" w:color="auto"/>
              <w:right w:val="single" w:sz="4" w:space="0" w:color="auto"/>
            </w:tcBorders>
          </w:tcPr>
          <w:p w14:paraId="76E8C37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A564B4" w:rsidRDefault="00851F44" w:rsidP="00851F44">
            <w:pPr>
              <w:pStyle w:val="TAL"/>
              <w:rPr>
                <w:lang w:eastAsia="zh-CN"/>
              </w:rPr>
            </w:pPr>
          </w:p>
        </w:tc>
      </w:tr>
      <w:tr w:rsidR="00851F44" w:rsidRPr="00A564B4" w14:paraId="39A494DD"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0E531D76" w14:textId="77777777" w:rsidR="00851F44" w:rsidRPr="00A564B4" w:rsidRDefault="00851F44" w:rsidP="00851F44">
            <w:pPr>
              <w:pStyle w:val="TAL"/>
              <w:rPr>
                <w:lang w:eastAsia="ko-KR"/>
              </w:rPr>
            </w:pPr>
            <w:r w:rsidRPr="00A564B4">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259E0186" w14:textId="77777777" w:rsidR="00851F44" w:rsidRPr="00A564B4" w:rsidRDefault="00851F44" w:rsidP="00851F44">
            <w:pPr>
              <w:pStyle w:val="TAL"/>
              <w:rPr>
                <w:lang w:eastAsia="ko-KR"/>
              </w:rPr>
            </w:pPr>
            <w:r w:rsidRPr="00A564B4">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AD3A5C"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5A4BC9B"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BE45056"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0EADEC3" w14:textId="77777777" w:rsidR="00851F44" w:rsidRPr="00A564B4" w:rsidRDefault="00851F44" w:rsidP="00851F44">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2D70D1C8"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A564B4" w:rsidRDefault="00851F44" w:rsidP="00851F44">
            <w:pPr>
              <w:pStyle w:val="TAL"/>
              <w:rPr>
                <w:lang w:eastAsia="ko-KR"/>
              </w:rPr>
            </w:pPr>
          </w:p>
        </w:tc>
      </w:tr>
      <w:tr w:rsidR="00851F44" w:rsidRPr="00A564B4" w14:paraId="646C7B13"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FBAEC" w14:textId="77777777" w:rsidR="00851F44" w:rsidRPr="00A564B4" w:rsidRDefault="00851F44" w:rsidP="00851F44">
            <w:pPr>
              <w:pStyle w:val="TAL"/>
              <w:rPr>
                <w:lang w:eastAsia="zh-TW"/>
              </w:rPr>
            </w:pPr>
            <w:r w:rsidRPr="00A564B4">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7CE2EB5D" w14:textId="77777777" w:rsidR="00851F44" w:rsidRPr="00A564B4" w:rsidRDefault="00851F44" w:rsidP="00851F44">
            <w:pPr>
              <w:pStyle w:val="TAL"/>
              <w:rPr>
                <w:lang w:eastAsia="zh-CN"/>
              </w:rPr>
            </w:pPr>
            <w:r w:rsidRPr="00A564B4">
              <w:rPr>
                <w:lang w:eastAsia="en-US"/>
              </w:rPr>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6C43E6"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C75A4CC"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840029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AF7A6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8F863D6"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C1B0A71" w14:textId="77777777" w:rsidR="00851F44" w:rsidRPr="00A564B4" w:rsidRDefault="00851F44" w:rsidP="00851F44">
            <w:pPr>
              <w:pStyle w:val="TAL"/>
              <w:rPr>
                <w:lang w:eastAsia="zh-CN"/>
              </w:rPr>
            </w:pPr>
          </w:p>
        </w:tc>
      </w:tr>
      <w:tr w:rsidR="00851F44" w:rsidRPr="00A564B4" w14:paraId="7944769B"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0BA62A4"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670624"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5B56D3"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C1E851E"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9E5950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93A30B"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5E2CFA3" w14:textId="77777777" w:rsidR="00851F44" w:rsidRPr="00A564B4" w:rsidRDefault="00851F44" w:rsidP="00851F44">
            <w:pPr>
              <w:pStyle w:val="TAL"/>
              <w:rPr>
                <w:lang w:eastAsia="zh-CN"/>
              </w:rPr>
            </w:pPr>
          </w:p>
        </w:tc>
      </w:tr>
      <w:tr w:rsidR="00851F44" w:rsidRPr="00A564B4" w14:paraId="70E7E988" w14:textId="77777777" w:rsidTr="00BC6DDF">
        <w:trPr>
          <w:cantSplit/>
          <w:trHeight w:val="670"/>
        </w:trPr>
        <w:tc>
          <w:tcPr>
            <w:tcW w:w="1008" w:type="dxa"/>
            <w:tcBorders>
              <w:left w:val="single" w:sz="4" w:space="0" w:color="auto"/>
              <w:right w:val="single" w:sz="4" w:space="0" w:color="auto"/>
            </w:tcBorders>
            <w:shd w:val="clear" w:color="auto" w:fill="auto"/>
            <w:vAlign w:val="center"/>
          </w:tcPr>
          <w:p w14:paraId="528702B5" w14:textId="77777777" w:rsidR="00851F44" w:rsidRPr="00A564B4" w:rsidRDefault="00851F44" w:rsidP="00851F44">
            <w:pPr>
              <w:pStyle w:val="TAL"/>
              <w:rPr>
                <w:lang w:eastAsia="zh-TW"/>
              </w:rPr>
            </w:pPr>
            <w:r w:rsidRPr="00A564B4">
              <w:rPr>
                <w:rFonts w:cs="v4.2.0"/>
                <w:lang w:eastAsia="ko-KR"/>
              </w:rPr>
              <w:t>6.5.1A.5</w:t>
            </w:r>
          </w:p>
        </w:tc>
        <w:tc>
          <w:tcPr>
            <w:tcW w:w="1646" w:type="dxa"/>
            <w:tcBorders>
              <w:left w:val="single" w:sz="4" w:space="0" w:color="auto"/>
              <w:right w:val="single" w:sz="4" w:space="0" w:color="auto"/>
            </w:tcBorders>
            <w:shd w:val="clear" w:color="auto" w:fill="auto"/>
            <w:vAlign w:val="center"/>
          </w:tcPr>
          <w:p w14:paraId="207FB0E6" w14:textId="77777777" w:rsidR="00851F44" w:rsidRPr="00A564B4" w:rsidRDefault="00851F44" w:rsidP="00851F44">
            <w:pPr>
              <w:pStyle w:val="TAL"/>
              <w:rPr>
                <w:lang w:eastAsia="zh-CN"/>
              </w:rPr>
            </w:pPr>
            <w:r w:rsidRPr="00A564B4">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5DB2248B"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630E328"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C873644"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39CC83" w14:textId="77777777" w:rsidR="00851F44" w:rsidRPr="00A564B4" w:rsidRDefault="00851F44" w:rsidP="00851F44">
            <w:pPr>
              <w:pStyle w:val="TAL"/>
              <w:jc w:val="center"/>
              <w:rPr>
                <w:lang w:eastAsia="ko-KR"/>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3667702B" w14:textId="77777777" w:rsidR="00851F44" w:rsidRPr="00A564B4" w:rsidRDefault="00851F44" w:rsidP="00851F44">
            <w:pPr>
              <w:pStyle w:val="TAL"/>
              <w:rPr>
                <w:lang w:eastAsia="ko-KR"/>
              </w:rPr>
            </w:pPr>
            <w:r w:rsidRPr="00A564B4">
              <w:rPr>
                <w:lang w:eastAsia="ko-KR"/>
              </w:rPr>
              <w:t>FDD, TDD</w:t>
            </w:r>
          </w:p>
        </w:tc>
        <w:tc>
          <w:tcPr>
            <w:tcW w:w="1309" w:type="dxa"/>
            <w:tcBorders>
              <w:left w:val="single" w:sz="4" w:space="0" w:color="auto"/>
              <w:right w:val="single" w:sz="4" w:space="0" w:color="auto"/>
            </w:tcBorders>
            <w:shd w:val="clear" w:color="auto" w:fill="auto"/>
            <w:vAlign w:val="center"/>
          </w:tcPr>
          <w:p w14:paraId="3946EC66" w14:textId="77777777" w:rsidR="00851F44" w:rsidRPr="00A564B4" w:rsidRDefault="00851F44" w:rsidP="00851F44">
            <w:pPr>
              <w:pStyle w:val="TAL"/>
              <w:rPr>
                <w:lang w:eastAsia="zh-CN"/>
              </w:rPr>
            </w:pPr>
          </w:p>
        </w:tc>
      </w:tr>
      <w:tr w:rsidR="00851F44" w:rsidRPr="00A564B4" w14:paraId="22D1655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BF6F681" w14:textId="77777777" w:rsidR="00851F44" w:rsidRPr="00A564B4" w:rsidRDefault="00851F44" w:rsidP="00851F44">
            <w:pPr>
              <w:pStyle w:val="TAL"/>
              <w:rPr>
                <w:lang w:eastAsia="zh-CN"/>
              </w:rPr>
            </w:pPr>
            <w:r w:rsidRPr="00A564B4">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1C5B5C27" w14:textId="77777777" w:rsidR="00851F44" w:rsidRPr="00A564B4" w:rsidRDefault="00851F44" w:rsidP="00851F44">
            <w:pPr>
              <w:pStyle w:val="TAL"/>
              <w:rPr>
                <w:lang w:eastAsia="zh-CN"/>
              </w:rPr>
            </w:pPr>
            <w:r w:rsidRPr="00A564B4">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7EAFAD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A6E10E"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91497C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610526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B36762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A564B4" w:rsidRDefault="00851F44" w:rsidP="00851F44">
            <w:pPr>
              <w:pStyle w:val="TAL"/>
              <w:rPr>
                <w:lang w:eastAsia="zh-CN"/>
              </w:rPr>
            </w:pPr>
          </w:p>
        </w:tc>
      </w:tr>
      <w:tr w:rsidR="00851F44" w:rsidRPr="00A564B4" w14:paraId="56DEACAF"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562AB78A" w14:textId="77777777" w:rsidR="00851F44" w:rsidRPr="00A564B4" w:rsidRDefault="00851F44" w:rsidP="00851F44">
            <w:pPr>
              <w:pStyle w:val="TAL"/>
              <w:rPr>
                <w:lang w:eastAsia="ko-KR"/>
              </w:rPr>
            </w:pPr>
            <w:r w:rsidRPr="00A564B4">
              <w:rPr>
                <w:lang w:eastAsia="ko-KR"/>
              </w:rPr>
              <w:t>6.5.1D.1</w:t>
            </w:r>
          </w:p>
        </w:tc>
        <w:tc>
          <w:tcPr>
            <w:tcW w:w="1646" w:type="dxa"/>
            <w:tcBorders>
              <w:left w:val="single" w:sz="4" w:space="0" w:color="auto"/>
              <w:right w:val="single" w:sz="4" w:space="0" w:color="auto"/>
            </w:tcBorders>
            <w:shd w:val="clear" w:color="auto" w:fill="auto"/>
            <w:vAlign w:val="center"/>
          </w:tcPr>
          <w:p w14:paraId="3FD014A8" w14:textId="77777777" w:rsidR="00851F44" w:rsidRPr="00A564B4" w:rsidRDefault="00851F44" w:rsidP="00851F44">
            <w:pPr>
              <w:pStyle w:val="TAL"/>
              <w:rPr>
                <w:lang w:eastAsia="ko-KR"/>
              </w:rPr>
            </w:pPr>
            <w:r w:rsidRPr="00A564B4">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2CB53D9C"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40095593" w14:textId="77777777" w:rsidR="00851F44" w:rsidRPr="00A564B4" w:rsidRDefault="00851F44" w:rsidP="00851F44">
            <w:pPr>
              <w:pStyle w:val="TAL"/>
              <w:rPr>
                <w:lang w:eastAsia="ko-KR"/>
              </w:rPr>
            </w:pPr>
            <w:r w:rsidRPr="00A564B4">
              <w:rPr>
                <w:lang w:eastAsia="ko-KR"/>
              </w:rPr>
              <w:t>C163</w:t>
            </w:r>
          </w:p>
        </w:tc>
        <w:tc>
          <w:tcPr>
            <w:tcW w:w="2292" w:type="dxa"/>
            <w:tcBorders>
              <w:left w:val="single" w:sz="4" w:space="0" w:color="auto"/>
              <w:right w:val="single" w:sz="4" w:space="0" w:color="auto"/>
            </w:tcBorders>
            <w:shd w:val="clear" w:color="auto" w:fill="auto"/>
            <w:vAlign w:val="center"/>
          </w:tcPr>
          <w:p w14:paraId="4124C251" w14:textId="77777777" w:rsidR="00851F44" w:rsidRPr="00A564B4" w:rsidRDefault="00851F44" w:rsidP="00851F44">
            <w:pPr>
              <w:pStyle w:val="TAL"/>
              <w:rPr>
                <w:lang w:eastAsia="ko-KR"/>
              </w:rPr>
            </w:pPr>
            <w:r w:rsidRPr="00A564B4">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3A3F7611" w14:textId="77777777" w:rsidR="00851F44" w:rsidRPr="00A564B4" w:rsidRDefault="00851F44" w:rsidP="00851F44">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2FA13F7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A564B4" w:rsidRDefault="00851F44" w:rsidP="00851F44">
            <w:pPr>
              <w:pStyle w:val="TAL"/>
              <w:rPr>
                <w:lang w:eastAsia="zh-CN"/>
              </w:rPr>
            </w:pPr>
          </w:p>
        </w:tc>
      </w:tr>
      <w:tr w:rsidR="00851F44" w:rsidRPr="00A564B4" w14:paraId="07921394"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3793934F" w14:textId="77777777" w:rsidR="00851F44" w:rsidRPr="00A564B4" w:rsidRDefault="00851F44" w:rsidP="00851F44">
            <w:pPr>
              <w:pStyle w:val="TAL"/>
              <w:rPr>
                <w:lang w:eastAsia="ko-KR"/>
              </w:rPr>
            </w:pPr>
            <w:r w:rsidRPr="00A564B4">
              <w:rPr>
                <w:lang w:eastAsia="ko-KR"/>
              </w:rPr>
              <w:t>6.5.1D.2</w:t>
            </w:r>
          </w:p>
        </w:tc>
        <w:tc>
          <w:tcPr>
            <w:tcW w:w="1646" w:type="dxa"/>
            <w:tcBorders>
              <w:left w:val="single" w:sz="4" w:space="0" w:color="auto"/>
              <w:right w:val="single" w:sz="4" w:space="0" w:color="auto"/>
            </w:tcBorders>
            <w:shd w:val="clear" w:color="auto" w:fill="auto"/>
            <w:vAlign w:val="center"/>
          </w:tcPr>
          <w:p w14:paraId="33872075" w14:textId="77777777" w:rsidR="00851F44" w:rsidRPr="00A564B4" w:rsidRDefault="00851F44" w:rsidP="00851F44">
            <w:pPr>
              <w:pStyle w:val="TAL"/>
              <w:rPr>
                <w:lang w:eastAsia="ko-KR"/>
              </w:rPr>
            </w:pPr>
            <w:r w:rsidRPr="00A564B4">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61F4EB6A"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0BF82338" w14:textId="77777777" w:rsidR="00851F44" w:rsidRPr="00A564B4" w:rsidRDefault="00851F44" w:rsidP="00851F44">
            <w:pPr>
              <w:pStyle w:val="TAL"/>
              <w:rPr>
                <w:lang w:eastAsia="ko-KR"/>
              </w:rPr>
            </w:pPr>
            <w:r w:rsidRPr="00A564B4">
              <w:rPr>
                <w:lang w:eastAsia="ko-KR"/>
              </w:rPr>
              <w:t>C162</w:t>
            </w:r>
          </w:p>
        </w:tc>
        <w:tc>
          <w:tcPr>
            <w:tcW w:w="2292" w:type="dxa"/>
            <w:tcBorders>
              <w:left w:val="single" w:sz="4" w:space="0" w:color="auto"/>
              <w:right w:val="single" w:sz="4" w:space="0" w:color="auto"/>
            </w:tcBorders>
            <w:shd w:val="clear" w:color="auto" w:fill="auto"/>
            <w:vAlign w:val="center"/>
          </w:tcPr>
          <w:p w14:paraId="496BC96D" w14:textId="77777777" w:rsidR="00851F44" w:rsidRPr="00A564B4" w:rsidRDefault="00851F44" w:rsidP="00851F44">
            <w:pPr>
              <w:pStyle w:val="TAL"/>
              <w:rPr>
                <w:lang w:eastAsia="ko-KR"/>
              </w:rPr>
            </w:pPr>
            <w:r w:rsidRPr="00A564B4">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471B2946" w14:textId="77777777" w:rsidR="00851F44" w:rsidRPr="00A564B4" w:rsidRDefault="00851F44" w:rsidP="00851F44">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780B31A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A564B4" w:rsidRDefault="00851F44" w:rsidP="00851F44">
            <w:pPr>
              <w:pStyle w:val="TAL"/>
              <w:rPr>
                <w:lang w:eastAsia="zh-CN"/>
              </w:rPr>
            </w:pPr>
          </w:p>
        </w:tc>
      </w:tr>
      <w:tr w:rsidR="00851F44" w:rsidRPr="00A564B4" w:rsidDel="00D321C9" w14:paraId="5DE2BD4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05D429" w14:textId="77777777" w:rsidR="00851F44" w:rsidRPr="00A564B4" w:rsidDel="00D321C9" w:rsidRDefault="00851F44" w:rsidP="00851F44">
            <w:pPr>
              <w:pStyle w:val="TAL"/>
              <w:rPr>
                <w:lang w:eastAsia="ko-KR"/>
              </w:rPr>
            </w:pPr>
            <w:r w:rsidRPr="00A564B4">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1CA8CFA3" w14:textId="77777777" w:rsidR="00851F44" w:rsidRPr="00A564B4" w:rsidDel="00D321C9" w:rsidRDefault="00851F44" w:rsidP="00851F44">
            <w:pPr>
              <w:pStyle w:val="TAL"/>
              <w:rPr>
                <w:rFonts w:eastAsia="SimSun"/>
                <w:lang w:eastAsia="zh-CN"/>
              </w:rPr>
            </w:pPr>
            <w:r w:rsidRPr="00A564B4">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3A650E"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437EFC"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36B6C87"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B2F4EDC"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A564B4" w:rsidDel="00D321C9" w:rsidRDefault="00851F44" w:rsidP="00851F44">
            <w:pPr>
              <w:pStyle w:val="TAL"/>
              <w:rPr>
                <w:lang w:eastAsia="zh-CN"/>
              </w:rPr>
            </w:pPr>
          </w:p>
        </w:tc>
      </w:tr>
      <w:tr w:rsidR="00851F44" w:rsidRPr="00A564B4" w:rsidDel="00D321C9" w14:paraId="190CB65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E83EA8A" w14:textId="77777777" w:rsidR="00851F44" w:rsidRPr="00A564B4" w:rsidRDefault="00851F44" w:rsidP="00851F44">
            <w:pPr>
              <w:pStyle w:val="TAL"/>
              <w:rPr>
                <w:lang w:eastAsia="ko-KR"/>
              </w:rPr>
            </w:pPr>
            <w:r w:rsidRPr="00A564B4">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05C98E3F" w14:textId="77777777" w:rsidR="00851F44" w:rsidRPr="00A564B4" w:rsidRDefault="00851F44" w:rsidP="00851F44">
            <w:pPr>
              <w:pStyle w:val="TAL"/>
              <w:rPr>
                <w:lang w:eastAsia="ko-KR"/>
              </w:rPr>
            </w:pPr>
            <w:r w:rsidRPr="00A564B4">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7634A26"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720510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DD1160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46723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A564B4" w:rsidDel="00D321C9" w:rsidRDefault="00851F44" w:rsidP="00851F44">
            <w:pPr>
              <w:pStyle w:val="TAL"/>
              <w:rPr>
                <w:lang w:eastAsia="zh-CN"/>
              </w:rPr>
            </w:pPr>
          </w:p>
        </w:tc>
      </w:tr>
      <w:tr w:rsidR="00851F44" w:rsidRPr="00A564B4" w14:paraId="1475E879"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A564B4" w:rsidRDefault="00851F44" w:rsidP="00851F44">
            <w:pPr>
              <w:pStyle w:val="TAL"/>
              <w:rPr>
                <w:lang w:eastAsia="ko-KR"/>
              </w:rPr>
            </w:pPr>
            <w:r w:rsidRPr="00A564B4">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A564B4" w:rsidRDefault="00851F44" w:rsidP="00851F44">
            <w:pPr>
              <w:pStyle w:val="TAL"/>
              <w:rPr>
                <w:lang w:eastAsia="ko-KR"/>
              </w:rPr>
            </w:pPr>
            <w:r w:rsidRPr="00A564B4">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A564B4" w:rsidRDefault="00851F44" w:rsidP="00851F44">
            <w:pPr>
              <w:pStyle w:val="TAL"/>
              <w:rPr>
                <w:lang w:eastAsia="ko-KR"/>
              </w:rPr>
            </w:pPr>
            <w:r w:rsidRPr="00A564B4">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A564B4" w:rsidRDefault="00851F44" w:rsidP="00851F44">
            <w:pPr>
              <w:pStyle w:val="TAL"/>
              <w:rPr>
                <w:lang w:eastAsia="zh-CN"/>
              </w:rPr>
            </w:pPr>
          </w:p>
        </w:tc>
      </w:tr>
      <w:tr w:rsidR="00851F44" w:rsidRPr="00A564B4" w14:paraId="621D2849"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A642BD3" w14:textId="77777777" w:rsidR="00851F44" w:rsidRPr="00A564B4" w:rsidRDefault="00851F44" w:rsidP="00851F44">
            <w:pPr>
              <w:pStyle w:val="TAL"/>
              <w:rPr>
                <w:lang w:eastAsia="en-US"/>
              </w:rPr>
            </w:pPr>
            <w:r w:rsidRPr="00A564B4">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3FF1E42A" w14:textId="77777777" w:rsidR="00851F44" w:rsidRPr="00A564B4" w:rsidRDefault="00851F44" w:rsidP="00851F44">
            <w:pPr>
              <w:pStyle w:val="TAL"/>
              <w:rPr>
                <w:lang w:eastAsia="zh-TW"/>
              </w:rPr>
            </w:pPr>
            <w:r w:rsidRPr="00A564B4">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D9ADB3"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9E9862B"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CCE6CD"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15BF35BE"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A564B4" w:rsidRDefault="00851F44" w:rsidP="00851F44">
            <w:pPr>
              <w:pStyle w:val="TAL"/>
              <w:rPr>
                <w:lang w:eastAsia="zh-CN"/>
              </w:rPr>
            </w:pPr>
            <w:r w:rsidRPr="00A564B4">
              <w:rPr>
                <w:lang w:eastAsia="zh-CN"/>
              </w:rPr>
              <w:t>FDD, TDD</w:t>
            </w:r>
          </w:p>
        </w:tc>
      </w:tr>
      <w:tr w:rsidR="00851F44" w:rsidRPr="00A564B4" w14:paraId="7C63F47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39F610C" w14:textId="77777777" w:rsidR="00851F44" w:rsidRPr="00A564B4" w:rsidRDefault="00851F44" w:rsidP="00851F44">
            <w:pPr>
              <w:pStyle w:val="TAL"/>
              <w:rPr>
                <w:lang w:eastAsia="ko-KR"/>
              </w:rPr>
            </w:pPr>
            <w:r w:rsidRPr="00A564B4">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645ACBBE" w14:textId="77777777" w:rsidR="00851F44" w:rsidRPr="00A564B4" w:rsidRDefault="00851F44" w:rsidP="00851F44">
            <w:pPr>
              <w:pStyle w:val="TAL"/>
              <w:rPr>
                <w:lang w:eastAsia="ko-KR"/>
              </w:rPr>
            </w:pPr>
            <w:r w:rsidRPr="00A564B4">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8E31F23"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C2E742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D29FDD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EFBF1A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A564B4" w:rsidRDefault="00851F44" w:rsidP="00851F44">
            <w:pPr>
              <w:pStyle w:val="TAL"/>
              <w:rPr>
                <w:lang w:eastAsia="zh-CN"/>
              </w:rPr>
            </w:pPr>
          </w:p>
        </w:tc>
      </w:tr>
      <w:tr w:rsidR="00851F44" w:rsidRPr="00A564B4" w14:paraId="69AA570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A55930" w14:textId="77777777" w:rsidR="00851F44" w:rsidRPr="00A564B4" w:rsidRDefault="00851F44" w:rsidP="00851F44">
            <w:pPr>
              <w:pStyle w:val="TAL"/>
              <w:rPr>
                <w:lang w:eastAsia="ko-KR"/>
              </w:rPr>
            </w:pPr>
            <w:r w:rsidRPr="00A564B4">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F5B5197" w14:textId="77777777" w:rsidR="00851F44" w:rsidRPr="00A564B4" w:rsidRDefault="00851F44" w:rsidP="00851F44">
            <w:pPr>
              <w:pStyle w:val="TAL"/>
              <w:rPr>
                <w:lang w:eastAsia="ko-KR"/>
              </w:rPr>
            </w:pPr>
            <w:r w:rsidRPr="00A564B4">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B77D0C" w14:textId="77777777" w:rsidR="00851F44" w:rsidRPr="00A564B4" w:rsidRDefault="00851F44" w:rsidP="00851F44">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3E452D3F"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7EE59556"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489F0113" w14:textId="77777777" w:rsidR="00851F44" w:rsidRPr="00A564B4" w:rsidRDefault="00851F44" w:rsidP="00851F44">
            <w:pPr>
              <w:pStyle w:val="TAL"/>
              <w:rPr>
                <w:lang w:eastAsia="zh-CN"/>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A564B4" w:rsidRDefault="00851F44" w:rsidP="00851F44">
            <w:pPr>
              <w:pStyle w:val="TAL"/>
              <w:rPr>
                <w:lang w:eastAsia="zh-CN"/>
              </w:rPr>
            </w:pPr>
          </w:p>
        </w:tc>
      </w:tr>
      <w:tr w:rsidR="00851F44" w:rsidRPr="00A564B4" w14:paraId="5A3ED46F"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46DA1C7C" w14:textId="77777777" w:rsidR="00851F44" w:rsidRPr="00A564B4" w:rsidRDefault="00851F44" w:rsidP="00851F44">
            <w:pPr>
              <w:pStyle w:val="TAL"/>
            </w:pPr>
            <w:r w:rsidRPr="00A564B4">
              <w:t>6.5.1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839292" w14:textId="77777777" w:rsidR="00851F44" w:rsidRPr="00A564B4" w:rsidRDefault="00851F44" w:rsidP="00851F44">
            <w:pPr>
              <w:pStyle w:val="TAL"/>
              <w:rPr>
                <w:lang w:eastAsia="zh-TW"/>
              </w:rPr>
            </w:pPr>
            <w:r w:rsidRPr="00A564B4">
              <w:rPr>
                <w:lang w:eastAsia="zh-TW"/>
              </w:rPr>
              <w:t xml:space="preserve">Frequency Error </w:t>
            </w:r>
            <w:r w:rsidRPr="00A564B4">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A9AB67E"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C57D63F"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0C2D38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6D39B510"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59E40A8A"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A564B4" w:rsidRDefault="00851F44" w:rsidP="00851F44">
            <w:pPr>
              <w:pStyle w:val="TAL"/>
              <w:rPr>
                <w:lang w:eastAsia="zh-CN"/>
              </w:rPr>
            </w:pPr>
          </w:p>
        </w:tc>
      </w:tr>
      <w:tr w:rsidR="00851F44" w:rsidRPr="00A564B4" w14:paraId="310127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687B85" w14:textId="77777777" w:rsidR="00851F44" w:rsidRPr="00A564B4" w:rsidRDefault="00851F44" w:rsidP="00851F44">
            <w:pPr>
              <w:pStyle w:val="TAL"/>
              <w:rPr>
                <w:lang w:eastAsia="zh-CN"/>
              </w:rPr>
            </w:pPr>
            <w:r w:rsidRPr="00A564B4">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E5764F3" w14:textId="77777777" w:rsidR="00851F44" w:rsidRPr="00A564B4" w:rsidRDefault="00851F44" w:rsidP="00851F44">
            <w:pPr>
              <w:pStyle w:val="TAL"/>
              <w:rPr>
                <w:lang w:eastAsia="zh-CN"/>
              </w:rPr>
            </w:pPr>
            <w:r w:rsidRPr="00A564B4">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88AA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7B1FD9"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81AE1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5013FB1"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3BF522C5"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A564B4" w:rsidRDefault="00851F44" w:rsidP="00851F44">
            <w:pPr>
              <w:pStyle w:val="TAL"/>
              <w:rPr>
                <w:lang w:eastAsia="zh-CN"/>
              </w:rPr>
            </w:pPr>
          </w:p>
        </w:tc>
      </w:tr>
      <w:tr w:rsidR="00851F44" w:rsidRPr="00A564B4" w14:paraId="5AD9BA7E"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45053B6" w14:textId="77777777" w:rsidR="00851F44" w:rsidRPr="00A564B4" w:rsidRDefault="00851F44" w:rsidP="00851F44">
            <w:pPr>
              <w:pStyle w:val="TAL"/>
              <w:rPr>
                <w:lang w:eastAsia="zh-CN"/>
              </w:rPr>
            </w:pPr>
            <w:r w:rsidRPr="00A564B4">
              <w:rPr>
                <w:lang w:eastAsia="zh-CN"/>
              </w:rPr>
              <w:lastRenderedPageBreak/>
              <w:t>6.5.1G.2</w:t>
            </w:r>
          </w:p>
        </w:tc>
        <w:tc>
          <w:tcPr>
            <w:tcW w:w="1646" w:type="dxa"/>
            <w:tcBorders>
              <w:top w:val="single" w:sz="4" w:space="0" w:color="auto"/>
              <w:left w:val="single" w:sz="4" w:space="0" w:color="auto"/>
              <w:right w:val="single" w:sz="4" w:space="0" w:color="auto"/>
            </w:tcBorders>
            <w:shd w:val="clear" w:color="auto" w:fill="auto"/>
            <w:vAlign w:val="center"/>
          </w:tcPr>
          <w:p w14:paraId="68A82BAE" w14:textId="77777777" w:rsidR="00851F44" w:rsidRPr="00A564B4" w:rsidRDefault="00851F44" w:rsidP="00851F44">
            <w:pPr>
              <w:pStyle w:val="TAL"/>
              <w:rPr>
                <w:lang w:eastAsia="zh-CN"/>
              </w:rPr>
            </w:pPr>
            <w:r w:rsidRPr="00A564B4">
              <w:rPr>
                <w:lang w:eastAsia="en-US"/>
              </w:rPr>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6A0A5C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03940A"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052FC9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B09568"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3606FE0"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A564B4" w:rsidRDefault="00851F44" w:rsidP="00851F44">
            <w:pPr>
              <w:pStyle w:val="TAL"/>
              <w:rPr>
                <w:lang w:eastAsia="zh-CN"/>
              </w:rPr>
            </w:pPr>
          </w:p>
        </w:tc>
      </w:tr>
      <w:tr w:rsidR="00851F44" w:rsidRPr="00A564B4" w14:paraId="33576E5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DD45E18" w14:textId="77777777" w:rsidR="00851F44" w:rsidRPr="00A564B4" w:rsidRDefault="00851F44" w:rsidP="00851F44">
            <w:pPr>
              <w:pStyle w:val="TAL"/>
              <w:rPr>
                <w:lang w:eastAsia="zh-CN"/>
              </w:rPr>
            </w:pPr>
            <w:r w:rsidRPr="00A564B4">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072AB542" w14:textId="77777777" w:rsidR="00851F44" w:rsidRPr="00A564B4" w:rsidRDefault="00851F44" w:rsidP="00851F44">
            <w:pPr>
              <w:pStyle w:val="TAL"/>
              <w:rPr>
                <w:lang w:eastAsia="zh-CN"/>
              </w:rPr>
            </w:pPr>
            <w:r w:rsidRPr="00A564B4">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0C78663E"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1F71405"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EC7BFD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0173B2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4614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A564B4" w:rsidRDefault="00851F44" w:rsidP="00851F44">
            <w:pPr>
              <w:pStyle w:val="TAL"/>
              <w:rPr>
                <w:lang w:eastAsia="zh-CN"/>
              </w:rPr>
            </w:pPr>
          </w:p>
        </w:tc>
      </w:tr>
      <w:tr w:rsidR="00851F44" w:rsidRPr="00A564B4" w14:paraId="3FA9BF2B"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C30033A" w14:textId="77777777" w:rsidR="00851F44" w:rsidRPr="00A564B4" w:rsidRDefault="00851F44" w:rsidP="00851F44">
            <w:pPr>
              <w:pStyle w:val="TAL"/>
              <w:rPr>
                <w:lang w:eastAsia="zh-CN"/>
              </w:rPr>
            </w:pPr>
            <w:r w:rsidRPr="00A564B4">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8F88DD5" w14:textId="77777777" w:rsidR="00851F44" w:rsidRPr="00A564B4" w:rsidRDefault="00851F44" w:rsidP="00851F44">
            <w:pPr>
              <w:pStyle w:val="TAL"/>
              <w:rPr>
                <w:lang w:eastAsia="zh-CN"/>
              </w:rPr>
            </w:pPr>
            <w:r w:rsidRPr="00A564B4">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265DBFB"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B4D71E" w14:textId="77777777" w:rsidR="00851F44" w:rsidRPr="00A564B4" w:rsidRDefault="00851F44" w:rsidP="00851F44">
            <w:pPr>
              <w:pStyle w:val="TAL"/>
              <w:rPr>
                <w:lang w:eastAsia="zh-CN"/>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CAD76CE" w14:textId="77777777" w:rsidR="00851F44" w:rsidRPr="00A564B4" w:rsidRDefault="00851F44" w:rsidP="00851F44">
            <w:pPr>
              <w:pStyle w:val="TAL"/>
              <w:rPr>
                <w:lang w:eastAsia="zh-CN"/>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5B3C60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C0EAD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A564B4" w:rsidRDefault="00851F44" w:rsidP="00851F44">
            <w:pPr>
              <w:pStyle w:val="TAL"/>
              <w:rPr>
                <w:lang w:eastAsia="zh-CN"/>
              </w:rPr>
            </w:pPr>
            <w:r w:rsidRPr="00A564B4">
              <w:rPr>
                <w:lang w:eastAsia="zh-CN"/>
              </w:rPr>
              <w:t>Note 1</w:t>
            </w:r>
          </w:p>
        </w:tc>
      </w:tr>
      <w:tr w:rsidR="00851F44" w:rsidRPr="00A564B4" w14:paraId="74FA23BB" w14:textId="77777777" w:rsidTr="00BC6DDF">
        <w:trPr>
          <w:cantSplit/>
          <w:trHeight w:val="152"/>
        </w:trPr>
        <w:tc>
          <w:tcPr>
            <w:tcW w:w="1008" w:type="dxa"/>
            <w:tcBorders>
              <w:left w:val="single" w:sz="4" w:space="0" w:color="auto"/>
              <w:right w:val="single" w:sz="4" w:space="0" w:color="auto"/>
            </w:tcBorders>
            <w:shd w:val="clear" w:color="auto" w:fill="auto"/>
            <w:vAlign w:val="center"/>
          </w:tcPr>
          <w:p w14:paraId="6E17AE15" w14:textId="77777777" w:rsidR="00851F44" w:rsidRPr="00A564B4" w:rsidRDefault="00851F44" w:rsidP="00851F44">
            <w:pPr>
              <w:pStyle w:val="TAL"/>
              <w:rPr>
                <w:lang w:eastAsia="zh-CN"/>
              </w:rPr>
            </w:pPr>
            <w:r w:rsidRPr="00A564B4">
              <w:rPr>
                <w:lang w:eastAsia="en-US"/>
              </w:rPr>
              <w:t>6.5.2.1_2</w:t>
            </w:r>
          </w:p>
        </w:tc>
        <w:tc>
          <w:tcPr>
            <w:tcW w:w="1646" w:type="dxa"/>
            <w:tcBorders>
              <w:left w:val="single" w:sz="4" w:space="0" w:color="auto"/>
              <w:right w:val="single" w:sz="4" w:space="0" w:color="auto"/>
            </w:tcBorders>
            <w:shd w:val="clear" w:color="auto" w:fill="auto"/>
            <w:vAlign w:val="center"/>
          </w:tcPr>
          <w:p w14:paraId="1D7E5730" w14:textId="77777777" w:rsidR="00851F44" w:rsidRPr="00A564B4" w:rsidRDefault="00851F44" w:rsidP="00851F44">
            <w:pPr>
              <w:pStyle w:val="TAL"/>
              <w:rPr>
                <w:lang w:eastAsia="zh-CN"/>
              </w:rPr>
            </w:pPr>
            <w:r w:rsidRPr="00A564B4">
              <w:rPr>
                <w:lang w:eastAsia="en-US"/>
              </w:rPr>
              <w:t>Error Vector Magnitude (EVM)</w:t>
            </w:r>
            <w:r w:rsidRPr="00A564B4">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12E39426"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3FB722C3" w14:textId="77777777" w:rsidR="00851F44" w:rsidRPr="00A564B4" w:rsidRDefault="00851F44" w:rsidP="00851F44">
            <w:pPr>
              <w:pStyle w:val="TAL"/>
              <w:rPr>
                <w:lang w:eastAsia="ko-KR"/>
              </w:rPr>
            </w:pPr>
            <w:r w:rsidRPr="00A564B4">
              <w:rPr>
                <w:lang w:eastAsia="ko-KR"/>
              </w:rPr>
              <w:t>C301</w:t>
            </w:r>
          </w:p>
        </w:tc>
        <w:tc>
          <w:tcPr>
            <w:tcW w:w="2292" w:type="dxa"/>
            <w:tcBorders>
              <w:left w:val="single" w:sz="4" w:space="0" w:color="auto"/>
              <w:right w:val="single" w:sz="4" w:space="0" w:color="auto"/>
            </w:tcBorders>
            <w:shd w:val="clear" w:color="auto" w:fill="auto"/>
            <w:vAlign w:val="center"/>
          </w:tcPr>
          <w:p w14:paraId="6FBD6C14" w14:textId="77777777" w:rsidR="00851F44" w:rsidRPr="00A564B4" w:rsidRDefault="00851F44" w:rsidP="00851F44">
            <w:pPr>
              <w:pStyle w:val="TAL"/>
              <w:rPr>
                <w:lang w:eastAsia="ko-KR"/>
              </w:rPr>
            </w:pPr>
            <w:r w:rsidRPr="00A564B4">
              <w:rPr>
                <w:lang w:eastAsia="ko-KR"/>
              </w:rPr>
              <w:t>UE supporting E-UTRA and UL 256QAM</w:t>
            </w:r>
          </w:p>
        </w:tc>
        <w:tc>
          <w:tcPr>
            <w:tcW w:w="1192" w:type="dxa"/>
            <w:gridSpan w:val="2"/>
            <w:tcBorders>
              <w:left w:val="single" w:sz="4" w:space="0" w:color="auto"/>
              <w:right w:val="single" w:sz="4" w:space="0" w:color="auto"/>
            </w:tcBorders>
            <w:vAlign w:val="center"/>
          </w:tcPr>
          <w:p w14:paraId="50E821EB"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left w:val="single" w:sz="4" w:space="0" w:color="auto"/>
              <w:right w:val="single" w:sz="4" w:space="0" w:color="auto"/>
            </w:tcBorders>
          </w:tcPr>
          <w:p w14:paraId="746A0883"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A564B4" w:rsidRDefault="00851F44" w:rsidP="00851F44">
            <w:pPr>
              <w:pStyle w:val="TAL"/>
              <w:rPr>
                <w:lang w:eastAsia="zh-CN"/>
              </w:rPr>
            </w:pPr>
          </w:p>
        </w:tc>
      </w:tr>
      <w:tr w:rsidR="00851F44" w:rsidRPr="00A564B4" w14:paraId="4C827969"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B39A2FD" w14:textId="77777777" w:rsidR="00851F44" w:rsidRPr="00A564B4" w:rsidRDefault="00851F44" w:rsidP="00851F44">
            <w:pPr>
              <w:pStyle w:val="TAL"/>
              <w:rPr>
                <w:lang w:eastAsia="zh-CN"/>
              </w:rPr>
            </w:pPr>
            <w:r w:rsidRPr="00A564B4">
              <w:rPr>
                <w:lang w:eastAsia="zh-CN"/>
              </w:rPr>
              <w:t>6.5.2.1A</w:t>
            </w:r>
          </w:p>
        </w:tc>
        <w:tc>
          <w:tcPr>
            <w:tcW w:w="1646" w:type="dxa"/>
            <w:tcBorders>
              <w:top w:val="single" w:sz="4" w:space="0" w:color="auto"/>
              <w:left w:val="single" w:sz="4" w:space="0" w:color="auto"/>
              <w:right w:val="single" w:sz="4" w:space="0" w:color="auto"/>
            </w:tcBorders>
            <w:shd w:val="clear" w:color="auto" w:fill="auto"/>
            <w:vAlign w:val="center"/>
          </w:tcPr>
          <w:p w14:paraId="2D2E86AC" w14:textId="77777777" w:rsidR="00851F44" w:rsidRPr="00A564B4" w:rsidRDefault="00851F44" w:rsidP="00851F44">
            <w:pPr>
              <w:pStyle w:val="TAL"/>
              <w:rPr>
                <w:lang w:eastAsia="zh-CN"/>
              </w:rPr>
            </w:pPr>
            <w:r w:rsidRPr="00A564B4">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6CF1484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F6DC24C"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C3D1F9"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B1AB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91DCA5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A564B4" w:rsidRDefault="00851F44" w:rsidP="00851F44">
            <w:pPr>
              <w:pStyle w:val="TAL"/>
              <w:rPr>
                <w:lang w:eastAsia="zh-CN"/>
              </w:rPr>
            </w:pPr>
          </w:p>
        </w:tc>
      </w:tr>
      <w:tr w:rsidR="00851F44" w:rsidRPr="00A564B4" w:rsidDel="00D321C9" w14:paraId="7682088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4789AB8" w14:textId="77777777" w:rsidR="00851F44" w:rsidRPr="00A564B4" w:rsidDel="00D321C9" w:rsidRDefault="00851F44" w:rsidP="00851F44">
            <w:pPr>
              <w:pStyle w:val="TAL"/>
              <w:rPr>
                <w:lang w:eastAsia="ko-KR"/>
              </w:rPr>
            </w:pPr>
            <w:r w:rsidRPr="00A564B4">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61D45C0F" w14:textId="77777777" w:rsidR="00851F44" w:rsidRPr="00A564B4" w:rsidDel="00D321C9" w:rsidRDefault="00851F44" w:rsidP="00851F44">
            <w:pPr>
              <w:pStyle w:val="TAL"/>
              <w:rPr>
                <w:lang w:eastAsia="ko-KR"/>
              </w:rPr>
            </w:pPr>
            <w:r w:rsidRPr="00A564B4">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B6A9D1A"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19D5EB"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E3092BB"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879DB3D"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A564B4" w:rsidDel="00D321C9" w:rsidRDefault="00851F44" w:rsidP="00851F44">
            <w:pPr>
              <w:pStyle w:val="TAL"/>
              <w:rPr>
                <w:lang w:eastAsia="zh-CN"/>
              </w:rPr>
            </w:pPr>
          </w:p>
        </w:tc>
      </w:tr>
      <w:tr w:rsidR="00851F44" w:rsidRPr="00A564B4" w:rsidDel="00D321C9" w14:paraId="50352C5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58EB521" w14:textId="77777777" w:rsidR="00851F44" w:rsidRPr="00A564B4" w:rsidRDefault="00851F44" w:rsidP="00851F44">
            <w:pPr>
              <w:pStyle w:val="TAL"/>
              <w:rPr>
                <w:lang w:eastAsia="ko-KR"/>
              </w:rPr>
            </w:pPr>
            <w:r w:rsidRPr="00A564B4">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7EC79DE8" w14:textId="77777777" w:rsidR="00851F44" w:rsidRPr="00A564B4" w:rsidRDefault="00851F44" w:rsidP="00851F44">
            <w:pPr>
              <w:pStyle w:val="TAL"/>
              <w:rPr>
                <w:lang w:eastAsia="ko-KR"/>
              </w:rPr>
            </w:pPr>
            <w:r w:rsidRPr="00A564B4">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05FD259"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1553BC"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83A1E0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89DC382"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A564B4" w:rsidDel="00D321C9" w:rsidRDefault="00851F44" w:rsidP="00851F44">
            <w:pPr>
              <w:pStyle w:val="TAL"/>
              <w:rPr>
                <w:lang w:eastAsia="zh-CN"/>
              </w:rPr>
            </w:pPr>
          </w:p>
        </w:tc>
      </w:tr>
      <w:tr w:rsidR="00851F44" w:rsidRPr="00A564B4" w:rsidDel="00D321C9" w14:paraId="7B6DE31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F24CBD" w14:textId="77777777" w:rsidR="00851F44" w:rsidRPr="00A564B4" w:rsidRDefault="00851F44" w:rsidP="00851F44">
            <w:pPr>
              <w:pStyle w:val="TAL"/>
              <w:rPr>
                <w:lang w:eastAsia="ko-KR"/>
              </w:rPr>
            </w:pPr>
            <w:r w:rsidRPr="00A564B4">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4476A74E" w14:textId="77777777" w:rsidR="00851F44" w:rsidRPr="00A564B4" w:rsidRDefault="00851F44" w:rsidP="00851F44">
            <w:pPr>
              <w:pStyle w:val="TAL"/>
              <w:rPr>
                <w:lang w:eastAsia="ko-KR"/>
              </w:rPr>
            </w:pPr>
            <w:r w:rsidRPr="00A564B4">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C53BD0"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5945C47"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7A4CEB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89BCBF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A564B4" w:rsidDel="00D321C9" w:rsidRDefault="00851F44" w:rsidP="00851F44">
            <w:pPr>
              <w:pStyle w:val="TAL"/>
              <w:rPr>
                <w:lang w:eastAsia="zh-CN"/>
              </w:rPr>
            </w:pPr>
          </w:p>
        </w:tc>
      </w:tr>
      <w:tr w:rsidR="00851F44" w:rsidRPr="00A564B4" w:rsidDel="00D321C9" w14:paraId="5E3DC0D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1AEF43A" w14:textId="77777777" w:rsidR="00851F44" w:rsidRPr="00A564B4" w:rsidRDefault="00851F44" w:rsidP="00851F44">
            <w:pPr>
              <w:pStyle w:val="TAL"/>
              <w:rPr>
                <w:lang w:eastAsia="ko-KR"/>
              </w:rPr>
            </w:pPr>
            <w:r w:rsidRPr="00A564B4">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FDC387F" w14:textId="77777777" w:rsidR="00851F44" w:rsidRPr="00A564B4" w:rsidRDefault="00851F44" w:rsidP="00851F44">
            <w:pPr>
              <w:pStyle w:val="TAL"/>
              <w:rPr>
                <w:lang w:eastAsia="ko-KR"/>
              </w:rPr>
            </w:pPr>
            <w:r w:rsidRPr="00A564B4">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86358F8"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65907E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091BCC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204FD0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A564B4" w:rsidDel="00D321C9" w:rsidRDefault="00851F44" w:rsidP="00851F44">
            <w:pPr>
              <w:pStyle w:val="TAL"/>
              <w:rPr>
                <w:lang w:eastAsia="zh-CN"/>
              </w:rPr>
            </w:pPr>
          </w:p>
        </w:tc>
      </w:tr>
      <w:tr w:rsidR="00851F44" w:rsidRPr="00A564B4" w14:paraId="2857D9B5" w14:textId="77777777" w:rsidTr="00BC6DDF">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A564B4" w:rsidRDefault="00851F44" w:rsidP="00851F44">
            <w:pPr>
              <w:pStyle w:val="TAL"/>
              <w:rPr>
                <w:lang w:eastAsia="zh-CN"/>
              </w:rPr>
            </w:pPr>
            <w:r w:rsidRPr="00A564B4">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A564B4" w:rsidRDefault="00851F44" w:rsidP="00851F44">
            <w:pPr>
              <w:pStyle w:val="TAL"/>
              <w:rPr>
                <w:lang w:eastAsia="zh-CN"/>
              </w:rPr>
            </w:pPr>
            <w:r w:rsidRPr="00A564B4">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A564B4" w:rsidRDefault="00851F44" w:rsidP="00851F44">
            <w:pPr>
              <w:pStyle w:val="TAL"/>
              <w:rPr>
                <w:lang w:eastAsia="zh-CN"/>
              </w:rPr>
            </w:pPr>
            <w:r w:rsidRPr="00A564B4">
              <w:rPr>
                <w:lang w:eastAsia="zh-CN"/>
              </w:rPr>
              <w:t>FDD, TDD</w:t>
            </w:r>
          </w:p>
        </w:tc>
      </w:tr>
      <w:tr w:rsidR="00851F44" w:rsidRPr="00A564B4" w14:paraId="4E033FA7"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A564B4" w:rsidRDefault="00851F44" w:rsidP="00851F44">
            <w:pPr>
              <w:pStyle w:val="TAL"/>
              <w:rPr>
                <w:lang w:eastAsia="ko-KR"/>
              </w:rPr>
            </w:pPr>
            <w:r w:rsidRPr="00A564B4">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A564B4" w:rsidRDefault="00851F44" w:rsidP="00851F44">
            <w:pPr>
              <w:pStyle w:val="TAL"/>
              <w:rPr>
                <w:lang w:eastAsia="ko-KR"/>
              </w:rPr>
            </w:pPr>
            <w:r w:rsidRPr="00A564B4">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A564B4" w:rsidRDefault="00851F44" w:rsidP="00851F44">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A564B4" w:rsidRDefault="00851F44" w:rsidP="00851F44">
            <w:pPr>
              <w:pStyle w:val="TAL"/>
              <w:rPr>
                <w:lang w:eastAsia="zh-CN"/>
              </w:rPr>
            </w:pPr>
          </w:p>
        </w:tc>
      </w:tr>
      <w:tr w:rsidR="00851F44" w:rsidRPr="00A564B4" w14:paraId="2585394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DADBE56" w14:textId="77777777" w:rsidR="00851F44" w:rsidRPr="00A564B4" w:rsidRDefault="00851F44" w:rsidP="00851F44">
            <w:pPr>
              <w:pStyle w:val="TAL"/>
              <w:rPr>
                <w:lang w:eastAsia="ko-KR"/>
              </w:rPr>
            </w:pPr>
            <w:r w:rsidRPr="00A564B4">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3D6BCCD3" w14:textId="77777777" w:rsidR="00851F44" w:rsidRPr="00A564B4" w:rsidRDefault="00851F44" w:rsidP="00851F44">
            <w:pPr>
              <w:pStyle w:val="TAL"/>
              <w:rPr>
                <w:lang w:eastAsia="ko-KR"/>
              </w:rPr>
            </w:pPr>
            <w:r w:rsidRPr="00A564B4">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3E6DF06"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B069743"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6E5B403" w14:textId="77777777" w:rsidR="00851F44" w:rsidRPr="00A564B4" w:rsidRDefault="00851F44" w:rsidP="00851F44">
            <w:pPr>
              <w:pStyle w:val="TAL"/>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37CCA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A564B4" w:rsidRDefault="00851F44" w:rsidP="00851F44">
            <w:pPr>
              <w:pStyle w:val="TAL"/>
              <w:rPr>
                <w:lang w:eastAsia="zh-CN"/>
              </w:rPr>
            </w:pPr>
          </w:p>
        </w:tc>
      </w:tr>
      <w:tr w:rsidR="00851F44" w:rsidRPr="00A564B4" w14:paraId="1F40C39F"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2F38B47"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5432C98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6A3CBA"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5A87FA3"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C3588C6"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0CCCF7D0"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2E4B9EE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A564B4" w:rsidRDefault="00851F44" w:rsidP="00851F44">
            <w:pPr>
              <w:keepNext/>
              <w:keepLines/>
              <w:spacing w:after="0"/>
              <w:rPr>
                <w:rFonts w:ascii="Arial" w:hAnsi="Arial"/>
                <w:sz w:val="18"/>
                <w:lang w:eastAsia="zh-CN"/>
              </w:rPr>
            </w:pPr>
          </w:p>
        </w:tc>
      </w:tr>
      <w:tr w:rsidR="00851F44" w:rsidRPr="00A564B4" w14:paraId="3E6C1A6B"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129D6AFA" w14:textId="77777777" w:rsidR="00851F44" w:rsidRPr="00A564B4" w:rsidRDefault="00851F44" w:rsidP="00851F44">
            <w:pPr>
              <w:pStyle w:val="TAL"/>
              <w:rPr>
                <w:lang w:eastAsia="zh-CN"/>
              </w:rPr>
            </w:pPr>
            <w:r w:rsidRPr="00A564B4">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3C1DC5D9" w14:textId="77777777" w:rsidR="00851F44" w:rsidRPr="00A564B4" w:rsidRDefault="00851F44" w:rsidP="00851F44">
            <w:pPr>
              <w:pStyle w:val="TAL"/>
              <w:rPr>
                <w:lang w:eastAsia="zh-CN"/>
              </w:rPr>
            </w:pPr>
            <w:r w:rsidRPr="00A564B4">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3BE52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D3FD4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8A7CE3B"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89F6D9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73B667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A564B4" w:rsidRDefault="00851F44" w:rsidP="00851F44">
            <w:pPr>
              <w:pStyle w:val="TAL"/>
              <w:rPr>
                <w:lang w:eastAsia="zh-CN"/>
              </w:rPr>
            </w:pPr>
          </w:p>
        </w:tc>
      </w:tr>
      <w:tr w:rsidR="00851F44" w:rsidRPr="00A564B4" w14:paraId="5CECE270"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43E5948" w14:textId="77777777" w:rsidR="00851F44" w:rsidRPr="00A564B4" w:rsidRDefault="00851F44" w:rsidP="00851F44">
            <w:pPr>
              <w:pStyle w:val="TAL"/>
              <w:rPr>
                <w:lang w:eastAsia="zh-CN"/>
              </w:rPr>
            </w:pPr>
            <w:r w:rsidRPr="00A564B4">
              <w:rPr>
                <w:lang w:eastAsia="zh-CN"/>
              </w:rPr>
              <w:lastRenderedPageBreak/>
              <w:t>6.5.2.1G.2</w:t>
            </w:r>
          </w:p>
        </w:tc>
        <w:tc>
          <w:tcPr>
            <w:tcW w:w="1646" w:type="dxa"/>
            <w:tcBorders>
              <w:top w:val="single" w:sz="4" w:space="0" w:color="auto"/>
              <w:left w:val="single" w:sz="4" w:space="0" w:color="auto"/>
              <w:right w:val="single" w:sz="4" w:space="0" w:color="auto"/>
            </w:tcBorders>
            <w:shd w:val="clear" w:color="auto" w:fill="auto"/>
            <w:vAlign w:val="center"/>
          </w:tcPr>
          <w:p w14:paraId="76F3F3E6" w14:textId="77777777" w:rsidR="00851F44" w:rsidRPr="00A564B4" w:rsidRDefault="00851F44" w:rsidP="00851F44">
            <w:pPr>
              <w:pStyle w:val="TAL"/>
              <w:rPr>
                <w:lang w:eastAsia="zh-CN"/>
              </w:rPr>
            </w:pPr>
            <w:r w:rsidRPr="00A564B4">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0A91B"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C42FAC"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165C28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E4CE93"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6FD597D8"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A564B4" w:rsidRDefault="00851F44" w:rsidP="00851F44">
            <w:pPr>
              <w:pStyle w:val="TAL"/>
              <w:rPr>
                <w:lang w:eastAsia="zh-CN"/>
              </w:rPr>
            </w:pPr>
          </w:p>
        </w:tc>
      </w:tr>
      <w:tr w:rsidR="00851F44" w:rsidRPr="00A564B4" w14:paraId="76C69DB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6B7DACD" w14:textId="77777777" w:rsidR="00851F44" w:rsidRPr="00A564B4" w:rsidRDefault="00851F44" w:rsidP="00851F44">
            <w:pPr>
              <w:pStyle w:val="TAL"/>
              <w:rPr>
                <w:lang w:eastAsia="zh-CN"/>
              </w:rPr>
            </w:pPr>
            <w:r w:rsidRPr="00A564B4">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5651A477" w14:textId="77777777" w:rsidR="00851F44" w:rsidRPr="00A564B4" w:rsidRDefault="00851F44" w:rsidP="00851F44">
            <w:pPr>
              <w:pStyle w:val="TAL"/>
              <w:rPr>
                <w:lang w:eastAsia="zh-CN"/>
              </w:rPr>
            </w:pPr>
            <w:r w:rsidRPr="00A564B4">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51F59B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EC0F42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36A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00C3843"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FD73FC6"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A564B4" w:rsidRDefault="00851F44" w:rsidP="00851F44">
            <w:pPr>
              <w:pStyle w:val="TAL"/>
              <w:rPr>
                <w:lang w:eastAsia="zh-CN"/>
              </w:rPr>
            </w:pPr>
          </w:p>
        </w:tc>
      </w:tr>
      <w:tr w:rsidR="00851F44" w:rsidRPr="00A564B4" w14:paraId="74D24F4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3C9E623B" w14:textId="77777777" w:rsidR="00851F44" w:rsidRPr="00A564B4" w:rsidRDefault="00851F44" w:rsidP="00851F44">
            <w:pPr>
              <w:pStyle w:val="TAL"/>
              <w:rPr>
                <w:lang w:eastAsia="zh-CN"/>
              </w:rPr>
            </w:pPr>
            <w:r w:rsidRPr="00A564B4">
              <w:rPr>
                <w:lang w:eastAsia="zh-CN"/>
              </w:rPr>
              <w:t>6.5.2.1_s</w:t>
            </w:r>
          </w:p>
        </w:tc>
        <w:tc>
          <w:tcPr>
            <w:tcW w:w="1646" w:type="dxa"/>
            <w:tcBorders>
              <w:top w:val="single" w:sz="4" w:space="0" w:color="auto"/>
              <w:left w:val="single" w:sz="4" w:space="0" w:color="auto"/>
              <w:right w:val="single" w:sz="4" w:space="0" w:color="auto"/>
            </w:tcBorders>
            <w:shd w:val="clear" w:color="auto" w:fill="auto"/>
            <w:vAlign w:val="center"/>
          </w:tcPr>
          <w:p w14:paraId="232B53F7" w14:textId="77777777" w:rsidR="00851F44" w:rsidRPr="00A564B4" w:rsidRDefault="00851F44" w:rsidP="00851F44">
            <w:pPr>
              <w:pStyle w:val="TAL"/>
            </w:pPr>
            <w:r w:rsidRPr="00A564B4">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5040FF19"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8875026" w14:textId="77777777" w:rsidR="00851F44" w:rsidRPr="00A564B4" w:rsidRDefault="00851F44" w:rsidP="00851F44">
            <w:pPr>
              <w:pStyle w:val="TAL"/>
              <w:rPr>
                <w:rFonts w:eastAsia="PMingLiU"/>
                <w:lang w:eastAsia="zh-TW"/>
              </w:rPr>
            </w:pPr>
            <w:r w:rsidRPr="00A564B4">
              <w:t>C353</w:t>
            </w:r>
          </w:p>
        </w:tc>
        <w:tc>
          <w:tcPr>
            <w:tcW w:w="2292" w:type="dxa"/>
            <w:tcBorders>
              <w:top w:val="single" w:sz="4" w:space="0" w:color="auto"/>
              <w:left w:val="single" w:sz="4" w:space="0" w:color="auto"/>
              <w:right w:val="single" w:sz="4" w:space="0" w:color="auto"/>
            </w:tcBorders>
            <w:shd w:val="clear" w:color="auto" w:fill="auto"/>
            <w:vAlign w:val="center"/>
          </w:tcPr>
          <w:p w14:paraId="2A1ABB7D" w14:textId="77777777" w:rsidR="00851F44" w:rsidRPr="00A564B4" w:rsidRDefault="00851F44" w:rsidP="00851F44">
            <w:pPr>
              <w:pStyle w:val="TAL"/>
              <w:rPr>
                <w:lang w:eastAsia="zh-CN"/>
              </w:rPr>
            </w:pPr>
            <w:r w:rsidRPr="00A564B4">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5E9783A6" w14:textId="77777777" w:rsidR="00851F44" w:rsidRPr="00A564B4" w:rsidRDefault="00851F44" w:rsidP="00851F44">
            <w:pPr>
              <w:pStyle w:val="TAL"/>
              <w:jc w:val="center"/>
              <w:rPr>
                <w:rFonts w:cs="Arial"/>
                <w:szCs w:val="18"/>
                <w:lang w:eastAsia="zh-TW"/>
              </w:rPr>
            </w:pPr>
            <w:r w:rsidRPr="00A564B4">
              <w:t>D02</w:t>
            </w:r>
          </w:p>
        </w:tc>
        <w:tc>
          <w:tcPr>
            <w:tcW w:w="1101" w:type="dxa"/>
            <w:gridSpan w:val="2"/>
            <w:tcBorders>
              <w:top w:val="single" w:sz="4" w:space="0" w:color="auto"/>
              <w:left w:val="single" w:sz="4" w:space="0" w:color="auto"/>
              <w:right w:val="single" w:sz="4" w:space="0" w:color="auto"/>
            </w:tcBorders>
            <w:vAlign w:val="center"/>
          </w:tcPr>
          <w:p w14:paraId="75A25DF4" w14:textId="77777777" w:rsidR="00851F44" w:rsidRPr="00A564B4" w:rsidRDefault="00851F44" w:rsidP="00851F44">
            <w:pPr>
              <w:pStyle w:val="TAL"/>
              <w:rPr>
                <w:rFonts w:eastAsia="PMingLiU"/>
                <w:lang w:eastAsia="zh-TW"/>
              </w:rPr>
            </w:pPr>
            <w:r w:rsidRPr="00A564B4">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A564B4" w:rsidRDefault="00851F44" w:rsidP="00851F44">
            <w:pPr>
              <w:pStyle w:val="TAL"/>
              <w:rPr>
                <w:lang w:eastAsia="zh-CN"/>
              </w:rPr>
            </w:pPr>
          </w:p>
        </w:tc>
      </w:tr>
      <w:tr w:rsidR="00851F44" w:rsidRPr="00A564B4" w14:paraId="1FE66D26" w14:textId="77777777" w:rsidTr="00BC6DDF">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43392BF1"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35796D8" w14:textId="77777777" w:rsidR="00851F44" w:rsidRPr="00A564B4" w:rsidRDefault="00851F44" w:rsidP="00851F44">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2428B39"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DE3F0BB" w14:textId="77777777" w:rsidR="00851F44" w:rsidRPr="00A564B4" w:rsidRDefault="00851F44" w:rsidP="00851F44">
            <w:pPr>
              <w:pStyle w:val="TAL"/>
              <w:rPr>
                <w:rFonts w:eastAsia="PMingLiU"/>
                <w:lang w:eastAsia="zh-TW"/>
              </w:rPr>
            </w:pPr>
            <w:r w:rsidRPr="00A564B4">
              <w:rPr>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0C972CC6" w14:textId="77777777" w:rsidR="00851F44" w:rsidRPr="00A564B4" w:rsidRDefault="00851F44" w:rsidP="00851F44">
            <w:pPr>
              <w:pStyle w:val="TAL"/>
              <w:rPr>
                <w:lang w:eastAsia="zh-CN"/>
              </w:rPr>
            </w:pPr>
            <w:r w:rsidRPr="00A564B4">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1E9D5E8E" w14:textId="77777777" w:rsidR="00851F44" w:rsidRPr="00A564B4" w:rsidRDefault="00851F44" w:rsidP="00851F44">
            <w:pPr>
              <w:pStyle w:val="TAL"/>
              <w:jc w:val="center"/>
              <w:rPr>
                <w:rFonts w:cs="Arial"/>
                <w:szCs w:val="18"/>
                <w:lang w:eastAsia="zh-TW"/>
              </w:rPr>
            </w:pPr>
            <w:r w:rsidRPr="00A564B4">
              <w:rPr>
                <w:lang w:eastAsia="zh-CN"/>
              </w:rPr>
              <w:t>D03</w:t>
            </w:r>
          </w:p>
        </w:tc>
        <w:tc>
          <w:tcPr>
            <w:tcW w:w="1101" w:type="dxa"/>
            <w:gridSpan w:val="2"/>
            <w:tcBorders>
              <w:top w:val="single" w:sz="4" w:space="0" w:color="auto"/>
              <w:left w:val="single" w:sz="4" w:space="0" w:color="auto"/>
              <w:right w:val="single" w:sz="4" w:space="0" w:color="auto"/>
            </w:tcBorders>
            <w:vAlign w:val="center"/>
          </w:tcPr>
          <w:p w14:paraId="16413106" w14:textId="77777777" w:rsidR="00851F44" w:rsidRPr="00A564B4" w:rsidRDefault="00851F44" w:rsidP="00851F44">
            <w:pPr>
              <w:pStyle w:val="TAL"/>
              <w:rPr>
                <w:rFonts w:eastAsia="PMingLiU"/>
                <w:lang w:eastAsia="zh-TW"/>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A564B4" w:rsidRDefault="00851F44" w:rsidP="00851F44">
            <w:pPr>
              <w:pStyle w:val="TAL"/>
              <w:rPr>
                <w:lang w:eastAsia="zh-CN"/>
              </w:rPr>
            </w:pPr>
          </w:p>
        </w:tc>
      </w:tr>
      <w:tr w:rsidR="00851F44" w:rsidRPr="00A564B4" w14:paraId="1BC1B33E"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65F61C1A" w14:textId="77777777" w:rsidR="00851F44" w:rsidRPr="00A564B4" w:rsidRDefault="00851F44" w:rsidP="00851F44">
            <w:pPr>
              <w:pStyle w:val="TAL"/>
              <w:rPr>
                <w:lang w:eastAsia="zh-CN"/>
              </w:rPr>
            </w:pPr>
            <w:r w:rsidRPr="00A564B4">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A0EE5C" w14:textId="77777777" w:rsidR="00851F44" w:rsidRPr="00A564B4" w:rsidRDefault="00851F44" w:rsidP="00851F44">
            <w:pPr>
              <w:pStyle w:val="TAL"/>
              <w:rPr>
                <w:lang w:eastAsia="zh-CN"/>
              </w:rPr>
            </w:pPr>
            <w:r w:rsidRPr="00A564B4">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4FBE4"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8A023B6"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286B45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4C1426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51E1AC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A564B4" w:rsidRDefault="00851F44" w:rsidP="00851F44">
            <w:pPr>
              <w:pStyle w:val="TAL"/>
              <w:rPr>
                <w:lang w:eastAsia="zh-CN"/>
              </w:rPr>
            </w:pPr>
          </w:p>
        </w:tc>
      </w:tr>
      <w:tr w:rsidR="00851F44" w:rsidRPr="00A564B4" w:rsidDel="00D321C9" w14:paraId="232E89E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106231E" w14:textId="77777777" w:rsidR="00851F44" w:rsidRPr="00A564B4" w:rsidDel="00D321C9" w:rsidRDefault="00851F44" w:rsidP="00851F44">
            <w:pPr>
              <w:pStyle w:val="TAL"/>
              <w:rPr>
                <w:lang w:eastAsia="ko-KR"/>
              </w:rPr>
            </w:pPr>
            <w:r w:rsidRPr="00A564B4">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137E2EB0" w14:textId="77777777" w:rsidR="00851F44" w:rsidRPr="00A564B4" w:rsidDel="00D321C9" w:rsidRDefault="00851F44" w:rsidP="00851F44">
            <w:pPr>
              <w:pStyle w:val="TAL"/>
              <w:rPr>
                <w:lang w:eastAsia="ko-KR"/>
              </w:rPr>
            </w:pPr>
            <w:r w:rsidRPr="00A564B4">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09461E"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D3962F"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356624"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9C171E"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A564B4" w:rsidDel="00D321C9" w:rsidRDefault="00851F44" w:rsidP="00851F44">
            <w:pPr>
              <w:pStyle w:val="TAL"/>
              <w:rPr>
                <w:lang w:eastAsia="zh-CN"/>
              </w:rPr>
            </w:pPr>
          </w:p>
        </w:tc>
      </w:tr>
      <w:tr w:rsidR="00851F44" w:rsidRPr="00A564B4" w:rsidDel="00D321C9" w14:paraId="618CE2D1"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B6CDAE6" w14:textId="77777777" w:rsidR="00851F44" w:rsidRPr="00A564B4" w:rsidRDefault="00851F44" w:rsidP="00851F44">
            <w:pPr>
              <w:pStyle w:val="TAL"/>
              <w:rPr>
                <w:lang w:eastAsia="ko-KR"/>
              </w:rPr>
            </w:pPr>
            <w:r w:rsidRPr="00A564B4">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2A16990D" w14:textId="77777777" w:rsidR="00851F44" w:rsidRPr="00A564B4" w:rsidRDefault="00851F44" w:rsidP="00851F44">
            <w:pPr>
              <w:pStyle w:val="TAL"/>
              <w:rPr>
                <w:lang w:eastAsia="ko-KR"/>
              </w:rPr>
            </w:pPr>
            <w:r w:rsidRPr="00A564B4">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F5BD293"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0AA3F2D"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E4658D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CC2D5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A564B4" w:rsidDel="00D321C9" w:rsidRDefault="00851F44" w:rsidP="00851F44">
            <w:pPr>
              <w:pStyle w:val="TAL"/>
              <w:rPr>
                <w:lang w:eastAsia="zh-CN"/>
              </w:rPr>
            </w:pPr>
          </w:p>
        </w:tc>
      </w:tr>
      <w:tr w:rsidR="00851F44" w:rsidRPr="00A564B4" w14:paraId="21350FD4"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74E66019" w14:textId="77777777" w:rsidR="00851F44" w:rsidRPr="00A564B4" w:rsidRDefault="00851F44" w:rsidP="00851F44">
            <w:pPr>
              <w:pStyle w:val="TAL"/>
              <w:rPr>
                <w:lang w:eastAsia="zh-CN"/>
              </w:rPr>
            </w:pPr>
            <w:r w:rsidRPr="00A564B4">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4501A474" w14:textId="77777777" w:rsidR="00851F44" w:rsidRPr="00A564B4" w:rsidRDefault="00851F44" w:rsidP="00851F44">
            <w:pPr>
              <w:pStyle w:val="TAL"/>
              <w:rPr>
                <w:lang w:eastAsia="zh-CN"/>
              </w:rPr>
            </w:pPr>
            <w:r w:rsidRPr="00A564B4">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EDC44"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250CA6"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C62FE2C"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CBD847F"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1D90E3E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A564B4" w:rsidRDefault="00851F44" w:rsidP="00851F44">
            <w:pPr>
              <w:pStyle w:val="TAL"/>
              <w:rPr>
                <w:lang w:eastAsia="zh-CN"/>
              </w:rPr>
            </w:pPr>
            <w:r w:rsidRPr="00A564B4">
              <w:rPr>
                <w:lang w:eastAsia="zh-CN"/>
              </w:rPr>
              <w:t>FDD, TDD</w:t>
            </w:r>
          </w:p>
        </w:tc>
      </w:tr>
      <w:tr w:rsidR="00851F44" w:rsidRPr="00A564B4" w14:paraId="54BB437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BACFF33" w14:textId="77777777" w:rsidR="00851F44" w:rsidRPr="00A564B4" w:rsidRDefault="00851F44" w:rsidP="00851F44">
            <w:pPr>
              <w:pStyle w:val="TAL"/>
              <w:rPr>
                <w:lang w:eastAsia="ko-KR"/>
              </w:rPr>
            </w:pPr>
            <w:r w:rsidRPr="00A564B4">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06C71070" w14:textId="77777777" w:rsidR="00851F44" w:rsidRPr="00A564B4" w:rsidRDefault="00851F44" w:rsidP="00851F44">
            <w:pPr>
              <w:pStyle w:val="TAL"/>
              <w:rPr>
                <w:lang w:eastAsia="ko-KR"/>
              </w:rPr>
            </w:pPr>
            <w:r w:rsidRPr="00A564B4">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CE420D"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CC8AA64"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93D849D"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8153D0D"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1D3D02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A564B4" w:rsidRDefault="00851F44" w:rsidP="00851F44">
            <w:pPr>
              <w:pStyle w:val="TAL"/>
              <w:rPr>
                <w:lang w:eastAsia="zh-CN"/>
              </w:rPr>
            </w:pPr>
          </w:p>
        </w:tc>
      </w:tr>
      <w:tr w:rsidR="00851F44" w:rsidRPr="00A564B4" w14:paraId="280E39D1"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F19493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781B646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DE89D7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FECA4A1"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474B79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CB4D714"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70ABFA52"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A564B4" w:rsidRDefault="00851F44" w:rsidP="00851F44">
            <w:pPr>
              <w:keepNext/>
              <w:keepLines/>
              <w:spacing w:after="0"/>
              <w:rPr>
                <w:rFonts w:ascii="Arial" w:hAnsi="Arial"/>
                <w:sz w:val="18"/>
                <w:lang w:eastAsia="zh-CN"/>
              </w:rPr>
            </w:pPr>
          </w:p>
        </w:tc>
      </w:tr>
      <w:tr w:rsidR="00851F44" w:rsidRPr="00A564B4" w14:paraId="5710082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4CCCC9C" w14:textId="77777777" w:rsidR="00851F44" w:rsidRPr="00A564B4" w:rsidRDefault="00851F44" w:rsidP="00851F44">
            <w:pPr>
              <w:pStyle w:val="TAL"/>
              <w:rPr>
                <w:lang w:eastAsia="zh-CN"/>
              </w:rPr>
            </w:pPr>
            <w:r w:rsidRPr="00A564B4">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7FD253A9" w14:textId="77777777" w:rsidR="00851F44" w:rsidRPr="00A564B4" w:rsidRDefault="00851F44" w:rsidP="00851F44">
            <w:pPr>
              <w:pStyle w:val="TAL"/>
              <w:rPr>
                <w:lang w:eastAsia="zh-CN"/>
              </w:rPr>
            </w:pPr>
            <w:r w:rsidRPr="00A564B4">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E0762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2278E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D845C7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9DBAC9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B7A51D5"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A564B4" w:rsidRDefault="00851F44" w:rsidP="00851F44">
            <w:pPr>
              <w:pStyle w:val="TAL"/>
              <w:rPr>
                <w:lang w:eastAsia="zh-CN"/>
              </w:rPr>
            </w:pPr>
          </w:p>
        </w:tc>
      </w:tr>
      <w:tr w:rsidR="00851F44" w:rsidRPr="00A564B4" w14:paraId="0055447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D15785E" w14:textId="77777777" w:rsidR="00851F44" w:rsidRPr="00A564B4" w:rsidRDefault="00851F44" w:rsidP="00851F44">
            <w:pPr>
              <w:pStyle w:val="TAL"/>
              <w:rPr>
                <w:lang w:eastAsia="zh-CN"/>
              </w:rPr>
            </w:pPr>
            <w:r w:rsidRPr="00A564B4">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5BB76A77" w14:textId="77777777" w:rsidR="00851F44" w:rsidRPr="00A564B4" w:rsidRDefault="00851F44" w:rsidP="00851F44">
            <w:pPr>
              <w:pStyle w:val="TAL"/>
              <w:rPr>
                <w:lang w:eastAsia="zh-CN"/>
              </w:rPr>
            </w:pPr>
            <w:r w:rsidRPr="00A564B4">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7C398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6B8229A"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41BA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B75A7DD"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4BB5AD17"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A564B4" w:rsidRDefault="00851F44" w:rsidP="00851F44">
            <w:pPr>
              <w:pStyle w:val="TAL"/>
              <w:rPr>
                <w:lang w:eastAsia="zh-CN"/>
              </w:rPr>
            </w:pPr>
          </w:p>
        </w:tc>
      </w:tr>
      <w:tr w:rsidR="00851F44" w:rsidRPr="00A564B4" w14:paraId="5B8C20B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2301631" w14:textId="77777777" w:rsidR="00851F44" w:rsidRPr="00A564B4" w:rsidRDefault="00851F44" w:rsidP="00851F44">
            <w:pPr>
              <w:pStyle w:val="TAL"/>
              <w:rPr>
                <w:lang w:eastAsia="zh-CN"/>
              </w:rPr>
            </w:pPr>
            <w:r w:rsidRPr="00A564B4">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69D03FE6" w14:textId="77777777" w:rsidR="00851F44" w:rsidRPr="00A564B4" w:rsidRDefault="00851F44" w:rsidP="00851F44">
            <w:pPr>
              <w:pStyle w:val="TAL"/>
              <w:rPr>
                <w:lang w:eastAsia="zh-CN"/>
              </w:rPr>
            </w:pPr>
            <w:r w:rsidRPr="00A564B4">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5304A9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A9B215"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121B0F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48EA556"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F699128"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A564B4" w:rsidRDefault="00851F44" w:rsidP="00851F44">
            <w:pPr>
              <w:pStyle w:val="TAL"/>
              <w:rPr>
                <w:lang w:eastAsia="zh-CN"/>
              </w:rPr>
            </w:pPr>
          </w:p>
        </w:tc>
      </w:tr>
      <w:tr w:rsidR="00851F44" w:rsidRPr="00A564B4" w14:paraId="11FC4F12"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9D1194D" w14:textId="77777777" w:rsidR="00851F44" w:rsidRPr="00A564B4" w:rsidRDefault="00851F44" w:rsidP="00851F44">
            <w:pPr>
              <w:pStyle w:val="TAL"/>
              <w:rPr>
                <w:lang w:eastAsia="zh-CN"/>
              </w:rPr>
            </w:pPr>
            <w:r w:rsidRPr="00A564B4">
              <w:rPr>
                <w:lang w:eastAsia="zh-CN"/>
              </w:rPr>
              <w:lastRenderedPageBreak/>
              <w:t>6.5.2.3</w:t>
            </w:r>
          </w:p>
        </w:tc>
        <w:tc>
          <w:tcPr>
            <w:tcW w:w="1646" w:type="dxa"/>
            <w:tcBorders>
              <w:top w:val="single" w:sz="4" w:space="0" w:color="auto"/>
              <w:left w:val="single" w:sz="4" w:space="0" w:color="auto"/>
              <w:right w:val="single" w:sz="4" w:space="0" w:color="auto"/>
            </w:tcBorders>
            <w:shd w:val="clear" w:color="auto" w:fill="auto"/>
            <w:vAlign w:val="center"/>
          </w:tcPr>
          <w:p w14:paraId="55C4779D" w14:textId="77777777" w:rsidR="00851F44" w:rsidRPr="00A564B4" w:rsidRDefault="00851F44" w:rsidP="00851F44">
            <w:pPr>
              <w:pStyle w:val="TAL"/>
              <w:rPr>
                <w:lang w:eastAsia="zh-CN"/>
              </w:rPr>
            </w:pPr>
            <w:r w:rsidRPr="00A564B4">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D974D"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1259F0"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011147F"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4C0A7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23AC8F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A564B4" w:rsidRDefault="00851F44" w:rsidP="00851F44">
            <w:pPr>
              <w:pStyle w:val="TAL"/>
              <w:rPr>
                <w:lang w:eastAsia="zh-CN"/>
              </w:rPr>
            </w:pPr>
          </w:p>
        </w:tc>
      </w:tr>
      <w:tr w:rsidR="00851F44" w:rsidRPr="00A564B4" w:rsidDel="00D321C9" w14:paraId="4272667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7722561" w14:textId="77777777" w:rsidR="00851F44" w:rsidRPr="00A564B4" w:rsidDel="00D321C9" w:rsidRDefault="00851F44" w:rsidP="00851F44">
            <w:pPr>
              <w:pStyle w:val="TAL"/>
              <w:rPr>
                <w:lang w:eastAsia="ko-KR"/>
              </w:rPr>
            </w:pPr>
            <w:r w:rsidRPr="00A564B4">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1110CACA" w14:textId="77777777" w:rsidR="00851F44" w:rsidRPr="00A564B4" w:rsidDel="00D321C9" w:rsidRDefault="00851F44" w:rsidP="00851F44">
            <w:pPr>
              <w:pStyle w:val="TAL"/>
              <w:rPr>
                <w:lang w:eastAsia="ko-KR"/>
              </w:rPr>
            </w:pPr>
            <w:r w:rsidRPr="00A564B4">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D6E8A22"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B626D8"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AFD2D46"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BE9333"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A564B4" w:rsidDel="00D321C9" w:rsidRDefault="00851F44" w:rsidP="00851F44">
            <w:pPr>
              <w:pStyle w:val="TAL"/>
              <w:rPr>
                <w:lang w:eastAsia="zh-CN"/>
              </w:rPr>
            </w:pPr>
          </w:p>
        </w:tc>
      </w:tr>
      <w:tr w:rsidR="00851F44" w:rsidRPr="00A564B4" w:rsidDel="00D321C9" w14:paraId="2A113C9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9D20647" w14:textId="77777777" w:rsidR="00851F44" w:rsidRPr="00A564B4" w:rsidRDefault="00851F44" w:rsidP="00851F44">
            <w:pPr>
              <w:pStyle w:val="TAL"/>
              <w:rPr>
                <w:lang w:eastAsia="ko-KR"/>
              </w:rPr>
            </w:pPr>
            <w:r w:rsidRPr="00A564B4">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4947A5DD" w14:textId="77777777" w:rsidR="00851F44" w:rsidRPr="00A564B4" w:rsidRDefault="00851F44" w:rsidP="00851F44">
            <w:pPr>
              <w:pStyle w:val="TAL"/>
              <w:rPr>
                <w:lang w:eastAsia="ko-KR"/>
              </w:rPr>
            </w:pPr>
            <w:r w:rsidRPr="00A564B4">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5810F7D"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33C062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C4D48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A1AB22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A564B4" w:rsidDel="00D321C9" w:rsidRDefault="00851F44" w:rsidP="00851F44">
            <w:pPr>
              <w:pStyle w:val="TAL"/>
              <w:rPr>
                <w:lang w:eastAsia="zh-CN"/>
              </w:rPr>
            </w:pPr>
          </w:p>
        </w:tc>
      </w:tr>
      <w:tr w:rsidR="00851F44" w:rsidRPr="00A564B4" w:rsidDel="00D321C9" w14:paraId="5A93394D"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24F46DF" w14:textId="77777777" w:rsidR="00851F44" w:rsidRPr="00A564B4" w:rsidRDefault="00851F44" w:rsidP="00851F44">
            <w:pPr>
              <w:pStyle w:val="TAL"/>
              <w:rPr>
                <w:lang w:eastAsia="ko-KR"/>
              </w:rPr>
            </w:pPr>
            <w:r w:rsidRPr="00A564B4">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665ED22B" w14:textId="77777777" w:rsidR="00851F44" w:rsidRPr="00A564B4" w:rsidRDefault="00851F44" w:rsidP="00851F44">
            <w:pPr>
              <w:pStyle w:val="TAL"/>
              <w:rPr>
                <w:lang w:eastAsia="ko-KR"/>
              </w:rPr>
            </w:pPr>
            <w:r w:rsidRPr="00A564B4">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851F44" w:rsidRPr="00A564B4" w:rsidRDefault="00851F44" w:rsidP="00851F44">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1DBB234" w14:textId="77777777" w:rsidR="00851F44" w:rsidRPr="00A564B4" w:rsidRDefault="00851F44" w:rsidP="00851F44">
            <w:pPr>
              <w:pStyle w:val="TAL"/>
              <w:rPr>
                <w:lang w:eastAsia="ko-KR"/>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44506881"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BC6011E" w14:textId="77777777" w:rsidR="00851F44" w:rsidRPr="00A564B4" w:rsidRDefault="00851F44" w:rsidP="00851F44">
            <w:pPr>
              <w:pStyle w:val="TAC"/>
              <w:rPr>
                <w:lang w:eastAsia="zh-CN"/>
              </w:rPr>
            </w:pPr>
            <w:r w:rsidRPr="00A564B4">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5625B716"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A564B4" w:rsidDel="00D321C9" w:rsidRDefault="00851F44" w:rsidP="00851F44">
            <w:pPr>
              <w:pStyle w:val="TAL"/>
              <w:rPr>
                <w:lang w:eastAsia="zh-CN"/>
              </w:rPr>
            </w:pPr>
            <w:r w:rsidRPr="00A564B4">
              <w:rPr>
                <w:lang w:eastAsia="zh-CN"/>
              </w:rPr>
              <w:t>FDD, TDD</w:t>
            </w:r>
          </w:p>
        </w:tc>
      </w:tr>
      <w:tr w:rsidR="00851F44" w:rsidRPr="00A564B4" w:rsidDel="00D321C9" w14:paraId="21000624"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0A1404" w14:textId="77777777" w:rsidR="00851F44" w:rsidRPr="00A564B4" w:rsidRDefault="00851F44" w:rsidP="00851F44">
            <w:pPr>
              <w:pStyle w:val="TAL"/>
              <w:rPr>
                <w:lang w:eastAsia="ko-KR"/>
              </w:rPr>
            </w:pPr>
            <w:r w:rsidRPr="00A564B4">
              <w:rPr>
                <w:lang w:eastAsia="ko-KR"/>
              </w:rPr>
              <w:t>6.5.2.3EC</w:t>
            </w:r>
          </w:p>
        </w:tc>
        <w:tc>
          <w:tcPr>
            <w:tcW w:w="1646" w:type="dxa"/>
            <w:tcBorders>
              <w:left w:val="single" w:sz="4" w:space="0" w:color="auto"/>
              <w:bottom w:val="single" w:sz="4" w:space="0" w:color="auto"/>
              <w:right w:val="single" w:sz="4" w:space="0" w:color="auto"/>
            </w:tcBorders>
            <w:shd w:val="clear" w:color="auto" w:fill="auto"/>
            <w:vAlign w:val="center"/>
          </w:tcPr>
          <w:p w14:paraId="66AEBD82" w14:textId="77777777" w:rsidR="00851F44" w:rsidRPr="00A564B4" w:rsidRDefault="00851F44" w:rsidP="00851F44">
            <w:pPr>
              <w:pStyle w:val="TAL"/>
              <w:rPr>
                <w:lang w:eastAsia="ko-KR"/>
              </w:rPr>
            </w:pPr>
            <w:r w:rsidRPr="00A564B4">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B1E2AAF" w14:textId="77777777" w:rsidR="00851F44" w:rsidRPr="00A564B4" w:rsidRDefault="00851F44" w:rsidP="00851F44">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F5868E4"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DBCF3A0" w14:textId="77777777" w:rsidR="00851F44" w:rsidRPr="00A564B4" w:rsidRDefault="00851F44" w:rsidP="00851F44">
            <w:pPr>
              <w:pStyle w:val="TAC"/>
              <w:rPr>
                <w:lang w:eastAsia="en-US"/>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4DB4A9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A564B4" w:rsidRDefault="00851F44" w:rsidP="00851F44">
            <w:pPr>
              <w:pStyle w:val="TAL"/>
              <w:rPr>
                <w:lang w:eastAsia="zh-CN"/>
              </w:rPr>
            </w:pPr>
          </w:p>
        </w:tc>
      </w:tr>
      <w:tr w:rsidR="00851F44" w:rsidRPr="00A564B4" w14:paraId="69239C37"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A564B4" w:rsidRDefault="00851F44" w:rsidP="00851F44">
            <w:pPr>
              <w:pStyle w:val="TAL"/>
            </w:pPr>
            <w:r w:rsidRPr="00A564B4">
              <w:t>6.5.2.3</w:t>
            </w:r>
            <w:r w:rsidRPr="00A564B4">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A564B4" w:rsidRDefault="00851F44" w:rsidP="00851F44">
            <w:pPr>
              <w:pStyle w:val="TAL"/>
            </w:pPr>
            <w:r w:rsidRPr="00A564B4">
              <w:t xml:space="preserve">In-band emissions for non allocated RB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A564B4" w:rsidRDefault="00851F44" w:rsidP="00851F44">
            <w:pPr>
              <w:pStyle w:val="TAL"/>
              <w:rPr>
                <w:lang w:eastAsia="zh-CN"/>
              </w:rPr>
            </w:pPr>
          </w:p>
        </w:tc>
      </w:tr>
      <w:tr w:rsidR="00851F44" w:rsidRPr="00A564B4" w14:paraId="686E8AA6"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62CCC4A" w14:textId="77777777" w:rsidR="00851F44" w:rsidRPr="00A564B4" w:rsidRDefault="00851F44" w:rsidP="00851F44">
            <w:pPr>
              <w:pStyle w:val="TAL"/>
              <w:rPr>
                <w:lang w:eastAsia="zh-CN"/>
              </w:rPr>
            </w:pPr>
            <w:r w:rsidRPr="00A564B4">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4FA5F259" w14:textId="77777777" w:rsidR="00851F44" w:rsidRPr="00A564B4" w:rsidRDefault="00851F44" w:rsidP="00851F44">
            <w:pPr>
              <w:pStyle w:val="TAL"/>
              <w:rPr>
                <w:lang w:eastAsia="zh-CN"/>
              </w:rPr>
            </w:pPr>
            <w:r w:rsidRPr="00A564B4">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4F146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CE859D"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E8BBD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7AFED9"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8F993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A564B4" w:rsidRDefault="00851F44" w:rsidP="00851F44">
            <w:pPr>
              <w:pStyle w:val="TAL"/>
              <w:rPr>
                <w:lang w:eastAsia="zh-CN"/>
              </w:rPr>
            </w:pPr>
          </w:p>
        </w:tc>
      </w:tr>
      <w:tr w:rsidR="00851F44" w:rsidRPr="00A564B4" w14:paraId="71814AF9"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3C9E3EF" w14:textId="77777777" w:rsidR="00851F44" w:rsidRPr="00A564B4" w:rsidRDefault="00851F44" w:rsidP="00851F44">
            <w:pPr>
              <w:pStyle w:val="TAL"/>
              <w:rPr>
                <w:lang w:eastAsia="zh-CN"/>
              </w:rPr>
            </w:pPr>
            <w:r w:rsidRPr="00A564B4">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233A3BAA" w14:textId="77777777" w:rsidR="00851F44" w:rsidRPr="00A564B4" w:rsidRDefault="00851F44" w:rsidP="00851F44">
            <w:pPr>
              <w:pStyle w:val="TAL"/>
              <w:rPr>
                <w:lang w:eastAsia="zh-CN"/>
              </w:rPr>
            </w:pPr>
            <w:r w:rsidRPr="00A564B4">
              <w:rPr>
                <w:lang w:eastAsia="en-US"/>
              </w:rPr>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C0FBBB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A0C527"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CB83E0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31BDE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665056A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A564B4" w:rsidRDefault="00851F44" w:rsidP="00851F44">
            <w:pPr>
              <w:pStyle w:val="TAL"/>
              <w:rPr>
                <w:lang w:eastAsia="zh-CN"/>
              </w:rPr>
            </w:pPr>
          </w:p>
        </w:tc>
      </w:tr>
      <w:tr w:rsidR="00851F44" w:rsidRPr="00A564B4" w14:paraId="24E49D9D"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08263609" w14:textId="77777777" w:rsidR="00851F44" w:rsidRPr="00A564B4" w:rsidRDefault="00851F44" w:rsidP="00851F44">
            <w:pPr>
              <w:pStyle w:val="TAL"/>
              <w:rPr>
                <w:lang w:eastAsia="zh-CN"/>
              </w:rPr>
            </w:pPr>
            <w:r w:rsidRPr="00A564B4">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3CF3A93F" w14:textId="77777777" w:rsidR="00851F44" w:rsidRPr="00A564B4" w:rsidRDefault="00851F44" w:rsidP="00851F44">
            <w:pPr>
              <w:pStyle w:val="TAL"/>
            </w:pPr>
            <w:r w:rsidRPr="00A564B4">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AB0B5A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8355A0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1CB854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C4BA4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2A11B4"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A564B4" w:rsidRDefault="00851F44" w:rsidP="00851F44">
            <w:pPr>
              <w:pStyle w:val="TAL"/>
              <w:rPr>
                <w:lang w:eastAsia="zh-CN"/>
              </w:rPr>
            </w:pPr>
          </w:p>
        </w:tc>
      </w:tr>
      <w:tr w:rsidR="00851F44" w:rsidRPr="00A564B4" w14:paraId="4007EA1A"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17F5A96" w14:textId="77777777" w:rsidR="00851F44" w:rsidRPr="00A564B4" w:rsidRDefault="00851F44" w:rsidP="00851F44">
            <w:pPr>
              <w:pStyle w:val="TAL"/>
              <w:rPr>
                <w:lang w:eastAsia="zh-CN"/>
              </w:rPr>
            </w:pPr>
            <w:r w:rsidRPr="00A564B4">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3DC3226E" w14:textId="77777777" w:rsidR="00851F44" w:rsidRPr="00A564B4" w:rsidRDefault="00851F44" w:rsidP="00851F44">
            <w:pPr>
              <w:pStyle w:val="TAL"/>
              <w:rPr>
                <w:lang w:eastAsia="zh-CN"/>
              </w:rPr>
            </w:pPr>
            <w:r w:rsidRPr="00A564B4">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0CAC3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37235A"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D54131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D6CDFE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4D566A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A564B4" w:rsidRDefault="00851F44" w:rsidP="00851F44">
            <w:pPr>
              <w:pStyle w:val="TAL"/>
              <w:rPr>
                <w:lang w:eastAsia="zh-CN"/>
              </w:rPr>
            </w:pPr>
          </w:p>
        </w:tc>
      </w:tr>
      <w:tr w:rsidR="00851F44" w:rsidRPr="00A564B4" w:rsidDel="00D62322" w14:paraId="5B72114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ACB633" w14:textId="77777777" w:rsidR="00851F44" w:rsidRPr="00A564B4" w:rsidDel="00D62322" w:rsidRDefault="00851F44" w:rsidP="00851F44">
            <w:pPr>
              <w:pStyle w:val="TAL"/>
              <w:rPr>
                <w:lang w:eastAsia="ko-KR"/>
              </w:rPr>
            </w:pPr>
            <w:r w:rsidRPr="00A564B4">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1ED67255" w14:textId="77777777" w:rsidR="00851F44" w:rsidRPr="00A564B4" w:rsidDel="00D62322" w:rsidRDefault="00851F44" w:rsidP="00851F44">
            <w:pPr>
              <w:pStyle w:val="TAL"/>
              <w:rPr>
                <w:lang w:eastAsia="ko-KR"/>
              </w:rPr>
            </w:pPr>
            <w:r w:rsidRPr="00A564B4">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851F44" w:rsidRPr="00A564B4" w:rsidDel="00D62322"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59AAC04" w14:textId="77777777" w:rsidR="00851F44" w:rsidRPr="00A564B4" w:rsidDel="00D62322"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9C5F7B0" w14:textId="77777777" w:rsidR="00851F44" w:rsidRPr="00A564B4" w:rsidDel="00D62322"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ABBD36F" w14:textId="77777777" w:rsidR="00851F44" w:rsidRPr="00A564B4" w:rsidDel="00D62322"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2AB2185" w14:textId="77777777" w:rsidR="00851F44" w:rsidRPr="00A564B4" w:rsidDel="00D62322"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A564B4" w:rsidDel="00D62322" w:rsidRDefault="00851F44" w:rsidP="00851F44">
            <w:pPr>
              <w:pStyle w:val="TAL"/>
              <w:rPr>
                <w:lang w:eastAsia="zh-CN"/>
              </w:rPr>
            </w:pPr>
          </w:p>
        </w:tc>
      </w:tr>
      <w:tr w:rsidR="00851F44" w:rsidRPr="00A564B4" w:rsidDel="00D62322" w14:paraId="4F317D6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20CEDF6" w14:textId="77777777" w:rsidR="00851F44" w:rsidRPr="00A564B4" w:rsidRDefault="00851F44" w:rsidP="00851F44">
            <w:pPr>
              <w:pStyle w:val="TAL"/>
              <w:rPr>
                <w:lang w:eastAsia="ko-KR"/>
              </w:rPr>
            </w:pPr>
            <w:r w:rsidRPr="00A564B4">
              <w:rPr>
                <w:lang w:eastAsia="ko-KR"/>
              </w:rPr>
              <w:lastRenderedPageBreak/>
              <w:t>6.5.2.4EA</w:t>
            </w:r>
          </w:p>
        </w:tc>
        <w:tc>
          <w:tcPr>
            <w:tcW w:w="1646" w:type="dxa"/>
            <w:tcBorders>
              <w:left w:val="single" w:sz="4" w:space="0" w:color="auto"/>
              <w:bottom w:val="single" w:sz="4" w:space="0" w:color="auto"/>
              <w:right w:val="single" w:sz="4" w:space="0" w:color="auto"/>
            </w:tcBorders>
            <w:shd w:val="clear" w:color="auto" w:fill="auto"/>
            <w:vAlign w:val="center"/>
          </w:tcPr>
          <w:p w14:paraId="0511E02B" w14:textId="77777777" w:rsidR="00851F44" w:rsidRPr="00A564B4" w:rsidRDefault="00851F44" w:rsidP="00851F44">
            <w:pPr>
              <w:pStyle w:val="TAL"/>
              <w:rPr>
                <w:lang w:eastAsia="ko-KR"/>
              </w:rPr>
            </w:pPr>
            <w:r w:rsidRPr="00A564B4">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A94233"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05D6FD3"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97CE9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DC4D2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A564B4" w:rsidDel="00D62322" w:rsidRDefault="00851F44" w:rsidP="00851F44">
            <w:pPr>
              <w:pStyle w:val="TAL"/>
              <w:rPr>
                <w:lang w:eastAsia="zh-CN"/>
              </w:rPr>
            </w:pPr>
          </w:p>
        </w:tc>
      </w:tr>
      <w:tr w:rsidR="00851F44" w:rsidRPr="00A564B4" w14:paraId="66DA68C3"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8A3A0C5" w14:textId="77777777" w:rsidR="00851F44" w:rsidRPr="00A564B4" w:rsidRDefault="00851F44" w:rsidP="00851F44">
            <w:pPr>
              <w:pStyle w:val="TAL"/>
              <w:rPr>
                <w:lang w:eastAsia="zh-CN"/>
              </w:rPr>
            </w:pPr>
            <w:r w:rsidRPr="00A564B4">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785B77AF" w14:textId="77777777" w:rsidR="00851F44" w:rsidRPr="00A564B4" w:rsidRDefault="00851F44" w:rsidP="00851F44">
            <w:pPr>
              <w:pStyle w:val="TAL"/>
              <w:rPr>
                <w:lang w:eastAsia="en-US"/>
              </w:rPr>
            </w:pPr>
            <w:r w:rsidRPr="00A564B4">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0B77C6"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FEC2DF"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A86939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D9ED7D" w14:textId="77777777" w:rsidR="00851F44" w:rsidRPr="00A564B4" w:rsidRDefault="00851F44" w:rsidP="00851F44">
            <w:pPr>
              <w:pStyle w:val="TAL"/>
              <w:jc w:val="center"/>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5E78AD20"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A564B4" w:rsidRDefault="00851F44" w:rsidP="00851F44">
            <w:pPr>
              <w:pStyle w:val="TAL"/>
              <w:rPr>
                <w:lang w:eastAsia="zh-CN"/>
              </w:rPr>
            </w:pPr>
            <w:r w:rsidRPr="00A564B4">
              <w:rPr>
                <w:lang w:eastAsia="zh-CN"/>
              </w:rPr>
              <w:t>FDD, TDD</w:t>
            </w:r>
          </w:p>
        </w:tc>
      </w:tr>
      <w:tr w:rsidR="00851F44" w:rsidRPr="00A564B4" w14:paraId="487B3ED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3F1EFCF" w14:textId="77777777" w:rsidR="00851F44" w:rsidRPr="00A564B4" w:rsidRDefault="00851F44" w:rsidP="00851F44">
            <w:pPr>
              <w:pStyle w:val="TAL"/>
              <w:rPr>
                <w:lang w:eastAsia="ko-KR"/>
              </w:rPr>
            </w:pPr>
            <w:r w:rsidRPr="00A564B4">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5389B269" w14:textId="77777777" w:rsidR="00851F44" w:rsidRPr="00A564B4" w:rsidRDefault="00851F44" w:rsidP="00851F44">
            <w:pPr>
              <w:pStyle w:val="TAL"/>
              <w:rPr>
                <w:lang w:eastAsia="ko-KR"/>
              </w:rPr>
            </w:pPr>
            <w:r w:rsidRPr="00A564B4">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48E5AA8"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438CA2E"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1B116CF"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C4E3B6"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606EC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A564B4" w:rsidRDefault="00851F44" w:rsidP="00851F44">
            <w:pPr>
              <w:pStyle w:val="TAL"/>
              <w:rPr>
                <w:lang w:eastAsia="zh-CN"/>
              </w:rPr>
            </w:pPr>
          </w:p>
        </w:tc>
      </w:tr>
      <w:tr w:rsidR="00851F44" w:rsidRPr="00A564B4" w14:paraId="67481939"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B26A9B4" w14:textId="77777777" w:rsidR="00851F44" w:rsidRPr="00A564B4" w:rsidRDefault="00851F44" w:rsidP="00851F44">
            <w:pPr>
              <w:pStyle w:val="TAL"/>
              <w:rPr>
                <w:lang w:eastAsia="zh-CN"/>
              </w:rPr>
            </w:pPr>
            <w:r w:rsidRPr="00A564B4">
              <w:rPr>
                <w:lang w:eastAsia="zh-CN"/>
              </w:rPr>
              <w:t>6.5.2.4G.1</w:t>
            </w:r>
          </w:p>
        </w:tc>
        <w:tc>
          <w:tcPr>
            <w:tcW w:w="1646" w:type="dxa"/>
            <w:tcBorders>
              <w:top w:val="single" w:sz="4" w:space="0" w:color="auto"/>
              <w:left w:val="single" w:sz="4" w:space="0" w:color="auto"/>
              <w:right w:val="single" w:sz="4" w:space="0" w:color="auto"/>
            </w:tcBorders>
            <w:shd w:val="clear" w:color="auto" w:fill="auto"/>
            <w:vAlign w:val="center"/>
          </w:tcPr>
          <w:p w14:paraId="554931EF" w14:textId="77777777" w:rsidR="00851F44" w:rsidRPr="00A564B4" w:rsidRDefault="00851F44" w:rsidP="00851F44">
            <w:pPr>
              <w:pStyle w:val="TAL"/>
              <w:rPr>
                <w:lang w:eastAsia="zh-CN"/>
              </w:rPr>
            </w:pPr>
            <w:r w:rsidRPr="00A564B4">
              <w:rPr>
                <w:lang w:eastAsia="en-US"/>
              </w:rPr>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D8BF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BF8362"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201BC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D728BE"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742CD5F"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A564B4" w:rsidRDefault="00851F44" w:rsidP="00851F44">
            <w:pPr>
              <w:pStyle w:val="TAL"/>
              <w:rPr>
                <w:lang w:eastAsia="zh-CN"/>
              </w:rPr>
            </w:pPr>
          </w:p>
        </w:tc>
      </w:tr>
      <w:tr w:rsidR="00851F44" w:rsidRPr="00A564B4" w14:paraId="42E5188A"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3FC8529" w14:textId="77777777" w:rsidR="00851F44" w:rsidRPr="00A564B4" w:rsidRDefault="00851F44" w:rsidP="00851F44">
            <w:pPr>
              <w:pStyle w:val="TAL"/>
              <w:rPr>
                <w:lang w:eastAsia="zh-CN"/>
              </w:rPr>
            </w:pPr>
            <w:r w:rsidRPr="00A564B4">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198D4D7D" w14:textId="77777777" w:rsidR="00851F44" w:rsidRPr="00A564B4" w:rsidRDefault="00851F44" w:rsidP="00851F44">
            <w:pPr>
              <w:pStyle w:val="TAL"/>
            </w:pPr>
            <w:r w:rsidRPr="00A564B4">
              <w:rPr>
                <w:color w:val="000000"/>
              </w:rPr>
              <w:t>EVM equalizer spectrum flatness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CE274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6A98AC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13D443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66DCE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D8EBE9A"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A564B4" w:rsidRDefault="00851F44" w:rsidP="00851F44">
            <w:pPr>
              <w:pStyle w:val="TAL"/>
              <w:rPr>
                <w:lang w:eastAsia="zh-CN"/>
              </w:rPr>
            </w:pPr>
          </w:p>
        </w:tc>
      </w:tr>
      <w:tr w:rsidR="00851F44" w:rsidRPr="00A564B4" w14:paraId="33390A0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9EB4A76" w14:textId="77777777" w:rsidR="00851F44" w:rsidRPr="00A564B4" w:rsidRDefault="00851F44" w:rsidP="00851F44">
            <w:pPr>
              <w:pStyle w:val="TAL"/>
              <w:rPr>
                <w:lang w:eastAsia="zh-CN"/>
              </w:rPr>
            </w:pPr>
            <w:r w:rsidRPr="00A564B4">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02947307" w14:textId="77777777" w:rsidR="00851F44" w:rsidRPr="00A564B4" w:rsidRDefault="00851F44" w:rsidP="00851F44">
            <w:pPr>
              <w:pStyle w:val="TAL"/>
              <w:rPr>
                <w:lang w:eastAsia="zh-CN"/>
              </w:rPr>
            </w:pPr>
            <w:r w:rsidRPr="00A564B4">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0D851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B6DFD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3B696A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EBE19B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DEDA9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A564B4" w:rsidRDefault="00851F44" w:rsidP="00851F44">
            <w:pPr>
              <w:pStyle w:val="TAL"/>
              <w:rPr>
                <w:lang w:eastAsia="zh-CN"/>
              </w:rPr>
            </w:pPr>
          </w:p>
        </w:tc>
      </w:tr>
      <w:tr w:rsidR="00851F44" w:rsidRPr="00A564B4" w14:paraId="25142793"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E417818" w14:textId="77777777" w:rsidR="00851F44" w:rsidRPr="00A564B4" w:rsidRDefault="00851F44" w:rsidP="00851F44">
            <w:pPr>
              <w:pStyle w:val="TAL"/>
              <w:rPr>
                <w:lang w:eastAsia="ko-KR"/>
              </w:rPr>
            </w:pPr>
            <w:r w:rsidRPr="00A564B4">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0A90ABF" w14:textId="77777777" w:rsidR="00851F44" w:rsidRPr="00A564B4" w:rsidRDefault="00851F44" w:rsidP="00851F44">
            <w:pPr>
              <w:pStyle w:val="TAL"/>
              <w:rPr>
                <w:lang w:eastAsia="ko-KR"/>
              </w:rPr>
            </w:pPr>
            <w:r w:rsidRPr="00A564B4">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E114D"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BA72E2" w14:textId="77777777" w:rsidR="00851F44" w:rsidRPr="00A564B4" w:rsidRDefault="00851F44" w:rsidP="00851F44">
            <w:pPr>
              <w:pStyle w:val="TAL"/>
              <w:rPr>
                <w:lang w:eastAsia="ko-KR"/>
              </w:rPr>
            </w:pPr>
            <w:r w:rsidRPr="00A564B4">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9D5F0E7"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5F8790D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ECD66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A564B4" w:rsidRDefault="00851F44" w:rsidP="00851F44">
            <w:pPr>
              <w:pStyle w:val="TAL"/>
              <w:rPr>
                <w:lang w:eastAsia="zh-CN"/>
              </w:rPr>
            </w:pPr>
            <w:r w:rsidRPr="00A564B4">
              <w:rPr>
                <w:lang w:eastAsia="zh-CN"/>
              </w:rPr>
              <w:t>Note 1</w:t>
            </w:r>
          </w:p>
        </w:tc>
      </w:tr>
      <w:tr w:rsidR="00851F44" w:rsidRPr="00A564B4" w14:paraId="23499C27"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113F06A0" w14:textId="77777777" w:rsidR="00851F44" w:rsidRPr="00A564B4" w:rsidRDefault="00851F44" w:rsidP="00851F44">
            <w:pPr>
              <w:pStyle w:val="TAL"/>
              <w:rPr>
                <w:lang w:eastAsia="ko-KR"/>
              </w:rPr>
            </w:pPr>
            <w:r w:rsidRPr="00A564B4">
              <w:rPr>
                <w:rFonts w:cs="Arial"/>
                <w:szCs w:val="18"/>
                <w:lang w:eastAsia="en-US"/>
              </w:rPr>
              <w:t>6.5.2A.1.1_2</w:t>
            </w:r>
          </w:p>
        </w:tc>
        <w:tc>
          <w:tcPr>
            <w:tcW w:w="1646" w:type="dxa"/>
            <w:tcBorders>
              <w:left w:val="single" w:sz="4" w:space="0" w:color="auto"/>
              <w:right w:val="single" w:sz="4" w:space="0" w:color="auto"/>
            </w:tcBorders>
            <w:shd w:val="clear" w:color="auto" w:fill="auto"/>
            <w:vAlign w:val="center"/>
          </w:tcPr>
          <w:p w14:paraId="39EDE1E5" w14:textId="77777777" w:rsidR="00851F44" w:rsidRPr="00A564B4" w:rsidRDefault="00851F44" w:rsidP="00851F44">
            <w:pPr>
              <w:pStyle w:val="TAL"/>
              <w:rPr>
                <w:lang w:eastAsia="ko-KR"/>
              </w:rPr>
            </w:pPr>
            <w:r w:rsidRPr="00A564B4">
              <w:rPr>
                <w:rFonts w:cs="Arial"/>
                <w:szCs w:val="18"/>
                <w:lang w:eastAsia="en-US"/>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75FFE9C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75B7699A" w14:textId="77777777" w:rsidR="00851F44" w:rsidRPr="00A564B4" w:rsidRDefault="00851F44" w:rsidP="00851F44">
            <w:pPr>
              <w:pStyle w:val="TAL"/>
              <w:rPr>
                <w:lang w:eastAsia="ko-KR"/>
              </w:rPr>
            </w:pPr>
            <w:r w:rsidRPr="00A564B4">
              <w:rPr>
                <w:lang w:eastAsia="ko-KR"/>
              </w:rPr>
              <w:t>C302</w:t>
            </w:r>
          </w:p>
        </w:tc>
        <w:tc>
          <w:tcPr>
            <w:tcW w:w="2292" w:type="dxa"/>
            <w:tcBorders>
              <w:left w:val="single" w:sz="4" w:space="0" w:color="auto"/>
              <w:right w:val="single" w:sz="4" w:space="0" w:color="auto"/>
            </w:tcBorders>
            <w:shd w:val="clear" w:color="auto" w:fill="auto"/>
            <w:vAlign w:val="center"/>
          </w:tcPr>
          <w:p w14:paraId="185B26B8"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left w:val="single" w:sz="4" w:space="0" w:color="auto"/>
              <w:right w:val="single" w:sz="4" w:space="0" w:color="auto"/>
            </w:tcBorders>
            <w:vAlign w:val="center"/>
          </w:tcPr>
          <w:p w14:paraId="7BE9185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left w:val="single" w:sz="4" w:space="0" w:color="auto"/>
              <w:right w:val="single" w:sz="4" w:space="0" w:color="auto"/>
            </w:tcBorders>
          </w:tcPr>
          <w:p w14:paraId="3858987A"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A564B4" w:rsidRDefault="00851F44" w:rsidP="00851F44">
            <w:pPr>
              <w:pStyle w:val="TAL"/>
              <w:rPr>
                <w:lang w:eastAsia="zh-CN"/>
              </w:rPr>
            </w:pPr>
          </w:p>
        </w:tc>
      </w:tr>
      <w:tr w:rsidR="00851F44" w:rsidRPr="00A564B4" w:rsidDel="00D62322" w14:paraId="2788D67F"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59F85191" w14:textId="77777777" w:rsidR="00851F44" w:rsidRPr="00A564B4" w:rsidDel="00D62322" w:rsidRDefault="00851F44" w:rsidP="00851F44">
            <w:pPr>
              <w:pStyle w:val="TAL"/>
              <w:rPr>
                <w:lang w:eastAsia="ko-KR"/>
              </w:rPr>
            </w:pPr>
            <w:r w:rsidRPr="00A564B4">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265E19DE" w14:textId="77777777" w:rsidR="00851F44" w:rsidRPr="00A564B4" w:rsidDel="00D62322" w:rsidRDefault="00851F44" w:rsidP="00851F44">
            <w:pPr>
              <w:pStyle w:val="TAL"/>
              <w:rPr>
                <w:lang w:eastAsia="ko-KR"/>
              </w:rPr>
            </w:pPr>
            <w:r w:rsidRPr="00A564B4">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1A29FFC" w14:textId="77777777" w:rsidR="00851F44" w:rsidRPr="00A564B4" w:rsidDel="00D62322"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6E03515"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2612965" w14:textId="77777777" w:rsidR="00851F44" w:rsidRPr="00A564B4" w:rsidDel="00D62322"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647DB519"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A564B4" w:rsidDel="00D62322" w:rsidRDefault="00851F44" w:rsidP="00851F44">
            <w:pPr>
              <w:pStyle w:val="TAL"/>
              <w:rPr>
                <w:lang w:eastAsia="zh-CN"/>
              </w:rPr>
            </w:pPr>
          </w:p>
        </w:tc>
      </w:tr>
      <w:tr w:rsidR="00851F44" w:rsidRPr="00A564B4" w14:paraId="518006B5"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7999350" w14:textId="77777777" w:rsidR="00851F44" w:rsidRPr="00A564B4" w:rsidRDefault="00851F44" w:rsidP="00851F44">
            <w:pPr>
              <w:pStyle w:val="TAL"/>
              <w:rPr>
                <w:lang w:eastAsia="ko-KR"/>
              </w:rPr>
            </w:pPr>
            <w:r w:rsidRPr="00A564B4">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69B54159" w14:textId="77777777" w:rsidR="00851F44" w:rsidRPr="00A564B4" w:rsidRDefault="00851F44" w:rsidP="00851F44">
            <w:pPr>
              <w:pStyle w:val="TAL"/>
              <w:rPr>
                <w:lang w:eastAsia="ko-KR"/>
              </w:rPr>
            </w:pPr>
            <w:r w:rsidRPr="00A564B4">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998D2A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6D5B938" w14:textId="77777777" w:rsidR="00851F44" w:rsidRPr="00A564B4" w:rsidRDefault="00851F44" w:rsidP="00851F44">
            <w:pPr>
              <w:pStyle w:val="TAL"/>
              <w:rPr>
                <w:lang w:eastAsia="zh-CN"/>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702F5270"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627A7C42"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0FFDEDA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A564B4" w:rsidRDefault="00851F44" w:rsidP="00851F44">
            <w:pPr>
              <w:pStyle w:val="TAL"/>
              <w:rPr>
                <w:lang w:eastAsia="zh-CN"/>
              </w:rPr>
            </w:pPr>
            <w:r w:rsidRPr="00A564B4">
              <w:rPr>
                <w:lang w:eastAsia="zh-CN"/>
              </w:rPr>
              <w:t>Note 1</w:t>
            </w:r>
          </w:p>
        </w:tc>
      </w:tr>
      <w:tr w:rsidR="00851F44" w:rsidRPr="00A564B4" w14:paraId="4E2E9E95"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378E359B" w14:textId="77777777" w:rsidR="00851F44" w:rsidRPr="00A564B4" w:rsidRDefault="00851F44" w:rsidP="00851F44">
            <w:pPr>
              <w:pStyle w:val="TAL"/>
              <w:rPr>
                <w:lang w:eastAsia="ko-KR"/>
              </w:rPr>
            </w:pPr>
            <w:r w:rsidRPr="00A564B4">
              <w:rPr>
                <w:lang w:eastAsia="en-US"/>
              </w:rPr>
              <w:t>6.5.2A.1.2_2</w:t>
            </w:r>
          </w:p>
        </w:tc>
        <w:tc>
          <w:tcPr>
            <w:tcW w:w="1646" w:type="dxa"/>
            <w:tcBorders>
              <w:left w:val="single" w:sz="4" w:space="0" w:color="auto"/>
              <w:right w:val="single" w:sz="4" w:space="0" w:color="auto"/>
            </w:tcBorders>
            <w:shd w:val="clear" w:color="auto" w:fill="auto"/>
            <w:vAlign w:val="center"/>
          </w:tcPr>
          <w:p w14:paraId="65AB4BB4" w14:textId="77777777" w:rsidR="00851F44" w:rsidRPr="00A564B4" w:rsidRDefault="00851F44" w:rsidP="00851F44">
            <w:pPr>
              <w:pStyle w:val="TAL"/>
              <w:rPr>
                <w:lang w:eastAsia="ko-KR"/>
              </w:rPr>
            </w:pPr>
            <w:r w:rsidRPr="00A564B4">
              <w:rPr>
                <w:lang w:eastAsia="en-US"/>
              </w:rPr>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778434C5"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25E9577D" w14:textId="77777777" w:rsidR="00851F44" w:rsidRPr="00A564B4" w:rsidRDefault="00851F44" w:rsidP="00851F44">
            <w:pPr>
              <w:pStyle w:val="TAL"/>
              <w:rPr>
                <w:lang w:eastAsia="ko-KR"/>
              </w:rPr>
            </w:pPr>
            <w:r w:rsidRPr="00A564B4">
              <w:rPr>
                <w:lang w:eastAsia="ko-KR"/>
              </w:rPr>
              <w:t>C303</w:t>
            </w:r>
          </w:p>
        </w:tc>
        <w:tc>
          <w:tcPr>
            <w:tcW w:w="2292" w:type="dxa"/>
            <w:tcBorders>
              <w:left w:val="single" w:sz="4" w:space="0" w:color="auto"/>
              <w:right w:val="single" w:sz="4" w:space="0" w:color="auto"/>
            </w:tcBorders>
            <w:shd w:val="clear" w:color="auto" w:fill="auto"/>
            <w:vAlign w:val="center"/>
          </w:tcPr>
          <w:p w14:paraId="03CE1BDF"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92" w:type="dxa"/>
            <w:gridSpan w:val="2"/>
            <w:tcBorders>
              <w:left w:val="single" w:sz="4" w:space="0" w:color="auto"/>
              <w:right w:val="single" w:sz="4" w:space="0" w:color="auto"/>
            </w:tcBorders>
            <w:vAlign w:val="center"/>
          </w:tcPr>
          <w:p w14:paraId="150FFC1A" w14:textId="77777777" w:rsidR="00851F44" w:rsidRPr="00A564B4" w:rsidRDefault="00851F44" w:rsidP="00851F44">
            <w:pPr>
              <w:pStyle w:val="TAL"/>
              <w:jc w:val="center"/>
              <w:rPr>
                <w:lang w:eastAsia="ko-KR"/>
              </w:rPr>
            </w:pPr>
            <w:r w:rsidRPr="00A564B4">
              <w:rPr>
                <w:lang w:eastAsia="ko-KR"/>
              </w:rPr>
              <w:t>E03</w:t>
            </w:r>
          </w:p>
        </w:tc>
        <w:tc>
          <w:tcPr>
            <w:tcW w:w="1101" w:type="dxa"/>
            <w:gridSpan w:val="2"/>
            <w:tcBorders>
              <w:left w:val="single" w:sz="4" w:space="0" w:color="auto"/>
              <w:right w:val="single" w:sz="4" w:space="0" w:color="auto"/>
            </w:tcBorders>
          </w:tcPr>
          <w:p w14:paraId="21472CDE"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A564B4" w:rsidRDefault="00851F44" w:rsidP="00851F44">
            <w:pPr>
              <w:pStyle w:val="TAL"/>
              <w:rPr>
                <w:lang w:eastAsia="zh-CN"/>
              </w:rPr>
            </w:pPr>
          </w:p>
        </w:tc>
      </w:tr>
      <w:tr w:rsidR="00851F44" w:rsidRPr="00A564B4" w:rsidDel="00D62322" w14:paraId="4A692973"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6D8689B3" w14:textId="77777777" w:rsidR="00851F44" w:rsidRPr="00A564B4" w:rsidDel="00D62322" w:rsidRDefault="00851F44" w:rsidP="00851F44">
            <w:pPr>
              <w:pStyle w:val="TAL"/>
              <w:rPr>
                <w:lang w:eastAsia="ko-KR"/>
              </w:rPr>
            </w:pPr>
            <w:r w:rsidRPr="00A564B4">
              <w:rPr>
                <w:lang w:eastAsia="zh-CN"/>
              </w:rPr>
              <w:lastRenderedPageBreak/>
              <w:t>6.5.2A.1.3</w:t>
            </w:r>
          </w:p>
        </w:tc>
        <w:tc>
          <w:tcPr>
            <w:tcW w:w="1646" w:type="dxa"/>
            <w:tcBorders>
              <w:left w:val="single" w:sz="4" w:space="0" w:color="auto"/>
              <w:bottom w:val="single" w:sz="4" w:space="0" w:color="auto"/>
              <w:right w:val="single" w:sz="4" w:space="0" w:color="auto"/>
            </w:tcBorders>
            <w:shd w:val="clear" w:color="auto" w:fill="auto"/>
            <w:vAlign w:val="center"/>
          </w:tcPr>
          <w:p w14:paraId="5D5D947B" w14:textId="77777777" w:rsidR="00851F44" w:rsidRPr="00A564B4" w:rsidDel="00D62322" w:rsidRDefault="00851F44" w:rsidP="00851F44">
            <w:pPr>
              <w:pStyle w:val="TAL"/>
              <w:rPr>
                <w:lang w:eastAsia="ko-KR"/>
              </w:rPr>
            </w:pPr>
            <w:r w:rsidRPr="00A564B4">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EFBD388" w14:textId="77777777" w:rsidR="00851F44" w:rsidRPr="00A564B4" w:rsidDel="00D62322"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DEF0C81" w14:textId="77777777" w:rsidR="00851F44" w:rsidRPr="00A564B4" w:rsidDel="00D62322"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66BF93B1" w14:textId="77777777" w:rsidR="00851F44" w:rsidRPr="00A564B4" w:rsidDel="00D62322"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5E91DD8B"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A564B4" w:rsidDel="00D62322" w:rsidRDefault="00851F44" w:rsidP="00851F44">
            <w:pPr>
              <w:pStyle w:val="TAL"/>
              <w:rPr>
                <w:lang w:eastAsia="zh-CN"/>
              </w:rPr>
            </w:pPr>
          </w:p>
        </w:tc>
      </w:tr>
      <w:tr w:rsidR="00851F44" w:rsidRPr="00A564B4" w14:paraId="25B5A14A" w14:textId="77777777" w:rsidTr="00BC6DDF">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3F67EBEE"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6.5.2A.1.3_1</w:t>
            </w:r>
          </w:p>
        </w:tc>
        <w:tc>
          <w:tcPr>
            <w:tcW w:w="1646" w:type="dxa"/>
            <w:tcBorders>
              <w:top w:val="single" w:sz="4" w:space="0" w:color="auto"/>
              <w:left w:val="single" w:sz="4" w:space="0" w:color="auto"/>
              <w:right w:val="single" w:sz="4" w:space="0" w:color="auto"/>
            </w:tcBorders>
            <w:shd w:val="clear" w:color="auto" w:fill="auto"/>
            <w:vAlign w:val="center"/>
          </w:tcPr>
          <w:p w14:paraId="10D2EA6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677E6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0CD28F2" w14:textId="77777777" w:rsidR="00851F44" w:rsidRPr="00A564B4" w:rsidRDefault="00851F44" w:rsidP="00851F44">
            <w:pPr>
              <w:keepNext/>
              <w:keepLines/>
              <w:spacing w:after="0"/>
              <w:rPr>
                <w:rFonts w:ascii="Arial" w:hAnsi="Arial"/>
                <w:sz w:val="18"/>
                <w:lang w:eastAsia="zh-CN"/>
              </w:rPr>
            </w:pPr>
            <w:r w:rsidRPr="00A564B4">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19A8975F"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73C3C79D"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38CDC36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A564B4" w:rsidRDefault="00851F44" w:rsidP="00851F44">
            <w:pPr>
              <w:keepNext/>
              <w:keepLines/>
              <w:spacing w:after="0"/>
              <w:rPr>
                <w:rFonts w:ascii="Arial" w:hAnsi="Arial"/>
                <w:sz w:val="18"/>
                <w:lang w:eastAsia="zh-CN"/>
              </w:rPr>
            </w:pPr>
          </w:p>
        </w:tc>
      </w:tr>
      <w:tr w:rsidR="00851F44" w:rsidRPr="00A564B4" w14:paraId="6EEFE15A" w14:textId="77777777" w:rsidTr="00BC6DDF">
        <w:trPr>
          <w:cantSplit/>
          <w:trHeight w:val="428"/>
        </w:trPr>
        <w:tc>
          <w:tcPr>
            <w:tcW w:w="1008" w:type="dxa"/>
            <w:tcBorders>
              <w:left w:val="single" w:sz="4" w:space="0" w:color="auto"/>
              <w:right w:val="single" w:sz="4" w:space="0" w:color="auto"/>
            </w:tcBorders>
            <w:shd w:val="clear" w:color="auto" w:fill="auto"/>
            <w:vAlign w:val="center"/>
          </w:tcPr>
          <w:p w14:paraId="43F9608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50F93AA4"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044B7B6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5EC8C486"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572840CA"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3E4A65BE"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left w:val="single" w:sz="4" w:space="0" w:color="auto"/>
              <w:right w:val="single" w:sz="4" w:space="0" w:color="auto"/>
            </w:tcBorders>
          </w:tcPr>
          <w:p w14:paraId="472DF421"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A564B4" w:rsidRDefault="00851F44" w:rsidP="00851F44">
            <w:pPr>
              <w:keepNext/>
              <w:keepLines/>
              <w:spacing w:after="0"/>
              <w:rPr>
                <w:rFonts w:ascii="Arial" w:hAnsi="Arial"/>
                <w:sz w:val="18"/>
                <w:lang w:eastAsia="zh-CN"/>
              </w:rPr>
            </w:pPr>
          </w:p>
        </w:tc>
      </w:tr>
      <w:tr w:rsidR="00851F44" w:rsidRPr="00A564B4" w14:paraId="0A01A454"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03A52C57" w14:textId="77777777" w:rsidR="00851F44" w:rsidRPr="00A564B4" w:rsidRDefault="00851F44" w:rsidP="00851F44">
            <w:pPr>
              <w:pStyle w:val="TAL"/>
              <w:rPr>
                <w:lang w:eastAsia="zh-CN"/>
              </w:rPr>
            </w:pPr>
            <w:r w:rsidRPr="00A564B4">
              <w:rPr>
                <w:lang w:eastAsia="en-US"/>
              </w:rPr>
              <w:t>6.5.2A.1.4</w:t>
            </w:r>
          </w:p>
        </w:tc>
        <w:tc>
          <w:tcPr>
            <w:tcW w:w="1646" w:type="dxa"/>
            <w:tcBorders>
              <w:top w:val="single" w:sz="4" w:space="0" w:color="auto"/>
              <w:left w:val="single" w:sz="4" w:space="0" w:color="auto"/>
              <w:right w:val="single" w:sz="4" w:space="0" w:color="auto"/>
            </w:tcBorders>
            <w:shd w:val="clear" w:color="auto" w:fill="auto"/>
            <w:vAlign w:val="center"/>
          </w:tcPr>
          <w:p w14:paraId="72A2B5C8" w14:textId="77777777" w:rsidR="00851F44" w:rsidRPr="00A564B4" w:rsidRDefault="00851F44" w:rsidP="00851F44">
            <w:pPr>
              <w:pStyle w:val="TAL"/>
              <w:rPr>
                <w:lang w:eastAsia="zh-CN"/>
              </w:rPr>
            </w:pPr>
            <w:r w:rsidRPr="00A564B4">
              <w:rPr>
                <w:lang w:eastAsia="en-US"/>
              </w:rPr>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4B1FD"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5CD2C54"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B2A37D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DACAB64"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437D9F8"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A564B4" w:rsidRDefault="00851F44" w:rsidP="00851F44">
            <w:pPr>
              <w:pStyle w:val="TAL"/>
              <w:rPr>
                <w:lang w:eastAsia="zh-CN"/>
              </w:rPr>
            </w:pPr>
          </w:p>
        </w:tc>
      </w:tr>
      <w:tr w:rsidR="00851F44" w:rsidRPr="00A564B4" w14:paraId="1F29B566"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7C09E3D5"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27660DC"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677160"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0755BD8"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15163D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A70A21A"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A564B4" w:rsidRDefault="00851F44" w:rsidP="00851F44">
            <w:pPr>
              <w:pStyle w:val="TAL"/>
              <w:rPr>
                <w:lang w:eastAsia="zh-CN"/>
              </w:rPr>
            </w:pPr>
          </w:p>
        </w:tc>
      </w:tr>
      <w:tr w:rsidR="00851F44" w:rsidRPr="00A564B4" w14:paraId="06845F0C"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E20D6C9" w14:textId="77777777" w:rsidR="00851F44" w:rsidRPr="00A564B4" w:rsidRDefault="00851F44" w:rsidP="00851F44">
            <w:pPr>
              <w:pStyle w:val="TAL"/>
              <w:rPr>
                <w:lang w:eastAsia="zh-CN"/>
              </w:rPr>
            </w:pPr>
            <w:r w:rsidRPr="00A564B4">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6CDC907E" w14:textId="77777777" w:rsidR="00851F44" w:rsidRPr="00A564B4" w:rsidRDefault="00851F44" w:rsidP="00851F44">
            <w:pPr>
              <w:pStyle w:val="TAL"/>
              <w:rPr>
                <w:lang w:eastAsia="zh-CN"/>
              </w:rPr>
            </w:pPr>
            <w:r w:rsidRPr="00A564B4">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A029CF"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F70C3BC"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41205D2"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2763350"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1B9B5EBA"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A564B4" w:rsidRDefault="00851F44" w:rsidP="00851F44">
            <w:pPr>
              <w:pStyle w:val="TAL"/>
              <w:rPr>
                <w:lang w:eastAsia="zh-CN"/>
              </w:rPr>
            </w:pPr>
          </w:p>
        </w:tc>
      </w:tr>
      <w:tr w:rsidR="00851F44" w:rsidRPr="00A564B4" w14:paraId="212C593B"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F3EFB58" w14:textId="77777777" w:rsidR="00851F44" w:rsidRPr="00A564B4" w:rsidRDefault="00851F44" w:rsidP="00851F44">
            <w:pPr>
              <w:pStyle w:val="TAL"/>
              <w:rPr>
                <w:lang w:eastAsia="zh-CN"/>
              </w:rPr>
            </w:pPr>
            <w:r w:rsidRPr="00A564B4">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4E3D2A59" w14:textId="77777777" w:rsidR="00851F44" w:rsidRPr="00A564B4" w:rsidRDefault="00851F44" w:rsidP="00851F44">
            <w:pPr>
              <w:pStyle w:val="TAL"/>
              <w:rPr>
                <w:lang w:eastAsia="zh-CN"/>
              </w:rPr>
            </w:pPr>
            <w:r w:rsidRPr="00A564B4">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8E67D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32258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BD5988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C489A7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85B1FB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A564B4" w:rsidRDefault="00851F44" w:rsidP="00851F44">
            <w:pPr>
              <w:pStyle w:val="TAL"/>
              <w:rPr>
                <w:lang w:eastAsia="zh-CN"/>
              </w:rPr>
            </w:pPr>
          </w:p>
        </w:tc>
      </w:tr>
      <w:tr w:rsidR="00851F44" w:rsidRPr="00A564B4" w:rsidDel="00D62322" w14:paraId="15FFEFA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D67E7A1" w14:textId="77777777" w:rsidR="00851F44" w:rsidRPr="00A564B4" w:rsidDel="00D62322" w:rsidRDefault="00851F44" w:rsidP="00851F44">
            <w:pPr>
              <w:pStyle w:val="TAL"/>
              <w:rPr>
                <w:lang w:eastAsia="ko-KR"/>
              </w:rPr>
            </w:pPr>
            <w:r w:rsidRPr="00A564B4">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562DD1FF" w14:textId="77777777" w:rsidR="00851F44" w:rsidRPr="00A564B4" w:rsidDel="00D62322" w:rsidRDefault="00851F44" w:rsidP="00851F44">
            <w:pPr>
              <w:pStyle w:val="TAL"/>
              <w:rPr>
                <w:lang w:eastAsia="ko-KR"/>
              </w:rPr>
            </w:pPr>
            <w:r w:rsidRPr="00A564B4">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7CE1E808" w14:textId="77777777" w:rsidR="00851F44" w:rsidRPr="00A564B4" w:rsidDel="00D62322"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18F81EE"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9784739" w14:textId="77777777" w:rsidR="00851F44" w:rsidRPr="00A564B4" w:rsidDel="00D62322"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165145A7"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A564B4" w:rsidDel="00D62322" w:rsidRDefault="00851F44" w:rsidP="00851F44">
            <w:pPr>
              <w:pStyle w:val="TAL"/>
              <w:rPr>
                <w:lang w:eastAsia="zh-CN"/>
              </w:rPr>
            </w:pPr>
          </w:p>
        </w:tc>
      </w:tr>
      <w:tr w:rsidR="00851F44" w:rsidRPr="00A564B4" w14:paraId="5CED2A7E"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698A851" w14:textId="77777777" w:rsidR="00851F44" w:rsidRPr="00A564B4" w:rsidRDefault="00851F44" w:rsidP="00851F44">
            <w:pPr>
              <w:pStyle w:val="TAL"/>
              <w:rPr>
                <w:lang w:eastAsia="zh-CN"/>
              </w:rPr>
            </w:pPr>
            <w:r w:rsidRPr="00A564B4">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797DE112" w14:textId="77777777" w:rsidR="00851F44" w:rsidRPr="00A564B4" w:rsidRDefault="00851F44" w:rsidP="00851F44">
            <w:pPr>
              <w:pStyle w:val="TAL"/>
              <w:rPr>
                <w:lang w:eastAsia="zh-CN"/>
              </w:rPr>
            </w:pPr>
            <w:r w:rsidRPr="00A564B4">
              <w:rPr>
                <w:lang w:eastAsia="en-US"/>
              </w:rPr>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3071D6"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A564B4" w:rsidRDefault="00851F44" w:rsidP="00851F44">
            <w:pPr>
              <w:pStyle w:val="TAL"/>
              <w:rPr>
                <w:lang w:eastAsia="zh-CN"/>
              </w:rPr>
            </w:pPr>
          </w:p>
        </w:tc>
      </w:tr>
      <w:tr w:rsidR="00851F44" w:rsidRPr="00A564B4" w14:paraId="6844B4A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1840E7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2C049D"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A564B4" w:rsidRDefault="00851F44" w:rsidP="00851F44">
            <w:pPr>
              <w:pStyle w:val="TAL"/>
              <w:rPr>
                <w:lang w:eastAsia="zh-CN"/>
              </w:rPr>
            </w:pPr>
          </w:p>
        </w:tc>
      </w:tr>
      <w:tr w:rsidR="00851F44" w:rsidRPr="00A564B4" w:rsidDel="00D62322" w14:paraId="7BCA2C3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A564B4" w:rsidRDefault="00851F44" w:rsidP="00851F44">
            <w:pPr>
              <w:pStyle w:val="TAL"/>
              <w:rPr>
                <w:lang w:eastAsia="ko-KR"/>
              </w:rPr>
            </w:pPr>
            <w:r w:rsidRPr="00A564B4">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A564B4" w:rsidRDefault="00851F44" w:rsidP="00851F44">
            <w:pPr>
              <w:pStyle w:val="TAL"/>
              <w:rPr>
                <w:lang w:eastAsia="ko-KR"/>
              </w:rPr>
            </w:pPr>
            <w:r w:rsidRPr="00A564B4">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A564B4" w:rsidRDefault="00851F44" w:rsidP="00851F44">
            <w:pPr>
              <w:pStyle w:val="TAL"/>
              <w:rPr>
                <w:lang w:eastAsia="ko-KR"/>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A564B4" w:rsidRDefault="00851F44" w:rsidP="00851F44">
            <w:pPr>
              <w:pStyle w:val="TAL"/>
              <w:rPr>
                <w:lang w:eastAsia="ko-KR"/>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A564B4" w:rsidDel="00D62322" w:rsidRDefault="00851F44" w:rsidP="00851F44">
            <w:pPr>
              <w:pStyle w:val="TAL"/>
              <w:rPr>
                <w:lang w:eastAsia="zh-CN"/>
              </w:rPr>
            </w:pPr>
          </w:p>
        </w:tc>
      </w:tr>
      <w:tr w:rsidR="00851F44" w:rsidRPr="00A564B4" w:rsidDel="00D62322" w14:paraId="159D55EF"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A564B4" w:rsidRDefault="00851F44" w:rsidP="00851F44">
            <w:pPr>
              <w:pStyle w:val="TAL"/>
              <w:rPr>
                <w:lang w:eastAsia="zh-CN"/>
              </w:rPr>
            </w:pPr>
            <w:r w:rsidRPr="00A564B4">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A564B4" w:rsidRDefault="00851F44" w:rsidP="00851F44">
            <w:pPr>
              <w:pStyle w:val="TAL"/>
              <w:rPr>
                <w:lang w:eastAsia="ko-KR"/>
              </w:rPr>
            </w:pPr>
            <w:r w:rsidRPr="00A564B4">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A564B4" w:rsidDel="00D62322" w:rsidRDefault="00851F44" w:rsidP="00851F44">
            <w:pPr>
              <w:pStyle w:val="TAL"/>
              <w:rPr>
                <w:lang w:eastAsia="zh-CN"/>
              </w:rPr>
            </w:pPr>
          </w:p>
        </w:tc>
      </w:tr>
      <w:tr w:rsidR="00851F44" w:rsidRPr="00A564B4" w14:paraId="5267943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FF66766" w14:textId="77777777" w:rsidR="00851F44" w:rsidRPr="00A564B4" w:rsidRDefault="00851F44" w:rsidP="00851F44">
            <w:pPr>
              <w:pStyle w:val="TAL"/>
              <w:rPr>
                <w:lang w:eastAsia="zh-CN"/>
              </w:rPr>
            </w:pPr>
            <w:r w:rsidRPr="00A564B4">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3AE98906" w14:textId="77777777" w:rsidR="00851F44" w:rsidRPr="00A564B4" w:rsidRDefault="00851F44" w:rsidP="00851F44">
            <w:pPr>
              <w:pStyle w:val="TAL"/>
              <w:rPr>
                <w:lang w:eastAsia="zh-CN"/>
              </w:rPr>
            </w:pPr>
            <w:r w:rsidRPr="00A564B4">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A844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F123C8"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F68BE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619AA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077811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A564B4" w:rsidRDefault="00851F44" w:rsidP="00851F44">
            <w:pPr>
              <w:pStyle w:val="TAL"/>
              <w:rPr>
                <w:lang w:eastAsia="zh-CN"/>
              </w:rPr>
            </w:pPr>
          </w:p>
        </w:tc>
      </w:tr>
      <w:tr w:rsidR="00851F44" w:rsidRPr="00A564B4" w14:paraId="6665CD44" w14:textId="77777777" w:rsidTr="00BC6DDF">
        <w:trPr>
          <w:cantSplit/>
          <w:trHeight w:val="39"/>
        </w:trPr>
        <w:tc>
          <w:tcPr>
            <w:tcW w:w="1008" w:type="dxa"/>
            <w:tcBorders>
              <w:left w:val="single" w:sz="4" w:space="0" w:color="auto"/>
              <w:right w:val="single" w:sz="4" w:space="0" w:color="auto"/>
            </w:tcBorders>
            <w:shd w:val="clear" w:color="auto" w:fill="auto"/>
            <w:vAlign w:val="center"/>
          </w:tcPr>
          <w:p w14:paraId="6AACE095" w14:textId="77777777" w:rsidR="00851F44" w:rsidRPr="00A564B4" w:rsidRDefault="00851F44" w:rsidP="00851F44">
            <w:pPr>
              <w:pStyle w:val="TAL"/>
              <w:rPr>
                <w:lang w:eastAsia="ko-KR"/>
              </w:rPr>
            </w:pPr>
            <w:r w:rsidRPr="00A564B4">
              <w:rPr>
                <w:lang w:eastAsia="zh-CN"/>
              </w:rPr>
              <w:lastRenderedPageBreak/>
              <w:t>6.5.2A.3.</w:t>
            </w:r>
            <w:r w:rsidRPr="00A564B4">
              <w:rPr>
                <w:lang w:eastAsia="ko-KR"/>
              </w:rPr>
              <w:t>2</w:t>
            </w:r>
          </w:p>
        </w:tc>
        <w:tc>
          <w:tcPr>
            <w:tcW w:w="1646" w:type="dxa"/>
            <w:tcBorders>
              <w:left w:val="single" w:sz="4" w:space="0" w:color="auto"/>
              <w:right w:val="single" w:sz="4" w:space="0" w:color="auto"/>
            </w:tcBorders>
            <w:shd w:val="clear" w:color="auto" w:fill="auto"/>
            <w:vAlign w:val="center"/>
          </w:tcPr>
          <w:p w14:paraId="0530AA98"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er</w:t>
            </w:r>
            <w:r w:rsidRPr="00A564B4">
              <w:rPr>
                <w:rFonts w:cs="Arial"/>
                <w:szCs w:val="16"/>
                <w:lang w:eastAsia="en-US"/>
              </w:rPr>
              <w:t>-band DL CA and UL CA)</w:t>
            </w:r>
          </w:p>
        </w:tc>
        <w:tc>
          <w:tcPr>
            <w:tcW w:w="992" w:type="dxa"/>
            <w:gridSpan w:val="2"/>
            <w:tcBorders>
              <w:left w:val="single" w:sz="4" w:space="0" w:color="auto"/>
              <w:right w:val="single" w:sz="4" w:space="0" w:color="auto"/>
            </w:tcBorders>
            <w:shd w:val="clear" w:color="auto" w:fill="auto"/>
            <w:vAlign w:val="center"/>
          </w:tcPr>
          <w:p w14:paraId="370D435D" w14:textId="77777777" w:rsidR="00851F44" w:rsidRPr="00A564B4" w:rsidRDefault="00851F44" w:rsidP="00851F44">
            <w:pPr>
              <w:pStyle w:val="TAL"/>
              <w:rPr>
                <w:lang w:eastAsia="ko-KR"/>
              </w:rPr>
            </w:pPr>
            <w:r w:rsidRPr="00A564B4">
              <w:rPr>
                <w:lang w:eastAsia="ko-KR"/>
              </w:rPr>
              <w:t>Rel-11</w:t>
            </w:r>
          </w:p>
        </w:tc>
        <w:tc>
          <w:tcPr>
            <w:tcW w:w="1134" w:type="dxa"/>
            <w:tcBorders>
              <w:left w:val="single" w:sz="4" w:space="0" w:color="auto"/>
              <w:right w:val="single" w:sz="4" w:space="0" w:color="auto"/>
            </w:tcBorders>
            <w:shd w:val="clear" w:color="auto" w:fill="auto"/>
            <w:vAlign w:val="center"/>
          </w:tcPr>
          <w:p w14:paraId="12DE1ED4" w14:textId="77777777" w:rsidR="00851F44" w:rsidRPr="00A564B4" w:rsidRDefault="00851F44" w:rsidP="00851F44">
            <w:pPr>
              <w:pStyle w:val="TAL"/>
              <w:rPr>
                <w:lang w:eastAsia="ko-KR"/>
              </w:rPr>
            </w:pPr>
            <w:r w:rsidRPr="00A564B4">
              <w:rPr>
                <w:lang w:eastAsia="ko-KR"/>
              </w:rPr>
              <w:t>C116</w:t>
            </w:r>
          </w:p>
        </w:tc>
        <w:tc>
          <w:tcPr>
            <w:tcW w:w="2292" w:type="dxa"/>
            <w:tcBorders>
              <w:left w:val="single" w:sz="4" w:space="0" w:color="auto"/>
              <w:right w:val="single" w:sz="4" w:space="0" w:color="auto"/>
            </w:tcBorders>
            <w:shd w:val="clear" w:color="auto" w:fill="auto"/>
            <w:vAlign w:val="center"/>
          </w:tcPr>
          <w:p w14:paraId="6E516EE6"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45185D1F"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52B959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A564B4" w:rsidRDefault="00851F44" w:rsidP="00851F44">
            <w:pPr>
              <w:pStyle w:val="TAL"/>
              <w:rPr>
                <w:lang w:eastAsia="zh-CN"/>
              </w:rPr>
            </w:pPr>
          </w:p>
        </w:tc>
      </w:tr>
      <w:tr w:rsidR="00851F44" w:rsidRPr="00A564B4" w14:paraId="7ACC7DFC"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A80845D" w14:textId="77777777" w:rsidR="00851F44" w:rsidRPr="00A564B4" w:rsidRDefault="00851F44" w:rsidP="00851F44">
            <w:pPr>
              <w:pStyle w:val="TAL"/>
              <w:rPr>
                <w:lang w:eastAsia="zh-CN"/>
              </w:rPr>
            </w:pPr>
            <w:r w:rsidRPr="00A564B4">
              <w:rPr>
                <w:lang w:eastAsia="en-US"/>
              </w:rPr>
              <w:t>6.5.2A.3.4</w:t>
            </w:r>
          </w:p>
        </w:tc>
        <w:tc>
          <w:tcPr>
            <w:tcW w:w="1646" w:type="dxa"/>
            <w:tcBorders>
              <w:top w:val="single" w:sz="4" w:space="0" w:color="auto"/>
              <w:left w:val="single" w:sz="4" w:space="0" w:color="auto"/>
              <w:right w:val="single" w:sz="4" w:space="0" w:color="auto"/>
            </w:tcBorders>
            <w:shd w:val="clear" w:color="auto" w:fill="auto"/>
            <w:vAlign w:val="center"/>
          </w:tcPr>
          <w:p w14:paraId="5F62DBBE" w14:textId="77777777" w:rsidR="00851F44" w:rsidRPr="00A564B4" w:rsidRDefault="00851F44" w:rsidP="00851F44">
            <w:pPr>
              <w:pStyle w:val="TAL"/>
              <w:rPr>
                <w:lang w:eastAsia="zh-CN"/>
              </w:rPr>
            </w:pPr>
            <w:r w:rsidRPr="00A564B4">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9500CE"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A564B4" w:rsidRDefault="00851F44" w:rsidP="00851F44">
            <w:pPr>
              <w:pStyle w:val="TAL"/>
              <w:rPr>
                <w:lang w:eastAsia="zh-CN"/>
              </w:rPr>
            </w:pPr>
          </w:p>
        </w:tc>
      </w:tr>
      <w:tr w:rsidR="00851F44" w:rsidRPr="00A564B4" w14:paraId="3D29A57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20A23B0"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A07C339"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A564B4" w:rsidRDefault="00851F44" w:rsidP="00851F44">
            <w:pPr>
              <w:pStyle w:val="TAL"/>
              <w:rPr>
                <w:lang w:eastAsia="zh-CN"/>
              </w:rPr>
            </w:pPr>
          </w:p>
        </w:tc>
      </w:tr>
      <w:tr w:rsidR="00851F44" w:rsidRPr="00A564B4" w14:paraId="4457CF1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1BE5480" w14:textId="77777777" w:rsidR="00851F44" w:rsidRPr="00A564B4" w:rsidRDefault="00851F44" w:rsidP="00851F44">
            <w:pPr>
              <w:pStyle w:val="TAL"/>
              <w:rPr>
                <w:lang w:eastAsia="ko-KR"/>
              </w:rPr>
            </w:pPr>
            <w:r w:rsidRPr="00A564B4">
              <w:rPr>
                <w:lang w:eastAsia="zh-CN"/>
              </w:rPr>
              <w:t>6.5.2A.3.</w:t>
            </w:r>
            <w:r w:rsidRPr="00A564B4">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DBC6CCA"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ra</w:t>
            </w:r>
            <w:r w:rsidRPr="00A564B4">
              <w:rPr>
                <w:rFonts w:cs="Arial"/>
                <w:szCs w:val="16"/>
                <w:lang w:eastAsia="en-US"/>
              </w:rPr>
              <w:t xml:space="preserve">-band </w:t>
            </w:r>
            <w:r w:rsidRPr="00A564B4">
              <w:rPr>
                <w:rFonts w:cs="Arial"/>
                <w:szCs w:val="16"/>
                <w:lang w:eastAsia="ko-KR"/>
              </w:rPr>
              <w:t xml:space="preserve">non-contiguous </w:t>
            </w:r>
            <w:r w:rsidRPr="00A564B4">
              <w:rPr>
                <w:rFonts w:cs="Arial"/>
                <w:szCs w:val="16"/>
                <w:lang w:eastAsia="en-US"/>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A68DBA"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097EB37"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F27843B"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A08B0CF" w14:textId="77777777" w:rsidR="00851F44" w:rsidRPr="00A564B4" w:rsidRDefault="00851F44" w:rsidP="00851F44">
            <w:pPr>
              <w:pStyle w:val="TAL"/>
              <w:jc w:val="center"/>
              <w:rPr>
                <w:lang w:eastAsia="ko-KR"/>
              </w:rPr>
            </w:pPr>
            <w:r w:rsidRPr="00A564B4">
              <w:rPr>
                <w:lang w:eastAsia="zh-CN"/>
              </w:rPr>
              <w:t>E0</w:t>
            </w:r>
            <w:r w:rsidRPr="00A564B4">
              <w:rPr>
                <w:lang w:eastAsia="ko-KR"/>
              </w:rPr>
              <w:t>2</w:t>
            </w:r>
          </w:p>
        </w:tc>
        <w:tc>
          <w:tcPr>
            <w:tcW w:w="1101" w:type="dxa"/>
            <w:gridSpan w:val="2"/>
            <w:tcBorders>
              <w:top w:val="single" w:sz="4" w:space="0" w:color="auto"/>
              <w:left w:val="single" w:sz="4" w:space="0" w:color="auto"/>
              <w:right w:val="single" w:sz="4" w:space="0" w:color="auto"/>
            </w:tcBorders>
          </w:tcPr>
          <w:p w14:paraId="1A73EC4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A564B4" w:rsidRDefault="00851F44" w:rsidP="00851F44">
            <w:pPr>
              <w:pStyle w:val="TAL"/>
              <w:rPr>
                <w:lang w:eastAsia="zh-CN"/>
              </w:rPr>
            </w:pPr>
          </w:p>
        </w:tc>
      </w:tr>
      <w:tr w:rsidR="00851F44" w:rsidRPr="00A564B4" w14:paraId="26AAA5CA"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7B045F2" w14:textId="77777777" w:rsidR="00851F44" w:rsidRPr="00A564B4" w:rsidRDefault="00851F44" w:rsidP="00851F44">
            <w:pPr>
              <w:pStyle w:val="TAL"/>
              <w:rPr>
                <w:lang w:eastAsia="zh-CN"/>
              </w:rPr>
            </w:pPr>
            <w:r w:rsidRPr="00A564B4">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407855A4" w14:textId="77777777" w:rsidR="00851F44" w:rsidRPr="00A564B4" w:rsidRDefault="00851F44" w:rsidP="00851F44">
            <w:pPr>
              <w:pStyle w:val="TAL"/>
              <w:rPr>
                <w:lang w:eastAsia="zh-CN"/>
              </w:rPr>
            </w:pPr>
            <w:r w:rsidRPr="00A564B4">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A50D0"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67B2C67"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E635A64"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648F622D"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6BB64CDC"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A564B4" w:rsidRDefault="00851F44" w:rsidP="00851F44">
            <w:pPr>
              <w:pStyle w:val="TAL"/>
              <w:rPr>
                <w:lang w:eastAsia="zh-CN"/>
              </w:rPr>
            </w:pPr>
          </w:p>
        </w:tc>
      </w:tr>
      <w:tr w:rsidR="00851F44" w:rsidRPr="00A564B4" w14:paraId="1FB12959"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BA6FE76" w14:textId="77777777" w:rsidR="00851F44" w:rsidRPr="00A564B4" w:rsidRDefault="00851F44" w:rsidP="00851F44">
            <w:pPr>
              <w:pStyle w:val="TAL"/>
              <w:rPr>
                <w:lang w:eastAsia="zh-CN"/>
              </w:rPr>
            </w:pPr>
            <w:r w:rsidRPr="00A564B4">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507CEB07" w14:textId="77777777" w:rsidR="00851F44" w:rsidRPr="00A564B4" w:rsidRDefault="00851F44" w:rsidP="00851F44">
            <w:pPr>
              <w:pStyle w:val="TAL"/>
              <w:rPr>
                <w:lang w:eastAsia="zh-CN"/>
              </w:rPr>
            </w:pPr>
            <w:r w:rsidRPr="00A564B4">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51569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87"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23E83A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4E3528"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A59E09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A564B4" w:rsidRDefault="00851F44" w:rsidP="00851F44">
            <w:pPr>
              <w:pStyle w:val="TAL"/>
              <w:rPr>
                <w:lang w:eastAsia="zh-CN"/>
              </w:rPr>
            </w:pPr>
          </w:p>
        </w:tc>
      </w:tr>
      <w:tr w:rsidR="00851F44" w:rsidRPr="00A564B4" w14:paraId="00A63949"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A8BF10E" w14:textId="77777777" w:rsidR="00851F44" w:rsidRPr="00A564B4" w:rsidRDefault="00851F44" w:rsidP="00851F44">
            <w:pPr>
              <w:pStyle w:val="TAL"/>
              <w:rPr>
                <w:lang w:eastAsia="zh-CN"/>
              </w:rPr>
            </w:pPr>
            <w:r w:rsidRPr="00A564B4">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15AB88FF" w14:textId="77777777" w:rsidR="00851F44" w:rsidRPr="00A564B4" w:rsidRDefault="00851F44" w:rsidP="00851F44">
            <w:pPr>
              <w:pStyle w:val="TAL"/>
              <w:rPr>
                <w:lang w:eastAsia="zh-CN"/>
              </w:rPr>
            </w:pPr>
            <w:r w:rsidRPr="00A564B4">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0B3491E"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0903B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E0CBE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FFBA59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140BE2E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A564B4" w:rsidRDefault="00851F44" w:rsidP="00851F44">
            <w:pPr>
              <w:pStyle w:val="TAL"/>
              <w:rPr>
                <w:lang w:eastAsia="zh-CN"/>
              </w:rPr>
            </w:pPr>
          </w:p>
        </w:tc>
      </w:tr>
      <w:tr w:rsidR="00851F44" w:rsidRPr="00A564B4" w14:paraId="3FC6D56E"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3F053D4" w14:textId="77777777" w:rsidR="00851F44" w:rsidRPr="00A564B4" w:rsidRDefault="00851F44" w:rsidP="00851F44">
            <w:pPr>
              <w:pStyle w:val="TAL"/>
              <w:rPr>
                <w:lang w:eastAsia="zh-CN"/>
              </w:rPr>
            </w:pPr>
            <w:r w:rsidRPr="00A564B4">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35CCA93C" w14:textId="77777777" w:rsidR="00851F44" w:rsidRPr="00A564B4" w:rsidRDefault="00851F44" w:rsidP="00851F44">
            <w:pPr>
              <w:pStyle w:val="TAL"/>
              <w:rPr>
                <w:lang w:eastAsia="zh-CN"/>
              </w:rPr>
            </w:pPr>
            <w:r w:rsidRPr="00A564B4">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85312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BBAA0C6"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B680F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7EE7BD"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C8D0D3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A564B4" w:rsidRDefault="00851F44" w:rsidP="00851F44">
            <w:pPr>
              <w:pStyle w:val="TAL"/>
              <w:rPr>
                <w:lang w:eastAsia="zh-CN"/>
              </w:rPr>
            </w:pPr>
          </w:p>
        </w:tc>
      </w:tr>
      <w:tr w:rsidR="00851F44" w:rsidRPr="00A564B4" w14:paraId="37CBA6A9" w14:textId="77777777" w:rsidTr="00BC6DDF">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49F6A544" w14:textId="77777777" w:rsidR="00851F44" w:rsidRPr="00A564B4" w:rsidRDefault="00851F44" w:rsidP="00851F44">
            <w:pPr>
              <w:pStyle w:val="TAL"/>
              <w:rPr>
                <w:lang w:eastAsia="zh-CN"/>
              </w:rPr>
            </w:pPr>
            <w:r w:rsidRPr="00A564B4">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162F0669" w14:textId="77777777" w:rsidR="00851F44" w:rsidRPr="00A564B4" w:rsidRDefault="00851F44" w:rsidP="00851F44">
            <w:pPr>
              <w:pStyle w:val="TAL"/>
              <w:rPr>
                <w:lang w:eastAsia="zh-CN"/>
              </w:rPr>
            </w:pPr>
            <w:r w:rsidRPr="00A564B4">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515A26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04A6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F672AB8"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DE94AF"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CFACE2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A564B4" w:rsidRDefault="00851F44" w:rsidP="00851F44">
            <w:pPr>
              <w:pStyle w:val="TAL"/>
              <w:rPr>
                <w:lang w:eastAsia="zh-CN"/>
              </w:rPr>
            </w:pPr>
          </w:p>
        </w:tc>
      </w:tr>
      <w:tr w:rsidR="00851F44" w:rsidRPr="00A564B4" w14:paraId="7F44A7B2" w14:textId="77777777" w:rsidTr="00BC6DDF">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A564B4" w:rsidRDefault="00851F44" w:rsidP="00851F44">
            <w:pPr>
              <w:pStyle w:val="TAL"/>
              <w:rPr>
                <w:lang w:eastAsia="zh-CN"/>
              </w:rPr>
            </w:pPr>
            <w:r w:rsidRPr="00A564B4">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A564B4" w:rsidRDefault="00851F44" w:rsidP="00851F44">
            <w:pPr>
              <w:pStyle w:val="TAL"/>
              <w:rPr>
                <w:lang w:eastAsia="zh-CN"/>
              </w:rPr>
            </w:pPr>
            <w:r w:rsidRPr="00A564B4">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A564B4" w:rsidRDefault="00851F44" w:rsidP="00851F44">
            <w:pPr>
              <w:pStyle w:val="TAL"/>
              <w:rPr>
                <w:lang w:eastAsia="zh-CN"/>
              </w:rPr>
            </w:pPr>
          </w:p>
        </w:tc>
      </w:tr>
      <w:tr w:rsidR="00851F44" w:rsidRPr="00A564B4" w14:paraId="6B653296" w14:textId="77777777" w:rsidTr="00BC6DDF">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A564B4" w:rsidRDefault="00851F44" w:rsidP="00851F44">
            <w:pPr>
              <w:pStyle w:val="TAL"/>
              <w:rPr>
                <w:lang w:eastAsia="zh-CN"/>
              </w:rPr>
            </w:pPr>
            <w:r w:rsidRPr="00A564B4">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A564B4" w:rsidRDefault="00851F44" w:rsidP="00851F44">
            <w:pPr>
              <w:pStyle w:val="TAL"/>
              <w:rPr>
                <w:lang w:eastAsia="zh-CN"/>
              </w:rPr>
            </w:pPr>
            <w:r w:rsidRPr="00A564B4">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A564B4" w:rsidRDefault="00851F44" w:rsidP="00851F44">
            <w:pPr>
              <w:pStyle w:val="TAL"/>
              <w:rPr>
                <w:lang w:eastAsia="zh-CN"/>
              </w:rPr>
            </w:pPr>
          </w:p>
        </w:tc>
      </w:tr>
      <w:tr w:rsidR="00851F44" w:rsidRPr="00A564B4" w:rsidDel="00D62322" w14:paraId="72071A1D" w14:textId="77777777" w:rsidTr="00BC6DDF">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4528839" w14:textId="77777777" w:rsidR="00851F44" w:rsidRPr="00A564B4" w:rsidDel="00D62322" w:rsidRDefault="00851F44" w:rsidP="00851F44">
            <w:pPr>
              <w:pStyle w:val="TAL"/>
              <w:rPr>
                <w:lang w:eastAsia="ko-KR"/>
              </w:rPr>
            </w:pPr>
            <w:r w:rsidRPr="00A564B4">
              <w:rPr>
                <w:lang w:eastAsia="zh-CN"/>
              </w:rPr>
              <w:t>6.6.1A.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0D40C38F" w14:textId="77777777" w:rsidR="00851F44" w:rsidRPr="00A564B4" w:rsidDel="00D62322" w:rsidRDefault="00851F44" w:rsidP="00851F44">
            <w:pPr>
              <w:pStyle w:val="TAL"/>
              <w:rPr>
                <w:lang w:eastAsia="ko-KR"/>
              </w:rPr>
            </w:pPr>
            <w:r w:rsidRPr="00A564B4">
              <w:rPr>
                <w:rFonts w:cs="v4.2.0"/>
                <w:lang w:eastAsia="en-US"/>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A564B4" w:rsidDel="00D62322" w:rsidRDefault="00851F44" w:rsidP="00851F44">
            <w:pPr>
              <w:pStyle w:val="TAL"/>
              <w:rPr>
                <w:lang w:eastAsia="ko-KR"/>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A564B4" w:rsidDel="00D62322"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A564B4" w:rsidDel="00D62322"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0A2ACB7" w14:textId="77777777" w:rsidR="00851F44" w:rsidRPr="00A564B4" w:rsidDel="00D62322"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BC8C5D7"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05AAF62" w14:textId="77777777" w:rsidR="00851F44" w:rsidRPr="00A564B4" w:rsidDel="00D62322" w:rsidRDefault="00851F44" w:rsidP="00851F44">
            <w:pPr>
              <w:pStyle w:val="TAL"/>
              <w:rPr>
                <w:lang w:eastAsia="zh-CN"/>
              </w:rPr>
            </w:pPr>
          </w:p>
        </w:tc>
      </w:tr>
      <w:tr w:rsidR="00851F44" w:rsidRPr="00A564B4" w:rsidDel="00D62322" w14:paraId="45281168" w14:textId="77777777" w:rsidTr="00BC6DDF">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1581D0BC" w14:textId="77777777" w:rsidR="00851F44" w:rsidRPr="00A564B4" w:rsidDel="00D62322"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0317C10" w14:textId="77777777" w:rsidR="00851F44" w:rsidRPr="00A564B4" w:rsidDel="00D62322"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851F44" w:rsidRPr="00A564B4" w:rsidDel="00D62322"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4005368" w14:textId="77777777" w:rsidR="00851F44" w:rsidRPr="00A564B4" w:rsidDel="00D62322"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B8C7BCB" w14:textId="77777777" w:rsidR="00851F44" w:rsidRPr="00A564B4" w:rsidDel="00D62322"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77611BC" w14:textId="77777777" w:rsidR="00851F44" w:rsidRPr="00A564B4" w:rsidDel="00D62322"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7931DDB" w14:textId="77777777" w:rsidR="00851F44" w:rsidRPr="00A564B4" w:rsidDel="00D62322"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1ED3C1E" w14:textId="77777777" w:rsidR="00851F44" w:rsidRPr="00A564B4" w:rsidDel="00D62322" w:rsidRDefault="00851F44" w:rsidP="00851F44">
            <w:pPr>
              <w:pStyle w:val="TAL"/>
              <w:rPr>
                <w:lang w:eastAsia="zh-CN"/>
              </w:rPr>
            </w:pPr>
          </w:p>
        </w:tc>
      </w:tr>
      <w:tr w:rsidR="00851F44" w:rsidRPr="00A564B4" w:rsidDel="00D62322" w14:paraId="5BE36A4E"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2D3099B3" w14:textId="77777777" w:rsidR="00851F44" w:rsidRPr="00A564B4" w:rsidDel="00D62322" w:rsidRDefault="00851F44" w:rsidP="00851F44">
            <w:pPr>
              <w:pStyle w:val="TAL"/>
              <w:rPr>
                <w:lang w:eastAsia="zh-CN"/>
              </w:rPr>
            </w:pPr>
            <w:r w:rsidRPr="00A564B4">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3C85367A" w14:textId="77777777" w:rsidR="00851F44" w:rsidRPr="00A564B4" w:rsidDel="00D62322" w:rsidRDefault="00851F44" w:rsidP="00851F44">
            <w:pPr>
              <w:pStyle w:val="TAL"/>
              <w:rPr>
                <w:lang w:eastAsia="zh-CN"/>
              </w:rPr>
            </w:pPr>
            <w:r w:rsidRPr="00A564B4">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87C6FA" w14:textId="77777777" w:rsidR="00851F44" w:rsidRPr="00A564B4" w:rsidDel="00D62322"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CE94ACC" w14:textId="77777777" w:rsidR="00851F44" w:rsidRPr="00A564B4" w:rsidDel="00D62322" w:rsidRDefault="00851F44" w:rsidP="00851F44">
            <w:pPr>
              <w:pStyle w:val="TAL"/>
              <w:rPr>
                <w:lang w:eastAsia="ko-KR"/>
              </w:rPr>
            </w:pPr>
            <w:r w:rsidRPr="00A564B4">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5CE7561D" w14:textId="77777777" w:rsidR="00851F44" w:rsidRPr="00A564B4" w:rsidDel="00D62322"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1DF86DB" w14:textId="77777777" w:rsidR="00851F44" w:rsidRPr="00A564B4" w:rsidDel="00D62322"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7453DBF"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A564B4" w:rsidDel="00D62322" w:rsidRDefault="00851F44" w:rsidP="00851F44">
            <w:pPr>
              <w:pStyle w:val="TAL"/>
              <w:rPr>
                <w:lang w:eastAsia="zh-CN"/>
              </w:rPr>
            </w:pPr>
          </w:p>
        </w:tc>
      </w:tr>
      <w:tr w:rsidR="00851F44" w:rsidRPr="00A564B4" w14:paraId="3166CB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720FC6" w14:textId="77777777" w:rsidR="00851F44" w:rsidRPr="00A564B4" w:rsidRDefault="00851F44" w:rsidP="00851F44">
            <w:pPr>
              <w:pStyle w:val="TAL"/>
              <w:rPr>
                <w:rFonts w:eastAsia="SimSun" w:cs="Arial"/>
                <w:szCs w:val="18"/>
                <w:lang w:eastAsia="zh-CN"/>
              </w:rPr>
            </w:pPr>
            <w:r w:rsidRPr="00A564B4">
              <w:t>6.6.1A.4</w:t>
            </w:r>
          </w:p>
        </w:tc>
        <w:tc>
          <w:tcPr>
            <w:tcW w:w="1646" w:type="dxa"/>
            <w:tcBorders>
              <w:top w:val="single" w:sz="4" w:space="0" w:color="auto"/>
              <w:left w:val="single" w:sz="4" w:space="0" w:color="auto"/>
              <w:right w:val="single" w:sz="4" w:space="0" w:color="auto"/>
            </w:tcBorders>
            <w:shd w:val="clear" w:color="auto" w:fill="auto"/>
            <w:vAlign w:val="center"/>
          </w:tcPr>
          <w:p w14:paraId="38D3E5D0" w14:textId="77777777" w:rsidR="00851F44" w:rsidRPr="00A564B4" w:rsidRDefault="00851F44" w:rsidP="00851F44">
            <w:pPr>
              <w:pStyle w:val="TAL"/>
              <w:rPr>
                <w:rFonts w:cs="Arial"/>
                <w:szCs w:val="18"/>
              </w:rPr>
            </w:pPr>
            <w:r w:rsidRPr="00A564B4">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242FF5"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B50AA36"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9EBC2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A4D240"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222AFE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7C3E64B" w14:textId="77777777" w:rsidR="00851F44" w:rsidRPr="00A564B4" w:rsidRDefault="00851F44" w:rsidP="00851F44">
            <w:pPr>
              <w:pStyle w:val="TAL"/>
              <w:rPr>
                <w:lang w:eastAsia="zh-CN"/>
              </w:rPr>
            </w:pPr>
          </w:p>
        </w:tc>
      </w:tr>
      <w:tr w:rsidR="00851F44" w:rsidRPr="00A564B4" w14:paraId="59B98E67"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F8F2CD6"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2B7F37F"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2D19267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8E5F9C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9AB160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378541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3E0E5C" w14:textId="77777777" w:rsidR="00851F44" w:rsidRPr="00A564B4" w:rsidRDefault="00851F44" w:rsidP="00851F44">
            <w:pPr>
              <w:pStyle w:val="TAL"/>
              <w:rPr>
                <w:lang w:eastAsia="zh-CN"/>
              </w:rPr>
            </w:pPr>
          </w:p>
        </w:tc>
      </w:tr>
      <w:tr w:rsidR="00851F44" w:rsidRPr="00A564B4" w:rsidDel="00D62322" w14:paraId="661AFC37"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3E98DAFD" w14:textId="77777777" w:rsidR="00851F44" w:rsidRPr="00A564B4" w:rsidRDefault="00851F44" w:rsidP="00851F44">
            <w:pPr>
              <w:pStyle w:val="TAL"/>
              <w:rPr>
                <w:lang w:eastAsia="ko-KR"/>
              </w:rPr>
            </w:pPr>
            <w:r w:rsidRPr="00A564B4">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0915E006" w14:textId="77777777" w:rsidR="00851F44" w:rsidRPr="00A564B4" w:rsidRDefault="00851F44" w:rsidP="00851F44">
            <w:pPr>
              <w:pStyle w:val="TAL"/>
              <w:rPr>
                <w:lang w:eastAsia="zh-CN"/>
              </w:rPr>
            </w:pPr>
            <w:r w:rsidRPr="00A564B4">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3FFDE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CFD4C54" w14:textId="77777777" w:rsidR="00851F44" w:rsidRPr="00A564B4" w:rsidRDefault="00851F44" w:rsidP="00851F44">
            <w:pPr>
              <w:pStyle w:val="TAL"/>
              <w:rPr>
                <w:lang w:eastAsia="ko-KR"/>
              </w:rPr>
            </w:pPr>
            <w:r w:rsidRPr="00A564B4">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7C662D8B"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76EE3770" w14:textId="77777777" w:rsidR="00851F44" w:rsidRPr="00A564B4" w:rsidRDefault="00851F44" w:rsidP="00851F44">
            <w:pPr>
              <w:pStyle w:val="TAL"/>
              <w:jc w:val="center"/>
              <w:rPr>
                <w:lang w:eastAsia="ko-KR"/>
              </w:rPr>
            </w:pPr>
            <w:r w:rsidRPr="00A564B4">
              <w:rPr>
                <w:lang w:eastAsia="ko-KR"/>
              </w:rPr>
              <w:t>E20</w:t>
            </w:r>
          </w:p>
        </w:tc>
        <w:tc>
          <w:tcPr>
            <w:tcW w:w="1101" w:type="dxa"/>
            <w:gridSpan w:val="2"/>
            <w:tcBorders>
              <w:left w:val="single" w:sz="4" w:space="0" w:color="auto"/>
              <w:bottom w:val="single" w:sz="4" w:space="0" w:color="auto"/>
              <w:right w:val="single" w:sz="4" w:space="0" w:color="auto"/>
            </w:tcBorders>
          </w:tcPr>
          <w:p w14:paraId="2BD1ACF7"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A564B4" w:rsidDel="00D62322" w:rsidRDefault="00851F44" w:rsidP="00851F44">
            <w:pPr>
              <w:pStyle w:val="TAL"/>
              <w:rPr>
                <w:lang w:eastAsia="zh-CN"/>
              </w:rPr>
            </w:pPr>
          </w:p>
        </w:tc>
      </w:tr>
      <w:tr w:rsidR="00851F44" w:rsidRPr="00A564B4" w14:paraId="6510BE92"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344ABAE6" w14:textId="77777777" w:rsidR="00851F44" w:rsidRPr="00A564B4" w:rsidRDefault="00851F44" w:rsidP="00851F44">
            <w:pPr>
              <w:pStyle w:val="TAL"/>
              <w:rPr>
                <w:lang w:eastAsia="zh-CN"/>
              </w:rPr>
            </w:pPr>
            <w:r w:rsidRPr="00A564B4">
              <w:rPr>
                <w:lang w:eastAsia="zh-CN"/>
              </w:rPr>
              <w:t>6.6.1B</w:t>
            </w:r>
          </w:p>
        </w:tc>
        <w:tc>
          <w:tcPr>
            <w:tcW w:w="1646" w:type="dxa"/>
            <w:tcBorders>
              <w:top w:val="single" w:sz="4" w:space="0" w:color="auto"/>
              <w:left w:val="single" w:sz="4" w:space="0" w:color="auto"/>
              <w:right w:val="single" w:sz="4" w:space="0" w:color="auto"/>
            </w:tcBorders>
            <w:shd w:val="clear" w:color="auto" w:fill="auto"/>
            <w:vAlign w:val="center"/>
          </w:tcPr>
          <w:p w14:paraId="31F0D921" w14:textId="77777777" w:rsidR="00851F44" w:rsidRPr="00A564B4" w:rsidRDefault="00851F44" w:rsidP="00851F44">
            <w:pPr>
              <w:pStyle w:val="TAL"/>
              <w:rPr>
                <w:lang w:eastAsia="zh-CN"/>
              </w:rPr>
            </w:pPr>
            <w:r w:rsidRPr="00A564B4">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FC69D1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84FD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F0A8C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88559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548E2C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A564B4" w:rsidRDefault="00851F44" w:rsidP="00851F44">
            <w:pPr>
              <w:pStyle w:val="TAL"/>
              <w:rPr>
                <w:lang w:eastAsia="zh-CN"/>
              </w:rPr>
            </w:pPr>
          </w:p>
        </w:tc>
      </w:tr>
      <w:tr w:rsidR="00851F44" w:rsidRPr="00A564B4" w:rsidDel="00B83EAD" w14:paraId="2A216D97"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E6BD389" w14:textId="77777777" w:rsidR="00851F44" w:rsidRPr="00A564B4" w:rsidDel="00B83EAD" w:rsidRDefault="00851F44" w:rsidP="00851F44">
            <w:pPr>
              <w:pStyle w:val="TAL"/>
              <w:rPr>
                <w:lang w:eastAsia="ko-KR"/>
              </w:rPr>
            </w:pPr>
            <w:r w:rsidRPr="00A564B4">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199F0936" w14:textId="77777777" w:rsidR="00851F44" w:rsidRPr="00A564B4" w:rsidDel="00B83EAD" w:rsidRDefault="00851F44" w:rsidP="00851F44">
            <w:pPr>
              <w:pStyle w:val="TAL"/>
              <w:rPr>
                <w:lang w:eastAsia="ko-KR"/>
              </w:rPr>
            </w:pPr>
            <w:r w:rsidRPr="00A564B4">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851F44" w:rsidRPr="00A564B4" w:rsidDel="00B83EAD"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7A4CA7C" w14:textId="77777777" w:rsidR="00851F44" w:rsidRPr="00A564B4" w:rsidDel="00B83EAD"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F8C846" w14:textId="77777777" w:rsidR="00851F44" w:rsidRPr="00A564B4" w:rsidDel="00B83EAD"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E27D502" w14:textId="77777777" w:rsidR="00851F44" w:rsidRPr="00A564B4" w:rsidDel="00B83EAD"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92394AE" w14:textId="77777777" w:rsidR="00851F44" w:rsidRPr="00A564B4" w:rsidDel="00B83EAD"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A564B4" w:rsidDel="00B83EAD" w:rsidRDefault="00851F44" w:rsidP="00851F44">
            <w:pPr>
              <w:pStyle w:val="TAL"/>
              <w:rPr>
                <w:lang w:eastAsia="zh-CN"/>
              </w:rPr>
            </w:pPr>
          </w:p>
        </w:tc>
      </w:tr>
      <w:tr w:rsidR="00851F44" w:rsidRPr="00A564B4" w:rsidDel="00B83EAD" w14:paraId="107C74D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75FCEA" w14:textId="77777777" w:rsidR="00851F44" w:rsidRPr="00A564B4" w:rsidRDefault="00851F44" w:rsidP="00851F44">
            <w:pPr>
              <w:pStyle w:val="TAL"/>
              <w:rPr>
                <w:lang w:eastAsia="ko-KR"/>
              </w:rPr>
            </w:pPr>
            <w:r w:rsidRPr="00A564B4">
              <w:rPr>
                <w:lang w:eastAsia="en-US"/>
              </w:rPr>
              <w:t>6.6.1EA</w:t>
            </w:r>
          </w:p>
        </w:tc>
        <w:tc>
          <w:tcPr>
            <w:tcW w:w="1646" w:type="dxa"/>
            <w:tcBorders>
              <w:left w:val="single" w:sz="4" w:space="0" w:color="auto"/>
              <w:bottom w:val="single" w:sz="4" w:space="0" w:color="auto"/>
              <w:right w:val="single" w:sz="4" w:space="0" w:color="auto"/>
            </w:tcBorders>
            <w:shd w:val="clear" w:color="auto" w:fill="auto"/>
            <w:vAlign w:val="center"/>
          </w:tcPr>
          <w:p w14:paraId="4C748CA7" w14:textId="77777777" w:rsidR="00851F44" w:rsidRPr="00A564B4" w:rsidRDefault="00851F44" w:rsidP="00851F44">
            <w:pPr>
              <w:pStyle w:val="TAL"/>
              <w:rPr>
                <w:lang w:eastAsia="ko-KR"/>
              </w:rPr>
            </w:pPr>
            <w:r w:rsidRPr="00A564B4">
              <w:rPr>
                <w:lang w:eastAsia="en-US"/>
              </w:rPr>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F57070"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1E740D8"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FAF753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3165A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A564B4" w:rsidDel="00B83EAD" w:rsidRDefault="00851F44" w:rsidP="00851F44">
            <w:pPr>
              <w:pStyle w:val="TAL"/>
              <w:rPr>
                <w:lang w:eastAsia="zh-CN"/>
              </w:rPr>
            </w:pPr>
          </w:p>
        </w:tc>
      </w:tr>
      <w:tr w:rsidR="00851F44" w:rsidRPr="00A564B4" w14:paraId="29955131"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19AD211" w14:textId="77777777" w:rsidR="00851F44" w:rsidRPr="00A564B4" w:rsidRDefault="00851F44" w:rsidP="00851F44">
            <w:pPr>
              <w:pStyle w:val="TAL"/>
              <w:rPr>
                <w:lang w:eastAsia="ko-KR"/>
              </w:rPr>
            </w:pPr>
            <w:r w:rsidRPr="00A564B4">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B79A2F9" w14:textId="77777777" w:rsidR="00851F44" w:rsidRPr="00A564B4" w:rsidRDefault="00851F44" w:rsidP="00851F44">
            <w:pPr>
              <w:pStyle w:val="TAL"/>
              <w:rPr>
                <w:lang w:eastAsia="ko-KR"/>
              </w:rPr>
            </w:pPr>
            <w:r w:rsidRPr="00A564B4">
              <w:rPr>
                <w:lang w:eastAsia="en-US"/>
              </w:rPr>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272BB0B"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67E4865"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5AC3BC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B7D5EF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A564B4" w:rsidRDefault="00851F44" w:rsidP="00851F44">
            <w:pPr>
              <w:pStyle w:val="TAL"/>
              <w:rPr>
                <w:lang w:eastAsia="zh-CN"/>
              </w:rPr>
            </w:pPr>
          </w:p>
        </w:tc>
      </w:tr>
      <w:tr w:rsidR="00851F44" w:rsidRPr="00A564B4" w14:paraId="6D87FFF8"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05885FD" w14:textId="77777777" w:rsidR="00851F44" w:rsidRPr="00A564B4" w:rsidRDefault="00851F44" w:rsidP="00851F44">
            <w:pPr>
              <w:pStyle w:val="TAL"/>
              <w:rPr>
                <w:lang w:eastAsia="ko-KR"/>
              </w:rPr>
            </w:pPr>
            <w:r w:rsidRPr="00A564B4">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3F1915CC" w14:textId="77777777" w:rsidR="00851F44" w:rsidRPr="00A564B4" w:rsidRDefault="00851F44" w:rsidP="00851F44">
            <w:pPr>
              <w:pStyle w:val="TAL"/>
              <w:rPr>
                <w:lang w:eastAsia="ko-KR"/>
              </w:rPr>
            </w:pPr>
            <w:r w:rsidRPr="00A564B4">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7F16218"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24D0630"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A564B4" w:rsidRDefault="00851F44" w:rsidP="00851F44">
            <w:pPr>
              <w:pStyle w:val="TAL"/>
              <w:rPr>
                <w:lang w:eastAsia="zh-CN"/>
              </w:rPr>
            </w:pPr>
          </w:p>
        </w:tc>
      </w:tr>
      <w:tr w:rsidR="00851F44" w:rsidRPr="00A564B4" w14:paraId="3D6DCC41"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A564B4" w:rsidRDefault="00851F44" w:rsidP="00851F44">
            <w:pPr>
              <w:pStyle w:val="TAL"/>
            </w:pPr>
            <w:r w:rsidRPr="00A564B4">
              <w:t>6.</w:t>
            </w:r>
            <w:r w:rsidRPr="00A564B4">
              <w:rPr>
                <w:rFonts w:eastAsia="PMingLiU"/>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A564B4" w:rsidRDefault="00851F44" w:rsidP="00851F44">
            <w:pPr>
              <w:pStyle w:val="TAL"/>
            </w:pPr>
            <w:r w:rsidRPr="00A564B4">
              <w:t xml:space="preserve">Occupied bandwidth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A564B4" w:rsidRDefault="00851F44" w:rsidP="00851F44">
            <w:pPr>
              <w:pStyle w:val="TAL"/>
              <w:rPr>
                <w:lang w:eastAsia="zh-CN"/>
              </w:rPr>
            </w:pPr>
          </w:p>
        </w:tc>
      </w:tr>
      <w:tr w:rsidR="00851F44" w:rsidRPr="00A564B4" w14:paraId="5B4CD4AE"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841A8F7" w14:textId="77777777" w:rsidR="00851F44" w:rsidRPr="00A564B4" w:rsidRDefault="00851F44" w:rsidP="00851F44">
            <w:pPr>
              <w:pStyle w:val="TAL"/>
              <w:rPr>
                <w:lang w:eastAsia="zh-CN"/>
              </w:rPr>
            </w:pPr>
            <w:r w:rsidRPr="00A564B4">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9FBCCEB" w14:textId="77777777" w:rsidR="00851F44" w:rsidRPr="00A564B4" w:rsidRDefault="00851F44" w:rsidP="00851F44">
            <w:pPr>
              <w:pStyle w:val="TAL"/>
              <w:rPr>
                <w:lang w:eastAsia="zh-CN"/>
              </w:rPr>
            </w:pPr>
            <w:r w:rsidRPr="00A564B4">
              <w:rPr>
                <w:lang w:eastAsia="en-US"/>
              </w:rPr>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12E4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88807A"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5B5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6E3B07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7F6B8F3"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A564B4" w:rsidRDefault="00851F44" w:rsidP="00851F44">
            <w:pPr>
              <w:pStyle w:val="TAL"/>
              <w:rPr>
                <w:lang w:eastAsia="zh-CN"/>
              </w:rPr>
            </w:pPr>
          </w:p>
        </w:tc>
      </w:tr>
      <w:tr w:rsidR="00851F44" w:rsidRPr="00A564B4" w14:paraId="75BA685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D8801D6" w14:textId="77777777" w:rsidR="00851F44" w:rsidRPr="00A564B4" w:rsidRDefault="00851F44" w:rsidP="00851F44">
            <w:pPr>
              <w:pStyle w:val="TAL"/>
              <w:rPr>
                <w:lang w:eastAsia="zh-CN"/>
              </w:rPr>
            </w:pPr>
            <w:r w:rsidRPr="00A564B4">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55BB346D" w14:textId="77777777" w:rsidR="00851F44" w:rsidRPr="00A564B4" w:rsidRDefault="00851F44" w:rsidP="00851F44">
            <w:pPr>
              <w:pStyle w:val="TAL"/>
              <w:rPr>
                <w:lang w:eastAsia="zh-CN"/>
              </w:rPr>
            </w:pPr>
            <w:r w:rsidRPr="00A564B4">
              <w:rPr>
                <w:color w:val="000000"/>
                <w:lang w:eastAsia="en-US"/>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D71098"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A44647"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B28C7F8"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8C3515"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DD451D"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A564B4" w:rsidRDefault="00851F44" w:rsidP="00851F44">
            <w:pPr>
              <w:pStyle w:val="TAL"/>
              <w:rPr>
                <w:lang w:eastAsia="zh-CN"/>
              </w:rPr>
            </w:pPr>
          </w:p>
        </w:tc>
      </w:tr>
      <w:tr w:rsidR="00851F44" w:rsidRPr="00A564B4" w14:paraId="156F184A"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A564B4" w:rsidRDefault="00851F44" w:rsidP="00851F44">
            <w:pPr>
              <w:pStyle w:val="TAL"/>
              <w:rPr>
                <w:lang w:eastAsia="zh-CN"/>
              </w:rPr>
            </w:pPr>
            <w:r w:rsidRPr="00A564B4">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A564B4" w:rsidRDefault="00851F44" w:rsidP="00851F44">
            <w:pPr>
              <w:pStyle w:val="TAL"/>
              <w:rPr>
                <w:color w:val="000000"/>
              </w:rPr>
            </w:pPr>
            <w:r w:rsidRPr="00A564B4">
              <w:t>Occupied bandwidth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2B80A" w14:textId="77777777" w:rsidR="00851F44" w:rsidRPr="00A564B4" w:rsidRDefault="00851F44" w:rsidP="00851F44">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BB3153" w14:textId="77777777" w:rsidR="00851F44" w:rsidRPr="00A564B4" w:rsidRDefault="00851F44" w:rsidP="00851F44">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6000E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80EE619"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E9E1A8E" w14:textId="77777777" w:rsidR="00851F44" w:rsidRPr="00A564B4" w:rsidRDefault="00851F44" w:rsidP="00851F44">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A564B4" w:rsidRDefault="00851F44" w:rsidP="00851F44">
            <w:pPr>
              <w:pStyle w:val="TAL"/>
              <w:rPr>
                <w:lang w:eastAsia="zh-CN"/>
              </w:rPr>
            </w:pPr>
          </w:p>
        </w:tc>
      </w:tr>
      <w:tr w:rsidR="00851F44" w:rsidRPr="00A564B4" w14:paraId="733C0B6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2038C9F" w14:textId="77777777" w:rsidR="00851F44" w:rsidRPr="00A564B4" w:rsidRDefault="00851F44" w:rsidP="00851F44">
            <w:pPr>
              <w:pStyle w:val="TAL"/>
              <w:rPr>
                <w:lang w:eastAsia="zh-CN"/>
              </w:rPr>
            </w:pPr>
            <w:r w:rsidRPr="00A564B4">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D36A360" w14:textId="77777777" w:rsidR="00851F44" w:rsidRPr="00A564B4" w:rsidRDefault="00851F44" w:rsidP="00851F44">
            <w:pPr>
              <w:pStyle w:val="TAL"/>
              <w:rPr>
                <w:lang w:eastAsia="zh-CN"/>
              </w:rPr>
            </w:pPr>
            <w:r w:rsidRPr="00A564B4">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A564B4" w:rsidRDefault="00851F44" w:rsidP="00851F44">
            <w:pPr>
              <w:pStyle w:val="TAL"/>
              <w:rPr>
                <w:rFonts w:eastAsia="SimSun"/>
                <w:lang w:eastAsia="zh-CN"/>
              </w:rPr>
            </w:pPr>
            <w:r w:rsidRPr="00A564B4">
              <w:rPr>
                <w:lang w:eastAsia="zh-CN"/>
              </w:rPr>
              <w:t>FDD_PC3,</w:t>
            </w:r>
          </w:p>
          <w:p w14:paraId="12241DA0" w14:textId="77777777" w:rsidR="00851F44" w:rsidRPr="00A564B4" w:rsidRDefault="00851F44" w:rsidP="00851F44">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3E049F4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18D4C5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4B6D08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A564B4" w:rsidRDefault="00851F44" w:rsidP="00851F44">
            <w:pPr>
              <w:pStyle w:val="TAL"/>
              <w:rPr>
                <w:lang w:eastAsia="zh-CN"/>
              </w:rPr>
            </w:pPr>
            <w:r w:rsidRPr="00A564B4">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66BC56E"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851F44" w:rsidRPr="00A564B4" w:rsidRDefault="00851F44" w:rsidP="00851F44">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A564B4" w:rsidRDefault="00851F44" w:rsidP="00851F44">
            <w:pPr>
              <w:pStyle w:val="TAL"/>
              <w:rPr>
                <w:rFonts w:eastAsia="SimSun"/>
                <w:lang w:eastAsia="zh-CN"/>
              </w:rPr>
            </w:pPr>
            <w:r w:rsidRPr="00A564B4">
              <w:rPr>
                <w:lang w:eastAsia="zh-CN"/>
              </w:rPr>
              <w:t>FDD_HPUE,</w:t>
            </w:r>
          </w:p>
          <w:p w14:paraId="306C91B4" w14:textId="77777777" w:rsidR="00851F44" w:rsidRPr="00A564B4" w:rsidRDefault="00851F44" w:rsidP="00851F44">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A564B4" w:rsidRDefault="00851F44" w:rsidP="00851F44">
            <w:pPr>
              <w:pStyle w:val="TAL"/>
              <w:rPr>
                <w:lang w:eastAsia="zh-CN"/>
              </w:rPr>
            </w:pPr>
          </w:p>
        </w:tc>
      </w:tr>
      <w:tr w:rsidR="00851F44" w:rsidRPr="00A564B4" w14:paraId="09F2D30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25F39E3" w14:textId="77777777" w:rsidR="00851F44" w:rsidRPr="00A564B4" w:rsidRDefault="00851F44" w:rsidP="00851F44">
            <w:pPr>
              <w:pStyle w:val="TAL"/>
              <w:rPr>
                <w:lang w:eastAsia="ko-KR"/>
              </w:rPr>
            </w:pPr>
            <w:r w:rsidRPr="00A564B4">
              <w:rPr>
                <w:lang w:eastAsia="zh-CN"/>
              </w:rPr>
              <w:lastRenderedPageBreak/>
              <w:t>6.6.2.1_1</w:t>
            </w:r>
          </w:p>
        </w:tc>
        <w:tc>
          <w:tcPr>
            <w:tcW w:w="1646" w:type="dxa"/>
            <w:tcBorders>
              <w:top w:val="single" w:sz="4" w:space="0" w:color="auto"/>
              <w:left w:val="single" w:sz="4" w:space="0" w:color="auto"/>
              <w:right w:val="single" w:sz="4" w:space="0" w:color="auto"/>
            </w:tcBorders>
            <w:shd w:val="clear" w:color="auto" w:fill="auto"/>
            <w:vAlign w:val="center"/>
          </w:tcPr>
          <w:p w14:paraId="2A3CA42A" w14:textId="77777777" w:rsidR="00851F44" w:rsidRPr="00A564B4" w:rsidRDefault="00851F44" w:rsidP="00851F44">
            <w:pPr>
              <w:pStyle w:val="TAL"/>
              <w:rPr>
                <w:lang w:eastAsia="ko-KR"/>
              </w:rPr>
            </w:pPr>
            <w:r w:rsidRPr="00A564B4">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7372ABE8" w14:textId="77777777" w:rsidR="00851F44" w:rsidRPr="00A564B4"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9DC85" w14:textId="77777777" w:rsidR="00851F44" w:rsidRPr="00A564B4" w:rsidRDefault="00851F44" w:rsidP="00851F44">
            <w:pPr>
              <w:pStyle w:val="TAL"/>
              <w:rPr>
                <w:lang w:eastAsia="ko-KR"/>
              </w:rPr>
            </w:pPr>
            <w:r w:rsidRPr="00A564B4">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3CD89E5" w14:textId="77777777" w:rsidR="00851F44" w:rsidRPr="00A564B4" w:rsidRDefault="00851F44" w:rsidP="00851F44">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F2FFD25"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5F0F3E1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A564B4" w:rsidRDefault="00851F44" w:rsidP="00851F44">
            <w:pPr>
              <w:pStyle w:val="TAL"/>
              <w:rPr>
                <w:lang w:eastAsia="zh-CN"/>
              </w:rPr>
            </w:pPr>
          </w:p>
        </w:tc>
      </w:tr>
      <w:tr w:rsidR="00851F44" w:rsidRPr="00A564B4" w14:paraId="330A134A"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43965735" w14:textId="77777777" w:rsidR="00851F44" w:rsidRPr="00A564B4" w:rsidRDefault="00851F44" w:rsidP="00851F44">
            <w:pPr>
              <w:pStyle w:val="TAL"/>
              <w:rPr>
                <w:lang w:eastAsia="zh-CN"/>
              </w:rPr>
            </w:pPr>
            <w:r w:rsidRPr="00A564B4">
              <w:rPr>
                <w:lang w:eastAsia="zh-CN"/>
              </w:rPr>
              <w:t>6.6.2.1A.1</w:t>
            </w:r>
          </w:p>
        </w:tc>
        <w:tc>
          <w:tcPr>
            <w:tcW w:w="1646" w:type="dxa"/>
            <w:tcBorders>
              <w:top w:val="single" w:sz="4" w:space="0" w:color="auto"/>
              <w:left w:val="single" w:sz="4" w:space="0" w:color="auto"/>
              <w:right w:val="single" w:sz="4" w:space="0" w:color="auto"/>
            </w:tcBorders>
            <w:shd w:val="clear" w:color="auto" w:fill="auto"/>
            <w:vAlign w:val="center"/>
          </w:tcPr>
          <w:p w14:paraId="799C77C6" w14:textId="77777777" w:rsidR="00851F44" w:rsidRPr="00A564B4" w:rsidRDefault="00851F44" w:rsidP="00851F44">
            <w:pPr>
              <w:pStyle w:val="TAL"/>
              <w:rPr>
                <w:lang w:eastAsia="zh-CN"/>
              </w:rPr>
            </w:pPr>
            <w:r w:rsidRPr="00A564B4">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ABD9E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D20C1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625A9A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DEAC62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2C0DFD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A564B4" w:rsidRDefault="00851F44" w:rsidP="00851F44">
            <w:pPr>
              <w:pStyle w:val="TAL"/>
              <w:rPr>
                <w:lang w:eastAsia="zh-CN"/>
              </w:rPr>
            </w:pPr>
          </w:p>
        </w:tc>
      </w:tr>
      <w:tr w:rsidR="00851F44" w:rsidRPr="00A564B4" w14:paraId="044405D9"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2492D866" w14:textId="77777777" w:rsidR="00851F44" w:rsidRPr="00A564B4" w:rsidRDefault="00851F44" w:rsidP="00851F44">
            <w:pPr>
              <w:pStyle w:val="TAL"/>
              <w:rPr>
                <w:lang w:eastAsia="en-US"/>
              </w:rPr>
            </w:pPr>
            <w:r w:rsidRPr="00A564B4">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308484B7" w14:textId="77777777" w:rsidR="00851F44" w:rsidRPr="00A564B4" w:rsidRDefault="00851F44" w:rsidP="00851F44">
            <w:pPr>
              <w:pStyle w:val="TAL"/>
              <w:rPr>
                <w:lang w:eastAsia="zh-CN"/>
              </w:rPr>
            </w:pPr>
            <w:r w:rsidRPr="00A564B4">
              <w:rPr>
                <w:lang w:eastAsia="en-US"/>
              </w:rPr>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E43B24"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CBDCC09"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78496E0D"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40FE16F"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60482AC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A564B4" w:rsidRDefault="00851F44" w:rsidP="00851F44">
            <w:pPr>
              <w:pStyle w:val="TAL"/>
              <w:rPr>
                <w:lang w:eastAsia="zh-CN"/>
              </w:rPr>
            </w:pPr>
          </w:p>
        </w:tc>
      </w:tr>
      <w:tr w:rsidR="00851F44" w:rsidRPr="00A564B4" w:rsidDel="00AF0617" w14:paraId="286A1D52"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0A1027D" w14:textId="77777777" w:rsidR="00851F44" w:rsidRPr="00A564B4" w:rsidDel="00AF0617" w:rsidRDefault="00851F44" w:rsidP="00851F44">
            <w:pPr>
              <w:pStyle w:val="TAL"/>
              <w:rPr>
                <w:lang w:eastAsia="ko-KR"/>
              </w:rPr>
            </w:pPr>
            <w:r w:rsidRPr="00A564B4">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7BE95923" w14:textId="77777777" w:rsidR="00851F44" w:rsidRPr="00A564B4" w:rsidDel="00AF0617" w:rsidRDefault="00851F44" w:rsidP="00851F44">
            <w:pPr>
              <w:pStyle w:val="TAL"/>
              <w:rPr>
                <w:lang w:eastAsia="ko-KR"/>
              </w:rPr>
            </w:pPr>
            <w:r w:rsidRPr="00A564B4">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851F44" w:rsidRPr="00A564B4" w:rsidDel="00AF061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C949FD8" w14:textId="77777777" w:rsidR="00851F44" w:rsidRPr="00A564B4" w:rsidDel="00AF0617"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CC4E25C" w14:textId="77777777" w:rsidR="00851F44" w:rsidRPr="00A564B4" w:rsidDel="00AF0617"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82CA26F" w14:textId="77777777" w:rsidR="00851F44" w:rsidRPr="00A564B4" w:rsidDel="00AF0617"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360734F" w14:textId="77777777" w:rsidR="00851F44" w:rsidRPr="00A564B4" w:rsidDel="00AF061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A564B4" w:rsidDel="00AF0617" w:rsidRDefault="00851F44" w:rsidP="00851F44">
            <w:pPr>
              <w:pStyle w:val="TAL"/>
              <w:rPr>
                <w:lang w:eastAsia="zh-CN"/>
              </w:rPr>
            </w:pPr>
          </w:p>
        </w:tc>
      </w:tr>
      <w:tr w:rsidR="00851F44" w:rsidRPr="00A564B4" w14:paraId="3F4B95D7"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9F3994D" w14:textId="77777777" w:rsidR="00851F44" w:rsidRPr="00A564B4" w:rsidRDefault="00851F44" w:rsidP="00851F44">
            <w:pPr>
              <w:pStyle w:val="TAL"/>
              <w:rPr>
                <w:rFonts w:eastAsia="SimSun" w:cs="Arial"/>
                <w:szCs w:val="18"/>
                <w:lang w:eastAsia="zh-CN"/>
              </w:rPr>
            </w:pPr>
            <w:r w:rsidRPr="00A564B4">
              <w:t>6.6.2.1A.4</w:t>
            </w:r>
          </w:p>
        </w:tc>
        <w:tc>
          <w:tcPr>
            <w:tcW w:w="1646" w:type="dxa"/>
            <w:tcBorders>
              <w:top w:val="single" w:sz="4" w:space="0" w:color="auto"/>
              <w:left w:val="single" w:sz="4" w:space="0" w:color="auto"/>
              <w:right w:val="single" w:sz="4" w:space="0" w:color="auto"/>
            </w:tcBorders>
            <w:shd w:val="clear" w:color="auto" w:fill="auto"/>
            <w:vAlign w:val="center"/>
          </w:tcPr>
          <w:p w14:paraId="614CCF86" w14:textId="77777777" w:rsidR="00851F44" w:rsidRPr="00A564B4" w:rsidRDefault="00851F44" w:rsidP="00851F44">
            <w:pPr>
              <w:pStyle w:val="TAL"/>
              <w:rPr>
                <w:rFonts w:cs="Arial"/>
                <w:szCs w:val="18"/>
              </w:rPr>
            </w:pPr>
            <w:r w:rsidRPr="00A564B4">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C23C7E"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8978E6E"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93FF7F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6179432"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19D0C1F"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E6BF74" w14:textId="77777777" w:rsidR="00851F44" w:rsidRPr="00A564B4" w:rsidRDefault="00851F44" w:rsidP="00851F44">
            <w:pPr>
              <w:pStyle w:val="TAL"/>
              <w:rPr>
                <w:lang w:eastAsia="zh-CN"/>
              </w:rPr>
            </w:pPr>
          </w:p>
        </w:tc>
      </w:tr>
      <w:tr w:rsidR="00851F44" w:rsidRPr="00A564B4" w14:paraId="59B98B3C"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1C024A2"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34A3849"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76417398"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7FC94CA"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E4EBE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C3B4460"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8BB04F3" w14:textId="77777777" w:rsidR="00851F44" w:rsidRPr="00A564B4" w:rsidRDefault="00851F44" w:rsidP="00851F44">
            <w:pPr>
              <w:pStyle w:val="TAL"/>
              <w:rPr>
                <w:lang w:eastAsia="zh-CN"/>
              </w:rPr>
            </w:pPr>
          </w:p>
        </w:tc>
      </w:tr>
      <w:tr w:rsidR="000A5E0E" w:rsidRPr="00A564B4" w14:paraId="3796F6BE" w14:textId="77777777" w:rsidTr="00A564B4">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9FF2486" w14:textId="209B2C83" w:rsidR="000A5E0E" w:rsidRPr="00A564B4" w:rsidRDefault="000A5E0E" w:rsidP="000A5E0E">
            <w:pPr>
              <w:pStyle w:val="TAL"/>
            </w:pPr>
            <w:r w:rsidRPr="00A564B4">
              <w:t>6.6.2.1A.5</w:t>
            </w:r>
          </w:p>
        </w:tc>
        <w:tc>
          <w:tcPr>
            <w:tcW w:w="1646" w:type="dxa"/>
            <w:tcBorders>
              <w:left w:val="single" w:sz="4" w:space="0" w:color="auto"/>
              <w:bottom w:val="single" w:sz="4" w:space="0" w:color="auto"/>
              <w:right w:val="single" w:sz="4" w:space="0" w:color="auto"/>
            </w:tcBorders>
            <w:shd w:val="clear" w:color="auto" w:fill="auto"/>
            <w:vAlign w:val="center"/>
          </w:tcPr>
          <w:p w14:paraId="0C28EAEB" w14:textId="7C0755EF" w:rsidR="000A5E0E" w:rsidRPr="00A564B4" w:rsidRDefault="000A5E0E" w:rsidP="000A5E0E">
            <w:pPr>
              <w:pStyle w:val="TAL"/>
            </w:pPr>
            <w:r w:rsidRPr="00A564B4">
              <w:t>Spectrum Emission Mask for CA (4UL)</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C902BB" w14:textId="4078A271"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27A6CBD" w14:textId="6EFCA330"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DAA8053" w14:textId="6D0D55FB"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7109DF1E" w14:textId="33A86D9A"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22C1827A" w14:textId="5F818AAE"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4B75078" w14:textId="77777777" w:rsidR="000A5E0E" w:rsidRPr="00A564B4" w:rsidRDefault="000A5E0E" w:rsidP="000A5E0E">
            <w:pPr>
              <w:pStyle w:val="TAL"/>
              <w:rPr>
                <w:lang w:eastAsia="zh-CN"/>
              </w:rPr>
            </w:pPr>
          </w:p>
        </w:tc>
      </w:tr>
      <w:tr w:rsidR="00851F44" w:rsidRPr="00A564B4" w14:paraId="0CE9EAC2"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E1F5609" w14:textId="77777777" w:rsidR="00851F44" w:rsidRPr="00A564B4" w:rsidRDefault="00851F44" w:rsidP="00851F44">
            <w:pPr>
              <w:pStyle w:val="TAL"/>
              <w:rPr>
                <w:lang w:eastAsia="zh-CN"/>
              </w:rPr>
            </w:pPr>
            <w:r w:rsidRPr="00A564B4">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3347DEC" w14:textId="77777777" w:rsidR="00851F44" w:rsidRPr="00A564B4" w:rsidRDefault="00851F44" w:rsidP="00851F44">
            <w:pPr>
              <w:pStyle w:val="TAL"/>
              <w:rPr>
                <w:lang w:eastAsia="zh-CN"/>
              </w:rPr>
            </w:pPr>
            <w:r w:rsidRPr="00A564B4">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FCF9AB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6FC329"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C9EE3D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696C6B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52CCC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A564B4" w:rsidRDefault="00851F44" w:rsidP="00851F44">
            <w:pPr>
              <w:pStyle w:val="TAL"/>
              <w:rPr>
                <w:lang w:eastAsia="zh-CN"/>
              </w:rPr>
            </w:pPr>
          </w:p>
        </w:tc>
      </w:tr>
      <w:tr w:rsidR="00851F44" w:rsidRPr="00A564B4" w:rsidDel="00AF0617" w14:paraId="294781D8"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4DFDDD6" w14:textId="77777777" w:rsidR="00851F44" w:rsidRPr="00A564B4" w:rsidDel="00AF0617" w:rsidRDefault="00851F44" w:rsidP="00851F44">
            <w:pPr>
              <w:pStyle w:val="TAL"/>
              <w:rPr>
                <w:lang w:eastAsia="ko-KR"/>
              </w:rPr>
            </w:pPr>
            <w:r w:rsidRPr="00A564B4">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4E078D" w14:textId="77777777" w:rsidR="00851F44" w:rsidRPr="00A564B4" w:rsidDel="00AF0617" w:rsidRDefault="00851F44" w:rsidP="00851F44">
            <w:pPr>
              <w:pStyle w:val="TAL"/>
              <w:rPr>
                <w:lang w:eastAsia="ko-KR"/>
              </w:rPr>
            </w:pPr>
            <w:r w:rsidRPr="00A564B4">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851F44" w:rsidRPr="00A564B4" w:rsidDel="00AF061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EA3E93" w14:textId="77777777" w:rsidR="00851F44" w:rsidRPr="00A564B4" w:rsidDel="00AF061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C6F60A7" w14:textId="77777777" w:rsidR="00851F44" w:rsidRPr="00A564B4" w:rsidDel="00AF061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7DB9294" w14:textId="77777777" w:rsidR="00851F44" w:rsidRPr="00A564B4" w:rsidDel="00AF061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92FC2D" w14:textId="77777777" w:rsidR="00851F44" w:rsidRPr="00A564B4" w:rsidDel="00AF061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A564B4" w:rsidDel="00AF0617" w:rsidRDefault="00851F44" w:rsidP="00851F44">
            <w:pPr>
              <w:pStyle w:val="TAL"/>
              <w:rPr>
                <w:lang w:eastAsia="zh-CN"/>
              </w:rPr>
            </w:pPr>
          </w:p>
        </w:tc>
      </w:tr>
      <w:tr w:rsidR="00851F44" w:rsidRPr="00A564B4" w:rsidDel="00AF0617" w14:paraId="278BBCD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74D11B6" w14:textId="77777777" w:rsidR="00851F44" w:rsidRPr="00A564B4" w:rsidRDefault="00851F44" w:rsidP="00851F44">
            <w:pPr>
              <w:pStyle w:val="TAL"/>
              <w:rPr>
                <w:lang w:eastAsia="ko-KR"/>
              </w:rPr>
            </w:pPr>
            <w:r w:rsidRPr="00A564B4">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22AD4F95" w14:textId="77777777" w:rsidR="00851F44" w:rsidRPr="00A564B4" w:rsidRDefault="00851F44" w:rsidP="00851F44">
            <w:pPr>
              <w:pStyle w:val="TAL"/>
              <w:rPr>
                <w:lang w:eastAsia="ko-KR"/>
              </w:rPr>
            </w:pPr>
            <w:r w:rsidRPr="00A564B4">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225469"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D1B7B"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E427A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5D1458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A564B4" w:rsidDel="00AF0617" w:rsidRDefault="00851F44" w:rsidP="00851F44">
            <w:pPr>
              <w:pStyle w:val="TAL"/>
              <w:rPr>
                <w:lang w:eastAsia="zh-CN"/>
              </w:rPr>
            </w:pPr>
          </w:p>
        </w:tc>
      </w:tr>
      <w:tr w:rsidR="00851F44" w:rsidRPr="00A564B4" w14:paraId="52B74AE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6D74D6E" w14:textId="77777777" w:rsidR="00851F44" w:rsidRPr="00A564B4" w:rsidRDefault="00851F44" w:rsidP="00851F44">
            <w:pPr>
              <w:pStyle w:val="TAL"/>
              <w:rPr>
                <w:lang w:eastAsia="ko-KR"/>
              </w:rPr>
            </w:pPr>
            <w:r w:rsidRPr="00A564B4">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7CC254F1" w14:textId="77777777" w:rsidR="00851F44" w:rsidRPr="00A564B4" w:rsidRDefault="00851F44" w:rsidP="00851F44">
            <w:pPr>
              <w:pStyle w:val="TAL"/>
              <w:rPr>
                <w:lang w:eastAsia="ko-KR"/>
              </w:rPr>
            </w:pPr>
            <w:r w:rsidRPr="00A564B4">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D12AFDD"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0F19E3B"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501B5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C34E31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A564B4" w:rsidRDefault="00851F44" w:rsidP="00851F44">
            <w:pPr>
              <w:pStyle w:val="TAL"/>
              <w:rPr>
                <w:lang w:eastAsia="zh-CN"/>
              </w:rPr>
            </w:pPr>
          </w:p>
        </w:tc>
      </w:tr>
      <w:tr w:rsidR="00851F44" w:rsidRPr="00A564B4" w14:paraId="657D128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C1E6EC" w14:textId="77777777" w:rsidR="00851F44" w:rsidRPr="00A564B4" w:rsidRDefault="00851F44" w:rsidP="00851F44">
            <w:pPr>
              <w:pStyle w:val="TAL"/>
              <w:rPr>
                <w:lang w:eastAsia="ko-KR"/>
              </w:rPr>
            </w:pPr>
            <w:r w:rsidRPr="00A564B4">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15C4C580" w14:textId="77777777" w:rsidR="00851F44" w:rsidRPr="00A564B4" w:rsidRDefault="00851F44" w:rsidP="00851F44">
            <w:pPr>
              <w:pStyle w:val="TAL"/>
              <w:rPr>
                <w:lang w:eastAsia="ko-KR"/>
              </w:rPr>
            </w:pPr>
            <w:r w:rsidRPr="00A564B4">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97CA68"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63C9F45"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A564B4" w:rsidRDefault="00851F44" w:rsidP="00851F44">
            <w:pPr>
              <w:pStyle w:val="TAL"/>
              <w:rPr>
                <w:lang w:eastAsia="zh-CN"/>
              </w:rPr>
            </w:pPr>
          </w:p>
        </w:tc>
      </w:tr>
      <w:tr w:rsidR="00851F44" w:rsidRPr="00A564B4" w14:paraId="7797DE2D"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A564B4" w:rsidRDefault="00851F44" w:rsidP="00851F44">
            <w:pPr>
              <w:pStyle w:val="TAL"/>
            </w:pPr>
            <w:r w:rsidRPr="00A564B4">
              <w:t>6.</w:t>
            </w:r>
            <w:r w:rsidRPr="00A564B4">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A564B4" w:rsidRDefault="00851F44" w:rsidP="00851F44">
            <w:pPr>
              <w:pStyle w:val="TAL"/>
            </w:pPr>
            <w:r w:rsidRPr="00A564B4">
              <w:t xml:space="preserve">Spectrum Emission Mask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A564B4" w:rsidRDefault="00851F44" w:rsidP="00851F44">
            <w:pPr>
              <w:pStyle w:val="TAL"/>
              <w:rPr>
                <w:lang w:eastAsia="zh-CN"/>
              </w:rPr>
            </w:pPr>
          </w:p>
        </w:tc>
      </w:tr>
      <w:tr w:rsidR="00851F44" w:rsidRPr="00A564B4" w14:paraId="533B5105"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18335FFB" w14:textId="77777777" w:rsidR="00851F44" w:rsidRPr="00A564B4" w:rsidRDefault="00851F44" w:rsidP="00851F44">
            <w:pPr>
              <w:pStyle w:val="TAL"/>
              <w:rPr>
                <w:lang w:eastAsia="zh-CN"/>
              </w:rPr>
            </w:pPr>
            <w:r w:rsidRPr="00A564B4">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5F5EEF0" w14:textId="77777777" w:rsidR="00851F44" w:rsidRPr="00A564B4" w:rsidRDefault="00851F44" w:rsidP="00851F44">
            <w:pPr>
              <w:pStyle w:val="TAL"/>
              <w:rPr>
                <w:lang w:eastAsia="zh-CN"/>
              </w:rPr>
            </w:pPr>
            <w:r w:rsidRPr="00A564B4">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DC1CF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5111C5"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2236FB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48154FB"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0A62669"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A564B4" w:rsidRDefault="00851F44" w:rsidP="00851F44">
            <w:pPr>
              <w:pStyle w:val="TAL"/>
              <w:rPr>
                <w:lang w:eastAsia="zh-CN"/>
              </w:rPr>
            </w:pPr>
          </w:p>
        </w:tc>
      </w:tr>
      <w:tr w:rsidR="00851F44" w:rsidRPr="00A564B4" w14:paraId="58EA0C72"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5A00BE7" w14:textId="77777777" w:rsidR="00851F44" w:rsidRPr="00A564B4" w:rsidRDefault="00851F44" w:rsidP="00851F44">
            <w:pPr>
              <w:pStyle w:val="TAL"/>
              <w:rPr>
                <w:lang w:eastAsia="zh-CN"/>
              </w:rPr>
            </w:pPr>
            <w:r w:rsidRPr="00A564B4">
              <w:rPr>
                <w:lang w:eastAsia="zh-CN"/>
              </w:rPr>
              <w:lastRenderedPageBreak/>
              <w:t>6.6.2.1G.2</w:t>
            </w:r>
          </w:p>
        </w:tc>
        <w:tc>
          <w:tcPr>
            <w:tcW w:w="1646" w:type="dxa"/>
            <w:tcBorders>
              <w:top w:val="single" w:sz="4" w:space="0" w:color="auto"/>
              <w:left w:val="single" w:sz="4" w:space="0" w:color="auto"/>
              <w:right w:val="single" w:sz="4" w:space="0" w:color="auto"/>
            </w:tcBorders>
            <w:shd w:val="clear" w:color="auto" w:fill="auto"/>
            <w:vAlign w:val="center"/>
          </w:tcPr>
          <w:p w14:paraId="07F563A7" w14:textId="77777777" w:rsidR="00851F44" w:rsidRPr="00A564B4" w:rsidRDefault="00851F44" w:rsidP="00851F44">
            <w:pPr>
              <w:pStyle w:val="TAL"/>
              <w:rPr>
                <w:lang w:eastAsia="zh-CN"/>
              </w:rPr>
            </w:pPr>
            <w:r w:rsidRPr="00A564B4">
              <w:rPr>
                <w:rFonts w:eastAsia="SimSun"/>
                <w:lang w:eastAsia="en-US"/>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CC320"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D68B13"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A239D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19189BB"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375D8D65"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A564B4" w:rsidRDefault="00851F44" w:rsidP="00851F44">
            <w:pPr>
              <w:pStyle w:val="TAL"/>
              <w:rPr>
                <w:lang w:eastAsia="zh-CN"/>
              </w:rPr>
            </w:pPr>
          </w:p>
        </w:tc>
      </w:tr>
      <w:tr w:rsidR="00851F44" w:rsidRPr="00A564B4" w14:paraId="78023829" w14:textId="77777777" w:rsidTr="00BC6DDF">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A564B4" w:rsidRDefault="00851F44" w:rsidP="00851F44">
            <w:pPr>
              <w:pStyle w:val="TAL"/>
              <w:rPr>
                <w:lang w:eastAsia="zh-CN"/>
              </w:rPr>
            </w:pPr>
            <w:r w:rsidRPr="00A564B4">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A564B4" w:rsidRDefault="00851F44" w:rsidP="00851F44">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C015D7F" w14:textId="77777777" w:rsidR="00851F44" w:rsidRPr="00A564B4" w:rsidRDefault="00851F44" w:rsidP="00851F44">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B6CCF8B" w14:textId="77777777" w:rsidR="00851F44" w:rsidRPr="00A564B4" w:rsidRDefault="00851F44" w:rsidP="00851F44">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62CB74"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12417AE"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0AD2F53" w14:textId="77777777" w:rsidR="00851F44" w:rsidRPr="00A564B4" w:rsidRDefault="00851F44" w:rsidP="00851F44">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A564B4" w:rsidRDefault="00851F44" w:rsidP="00851F44">
            <w:pPr>
              <w:pStyle w:val="TAL"/>
              <w:rPr>
                <w:lang w:eastAsia="zh-CN"/>
              </w:rPr>
            </w:pPr>
          </w:p>
        </w:tc>
      </w:tr>
      <w:tr w:rsidR="00851F44" w:rsidRPr="00A564B4" w14:paraId="57263198"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83168F2" w14:textId="77777777" w:rsidR="00851F44" w:rsidRPr="00A564B4" w:rsidRDefault="00851F44" w:rsidP="00851F44">
            <w:pPr>
              <w:pStyle w:val="TAL"/>
              <w:rPr>
                <w:lang w:eastAsia="zh-CN"/>
              </w:rPr>
            </w:pPr>
            <w:r w:rsidRPr="00A564B4">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6A93BCB1" w14:textId="77777777" w:rsidR="00851F44" w:rsidRPr="00A564B4" w:rsidRDefault="00851F44" w:rsidP="00851F44">
            <w:pPr>
              <w:pStyle w:val="TAL"/>
              <w:rPr>
                <w:lang w:eastAsia="zh-CN"/>
              </w:rPr>
            </w:pPr>
            <w:r w:rsidRPr="00A564B4">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40BAB5A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D7C253"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5146D141"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4D6820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4482BF3" w14:textId="77777777" w:rsidR="00851F44" w:rsidRPr="00A564B4" w:rsidRDefault="00851F44" w:rsidP="00851F44">
            <w:pPr>
              <w:pStyle w:val="TAL"/>
              <w:rPr>
                <w:rFonts w:eastAsia="SimSun"/>
                <w:lang w:eastAsia="zh-CN"/>
              </w:rPr>
            </w:pPr>
            <w:r w:rsidRPr="00A564B4">
              <w:rPr>
                <w:lang w:eastAsia="zh-CN"/>
              </w:rPr>
              <w:t>FDD_PC3,</w:t>
            </w:r>
          </w:p>
          <w:p w14:paraId="6FCAF373" w14:textId="77777777" w:rsidR="00851F44" w:rsidRPr="00A564B4" w:rsidRDefault="00851F44" w:rsidP="00851F44">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57AAAD" w14:textId="77777777" w:rsidTr="00BC6DDF">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6F496763"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E1032A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7339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7017CB" w14:textId="77777777" w:rsidR="00851F44" w:rsidRPr="00A564B4" w:rsidRDefault="00851F44" w:rsidP="00851F44">
            <w:pPr>
              <w:pStyle w:val="TAL"/>
              <w:rPr>
                <w:lang w:eastAsia="zh-CN"/>
              </w:rPr>
            </w:pPr>
            <w:r w:rsidRPr="00A564B4">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584D9BF0" w14:textId="1F81F62A"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92" w:type="dxa"/>
            <w:gridSpan w:val="2"/>
            <w:tcBorders>
              <w:top w:val="single" w:sz="4" w:space="0" w:color="auto"/>
              <w:left w:val="single" w:sz="4" w:space="0" w:color="auto"/>
              <w:right w:val="single" w:sz="4" w:space="0" w:color="auto"/>
            </w:tcBorders>
            <w:vAlign w:val="center"/>
          </w:tcPr>
          <w:p w14:paraId="3464342F" w14:textId="77777777" w:rsidR="00851F44" w:rsidRPr="00A564B4" w:rsidRDefault="00851F44" w:rsidP="00851F44">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right w:val="single" w:sz="4" w:space="0" w:color="auto"/>
            </w:tcBorders>
          </w:tcPr>
          <w:p w14:paraId="0332BB6E" w14:textId="77777777" w:rsidR="00851F44" w:rsidRPr="00A564B4" w:rsidRDefault="00851F44" w:rsidP="00851F44">
            <w:pPr>
              <w:pStyle w:val="TAL"/>
              <w:rPr>
                <w:rFonts w:eastAsia="SimSun"/>
                <w:lang w:eastAsia="zh-CN"/>
              </w:rPr>
            </w:pPr>
            <w:r w:rsidRPr="00A564B4">
              <w:rPr>
                <w:lang w:eastAsia="zh-CN"/>
              </w:rPr>
              <w:t>FDD_HPUE,</w:t>
            </w:r>
          </w:p>
          <w:p w14:paraId="4C4D21F5" w14:textId="77777777" w:rsidR="00851F44" w:rsidRPr="00A564B4" w:rsidRDefault="00851F44" w:rsidP="00851F44">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A564B4" w:rsidRDefault="00851F44" w:rsidP="00851F44">
            <w:pPr>
              <w:pStyle w:val="TAL"/>
              <w:rPr>
                <w:lang w:eastAsia="zh-CN"/>
              </w:rPr>
            </w:pPr>
          </w:p>
        </w:tc>
      </w:tr>
      <w:tr w:rsidR="00851F44" w:rsidRPr="00A564B4" w14:paraId="39A39BA7"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83B859E" w14:textId="77777777" w:rsidR="00851F44" w:rsidRPr="00A564B4" w:rsidRDefault="00851F44" w:rsidP="00851F44">
            <w:pPr>
              <w:pStyle w:val="TAL"/>
              <w:rPr>
                <w:lang w:eastAsia="ko-KR"/>
              </w:rPr>
            </w:pPr>
            <w:r w:rsidRPr="00A564B4">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6E81BEE9" w14:textId="77777777" w:rsidR="00851F44" w:rsidRPr="00A564B4" w:rsidRDefault="00851F44" w:rsidP="00851F44">
            <w:pPr>
              <w:pStyle w:val="TAL"/>
              <w:rPr>
                <w:lang w:eastAsia="ko-KR"/>
              </w:rPr>
            </w:pPr>
            <w:r w:rsidRPr="00A564B4">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85D98C"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F78EB9"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B2B3843"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41A1FC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94213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A564B4" w:rsidRDefault="00851F44" w:rsidP="00851F44">
            <w:pPr>
              <w:pStyle w:val="TAL"/>
              <w:rPr>
                <w:lang w:eastAsia="zh-CN"/>
              </w:rPr>
            </w:pPr>
            <w:r w:rsidRPr="00A564B4">
              <w:rPr>
                <w:lang w:eastAsia="zh-CN"/>
              </w:rPr>
              <w:t>Note 1</w:t>
            </w:r>
          </w:p>
        </w:tc>
      </w:tr>
      <w:tr w:rsidR="00851F44" w:rsidRPr="00A564B4" w14:paraId="605A86D2" w14:textId="77777777" w:rsidTr="00BC6DDF">
        <w:trPr>
          <w:cantSplit/>
          <w:trHeight w:val="758"/>
        </w:trPr>
        <w:tc>
          <w:tcPr>
            <w:tcW w:w="1008" w:type="dxa"/>
            <w:tcBorders>
              <w:top w:val="nil"/>
              <w:left w:val="single" w:sz="4" w:space="0" w:color="auto"/>
              <w:right w:val="single" w:sz="4" w:space="0" w:color="auto"/>
            </w:tcBorders>
            <w:vAlign w:val="center"/>
          </w:tcPr>
          <w:p w14:paraId="54971967" w14:textId="77777777" w:rsidR="00851F44" w:rsidRPr="00A564B4" w:rsidRDefault="00851F44" w:rsidP="00851F44">
            <w:pPr>
              <w:pStyle w:val="TAL"/>
              <w:rPr>
                <w:lang w:eastAsia="ko-KR"/>
              </w:rPr>
            </w:pPr>
            <w:r w:rsidRPr="00A564B4">
              <w:rPr>
                <w:lang w:eastAsia="ko-KR"/>
              </w:rPr>
              <w:t>6.6.2.2_2</w:t>
            </w:r>
          </w:p>
        </w:tc>
        <w:tc>
          <w:tcPr>
            <w:tcW w:w="1646" w:type="dxa"/>
            <w:tcBorders>
              <w:top w:val="nil"/>
              <w:left w:val="single" w:sz="4" w:space="0" w:color="auto"/>
              <w:right w:val="single" w:sz="4" w:space="0" w:color="auto"/>
            </w:tcBorders>
            <w:vAlign w:val="center"/>
          </w:tcPr>
          <w:p w14:paraId="43B6660D" w14:textId="77777777" w:rsidR="00851F44" w:rsidRPr="00A564B4" w:rsidRDefault="00851F44" w:rsidP="00851F44">
            <w:pPr>
              <w:pStyle w:val="TAL"/>
              <w:rPr>
                <w:lang w:eastAsia="ko-KR"/>
              </w:rPr>
            </w:pPr>
            <w:r w:rsidRPr="00A564B4">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4775CE3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single" w:sz="4" w:space="0" w:color="auto"/>
              <w:right w:val="single" w:sz="4" w:space="0" w:color="auto"/>
            </w:tcBorders>
            <w:vAlign w:val="center"/>
          </w:tcPr>
          <w:p w14:paraId="0D744D54" w14:textId="77777777" w:rsidR="00851F44" w:rsidRPr="00A564B4" w:rsidRDefault="00851F44" w:rsidP="00851F44">
            <w:pPr>
              <w:pStyle w:val="TAL"/>
              <w:rPr>
                <w:lang w:eastAsia="zh-CN"/>
              </w:rPr>
            </w:pPr>
            <w:r w:rsidRPr="00A564B4">
              <w:rPr>
                <w:lang w:eastAsia="zh-CN"/>
              </w:rPr>
              <w:t>C301</w:t>
            </w:r>
          </w:p>
        </w:tc>
        <w:tc>
          <w:tcPr>
            <w:tcW w:w="2292" w:type="dxa"/>
            <w:tcBorders>
              <w:top w:val="nil"/>
              <w:left w:val="single" w:sz="4" w:space="0" w:color="auto"/>
              <w:right w:val="single" w:sz="4" w:space="0" w:color="auto"/>
            </w:tcBorders>
            <w:vAlign w:val="center"/>
          </w:tcPr>
          <w:p w14:paraId="41C737FA" w14:textId="77777777" w:rsidR="00851F44" w:rsidRPr="00A564B4" w:rsidRDefault="00851F44" w:rsidP="00851F44">
            <w:pPr>
              <w:pStyle w:val="TAL"/>
              <w:rPr>
                <w:lang w:eastAsia="zh-CN"/>
              </w:rPr>
            </w:pPr>
            <w:r w:rsidRPr="00A564B4">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12BB4EF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nil"/>
              <w:left w:val="single" w:sz="4" w:space="0" w:color="auto"/>
              <w:right w:val="single" w:sz="4" w:space="0" w:color="auto"/>
            </w:tcBorders>
          </w:tcPr>
          <w:p w14:paraId="36D0DE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EFECC2" w14:textId="77777777" w:rsidR="00851F44" w:rsidRPr="00A564B4" w:rsidRDefault="00851F44" w:rsidP="00851F44">
            <w:pPr>
              <w:pStyle w:val="TAL"/>
              <w:rPr>
                <w:highlight w:val="yellow"/>
                <w:lang w:eastAsia="zh-CN"/>
              </w:rPr>
            </w:pPr>
          </w:p>
        </w:tc>
      </w:tr>
      <w:tr w:rsidR="00851F44" w:rsidRPr="00A564B4" w14:paraId="760FE3EB"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BF316E9" w14:textId="77777777" w:rsidR="00851F44" w:rsidRPr="00A564B4" w:rsidRDefault="00851F44" w:rsidP="00851F44">
            <w:pPr>
              <w:pStyle w:val="TAL"/>
              <w:rPr>
                <w:lang w:eastAsia="ko-KR"/>
              </w:rPr>
            </w:pPr>
            <w:r w:rsidRPr="00A564B4">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7C29C59" w14:textId="77777777" w:rsidR="00851F44" w:rsidRPr="00A564B4" w:rsidRDefault="00851F44" w:rsidP="00851F44">
            <w:pPr>
              <w:pStyle w:val="TAL"/>
              <w:rPr>
                <w:lang w:eastAsia="ko-KR"/>
              </w:rPr>
            </w:pPr>
            <w:r w:rsidRPr="00A564B4">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FF4C28C" w14:textId="77777777" w:rsidR="00851F44" w:rsidRPr="00A564B4"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BD841E2" w14:textId="77777777" w:rsidR="00851F44" w:rsidRPr="00A564B4" w:rsidRDefault="00851F44" w:rsidP="00851F44">
            <w:pPr>
              <w:pStyle w:val="TAL"/>
              <w:rPr>
                <w:lang w:eastAsia="ko-KR"/>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26470D1"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5248C330"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C74EA4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A564B4" w:rsidRDefault="00851F44" w:rsidP="00851F44">
            <w:pPr>
              <w:pStyle w:val="TAL"/>
              <w:rPr>
                <w:lang w:eastAsia="zh-CN"/>
              </w:rPr>
            </w:pPr>
          </w:p>
        </w:tc>
      </w:tr>
      <w:tr w:rsidR="00851F44" w:rsidRPr="00A564B4" w14:paraId="36DC4C5F"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AA7A4AE" w14:textId="77777777" w:rsidR="00851F44" w:rsidRPr="00A564B4" w:rsidRDefault="00851F44" w:rsidP="00851F44">
            <w:pPr>
              <w:pStyle w:val="TAL"/>
              <w:rPr>
                <w:lang w:eastAsia="zh-CN"/>
              </w:rPr>
            </w:pPr>
            <w:r w:rsidRPr="00A564B4">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6C65A038" w14:textId="77777777" w:rsidR="00851F44" w:rsidRPr="00A564B4" w:rsidRDefault="00851F44" w:rsidP="00851F44">
            <w:pPr>
              <w:pStyle w:val="TAL"/>
              <w:rPr>
                <w:lang w:eastAsia="zh-CN"/>
              </w:rPr>
            </w:pPr>
            <w:r w:rsidRPr="00A564B4">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C06B99"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EC8BC0" w14:textId="77777777" w:rsidR="00851F44" w:rsidRPr="00A564B4" w:rsidRDefault="00851F44" w:rsidP="00851F44">
            <w:pPr>
              <w:pStyle w:val="TAL"/>
              <w:rPr>
                <w:lang w:eastAsia="zh-CN"/>
              </w:rPr>
            </w:pPr>
            <w:r w:rsidRPr="00A564B4">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16B9FCF3"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829B29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2B5538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A564B4" w:rsidRDefault="00851F44" w:rsidP="00851F44">
            <w:pPr>
              <w:pStyle w:val="TAL"/>
              <w:rPr>
                <w:lang w:eastAsia="zh-CN"/>
              </w:rPr>
            </w:pPr>
            <w:r w:rsidRPr="00A564B4">
              <w:rPr>
                <w:lang w:eastAsia="zh-CN"/>
              </w:rPr>
              <w:t>Note 1, Note 4</w:t>
            </w:r>
          </w:p>
        </w:tc>
      </w:tr>
      <w:tr w:rsidR="00851F44" w:rsidRPr="00A564B4" w14:paraId="0993F26C"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C6AB1AD" w14:textId="77777777" w:rsidR="00851F44" w:rsidRPr="00A564B4" w:rsidRDefault="00851F44" w:rsidP="00851F44">
            <w:pPr>
              <w:pStyle w:val="TAL"/>
              <w:rPr>
                <w:lang w:eastAsia="zh-CN"/>
              </w:rPr>
            </w:pPr>
            <w:r w:rsidRPr="00A564B4">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42F1987" w14:textId="77777777" w:rsidR="00851F44" w:rsidRPr="00A564B4" w:rsidRDefault="00851F44" w:rsidP="00851F44">
            <w:pPr>
              <w:pStyle w:val="TAL"/>
              <w:rPr>
                <w:lang w:eastAsia="zh-CN"/>
              </w:rPr>
            </w:pPr>
            <w:r w:rsidRPr="00A564B4">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34E85" w14:textId="77777777" w:rsidR="00851F44" w:rsidRPr="00A564B4" w:rsidRDefault="00851F44" w:rsidP="00851F44">
            <w:pPr>
              <w:pStyle w:val="TAL"/>
              <w:rPr>
                <w:lang w:eastAsia="en-US"/>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A183588" w14:textId="77777777" w:rsidR="00851F44" w:rsidRPr="00A564B4" w:rsidRDefault="00851F44" w:rsidP="00851F44">
            <w:pPr>
              <w:pStyle w:val="TAL"/>
              <w:rPr>
                <w:lang w:eastAsia="ko-KR"/>
              </w:rPr>
            </w:pPr>
            <w:r w:rsidRPr="00A564B4">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0DCA8DEF"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EB3B01D" w14:textId="77777777" w:rsidR="00851F44" w:rsidRPr="00A564B4" w:rsidRDefault="00851F44" w:rsidP="00851F44">
            <w:pPr>
              <w:pStyle w:val="TAL"/>
              <w:jc w:val="center"/>
              <w:rPr>
                <w:lang w:eastAsia="en-US"/>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E781B68"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A564B4" w:rsidRDefault="00851F44" w:rsidP="00851F44">
            <w:pPr>
              <w:pStyle w:val="TAL"/>
              <w:rPr>
                <w:lang w:eastAsia="zh-CN"/>
              </w:rPr>
            </w:pPr>
          </w:p>
        </w:tc>
      </w:tr>
      <w:tr w:rsidR="00851F44" w:rsidRPr="00A564B4" w14:paraId="598120B8"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0BC7C49F" w14:textId="77777777" w:rsidR="00851F44" w:rsidRPr="00A564B4" w:rsidRDefault="00851F44" w:rsidP="00851F44">
            <w:pPr>
              <w:pStyle w:val="TAL"/>
              <w:rPr>
                <w:lang w:eastAsia="zh-CN"/>
              </w:rPr>
            </w:pPr>
            <w:r w:rsidRPr="00A564B4">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09CEC1C3" w14:textId="77777777" w:rsidR="00851F44" w:rsidRPr="00A564B4" w:rsidRDefault="00851F44" w:rsidP="00851F44">
            <w:pPr>
              <w:pStyle w:val="TAL"/>
              <w:rPr>
                <w:lang w:eastAsia="zh-CN"/>
              </w:rPr>
            </w:pPr>
            <w:r w:rsidRPr="00A564B4">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EBF994"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06D29543" w14:textId="77777777" w:rsidR="00851F44" w:rsidRPr="00A564B4" w:rsidRDefault="00851F44" w:rsidP="00851F44">
            <w:pPr>
              <w:pStyle w:val="TAL"/>
              <w:rPr>
                <w:lang w:eastAsia="zh-CN"/>
              </w:rPr>
            </w:pPr>
            <w:r w:rsidRPr="00A564B4">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57B4CD6E" w14:textId="77777777" w:rsidR="00851F44" w:rsidRPr="00A564B4" w:rsidRDefault="00851F44" w:rsidP="00851F44">
            <w:pPr>
              <w:pStyle w:val="TAL"/>
              <w:rPr>
                <w:lang w:eastAsia="zh-CN"/>
              </w:rPr>
            </w:pPr>
            <w:r w:rsidRPr="00A564B4">
              <w:rPr>
                <w:lang w:eastAsia="zh-CN"/>
              </w:rPr>
              <w:t>UE supporting E-UTRA and inter-band DL CA and UL CA 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4E39E79A"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E76D55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A564B4" w:rsidRDefault="00851F44" w:rsidP="00851F44">
            <w:pPr>
              <w:pStyle w:val="TAL"/>
              <w:rPr>
                <w:lang w:eastAsia="zh-CN"/>
              </w:rPr>
            </w:pPr>
          </w:p>
        </w:tc>
      </w:tr>
      <w:tr w:rsidR="00851F44" w:rsidRPr="00A564B4" w14:paraId="6D2466C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49D11633" w14:textId="77777777" w:rsidR="00851F44" w:rsidRPr="00A564B4" w:rsidRDefault="00851F44" w:rsidP="00851F44">
            <w:pPr>
              <w:pStyle w:val="TAL"/>
              <w:rPr>
                <w:lang w:eastAsia="zh-CN"/>
              </w:rPr>
            </w:pPr>
            <w:r w:rsidRPr="00A564B4">
              <w:rPr>
                <w:lang w:eastAsia="zh-CN"/>
              </w:rPr>
              <w:lastRenderedPageBreak/>
              <w:t>6.6.2.2A.2_1</w:t>
            </w:r>
          </w:p>
        </w:tc>
        <w:tc>
          <w:tcPr>
            <w:tcW w:w="1646" w:type="dxa"/>
            <w:tcBorders>
              <w:top w:val="single" w:sz="4" w:space="0" w:color="auto"/>
              <w:left w:val="single" w:sz="4" w:space="0" w:color="auto"/>
              <w:right w:val="single" w:sz="4" w:space="0" w:color="auto"/>
            </w:tcBorders>
            <w:shd w:val="clear" w:color="auto" w:fill="auto"/>
            <w:vAlign w:val="center"/>
          </w:tcPr>
          <w:p w14:paraId="754D76D2" w14:textId="77777777" w:rsidR="00851F44" w:rsidRPr="00A564B4" w:rsidRDefault="00851F44" w:rsidP="00851F44">
            <w:pPr>
              <w:pStyle w:val="TAL"/>
              <w:rPr>
                <w:lang w:eastAsia="zh-CN"/>
              </w:rPr>
            </w:pPr>
            <w:r w:rsidRPr="00A564B4">
              <w:rPr>
                <w:lang w:eastAsia="en-US"/>
              </w:rPr>
              <w:t xml:space="preserve">Additional Spectrum </w:t>
            </w:r>
            <w:r w:rsidRPr="00A564B4">
              <w:rPr>
                <w:lang w:eastAsia="zh-CN"/>
              </w:rPr>
              <w:t>E</w:t>
            </w:r>
            <w:r w:rsidRPr="00A564B4">
              <w:rPr>
                <w:lang w:eastAsia="en-US"/>
              </w:rPr>
              <w:t xml:space="preserve">mission </w:t>
            </w:r>
            <w:r w:rsidRPr="00A564B4">
              <w:rPr>
                <w:lang w:eastAsia="zh-CN"/>
              </w:rPr>
              <w:t>M</w:t>
            </w:r>
            <w:r w:rsidRPr="00A564B4">
              <w:rPr>
                <w:lang w:eastAsia="en-US"/>
              </w:rPr>
              <w:t>ask for CA (inter-band DL CA and UL CA)</w:t>
            </w:r>
            <w:r w:rsidRPr="00A564B4">
              <w:rPr>
                <w:lang w:eastAsia="zh-CN"/>
              </w:rPr>
              <w:t xml:space="preserve"> for </w:t>
            </w:r>
            <w:r w:rsidRPr="00A564B4">
              <w:rPr>
                <w:lang w:eastAsia="en-US"/>
              </w:rPr>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7D43D64"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43FCC4" w14:textId="77777777" w:rsidR="00851F44" w:rsidRPr="00A564B4" w:rsidRDefault="00851F44" w:rsidP="00851F44">
            <w:pPr>
              <w:pStyle w:val="TAL"/>
              <w:rPr>
                <w:lang w:eastAsia="zh-CN"/>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1F44EA6F"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inter-band DL CA and UL CA</w:t>
            </w:r>
            <w:r w:rsidRPr="00A564B4">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31E26823"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5C1C8F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A564B4" w:rsidRDefault="00851F44" w:rsidP="00851F44">
            <w:pPr>
              <w:pStyle w:val="TAL"/>
              <w:rPr>
                <w:lang w:eastAsia="zh-CN"/>
              </w:rPr>
            </w:pPr>
            <w:r w:rsidRPr="00A564B4">
              <w:rPr>
                <w:lang w:eastAsia="zh-CN"/>
              </w:rPr>
              <w:t>Note 1, Note 4</w:t>
            </w:r>
          </w:p>
        </w:tc>
      </w:tr>
      <w:tr w:rsidR="00851F44" w:rsidRPr="00A564B4" w14:paraId="674BCFDC" w14:textId="77777777" w:rsidTr="00BC6DDF">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A564B4" w:rsidRDefault="00851F44" w:rsidP="00851F44">
            <w:pPr>
              <w:pStyle w:val="TAL"/>
              <w:rPr>
                <w:lang w:eastAsia="ko-KR"/>
              </w:rPr>
            </w:pPr>
            <w:r w:rsidRPr="00A564B4">
              <w:rPr>
                <w:lang w:eastAsia="en-US"/>
              </w:rPr>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A564B4" w:rsidRDefault="00851F44" w:rsidP="00851F44">
            <w:pPr>
              <w:pStyle w:val="TAL"/>
              <w:rPr>
                <w:lang w:eastAsia="ko-KR"/>
              </w:rPr>
            </w:pPr>
            <w:r w:rsidRPr="00A564B4">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851F44" w:rsidRPr="00A564B4" w:rsidRDefault="00851F44" w:rsidP="00851F44">
            <w:pPr>
              <w:pStyle w:val="TAL"/>
              <w:jc w:val="center"/>
              <w:rPr>
                <w:lang w:eastAsia="zh-CN"/>
              </w:rPr>
            </w:pPr>
            <w:r w:rsidRPr="00A564B4">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A564B4" w:rsidRDefault="00851F44" w:rsidP="00851F44">
            <w:pPr>
              <w:pStyle w:val="TAL"/>
              <w:rPr>
                <w:lang w:eastAsia="zh-CN"/>
              </w:rPr>
            </w:pPr>
          </w:p>
        </w:tc>
      </w:tr>
      <w:tr w:rsidR="00851F44" w:rsidRPr="00A564B4" w14:paraId="676797E0"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2720B21" w14:textId="77777777" w:rsidR="00851F44" w:rsidRPr="00A564B4" w:rsidRDefault="00851F44" w:rsidP="00851F44">
            <w:pPr>
              <w:pStyle w:val="TAL"/>
              <w:rPr>
                <w:lang w:eastAsia="ko-KR"/>
              </w:rPr>
            </w:pPr>
            <w:r w:rsidRPr="00A564B4">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4C21D385" w14:textId="77777777" w:rsidR="00851F44" w:rsidRPr="00A564B4" w:rsidRDefault="00851F44" w:rsidP="00851F44">
            <w:pPr>
              <w:pStyle w:val="TAL"/>
              <w:rPr>
                <w:lang w:eastAsia="ko-KR"/>
              </w:rPr>
            </w:pPr>
            <w:r w:rsidRPr="00A564B4">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C69AF"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F2F4CA4" w14:textId="77777777" w:rsidR="00851F44" w:rsidRPr="00A564B4" w:rsidRDefault="00851F44" w:rsidP="00851F44">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49C2943"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5E7C895"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806BC6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A564B4" w:rsidRDefault="00851F44" w:rsidP="00851F44">
            <w:pPr>
              <w:pStyle w:val="TAL"/>
              <w:rPr>
                <w:lang w:eastAsia="zh-CN"/>
              </w:rPr>
            </w:pPr>
          </w:p>
        </w:tc>
      </w:tr>
      <w:tr w:rsidR="00851F44" w:rsidRPr="00A564B4" w14:paraId="31D9D11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C3A544E" w14:textId="77777777" w:rsidR="00851F44" w:rsidRPr="00A564B4" w:rsidRDefault="00851F44" w:rsidP="00851F44">
            <w:pPr>
              <w:pStyle w:val="TAL"/>
              <w:rPr>
                <w:rFonts w:eastAsia="SimSun" w:cs="Arial"/>
                <w:szCs w:val="18"/>
                <w:lang w:eastAsia="zh-CN"/>
              </w:rPr>
            </w:pPr>
            <w:r w:rsidRPr="00A564B4">
              <w:t>6.6.2.2A.4</w:t>
            </w:r>
          </w:p>
        </w:tc>
        <w:tc>
          <w:tcPr>
            <w:tcW w:w="1646" w:type="dxa"/>
            <w:tcBorders>
              <w:top w:val="single" w:sz="4" w:space="0" w:color="auto"/>
              <w:left w:val="single" w:sz="4" w:space="0" w:color="auto"/>
              <w:right w:val="single" w:sz="4" w:space="0" w:color="auto"/>
            </w:tcBorders>
            <w:shd w:val="clear" w:color="auto" w:fill="auto"/>
            <w:vAlign w:val="center"/>
          </w:tcPr>
          <w:p w14:paraId="34C0E557" w14:textId="77777777" w:rsidR="00851F44" w:rsidRPr="00A564B4" w:rsidRDefault="00851F44" w:rsidP="00851F44">
            <w:pPr>
              <w:pStyle w:val="TAL"/>
              <w:rPr>
                <w:rFonts w:cs="Arial"/>
                <w:szCs w:val="18"/>
              </w:rPr>
            </w:pPr>
            <w:r w:rsidRPr="00A564B4">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B0C80"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98B78C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6A5EBF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65A7C68"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863909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EAF3039" w14:textId="77777777" w:rsidR="00851F44" w:rsidRPr="00A564B4" w:rsidRDefault="00851F44" w:rsidP="00851F44">
            <w:pPr>
              <w:pStyle w:val="TAL"/>
              <w:rPr>
                <w:lang w:eastAsia="zh-CN"/>
              </w:rPr>
            </w:pPr>
          </w:p>
        </w:tc>
      </w:tr>
      <w:tr w:rsidR="00851F44" w:rsidRPr="00A564B4" w14:paraId="0F79E90F"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C37967C"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B94C3D3"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E48760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CE484EA"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CC02CF"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E94BE80"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B5D25A5" w14:textId="77777777" w:rsidR="00851F44" w:rsidRPr="00A564B4" w:rsidRDefault="00851F44" w:rsidP="00851F44">
            <w:pPr>
              <w:pStyle w:val="TAL"/>
              <w:rPr>
                <w:lang w:eastAsia="zh-CN"/>
              </w:rPr>
            </w:pPr>
          </w:p>
        </w:tc>
      </w:tr>
      <w:tr w:rsidR="000A5E0E" w:rsidRPr="00A564B4" w14:paraId="7F390ED2" w14:textId="77777777" w:rsidTr="00A564B4">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236D059E" w14:textId="61B68C4F" w:rsidR="000A5E0E" w:rsidRPr="00A564B4" w:rsidRDefault="000A5E0E" w:rsidP="000A5E0E">
            <w:pPr>
              <w:pStyle w:val="TAL"/>
            </w:pPr>
            <w:r w:rsidRPr="00A564B4">
              <w:t>6.6.2.2A.5</w:t>
            </w:r>
          </w:p>
        </w:tc>
        <w:tc>
          <w:tcPr>
            <w:tcW w:w="1646" w:type="dxa"/>
            <w:tcBorders>
              <w:left w:val="single" w:sz="4" w:space="0" w:color="auto"/>
              <w:bottom w:val="single" w:sz="4" w:space="0" w:color="auto"/>
              <w:right w:val="single" w:sz="4" w:space="0" w:color="auto"/>
            </w:tcBorders>
            <w:shd w:val="clear" w:color="auto" w:fill="auto"/>
            <w:vAlign w:val="center"/>
          </w:tcPr>
          <w:p w14:paraId="287D528B" w14:textId="33318EF0" w:rsidR="000A5E0E" w:rsidRPr="00A564B4" w:rsidRDefault="000A5E0E" w:rsidP="000A5E0E">
            <w:pPr>
              <w:pStyle w:val="TAL"/>
            </w:pPr>
            <w:r w:rsidRPr="00A564B4">
              <w:t>Additional Spectrum Emission Mask for CA (4UL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477A9" w14:textId="0F4557AB"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3FF6E13" w14:textId="724103B9"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292ECD75" w14:textId="4338D0C9"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38CD368" w14:textId="75AE7D2B"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4C96DE59" w14:textId="4204C5C5"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2DCE48E" w14:textId="77777777" w:rsidR="000A5E0E" w:rsidRPr="00A564B4" w:rsidRDefault="000A5E0E" w:rsidP="000A5E0E">
            <w:pPr>
              <w:pStyle w:val="TAL"/>
              <w:rPr>
                <w:lang w:eastAsia="zh-CN"/>
              </w:rPr>
            </w:pPr>
          </w:p>
        </w:tc>
      </w:tr>
      <w:tr w:rsidR="00851F44" w:rsidRPr="00A564B4" w14:paraId="2E73E26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2EEAE2E" w14:textId="77777777" w:rsidR="00851F44" w:rsidRPr="00A564B4" w:rsidRDefault="00851F44" w:rsidP="00851F44">
            <w:pPr>
              <w:pStyle w:val="TAL"/>
              <w:rPr>
                <w:lang w:eastAsia="zh-CN"/>
              </w:rPr>
            </w:pPr>
            <w:r w:rsidRPr="00A564B4">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299CEA5D" w14:textId="77777777" w:rsidR="00851F44" w:rsidRPr="00A564B4" w:rsidRDefault="00851F44" w:rsidP="00851F44">
            <w:pPr>
              <w:pStyle w:val="TAL"/>
              <w:rPr>
                <w:lang w:eastAsia="zh-CN"/>
              </w:rPr>
            </w:pPr>
            <w:r w:rsidRPr="00A564B4">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3D7A87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67677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0F88EC7"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8A46A1"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5C45C4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A564B4" w:rsidRDefault="00851F44" w:rsidP="00851F44">
            <w:pPr>
              <w:pStyle w:val="TAL"/>
              <w:rPr>
                <w:lang w:eastAsia="zh-CN"/>
              </w:rPr>
            </w:pPr>
          </w:p>
        </w:tc>
      </w:tr>
      <w:tr w:rsidR="00851F44" w:rsidRPr="00A564B4" w:rsidDel="00CD2EBC" w14:paraId="758CC264"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EC27499" w14:textId="77777777" w:rsidR="00851F44" w:rsidRPr="00A564B4" w:rsidDel="00CD2EBC" w:rsidRDefault="00851F44" w:rsidP="00851F44">
            <w:pPr>
              <w:pStyle w:val="TAL"/>
              <w:rPr>
                <w:lang w:eastAsia="ko-KR"/>
              </w:rPr>
            </w:pPr>
            <w:r w:rsidRPr="00A564B4">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74FFD4DD" w14:textId="77777777" w:rsidR="00851F44" w:rsidRPr="00A564B4" w:rsidDel="00CD2EBC" w:rsidRDefault="00851F44" w:rsidP="00851F44">
            <w:pPr>
              <w:pStyle w:val="TAL"/>
              <w:rPr>
                <w:lang w:eastAsia="ko-KR"/>
              </w:rPr>
            </w:pPr>
            <w:r w:rsidRPr="00A564B4">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851F44" w:rsidRPr="00A564B4" w:rsidDel="00CD2EBC"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3C5C9FA8" w14:textId="77777777" w:rsidR="00851F44" w:rsidRPr="00A564B4" w:rsidDel="00CD2EBC"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865C78C" w14:textId="77777777" w:rsidR="00851F44" w:rsidRPr="00A564B4" w:rsidDel="00CD2EBC"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A525B2"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1A3DD5A" w14:textId="77777777" w:rsidR="00851F44" w:rsidRPr="00A564B4" w:rsidDel="00CD2EBC"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A564B4" w:rsidDel="00CD2EBC" w:rsidRDefault="00851F44" w:rsidP="00851F44">
            <w:pPr>
              <w:pStyle w:val="TAL"/>
              <w:rPr>
                <w:lang w:eastAsia="zh-CN"/>
              </w:rPr>
            </w:pPr>
          </w:p>
        </w:tc>
      </w:tr>
      <w:tr w:rsidR="00851F44" w:rsidRPr="00A564B4" w:rsidDel="00CD2EBC" w14:paraId="5F92CCD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0A623A" w14:textId="77777777" w:rsidR="00851F44" w:rsidRPr="00A564B4" w:rsidRDefault="00851F44" w:rsidP="00851F44">
            <w:pPr>
              <w:pStyle w:val="TAL"/>
              <w:rPr>
                <w:lang w:eastAsia="ko-KR"/>
              </w:rPr>
            </w:pPr>
            <w:r w:rsidRPr="00A564B4">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0D671421" w14:textId="77777777" w:rsidR="00851F44" w:rsidRPr="00A564B4" w:rsidRDefault="00851F44" w:rsidP="00851F44">
            <w:pPr>
              <w:pStyle w:val="TAL"/>
              <w:rPr>
                <w:lang w:eastAsia="ko-KR"/>
              </w:rPr>
            </w:pPr>
            <w:r w:rsidRPr="00A564B4">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4AE54F"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34BCEB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46BD4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AD7B1A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A564B4" w:rsidDel="00CD2EBC" w:rsidRDefault="00851F44" w:rsidP="00851F44">
            <w:pPr>
              <w:pStyle w:val="TAL"/>
              <w:rPr>
                <w:lang w:eastAsia="zh-CN"/>
              </w:rPr>
            </w:pPr>
          </w:p>
        </w:tc>
      </w:tr>
      <w:tr w:rsidR="00851F44" w:rsidRPr="00A564B4" w14:paraId="5E4A38F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DC86032" w14:textId="77777777" w:rsidR="00851F44" w:rsidRPr="00A564B4" w:rsidRDefault="00851F44" w:rsidP="00851F44">
            <w:pPr>
              <w:pStyle w:val="TAL"/>
              <w:rPr>
                <w:lang w:eastAsia="ko-KR"/>
              </w:rPr>
            </w:pPr>
            <w:r w:rsidRPr="00A564B4">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2B1F11B7" w14:textId="77777777" w:rsidR="00851F44" w:rsidRPr="00A564B4" w:rsidRDefault="00851F44" w:rsidP="00851F44">
            <w:pPr>
              <w:pStyle w:val="TAL"/>
              <w:rPr>
                <w:lang w:eastAsia="ko-KR"/>
              </w:rPr>
            </w:pPr>
            <w:r w:rsidRPr="00A564B4">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CE1E487"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1090402"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1EB890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F4DC9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A564B4" w:rsidRDefault="00851F44" w:rsidP="00851F44">
            <w:pPr>
              <w:pStyle w:val="TAL"/>
              <w:rPr>
                <w:lang w:eastAsia="zh-CN"/>
              </w:rPr>
            </w:pPr>
          </w:p>
        </w:tc>
      </w:tr>
      <w:tr w:rsidR="00851F44" w:rsidRPr="00A564B4" w:rsidDel="00CD2EBC" w14:paraId="7A9FAFF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078F9BB" w14:textId="77777777" w:rsidR="00851F44" w:rsidRPr="00A564B4" w:rsidRDefault="00851F44" w:rsidP="00851F44">
            <w:pPr>
              <w:pStyle w:val="TAL"/>
              <w:rPr>
                <w:lang w:eastAsia="ko-KR"/>
              </w:rPr>
            </w:pPr>
            <w:r w:rsidRPr="00A564B4">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1C116123" w14:textId="77777777" w:rsidR="00851F44" w:rsidRPr="00A564B4" w:rsidRDefault="00851F44" w:rsidP="00851F44">
            <w:pPr>
              <w:pStyle w:val="TAL"/>
              <w:rPr>
                <w:lang w:eastAsia="ko-KR"/>
              </w:rPr>
            </w:pPr>
            <w:r w:rsidRPr="00A564B4">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228A4B"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42044ED"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500FE3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225F7E0" w14:textId="77777777" w:rsidR="00851F44" w:rsidRPr="00A564B4" w:rsidRDefault="00851F44" w:rsidP="00851F44">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A564B4" w:rsidDel="00CD2EBC" w:rsidRDefault="00851F44" w:rsidP="00851F44">
            <w:pPr>
              <w:pStyle w:val="TAL"/>
              <w:rPr>
                <w:lang w:eastAsia="zh-CN"/>
              </w:rPr>
            </w:pPr>
          </w:p>
        </w:tc>
      </w:tr>
      <w:tr w:rsidR="00851F44" w:rsidRPr="00A564B4" w14:paraId="24631494"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B2E4197" w14:textId="77777777" w:rsidR="00851F44" w:rsidRPr="00A564B4" w:rsidRDefault="00851F44" w:rsidP="00851F44">
            <w:pPr>
              <w:pStyle w:val="TAL"/>
              <w:rPr>
                <w:lang w:eastAsia="zh-CN"/>
              </w:rPr>
            </w:pPr>
            <w:r w:rsidRPr="00A564B4">
              <w:rPr>
                <w:lang w:eastAsia="zh-CN"/>
              </w:rPr>
              <w:lastRenderedPageBreak/>
              <w:t>6.6.2.2G.1</w:t>
            </w:r>
          </w:p>
        </w:tc>
        <w:tc>
          <w:tcPr>
            <w:tcW w:w="1646" w:type="dxa"/>
            <w:tcBorders>
              <w:top w:val="single" w:sz="4" w:space="0" w:color="auto"/>
              <w:left w:val="single" w:sz="4" w:space="0" w:color="auto"/>
              <w:right w:val="single" w:sz="4" w:space="0" w:color="auto"/>
            </w:tcBorders>
            <w:shd w:val="clear" w:color="auto" w:fill="auto"/>
            <w:vAlign w:val="center"/>
          </w:tcPr>
          <w:p w14:paraId="189713CD" w14:textId="77777777" w:rsidR="00851F44" w:rsidRPr="00A564B4" w:rsidRDefault="00851F44" w:rsidP="00851F44">
            <w:pPr>
              <w:pStyle w:val="TAL"/>
              <w:rPr>
                <w:lang w:eastAsia="zh-CN"/>
              </w:rPr>
            </w:pPr>
            <w:r w:rsidRPr="00A564B4">
              <w:rPr>
                <w:lang w:eastAsia="en-US"/>
              </w:rPr>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6DF600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750F50"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FD9779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CE65C7"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234F6C"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A564B4" w:rsidRDefault="00851F44" w:rsidP="00851F44">
            <w:pPr>
              <w:pStyle w:val="TAL"/>
              <w:rPr>
                <w:lang w:eastAsia="zh-CN"/>
              </w:rPr>
            </w:pPr>
          </w:p>
        </w:tc>
      </w:tr>
      <w:tr w:rsidR="00851F44" w:rsidRPr="00A564B4" w14:paraId="3BA999CD"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08194850" w14:textId="77777777" w:rsidR="00851F44" w:rsidRPr="00A564B4" w:rsidRDefault="00851F44" w:rsidP="00851F44">
            <w:pPr>
              <w:pStyle w:val="TAL"/>
              <w:rPr>
                <w:lang w:eastAsia="zh-CN"/>
              </w:rPr>
            </w:pPr>
            <w:r w:rsidRPr="00A564B4">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CF7D0AC" w14:textId="77777777" w:rsidR="00851F44" w:rsidRPr="00A564B4" w:rsidRDefault="00851F44" w:rsidP="00851F44">
            <w:pPr>
              <w:pStyle w:val="TAL"/>
              <w:rPr>
                <w:lang w:eastAsia="zh-CN"/>
              </w:rPr>
            </w:pPr>
            <w:r w:rsidRPr="00A564B4">
              <w:rPr>
                <w:lang w:eastAsia="en-US"/>
              </w:rPr>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D256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6004B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FA16102"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D13479E"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27AF5397"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A564B4" w:rsidRDefault="00851F44" w:rsidP="00851F44">
            <w:pPr>
              <w:pStyle w:val="TAL"/>
              <w:rPr>
                <w:lang w:eastAsia="zh-CN"/>
              </w:rPr>
            </w:pPr>
          </w:p>
        </w:tc>
      </w:tr>
      <w:tr w:rsidR="00851F44" w:rsidRPr="00A564B4" w14:paraId="4C27B54F"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47E2270" w14:textId="77777777" w:rsidR="00851F44" w:rsidRPr="00A564B4" w:rsidRDefault="00851F44" w:rsidP="00851F44">
            <w:pPr>
              <w:pStyle w:val="TAL"/>
              <w:rPr>
                <w:lang w:eastAsia="zh-CN"/>
              </w:rPr>
            </w:pPr>
            <w:r w:rsidRPr="00A564B4">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25FC2224" w14:textId="77777777" w:rsidR="00851F44" w:rsidRPr="00A564B4" w:rsidRDefault="00851F44" w:rsidP="00851F44">
            <w:pPr>
              <w:pStyle w:val="TAL"/>
              <w:rPr>
                <w:lang w:eastAsia="zh-CN"/>
              </w:rPr>
            </w:pPr>
            <w:r w:rsidRPr="00A564B4">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697DE"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ED02DA"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E9351EA"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4BA6D6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F04CC4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1845EF3F" w14:textId="77777777" w:rsidTr="00BC6DDF">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A564B4" w:rsidRDefault="00851F44" w:rsidP="00851F44">
            <w:pPr>
              <w:pStyle w:val="TAL"/>
              <w:rPr>
                <w:lang w:eastAsia="zh-CN"/>
              </w:rPr>
            </w:pPr>
            <w:r w:rsidRPr="00A564B4">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A564B4" w:rsidRDefault="00851F44" w:rsidP="00851F44">
            <w:pPr>
              <w:pStyle w:val="TAL"/>
              <w:rPr>
                <w:lang w:eastAsia="zh-CN"/>
              </w:rPr>
            </w:pPr>
            <w:r w:rsidRPr="00A564B4">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650AA1" w14:textId="77777777" w:rsidR="00851F44" w:rsidRPr="00A564B4" w:rsidRDefault="00851F44" w:rsidP="00851F44">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A55BBF3" w14:textId="77777777" w:rsidR="00851F44" w:rsidRPr="00A564B4" w:rsidRDefault="00851F44" w:rsidP="00851F44">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3618349E"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59A754FC"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A564B4" w:rsidRDefault="00851F44" w:rsidP="00851F44">
            <w:pPr>
              <w:pStyle w:val="TAL"/>
              <w:rPr>
                <w:lang w:eastAsia="zh-CN"/>
              </w:rPr>
            </w:pPr>
          </w:p>
        </w:tc>
      </w:tr>
      <w:tr w:rsidR="00851F44" w:rsidRPr="00A564B4" w14:paraId="0F9D82E3" w14:textId="77777777" w:rsidTr="00BC6DDF">
        <w:trPr>
          <w:cantSplit/>
          <w:trHeight w:val="281"/>
        </w:trPr>
        <w:tc>
          <w:tcPr>
            <w:tcW w:w="1008" w:type="dxa"/>
            <w:vMerge/>
            <w:tcBorders>
              <w:left w:val="single" w:sz="4" w:space="0" w:color="auto"/>
              <w:right w:val="single" w:sz="4" w:space="0" w:color="auto"/>
            </w:tcBorders>
            <w:shd w:val="clear" w:color="auto" w:fill="auto"/>
            <w:vAlign w:val="center"/>
          </w:tcPr>
          <w:p w14:paraId="4DF7EF92"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3BAE89E8"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1ED6944"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7BEC2353" w14:textId="77777777" w:rsidR="00851F44" w:rsidRPr="00A564B4" w:rsidRDefault="00851F44" w:rsidP="00851F4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D142E40"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7A3F13E7"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60EB9022"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A564B4" w:rsidRDefault="00851F44" w:rsidP="00851F44">
            <w:pPr>
              <w:pStyle w:val="TAL"/>
              <w:rPr>
                <w:lang w:eastAsia="zh-CN"/>
              </w:rPr>
            </w:pPr>
          </w:p>
        </w:tc>
      </w:tr>
      <w:tr w:rsidR="00851F44" w:rsidRPr="00A564B4" w14:paraId="17A9D464"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8B2EECC" w14:textId="77777777" w:rsidR="00851F44" w:rsidRPr="00A564B4" w:rsidRDefault="00851F44" w:rsidP="00851F44">
            <w:pPr>
              <w:pStyle w:val="TAL"/>
              <w:rPr>
                <w:lang w:eastAsia="zh-CN"/>
              </w:rPr>
            </w:pPr>
            <w:r w:rsidRPr="00A564B4">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737FC1A7" w14:textId="77777777" w:rsidR="00851F44" w:rsidRPr="00A564B4" w:rsidRDefault="00851F44" w:rsidP="00851F44">
            <w:pPr>
              <w:pStyle w:val="TAL"/>
              <w:rPr>
                <w:lang w:eastAsia="zh-CN"/>
              </w:rPr>
            </w:pPr>
            <w:r w:rsidRPr="00A564B4">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10B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CE14DE" w14:textId="77777777" w:rsidR="00851F44" w:rsidRPr="00A564B4" w:rsidRDefault="00851F44" w:rsidP="00851F44">
            <w:pPr>
              <w:pStyle w:val="TAL"/>
              <w:rPr>
                <w:lang w:eastAsia="zh-CN"/>
              </w:rPr>
            </w:pPr>
            <w:r w:rsidRPr="00A564B4">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120355D4" w14:textId="77777777" w:rsidR="00851F44" w:rsidRPr="00A564B4" w:rsidRDefault="00851F44" w:rsidP="00851F44">
            <w:pPr>
              <w:pStyle w:val="TAL"/>
              <w:rPr>
                <w:lang w:eastAsia="zh-CN"/>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5005CF1"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19FA428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A564B4" w:rsidRDefault="00851F44" w:rsidP="00851F44">
            <w:pPr>
              <w:pStyle w:val="TAL"/>
              <w:rPr>
                <w:lang w:eastAsia="zh-CN"/>
              </w:rPr>
            </w:pPr>
          </w:p>
        </w:tc>
      </w:tr>
      <w:tr w:rsidR="00851F44" w:rsidRPr="00A564B4" w14:paraId="636C0A64"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945C389" w14:textId="77777777" w:rsidR="00851F44" w:rsidRPr="00A564B4" w:rsidRDefault="00851F44" w:rsidP="00851F44">
            <w:pPr>
              <w:pStyle w:val="TAL"/>
              <w:rPr>
                <w:lang w:eastAsia="ko-KR"/>
              </w:rPr>
            </w:pPr>
            <w:r w:rsidRPr="00A564B4">
              <w:rPr>
                <w:rFonts w:cs="v4.2.0"/>
                <w:lang w:eastAsia="en-US"/>
              </w:rPr>
              <w:t>6.6.2.3_3</w:t>
            </w:r>
          </w:p>
        </w:tc>
        <w:tc>
          <w:tcPr>
            <w:tcW w:w="1646" w:type="dxa"/>
            <w:tcBorders>
              <w:top w:val="single" w:sz="4" w:space="0" w:color="auto"/>
              <w:left w:val="single" w:sz="4" w:space="0" w:color="auto"/>
              <w:right w:val="single" w:sz="4" w:space="0" w:color="auto"/>
            </w:tcBorders>
            <w:shd w:val="clear" w:color="auto" w:fill="auto"/>
            <w:vAlign w:val="center"/>
          </w:tcPr>
          <w:p w14:paraId="346B5C5A" w14:textId="77777777" w:rsidR="00851F44" w:rsidRPr="00A564B4" w:rsidRDefault="00851F44" w:rsidP="00851F44">
            <w:pPr>
              <w:pStyle w:val="TAL"/>
              <w:rPr>
                <w:lang w:eastAsia="ko-KR"/>
              </w:rPr>
            </w:pPr>
            <w:r w:rsidRPr="00A564B4">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5C2ACA8"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667934"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E44A75E"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AD5951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EC497C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A564B4" w:rsidRDefault="00851F44" w:rsidP="00851F44">
            <w:pPr>
              <w:pStyle w:val="TAL"/>
              <w:rPr>
                <w:lang w:eastAsia="zh-CN"/>
              </w:rPr>
            </w:pPr>
            <w:r w:rsidRPr="00A564B4">
              <w:rPr>
                <w:lang w:eastAsia="zh-CN"/>
              </w:rPr>
              <w:t>Note 1</w:t>
            </w:r>
          </w:p>
        </w:tc>
      </w:tr>
      <w:tr w:rsidR="00851F44" w:rsidRPr="00A564B4" w14:paraId="520BAE99"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2D79623" w14:textId="77777777" w:rsidR="00851F44" w:rsidRPr="00A564B4" w:rsidRDefault="00851F44" w:rsidP="00851F44">
            <w:pPr>
              <w:pStyle w:val="TAL"/>
              <w:rPr>
                <w:lang w:eastAsia="ko-KR"/>
              </w:rPr>
            </w:pPr>
            <w:r w:rsidRPr="00A564B4">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63A7A790" w14:textId="77777777" w:rsidR="00851F44" w:rsidRPr="00A564B4" w:rsidRDefault="00851F44" w:rsidP="00851F44">
            <w:pPr>
              <w:pStyle w:val="TAL"/>
              <w:rPr>
                <w:lang w:eastAsia="ko-KR"/>
              </w:rPr>
            </w:pPr>
            <w:r w:rsidRPr="00A564B4">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1D419E7"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0F27D8C" w14:textId="77777777" w:rsidR="00851F44" w:rsidRPr="00A564B4" w:rsidRDefault="00851F44" w:rsidP="00851F44">
            <w:pPr>
              <w:pStyle w:val="TAL"/>
              <w:rPr>
                <w:lang w:eastAsia="ko-KR"/>
              </w:rPr>
            </w:pPr>
            <w:r w:rsidRPr="00A564B4">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61C73A66" w14:textId="77777777" w:rsidR="00851F44" w:rsidRPr="00A564B4" w:rsidRDefault="00851F44" w:rsidP="00851F44">
            <w:pPr>
              <w:pStyle w:val="TAL"/>
              <w:rPr>
                <w:lang w:eastAsia="ko-KR"/>
              </w:rPr>
            </w:pPr>
            <w:r w:rsidRPr="00A564B4">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33185364"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4743F23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A564B4" w:rsidRDefault="00851F44" w:rsidP="00851F44">
            <w:pPr>
              <w:pStyle w:val="TAL"/>
              <w:rPr>
                <w:lang w:eastAsia="zh-CN"/>
              </w:rPr>
            </w:pPr>
            <w:r w:rsidRPr="00A564B4">
              <w:rPr>
                <w:lang w:eastAsia="zh-CN"/>
              </w:rPr>
              <w:t>Note 1, Note 4</w:t>
            </w:r>
          </w:p>
        </w:tc>
      </w:tr>
      <w:tr w:rsidR="00851F44" w:rsidRPr="00A564B4" w:rsidDel="00CD2EBC" w14:paraId="55C1F28E"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253607D7" w14:textId="77777777" w:rsidR="00851F44" w:rsidRPr="00A564B4" w:rsidDel="00CD2EBC" w:rsidRDefault="00851F44" w:rsidP="00851F44">
            <w:pPr>
              <w:pStyle w:val="TAL"/>
              <w:rPr>
                <w:lang w:eastAsia="ko-KR"/>
              </w:rPr>
            </w:pPr>
            <w:r w:rsidRPr="00A564B4">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24D777EF" w14:textId="77777777" w:rsidR="00851F44" w:rsidRPr="00A564B4" w:rsidDel="00CD2EBC" w:rsidRDefault="00851F44" w:rsidP="00851F44">
            <w:pPr>
              <w:pStyle w:val="TAL"/>
              <w:rPr>
                <w:lang w:eastAsia="ko-KR"/>
              </w:rPr>
            </w:pPr>
            <w:r w:rsidRPr="00A564B4">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851F44" w:rsidRPr="00A564B4" w:rsidDel="00CD2EBC"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8AB1AE4" w14:textId="77777777" w:rsidR="00851F44" w:rsidRPr="00A564B4" w:rsidDel="00CD2EBC" w:rsidRDefault="00851F44" w:rsidP="00851F44">
            <w:pPr>
              <w:pStyle w:val="TAL"/>
              <w:rPr>
                <w:lang w:eastAsia="ko-KR"/>
              </w:rPr>
            </w:pPr>
            <w:r w:rsidRPr="00A564B4">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5733983C" w14:textId="77777777" w:rsidR="00851F44" w:rsidRPr="00A564B4" w:rsidDel="00CD2EBC" w:rsidRDefault="00851F44" w:rsidP="00851F44">
            <w:pPr>
              <w:pStyle w:val="TAL"/>
              <w:rPr>
                <w:lang w:eastAsia="ko-KR"/>
              </w:rPr>
            </w:pPr>
            <w:r w:rsidRPr="00A564B4">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716415ED"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7AA2706"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A564B4" w:rsidDel="00CD2EBC" w:rsidRDefault="00851F44" w:rsidP="00851F44">
            <w:pPr>
              <w:pStyle w:val="TAL"/>
              <w:rPr>
                <w:lang w:eastAsia="zh-CN"/>
              </w:rPr>
            </w:pPr>
          </w:p>
        </w:tc>
      </w:tr>
      <w:tr w:rsidR="00851F44" w:rsidRPr="00A564B4" w14:paraId="0A9C9908"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C83268D" w14:textId="77777777" w:rsidR="00851F44" w:rsidRPr="00A564B4" w:rsidRDefault="00851F44" w:rsidP="00851F44">
            <w:pPr>
              <w:pStyle w:val="TAL"/>
              <w:rPr>
                <w:lang w:eastAsia="ko-KR"/>
              </w:rPr>
            </w:pPr>
            <w:r w:rsidRPr="00A564B4">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E6AB775" w14:textId="77777777" w:rsidR="00851F44" w:rsidRPr="00A564B4" w:rsidRDefault="00851F44" w:rsidP="00851F44">
            <w:pPr>
              <w:pStyle w:val="TAL"/>
              <w:rPr>
                <w:lang w:eastAsia="ko-KR"/>
              </w:rPr>
            </w:pPr>
            <w:r w:rsidRPr="00A564B4">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F0CBADF"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66A0622" w14:textId="77777777" w:rsidR="00851F44" w:rsidRPr="00A564B4" w:rsidRDefault="00851F44" w:rsidP="00851F44">
            <w:pPr>
              <w:pStyle w:val="TAL"/>
              <w:rPr>
                <w:lang w:eastAsia="ko-KR"/>
              </w:rPr>
            </w:pPr>
            <w:r w:rsidRPr="00A564B4">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4C7A0969" w14:textId="77777777" w:rsidR="00851F44" w:rsidRPr="00A564B4" w:rsidRDefault="00851F44" w:rsidP="00851F44">
            <w:pPr>
              <w:pStyle w:val="TAL"/>
              <w:rPr>
                <w:lang w:eastAsia="ko-KR"/>
              </w:rPr>
            </w:pPr>
            <w:r w:rsidRPr="00A564B4">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00C7F0CB"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116D419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A564B4" w:rsidRDefault="00851F44" w:rsidP="00851F44">
            <w:pPr>
              <w:pStyle w:val="TAL"/>
              <w:rPr>
                <w:lang w:eastAsia="zh-CN"/>
              </w:rPr>
            </w:pPr>
          </w:p>
        </w:tc>
      </w:tr>
      <w:tr w:rsidR="00851F44" w:rsidRPr="00A564B4" w14:paraId="55ED2881"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34A786F6" w14:textId="77777777" w:rsidR="00851F44" w:rsidRPr="00A564B4" w:rsidRDefault="00851F44" w:rsidP="00851F44">
            <w:pPr>
              <w:pStyle w:val="TAL"/>
              <w:rPr>
                <w:lang w:eastAsia="zh-CN"/>
              </w:rPr>
            </w:pPr>
            <w:r w:rsidRPr="00A564B4">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19F14C4C" w14:textId="77777777" w:rsidR="00851F44" w:rsidRPr="00A564B4" w:rsidRDefault="00851F44" w:rsidP="00851F44">
            <w:pPr>
              <w:pStyle w:val="TAL"/>
              <w:rPr>
                <w:lang w:eastAsia="zh-CN"/>
              </w:rPr>
            </w:pPr>
            <w:r w:rsidRPr="00A564B4">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8AEE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D2B9BD8"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D06724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B59F7B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580E1A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A564B4" w:rsidRDefault="00851F44" w:rsidP="00851F44">
            <w:pPr>
              <w:pStyle w:val="TAL"/>
              <w:rPr>
                <w:lang w:eastAsia="zh-CN"/>
              </w:rPr>
            </w:pPr>
          </w:p>
        </w:tc>
      </w:tr>
      <w:tr w:rsidR="00851F44" w:rsidRPr="00A564B4" w14:paraId="430FBCDE"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637CC6F" w14:textId="77777777" w:rsidR="00851F44" w:rsidRPr="00A564B4" w:rsidRDefault="00851F44" w:rsidP="00851F44">
            <w:pPr>
              <w:pStyle w:val="TAL"/>
              <w:rPr>
                <w:rFonts w:cs="v4.2.0"/>
                <w:lang w:eastAsia="zh-CN"/>
              </w:rPr>
            </w:pPr>
            <w:r w:rsidRPr="00A564B4">
              <w:rPr>
                <w:rFonts w:cs="v4.2.0"/>
                <w:lang w:eastAsia="zh-CN"/>
              </w:rPr>
              <w:lastRenderedPageBreak/>
              <w:t>6.6.2.3A.1_1</w:t>
            </w:r>
          </w:p>
        </w:tc>
        <w:tc>
          <w:tcPr>
            <w:tcW w:w="1646" w:type="dxa"/>
            <w:tcBorders>
              <w:top w:val="single" w:sz="4" w:space="0" w:color="auto"/>
              <w:left w:val="single" w:sz="4" w:space="0" w:color="auto"/>
              <w:right w:val="single" w:sz="4" w:space="0" w:color="auto"/>
            </w:tcBorders>
            <w:shd w:val="clear" w:color="auto" w:fill="auto"/>
            <w:vAlign w:val="center"/>
          </w:tcPr>
          <w:p w14:paraId="25AA838F"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985D87F" w14:textId="77777777" w:rsidR="00851F44" w:rsidRPr="00A564B4" w:rsidRDefault="00851F44" w:rsidP="00851F44">
            <w:pPr>
              <w:pStyle w:val="TAL"/>
              <w:rPr>
                <w:rFonts w:cs="v4.2.0"/>
                <w:lang w:eastAsia="zh-CN"/>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CF47EB" w14:textId="77777777" w:rsidR="00851F44" w:rsidRPr="00A564B4" w:rsidRDefault="00851F44" w:rsidP="00851F44">
            <w:pPr>
              <w:pStyle w:val="TAL"/>
              <w:rPr>
                <w:rFonts w:cs="v4.2.0"/>
                <w:lang w:eastAsia="zh-CN"/>
              </w:rPr>
            </w:pPr>
            <w:r w:rsidRPr="00A564B4">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106DCA9"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6F4C1483" w14:textId="77777777" w:rsidR="00851F44" w:rsidRPr="00A564B4" w:rsidRDefault="00851F44" w:rsidP="00851F44">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54BBCC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A564B4" w:rsidRDefault="00851F44" w:rsidP="00851F44">
            <w:pPr>
              <w:pStyle w:val="TAL"/>
              <w:rPr>
                <w:lang w:eastAsia="zh-CN"/>
              </w:rPr>
            </w:pPr>
            <w:r w:rsidRPr="00A564B4">
              <w:rPr>
                <w:lang w:eastAsia="zh-CN"/>
              </w:rPr>
              <w:t>Note 1</w:t>
            </w:r>
          </w:p>
        </w:tc>
      </w:tr>
      <w:tr w:rsidR="00851F44" w:rsidRPr="00A564B4" w14:paraId="7F17874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DCD7653" w14:textId="77777777" w:rsidR="00851F44" w:rsidRPr="00A564B4" w:rsidRDefault="00851F44" w:rsidP="00851F44">
            <w:pPr>
              <w:pStyle w:val="TAL"/>
              <w:rPr>
                <w:rFonts w:cs="v4.2.0"/>
                <w:lang w:eastAsia="zh-CN"/>
              </w:rPr>
            </w:pPr>
            <w:r w:rsidRPr="00A564B4">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5E413AA6"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773CCBF" w14:textId="77777777" w:rsidR="00851F44" w:rsidRPr="00A564B4" w:rsidRDefault="00851F44" w:rsidP="00851F44">
            <w:pPr>
              <w:pStyle w:val="TAL"/>
              <w:rPr>
                <w:rFonts w:cs="v4.2.0"/>
                <w:lang w:eastAsia="zh-CN"/>
              </w:rPr>
            </w:pPr>
            <w:r w:rsidRPr="00A564B4">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0827815" w14:textId="77777777" w:rsidR="00851F44" w:rsidRPr="00A564B4" w:rsidRDefault="00851F44" w:rsidP="00851F44">
            <w:pPr>
              <w:pStyle w:val="TAL"/>
              <w:rPr>
                <w:rFonts w:cs="v4.2.0"/>
                <w:lang w:eastAsia="zh-CN"/>
              </w:rPr>
            </w:pPr>
            <w:r w:rsidRPr="00A564B4">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2845760D"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BCEA1F3" w14:textId="77777777" w:rsidR="00851F44" w:rsidRPr="00A564B4" w:rsidRDefault="00851F44" w:rsidP="00851F44">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1127A25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A564B4" w:rsidRDefault="00851F44" w:rsidP="00851F44">
            <w:pPr>
              <w:pStyle w:val="TAL"/>
              <w:rPr>
                <w:lang w:eastAsia="zh-CN"/>
              </w:rPr>
            </w:pPr>
          </w:p>
        </w:tc>
      </w:tr>
      <w:tr w:rsidR="00851F44" w:rsidRPr="00A564B4" w:rsidDel="00CD2EBC" w14:paraId="02204B2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AED5FD" w14:textId="77777777" w:rsidR="00851F44" w:rsidRPr="00A564B4" w:rsidRDefault="00851F44" w:rsidP="00851F44">
            <w:pPr>
              <w:pStyle w:val="TAL"/>
              <w:rPr>
                <w:lang w:eastAsia="zh-TW"/>
              </w:rPr>
            </w:pPr>
            <w:r w:rsidRPr="00A564B4">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02542128" w14:textId="77777777" w:rsidR="00851F44" w:rsidRPr="00A564B4" w:rsidRDefault="00851F44" w:rsidP="00851F44">
            <w:pPr>
              <w:pStyle w:val="TAL"/>
              <w:rPr>
                <w:rFonts w:cs="Arial"/>
                <w:szCs w:val="18"/>
              </w:rPr>
            </w:pPr>
            <w:r w:rsidRPr="00A564B4">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A564B4" w:rsidRDefault="00851F44" w:rsidP="00851F44">
            <w:pPr>
              <w:pStyle w:val="TAL"/>
              <w:rPr>
                <w:lang w:eastAsia="zh-CN"/>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A564B4" w:rsidRDefault="00851F44" w:rsidP="00851F44">
            <w:pPr>
              <w:pStyle w:val="TAL"/>
              <w:rPr>
                <w:lang w:eastAsia="zh-CN"/>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A564B4" w:rsidRDefault="00851F44" w:rsidP="00851F44">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1F19A609" w14:textId="77777777" w:rsidR="00851F44" w:rsidRPr="00A564B4" w:rsidRDefault="00851F44" w:rsidP="00851F44">
            <w:pPr>
              <w:pStyle w:val="TAL"/>
              <w:jc w:val="center"/>
              <w:rPr>
                <w:lang w:eastAsia="zh-TW"/>
              </w:rPr>
            </w:pPr>
            <w:r w:rsidRPr="00A564B4">
              <w:t>E01</w:t>
            </w:r>
          </w:p>
        </w:tc>
        <w:tc>
          <w:tcPr>
            <w:tcW w:w="1101" w:type="dxa"/>
            <w:gridSpan w:val="2"/>
            <w:tcBorders>
              <w:top w:val="single" w:sz="4" w:space="0" w:color="auto"/>
              <w:left w:val="single" w:sz="4" w:space="0" w:color="auto"/>
              <w:right w:val="single" w:sz="4" w:space="0" w:color="auto"/>
            </w:tcBorders>
            <w:vAlign w:val="center"/>
          </w:tcPr>
          <w:p w14:paraId="36036BAE"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C46C5D5" w14:textId="77777777" w:rsidR="00851F44" w:rsidRPr="00A564B4" w:rsidDel="00CD2EBC" w:rsidRDefault="00851F44" w:rsidP="00851F44">
            <w:pPr>
              <w:pStyle w:val="TAL"/>
              <w:rPr>
                <w:lang w:eastAsia="zh-CN"/>
              </w:rPr>
            </w:pPr>
          </w:p>
        </w:tc>
      </w:tr>
      <w:tr w:rsidR="00851F44" w:rsidRPr="00A564B4" w:rsidDel="00CD2EBC" w14:paraId="2D9395D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BEF0728" w14:textId="77777777" w:rsidR="00851F44" w:rsidRPr="00A564B4" w:rsidDel="00CD2EBC" w:rsidRDefault="00851F44" w:rsidP="00851F44">
            <w:pPr>
              <w:pStyle w:val="TAL"/>
              <w:rPr>
                <w:lang w:eastAsia="ko-KR"/>
              </w:rPr>
            </w:pPr>
            <w:r w:rsidRPr="00A564B4">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0BF25F08" w14:textId="77777777" w:rsidR="00851F44" w:rsidRPr="00A564B4" w:rsidDel="00CD2EBC" w:rsidRDefault="00851F44" w:rsidP="00851F44">
            <w:pPr>
              <w:pStyle w:val="TAL"/>
              <w:rPr>
                <w:lang w:eastAsia="ko-KR"/>
              </w:rPr>
            </w:pPr>
            <w:r w:rsidRPr="00A564B4">
              <w:rPr>
                <w:rFonts w:cs="Arial"/>
                <w:szCs w:val="18"/>
                <w:lang w:eastAsia="en-US"/>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851F44" w:rsidRPr="00A564B4" w:rsidDel="00CD2EBC" w:rsidRDefault="00851F44" w:rsidP="00851F44">
            <w:pPr>
              <w:pStyle w:val="TAL"/>
              <w:rPr>
                <w:lang w:eastAsia="ko-KR"/>
              </w:rPr>
            </w:pPr>
            <w:r w:rsidRPr="00A564B4">
              <w:rPr>
                <w:lang w:eastAsia="zh-CN"/>
              </w:rPr>
              <w:t>Rel-1</w:t>
            </w:r>
            <w:r w:rsidRPr="00A564B4">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30E1301A" w14:textId="77777777" w:rsidR="00851F44" w:rsidRPr="00A564B4" w:rsidDel="00CD2EBC" w:rsidRDefault="00851F44" w:rsidP="00851F44">
            <w:pPr>
              <w:pStyle w:val="TAL"/>
              <w:rPr>
                <w:lang w:eastAsia="ko-KR"/>
              </w:rPr>
            </w:pPr>
            <w:r w:rsidRPr="00A564B4">
              <w:rPr>
                <w:lang w:eastAsia="zh-CN"/>
              </w:rPr>
              <w:t>C1</w:t>
            </w:r>
            <w:r w:rsidRPr="00A564B4">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49FF3547" w14:textId="77777777" w:rsidR="00851F44" w:rsidRPr="00A564B4" w:rsidDel="00CD2EBC" w:rsidRDefault="00851F44" w:rsidP="00851F44">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left w:val="single" w:sz="4" w:space="0" w:color="auto"/>
              <w:right w:val="single" w:sz="4" w:space="0" w:color="auto"/>
            </w:tcBorders>
            <w:vAlign w:val="center"/>
          </w:tcPr>
          <w:p w14:paraId="5EABCAD8" w14:textId="77777777" w:rsidR="00851F44" w:rsidRPr="00A564B4" w:rsidDel="00CD2EBC" w:rsidRDefault="00851F44" w:rsidP="00851F44">
            <w:pPr>
              <w:pStyle w:val="TAL"/>
              <w:jc w:val="center"/>
              <w:rPr>
                <w:lang w:eastAsia="zh-CN"/>
              </w:rPr>
            </w:pPr>
            <w:r w:rsidRPr="00A564B4">
              <w:rPr>
                <w:lang w:eastAsia="zh-TW"/>
              </w:rPr>
              <w:t>E03</w:t>
            </w:r>
          </w:p>
        </w:tc>
        <w:tc>
          <w:tcPr>
            <w:tcW w:w="1101" w:type="dxa"/>
            <w:gridSpan w:val="2"/>
            <w:tcBorders>
              <w:left w:val="single" w:sz="4" w:space="0" w:color="auto"/>
              <w:right w:val="single" w:sz="4" w:space="0" w:color="auto"/>
            </w:tcBorders>
          </w:tcPr>
          <w:p w14:paraId="7F91A971"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21E4040" w14:textId="77777777" w:rsidR="00851F44" w:rsidRPr="00A564B4" w:rsidDel="00CD2EBC" w:rsidRDefault="00851F44" w:rsidP="00851F44">
            <w:pPr>
              <w:pStyle w:val="TAL"/>
              <w:rPr>
                <w:lang w:eastAsia="zh-CN"/>
              </w:rPr>
            </w:pPr>
          </w:p>
        </w:tc>
      </w:tr>
      <w:tr w:rsidR="00851F44" w:rsidRPr="00A564B4" w14:paraId="36BB6F19"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1E7401B" w14:textId="77777777" w:rsidR="00851F44" w:rsidRPr="00A564B4" w:rsidRDefault="00851F44" w:rsidP="00851F44">
            <w:pPr>
              <w:pStyle w:val="TAL"/>
              <w:rPr>
                <w:lang w:eastAsia="ko-KR"/>
              </w:rPr>
            </w:pPr>
            <w:r w:rsidRPr="00A564B4">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F9302BA" w14:textId="77777777" w:rsidR="00851F44" w:rsidRPr="00A564B4" w:rsidRDefault="00851F44" w:rsidP="00851F44">
            <w:pPr>
              <w:pStyle w:val="TAL"/>
              <w:rPr>
                <w:lang w:eastAsia="ko-KR"/>
              </w:rPr>
            </w:pPr>
            <w:r w:rsidRPr="00A564B4">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5DC9F3D"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BD5E92A" w14:textId="77777777" w:rsidR="00851F44" w:rsidRPr="00A564B4" w:rsidRDefault="00851F44" w:rsidP="00851F44">
            <w:pPr>
              <w:pStyle w:val="TAL"/>
              <w:rPr>
                <w:lang w:eastAsia="ko-KR"/>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485EA96E"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7296AB23"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930572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A564B4" w:rsidRDefault="00851F44" w:rsidP="00851F44">
            <w:pPr>
              <w:pStyle w:val="TAL"/>
              <w:rPr>
                <w:lang w:eastAsia="zh-CN"/>
              </w:rPr>
            </w:pPr>
            <w:r w:rsidRPr="00A564B4">
              <w:rPr>
                <w:lang w:eastAsia="zh-CN"/>
              </w:rPr>
              <w:t>Note 1</w:t>
            </w:r>
          </w:p>
        </w:tc>
      </w:tr>
      <w:tr w:rsidR="00851F44" w:rsidRPr="00A564B4" w14:paraId="26EC543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FA1E0D5" w14:textId="77777777" w:rsidR="00851F44" w:rsidRPr="00A564B4" w:rsidRDefault="00851F44" w:rsidP="00851F44">
            <w:pPr>
              <w:pStyle w:val="TAL"/>
              <w:rPr>
                <w:lang w:eastAsia="ko-KR"/>
              </w:rPr>
            </w:pPr>
            <w:r w:rsidRPr="00A564B4">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103B218D" w14:textId="77777777" w:rsidR="00851F44" w:rsidRPr="00A564B4" w:rsidRDefault="00851F44" w:rsidP="00851F44">
            <w:pPr>
              <w:pStyle w:val="TAL"/>
              <w:rPr>
                <w:lang w:eastAsia="ko-KR"/>
              </w:rPr>
            </w:pPr>
            <w:r w:rsidRPr="00A564B4">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6ACE0056"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7BEFC91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90243B5" w14:textId="77777777" w:rsidR="00851F44" w:rsidRPr="00A564B4" w:rsidRDefault="00851F44" w:rsidP="00851F44">
            <w:pPr>
              <w:pStyle w:val="TAL"/>
              <w:rPr>
                <w:lang w:eastAsia="zh-CN"/>
              </w:rPr>
            </w:pPr>
          </w:p>
        </w:tc>
      </w:tr>
      <w:tr w:rsidR="00851F44" w:rsidRPr="00A564B4" w:rsidDel="00CD2EBC" w14:paraId="791A45B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66A2AF" w14:textId="77777777" w:rsidR="00851F44" w:rsidRPr="00A564B4"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37BE6F9" w14:textId="77777777" w:rsidR="00851F44" w:rsidRPr="00A564B4" w:rsidDel="00CD2EBC" w:rsidRDefault="00851F44" w:rsidP="00851F44">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A564B4" w:rsidDel="00CD2EBC"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A564B4" w:rsidDel="00CD2EBC" w:rsidRDefault="00851F44" w:rsidP="00851F44">
            <w:pPr>
              <w:pStyle w:val="TAL"/>
              <w:rPr>
                <w:lang w:eastAsia="ko-KR"/>
              </w:rPr>
            </w:pPr>
            <w:r w:rsidRPr="00A564B4">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A564B4" w:rsidDel="00CD2EBC"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D3E6E82" w14:textId="77777777" w:rsidR="00851F44" w:rsidRPr="00A564B4"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221E2F" w14:textId="77777777" w:rsidR="00851F44" w:rsidRPr="00A564B4"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AECCA50" w14:textId="77777777" w:rsidR="00851F44" w:rsidRPr="00A564B4" w:rsidDel="00CD2EBC" w:rsidRDefault="00851F44" w:rsidP="00851F44">
            <w:pPr>
              <w:pStyle w:val="TAL"/>
              <w:rPr>
                <w:lang w:eastAsia="zh-CN"/>
              </w:rPr>
            </w:pPr>
          </w:p>
        </w:tc>
      </w:tr>
      <w:tr w:rsidR="00851F44" w:rsidRPr="00A564B4" w14:paraId="29D847D8" w14:textId="77777777" w:rsidTr="00BC6DDF">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A564B4" w:rsidRDefault="00851F44" w:rsidP="00851F44">
            <w:pPr>
              <w:pStyle w:val="TAL"/>
              <w:rPr>
                <w:rFonts w:eastAsia="SimSun"/>
                <w:lang w:eastAsia="zh-CN"/>
              </w:rPr>
            </w:pPr>
            <w:r w:rsidRPr="00A564B4">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A564B4" w:rsidRDefault="00851F44" w:rsidP="00851F44">
            <w:pPr>
              <w:pStyle w:val="TAL"/>
              <w:rPr>
                <w:lang w:eastAsia="zh-CN"/>
              </w:rPr>
            </w:pPr>
            <w:r w:rsidRPr="00A564B4">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A564B4" w:rsidRDefault="00851F44" w:rsidP="00851F44">
            <w:pPr>
              <w:pStyle w:val="TAL"/>
              <w:rPr>
                <w:lang w:eastAsia="zh-CN"/>
              </w:rPr>
            </w:pPr>
          </w:p>
        </w:tc>
      </w:tr>
      <w:tr w:rsidR="00851F44" w:rsidRPr="00A564B4" w14:paraId="18B0DDB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A564B4" w:rsidRDefault="00851F44" w:rsidP="00851F44">
            <w:pPr>
              <w:pStyle w:val="TAL"/>
              <w:rPr>
                <w:lang w:eastAsia="ko-KR"/>
              </w:rPr>
            </w:pPr>
            <w:r w:rsidRPr="00A564B4">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A564B4" w:rsidRDefault="00851F44" w:rsidP="00851F44">
            <w:pPr>
              <w:pStyle w:val="TAL"/>
              <w:rPr>
                <w:lang w:eastAsia="ko-KR"/>
              </w:rPr>
            </w:pPr>
            <w:r w:rsidRPr="00A564B4">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851F44" w:rsidRPr="00A564B4" w:rsidRDefault="00851F44" w:rsidP="00851F44">
            <w:pPr>
              <w:pStyle w:val="TAL"/>
              <w:jc w:val="center"/>
              <w:rPr>
                <w:lang w:eastAsia="zh-CN"/>
              </w:rPr>
            </w:pPr>
            <w:r w:rsidRPr="00A564B4">
              <w:rPr>
                <w:lang w:eastAsia="en-US"/>
              </w:rPr>
              <w:t>E0</w:t>
            </w:r>
            <w:r w:rsidRPr="00A564B4">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A564B4" w:rsidRDefault="00851F44" w:rsidP="00851F44">
            <w:pPr>
              <w:pStyle w:val="TAL"/>
              <w:rPr>
                <w:lang w:eastAsia="zh-CN"/>
              </w:rPr>
            </w:pPr>
            <w:r w:rsidRPr="00A564B4">
              <w:rPr>
                <w:lang w:eastAsia="zh-CN"/>
              </w:rPr>
              <w:t>Note 1</w:t>
            </w:r>
          </w:p>
        </w:tc>
      </w:tr>
      <w:tr w:rsidR="00851F44" w:rsidRPr="00A564B4" w14:paraId="0B99252A" w14:textId="77777777" w:rsidTr="00BC6DDF">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543766E3" w14:textId="77777777" w:rsidR="00851F44" w:rsidRPr="00A564B4" w:rsidRDefault="00851F44" w:rsidP="00851F44">
            <w:pPr>
              <w:pStyle w:val="TAL"/>
              <w:rPr>
                <w:lang w:eastAsia="ko-KR"/>
              </w:rPr>
            </w:pPr>
            <w:r w:rsidRPr="00A564B4">
              <w:rPr>
                <w:lang w:eastAsia="zh-CN"/>
              </w:rPr>
              <w:lastRenderedPageBreak/>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6C72FA63"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851F44" w:rsidRPr="00A564B4" w:rsidRDefault="00851F44" w:rsidP="00851F44">
            <w:pPr>
              <w:pStyle w:val="TAL"/>
              <w:rPr>
                <w:lang w:eastAsia="ko-KR"/>
              </w:rPr>
            </w:pPr>
            <w:r w:rsidRPr="00A564B4">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246D6FB6" w14:textId="77777777" w:rsidR="00851F44" w:rsidRPr="00A564B4" w:rsidRDefault="00851F44" w:rsidP="00851F44">
            <w:pPr>
              <w:pStyle w:val="TAL"/>
              <w:rPr>
                <w:lang w:eastAsia="ko-KR"/>
              </w:rPr>
            </w:pPr>
            <w:r w:rsidRPr="00A564B4">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15636EFD"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01047A5" w14:textId="77777777" w:rsidR="00851F44" w:rsidRPr="00A564B4" w:rsidRDefault="00851F44" w:rsidP="00851F44">
            <w:pPr>
              <w:pStyle w:val="TAL"/>
              <w:rPr>
                <w:highlight w:val="yellow"/>
                <w:lang w:eastAsia="zh-CN"/>
              </w:rPr>
            </w:pPr>
          </w:p>
        </w:tc>
      </w:tr>
      <w:tr w:rsidR="00851F44" w:rsidRPr="00A564B4" w14:paraId="76809F80" w14:textId="77777777" w:rsidTr="00BC6DDF">
        <w:trPr>
          <w:cantSplit/>
          <w:trHeight w:val="1331"/>
        </w:trPr>
        <w:tc>
          <w:tcPr>
            <w:tcW w:w="1008" w:type="dxa"/>
            <w:tcBorders>
              <w:top w:val="single" w:sz="4" w:space="0" w:color="auto"/>
              <w:left w:val="single" w:sz="4" w:space="0" w:color="auto"/>
              <w:right w:val="single" w:sz="4" w:space="0" w:color="auto"/>
            </w:tcBorders>
            <w:vAlign w:val="center"/>
          </w:tcPr>
          <w:p w14:paraId="0D3373C9" w14:textId="77777777" w:rsidR="00851F44" w:rsidRPr="00A564B4" w:rsidRDefault="00851F44" w:rsidP="00851F44">
            <w:pPr>
              <w:pStyle w:val="TAL"/>
              <w:rPr>
                <w:lang w:eastAsia="zh-CN"/>
              </w:rPr>
            </w:pPr>
            <w:r w:rsidRPr="00A564B4">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09ED97A5" w14:textId="77777777" w:rsidR="00851F44" w:rsidRPr="00A564B4" w:rsidRDefault="00851F44" w:rsidP="00851F44">
            <w:pPr>
              <w:pStyle w:val="TAL"/>
            </w:pPr>
            <w:r w:rsidRPr="00A564B4">
              <w:t>Adjacent Channel Leakage power Ratio for CA (</w:t>
            </w:r>
            <w:r w:rsidRPr="00A564B4">
              <w:rPr>
                <w:rFonts w:eastAsia="SimSun"/>
                <w:lang w:eastAsia="zh-CN"/>
              </w:rPr>
              <w:t>3</w:t>
            </w:r>
            <w:r w:rsidRPr="00A564B4">
              <w:t>UL CA)</w:t>
            </w:r>
          </w:p>
        </w:tc>
        <w:tc>
          <w:tcPr>
            <w:tcW w:w="992" w:type="dxa"/>
            <w:gridSpan w:val="2"/>
            <w:tcBorders>
              <w:top w:val="single" w:sz="4" w:space="0" w:color="auto"/>
              <w:left w:val="single" w:sz="4" w:space="0" w:color="auto"/>
              <w:right w:val="single" w:sz="4" w:space="0" w:color="auto"/>
            </w:tcBorders>
            <w:vAlign w:val="center"/>
          </w:tcPr>
          <w:p w14:paraId="7ADF4A02" w14:textId="77777777" w:rsidR="00851F44" w:rsidRPr="00A564B4" w:rsidRDefault="00851F44" w:rsidP="00851F44">
            <w:pPr>
              <w:pStyle w:val="TAL"/>
              <w:rPr>
                <w:rFonts w:cs="v4.2.0"/>
                <w:lang w:eastAsia="zh-CN"/>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632717C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6DC8B21E" w14:textId="77777777" w:rsidR="00851F44" w:rsidRPr="00A564B4" w:rsidRDefault="00851F44" w:rsidP="00851F44">
            <w:pPr>
              <w:pStyle w:val="TAL"/>
              <w:rPr>
                <w:rFonts w:cs="v4.2.0"/>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1FF0DDFB" w14:textId="77777777" w:rsidR="00851F44" w:rsidRPr="00A564B4" w:rsidRDefault="00851F44" w:rsidP="00851F44">
            <w:pPr>
              <w:pStyle w:val="TAL"/>
              <w:rPr>
                <w:highlight w:val="yellow"/>
                <w:lang w:eastAsia="zh-CN"/>
              </w:rPr>
            </w:pPr>
          </w:p>
        </w:tc>
      </w:tr>
      <w:tr w:rsidR="00851F44" w:rsidRPr="00A564B4" w14:paraId="3B676B2B" w14:textId="77777777" w:rsidTr="00A564B4">
        <w:trPr>
          <w:cantSplit/>
          <w:trHeight w:val="1331"/>
        </w:trPr>
        <w:tc>
          <w:tcPr>
            <w:tcW w:w="1008" w:type="dxa"/>
            <w:tcBorders>
              <w:top w:val="nil"/>
              <w:left w:val="single" w:sz="4" w:space="0" w:color="auto"/>
              <w:bottom w:val="single" w:sz="4" w:space="0" w:color="auto"/>
              <w:right w:val="single" w:sz="4" w:space="0" w:color="auto"/>
            </w:tcBorders>
            <w:vAlign w:val="center"/>
          </w:tcPr>
          <w:p w14:paraId="3F73EFFB" w14:textId="77777777" w:rsidR="00851F44" w:rsidRPr="00A564B4" w:rsidRDefault="00851F44" w:rsidP="00851F44">
            <w:pPr>
              <w:pStyle w:val="TAL"/>
              <w:rPr>
                <w:rFonts w:eastAsia="SimSun"/>
                <w:lang w:eastAsia="zh-CN"/>
              </w:rPr>
            </w:pPr>
          </w:p>
        </w:tc>
        <w:tc>
          <w:tcPr>
            <w:tcW w:w="1646" w:type="dxa"/>
            <w:tcBorders>
              <w:top w:val="nil"/>
              <w:left w:val="single" w:sz="4" w:space="0" w:color="auto"/>
              <w:bottom w:val="single" w:sz="4" w:space="0" w:color="auto"/>
              <w:right w:val="single" w:sz="4" w:space="0" w:color="auto"/>
            </w:tcBorders>
            <w:vAlign w:val="center"/>
          </w:tcPr>
          <w:p w14:paraId="5DCA3B09" w14:textId="77777777" w:rsidR="00851F44" w:rsidRPr="00A564B4" w:rsidRDefault="00851F44" w:rsidP="00851F44">
            <w:pPr>
              <w:pStyle w:val="TAL"/>
            </w:pPr>
          </w:p>
        </w:tc>
        <w:tc>
          <w:tcPr>
            <w:tcW w:w="992" w:type="dxa"/>
            <w:gridSpan w:val="2"/>
            <w:tcBorders>
              <w:top w:val="nil"/>
              <w:left w:val="single" w:sz="4" w:space="0" w:color="auto"/>
              <w:bottom w:val="single" w:sz="4" w:space="0" w:color="auto"/>
              <w:right w:val="single" w:sz="4" w:space="0" w:color="auto"/>
            </w:tcBorders>
            <w:vAlign w:val="center"/>
          </w:tcPr>
          <w:p w14:paraId="3247B3B8"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03C65F7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vAlign w:val="center"/>
          </w:tcPr>
          <w:p w14:paraId="6C48B529" w14:textId="77777777" w:rsidR="00851F44" w:rsidRPr="00A564B4" w:rsidRDefault="00851F44" w:rsidP="00851F44">
            <w:pPr>
              <w:pStyle w:val="TAL"/>
              <w:rPr>
                <w:rFonts w:cs="v4.2.0"/>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C5AE5C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62E9F5A"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45A3E3D0" w14:textId="77777777" w:rsidR="00851F44" w:rsidRPr="00A564B4" w:rsidRDefault="00851F44" w:rsidP="00851F44">
            <w:pPr>
              <w:pStyle w:val="TAL"/>
              <w:rPr>
                <w:highlight w:val="yellow"/>
                <w:lang w:eastAsia="zh-CN"/>
              </w:rPr>
            </w:pPr>
          </w:p>
        </w:tc>
      </w:tr>
      <w:tr w:rsidR="000A5E0E" w:rsidRPr="00A564B4" w14:paraId="0F12C0A9" w14:textId="77777777" w:rsidTr="00A564B4">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7DBEA37D" w14:textId="1BC867AA" w:rsidR="000A5E0E" w:rsidRPr="00A564B4" w:rsidRDefault="000A5E0E" w:rsidP="000A5E0E">
            <w:pPr>
              <w:pStyle w:val="TAL"/>
              <w:rPr>
                <w:rFonts w:eastAsia="SimSun"/>
                <w:lang w:eastAsia="zh-CN"/>
              </w:rPr>
            </w:pPr>
            <w:r w:rsidRPr="00A564B4">
              <w:rPr>
                <w:rFonts w:eastAsia="SimSun"/>
                <w:lang w:eastAsia="zh-CN"/>
              </w:rPr>
              <w:t>6.6.2.3A.5</w:t>
            </w:r>
          </w:p>
        </w:tc>
        <w:tc>
          <w:tcPr>
            <w:tcW w:w="1646" w:type="dxa"/>
            <w:tcBorders>
              <w:top w:val="single" w:sz="4" w:space="0" w:color="auto"/>
              <w:left w:val="single" w:sz="4" w:space="0" w:color="auto"/>
              <w:bottom w:val="single" w:sz="4" w:space="0" w:color="auto"/>
              <w:right w:val="single" w:sz="4" w:space="0" w:color="auto"/>
            </w:tcBorders>
            <w:vAlign w:val="center"/>
          </w:tcPr>
          <w:p w14:paraId="1592DB03" w14:textId="723D97A2" w:rsidR="000A5E0E" w:rsidRPr="00A564B4" w:rsidRDefault="000A5E0E" w:rsidP="000A5E0E">
            <w:pPr>
              <w:pStyle w:val="TAL"/>
            </w:pPr>
            <w:r w:rsidRPr="00A564B4">
              <w:t>Adjacent Channel Leakage power Ratio for CA (</w:t>
            </w:r>
            <w:r w:rsidRPr="00A564B4">
              <w:rPr>
                <w:rFonts w:eastAsia="SimSun"/>
                <w:lang w:eastAsia="zh-CN"/>
              </w:rPr>
              <w:t>4</w:t>
            </w:r>
            <w:r w:rsidRPr="00A564B4">
              <w:t>UL CA)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E8CB72" w14:textId="3FEF0881"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vAlign w:val="center"/>
          </w:tcPr>
          <w:p w14:paraId="26D1A796" w14:textId="50261102"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vAlign w:val="center"/>
          </w:tcPr>
          <w:p w14:paraId="5416F0CB" w14:textId="5F6752E4"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F208AA5" w14:textId="19E3D484"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6E7388D2" w14:textId="545C7DB4"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154D8EC" w14:textId="77777777" w:rsidR="000A5E0E" w:rsidRPr="00A564B4" w:rsidRDefault="000A5E0E" w:rsidP="000A5E0E">
            <w:pPr>
              <w:pStyle w:val="TAL"/>
              <w:rPr>
                <w:highlight w:val="yellow"/>
                <w:lang w:eastAsia="zh-CN"/>
              </w:rPr>
            </w:pPr>
          </w:p>
        </w:tc>
      </w:tr>
      <w:tr w:rsidR="00851F44" w:rsidRPr="00A564B4" w14:paraId="7EB685B2" w14:textId="77777777" w:rsidTr="00A564B4">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9872AD7" w14:textId="77777777" w:rsidR="00851F44" w:rsidRPr="00A564B4" w:rsidRDefault="00851F44" w:rsidP="00851F44">
            <w:pPr>
              <w:pStyle w:val="TAL"/>
              <w:rPr>
                <w:lang w:eastAsia="zh-CN"/>
              </w:rPr>
            </w:pPr>
            <w:r w:rsidRPr="00A564B4">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18321E5" w14:textId="77777777" w:rsidR="00851F44" w:rsidRPr="00A564B4" w:rsidRDefault="00851F44" w:rsidP="00851F44">
            <w:pPr>
              <w:pStyle w:val="TAL"/>
              <w:rPr>
                <w:lang w:eastAsia="zh-CN"/>
              </w:rPr>
            </w:pPr>
            <w:r w:rsidRPr="00A564B4">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812F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BCD0EB"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A7A7E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EE03AC8"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B3BCE8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A564B4" w:rsidRDefault="00851F44" w:rsidP="00851F44">
            <w:pPr>
              <w:pStyle w:val="TAL"/>
              <w:rPr>
                <w:lang w:eastAsia="zh-CN"/>
              </w:rPr>
            </w:pPr>
          </w:p>
        </w:tc>
      </w:tr>
      <w:tr w:rsidR="00851F44" w:rsidRPr="00A564B4" w:rsidDel="00CD2EBC" w14:paraId="6ACF63F1"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B33FE9E" w14:textId="77777777" w:rsidR="00851F44" w:rsidRPr="00A564B4" w:rsidDel="00CD2EBC" w:rsidRDefault="00851F44" w:rsidP="00851F44">
            <w:pPr>
              <w:pStyle w:val="TAL"/>
              <w:rPr>
                <w:lang w:eastAsia="ko-KR"/>
              </w:rPr>
            </w:pPr>
            <w:r w:rsidRPr="00A564B4">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54BBBE1A" w14:textId="77777777" w:rsidR="00851F44" w:rsidRPr="00A564B4" w:rsidDel="00CD2EBC" w:rsidRDefault="00851F44" w:rsidP="00851F44">
            <w:pPr>
              <w:pStyle w:val="TAL"/>
              <w:rPr>
                <w:lang w:eastAsia="ko-KR"/>
              </w:rPr>
            </w:pPr>
            <w:r w:rsidRPr="00A564B4">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851F44" w:rsidRPr="00A564B4" w:rsidDel="00CD2EBC"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22CDB" w14:textId="77777777" w:rsidR="00851F44" w:rsidRPr="00A564B4" w:rsidDel="00CD2EBC"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13F9CD6" w14:textId="77777777" w:rsidR="00851F44" w:rsidRPr="00A564B4" w:rsidDel="00CD2EBC"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07077F7"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B6F761" w14:textId="77777777" w:rsidR="00851F44" w:rsidRPr="00A564B4" w:rsidDel="00CD2EBC"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A564B4" w:rsidDel="00CD2EBC" w:rsidRDefault="00851F44" w:rsidP="00851F44">
            <w:pPr>
              <w:pStyle w:val="TAL"/>
              <w:rPr>
                <w:lang w:eastAsia="zh-CN"/>
              </w:rPr>
            </w:pPr>
          </w:p>
        </w:tc>
      </w:tr>
      <w:tr w:rsidR="00851F44" w:rsidRPr="00A564B4" w:rsidDel="00CD2EBC" w14:paraId="0FAAB5B8"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139FCA1" w14:textId="77777777" w:rsidR="00851F44" w:rsidRPr="00A564B4" w:rsidRDefault="00851F44" w:rsidP="00851F44">
            <w:pPr>
              <w:pStyle w:val="TAL"/>
              <w:rPr>
                <w:lang w:eastAsia="ko-KR"/>
              </w:rPr>
            </w:pPr>
            <w:r w:rsidRPr="00A564B4">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89D6B81" w14:textId="77777777" w:rsidR="00851F44" w:rsidRPr="00A564B4" w:rsidRDefault="00851F44" w:rsidP="00851F44">
            <w:pPr>
              <w:pStyle w:val="TAL"/>
              <w:rPr>
                <w:lang w:eastAsia="ko-KR"/>
              </w:rPr>
            </w:pPr>
            <w:r w:rsidRPr="00A564B4">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E2F3F9"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CB652A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98D972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7ED705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A564B4" w:rsidDel="00CD2EBC" w:rsidRDefault="00851F44" w:rsidP="00851F44">
            <w:pPr>
              <w:pStyle w:val="TAL"/>
              <w:rPr>
                <w:lang w:eastAsia="zh-CN"/>
              </w:rPr>
            </w:pPr>
          </w:p>
        </w:tc>
      </w:tr>
      <w:tr w:rsidR="00851F44" w:rsidRPr="00A564B4" w14:paraId="4BA2773B"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230A13D6" w14:textId="77777777" w:rsidR="00851F44" w:rsidRPr="00A564B4" w:rsidRDefault="00851F44" w:rsidP="00851F44">
            <w:pPr>
              <w:pStyle w:val="TAL"/>
              <w:rPr>
                <w:lang w:eastAsia="ko-KR"/>
              </w:rPr>
            </w:pPr>
            <w:r w:rsidRPr="00A564B4">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54A7B0DD" w14:textId="77777777" w:rsidR="00851F44" w:rsidRPr="00A564B4" w:rsidRDefault="00851F44" w:rsidP="00851F44">
            <w:pPr>
              <w:pStyle w:val="TAL"/>
              <w:rPr>
                <w:lang w:eastAsia="ko-KR"/>
              </w:rPr>
            </w:pPr>
            <w:r w:rsidRPr="00A564B4">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275C210"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A2C544"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76994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E3B90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A564B4" w:rsidRDefault="00851F44" w:rsidP="00851F44">
            <w:pPr>
              <w:pStyle w:val="TAL"/>
              <w:rPr>
                <w:lang w:eastAsia="zh-CN"/>
              </w:rPr>
            </w:pPr>
          </w:p>
        </w:tc>
      </w:tr>
      <w:tr w:rsidR="00851F44" w:rsidRPr="00A564B4" w14:paraId="796E286A"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32C4FB1C" w14:textId="77777777" w:rsidR="00851F44" w:rsidRPr="00A564B4" w:rsidRDefault="00851F44" w:rsidP="00851F44">
            <w:pPr>
              <w:pStyle w:val="TAL"/>
              <w:rPr>
                <w:lang w:eastAsia="ko-KR"/>
              </w:rPr>
            </w:pPr>
            <w:r w:rsidRPr="00A564B4">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49E2317F" w14:textId="77777777" w:rsidR="00851F44" w:rsidRPr="00A564B4" w:rsidRDefault="00851F44" w:rsidP="00851F44">
            <w:pPr>
              <w:pStyle w:val="TAL"/>
              <w:rPr>
                <w:lang w:eastAsia="ko-KR"/>
              </w:rPr>
            </w:pPr>
            <w:r w:rsidRPr="00A564B4">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54911E"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FF0E9"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A564B4" w:rsidRDefault="00851F44" w:rsidP="00851F44">
            <w:pPr>
              <w:pStyle w:val="TAL"/>
              <w:rPr>
                <w:lang w:eastAsia="zh-CN"/>
              </w:rPr>
            </w:pPr>
          </w:p>
        </w:tc>
      </w:tr>
      <w:tr w:rsidR="00851F44" w:rsidRPr="00A564B4" w14:paraId="6FF5CB9C" w14:textId="77777777" w:rsidTr="00BC6DDF">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A564B4" w:rsidRDefault="00851F44" w:rsidP="00851F44">
            <w:pPr>
              <w:pStyle w:val="TAL"/>
              <w:rPr>
                <w:lang w:eastAsia="ko-KR"/>
              </w:rPr>
            </w:pPr>
            <w:r w:rsidRPr="00A564B4">
              <w:t>6.</w:t>
            </w:r>
            <w:r w:rsidRPr="00A564B4">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A564B4" w:rsidRDefault="00851F44" w:rsidP="00851F44">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A564B4" w:rsidRDefault="00851F44" w:rsidP="00851F44">
            <w:pPr>
              <w:pStyle w:val="TAL"/>
              <w:rPr>
                <w:lang w:eastAsia="zh-CN"/>
              </w:rPr>
            </w:pPr>
          </w:p>
        </w:tc>
      </w:tr>
      <w:tr w:rsidR="00851F44" w:rsidRPr="00A564B4" w14:paraId="177545B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4391008E" w14:textId="77777777" w:rsidR="00851F44" w:rsidRPr="00A564B4" w:rsidRDefault="00851F44" w:rsidP="00851F44">
            <w:pPr>
              <w:pStyle w:val="TAL"/>
            </w:pPr>
            <w:r w:rsidRPr="00A564B4">
              <w:t>6.</w:t>
            </w:r>
            <w:r w:rsidRPr="00A564B4">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2CCF1C2E" w14:textId="77777777" w:rsidR="00851F44" w:rsidRPr="00A564B4" w:rsidRDefault="00851F44" w:rsidP="00851F44">
            <w:pPr>
              <w:pStyle w:val="TAL"/>
            </w:pPr>
            <w:r w:rsidRPr="00A564B4">
              <w:t xml:space="preserve">Adjacent Channel Leakage power Ratio for </w:t>
            </w:r>
            <w:r w:rsidRPr="00A564B4">
              <w:rPr>
                <w:lang w:eastAsia="zh-TW"/>
              </w:rPr>
              <w:t>c</w:t>
            </w:r>
            <w:r w:rsidRPr="00A564B4">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2078ED53" w14:textId="77777777" w:rsidR="00851F44" w:rsidRPr="00A564B4" w:rsidRDefault="00851F44" w:rsidP="00851F44">
            <w:pPr>
              <w:pStyle w:val="TAL"/>
              <w:rPr>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35501C" w14:textId="77777777" w:rsidR="00851F44" w:rsidRPr="00A564B4" w:rsidRDefault="00851F44" w:rsidP="00851F44">
            <w:pPr>
              <w:pStyle w:val="TAL"/>
              <w:rPr>
                <w:lang w:eastAsia="zh-TW"/>
              </w:rPr>
            </w:pPr>
            <w:r w:rsidRPr="00A564B4">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A4F1C89"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right w:val="single" w:sz="4" w:space="0" w:color="auto"/>
            </w:tcBorders>
            <w:vAlign w:val="center"/>
          </w:tcPr>
          <w:p w14:paraId="58068FDB"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EC9A778" w14:textId="77777777" w:rsidR="00851F44" w:rsidRPr="00A564B4" w:rsidRDefault="00851F44" w:rsidP="00851F44">
            <w:pPr>
              <w:pStyle w:val="TAL"/>
              <w:rPr>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A564B4" w:rsidRDefault="00851F44" w:rsidP="00851F44">
            <w:pPr>
              <w:pStyle w:val="TAL"/>
              <w:rPr>
                <w:lang w:eastAsia="zh-CN"/>
              </w:rPr>
            </w:pPr>
          </w:p>
        </w:tc>
      </w:tr>
      <w:tr w:rsidR="00851F44" w:rsidRPr="00A564B4" w14:paraId="2B1F997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900EC21" w14:textId="77777777" w:rsidR="00851F44" w:rsidRPr="00A564B4" w:rsidRDefault="00851F44" w:rsidP="00851F44">
            <w:pPr>
              <w:pStyle w:val="TAL"/>
              <w:rPr>
                <w:rFonts w:cs="v4.2.0"/>
                <w:lang w:eastAsia="en-US"/>
              </w:rPr>
            </w:pPr>
            <w:r w:rsidRPr="00A564B4">
              <w:rPr>
                <w:rFonts w:cs="v4.2.0"/>
                <w:lang w:eastAsia="en-US"/>
              </w:rPr>
              <w:lastRenderedPageBreak/>
              <w:t>6.6.2.3G.1</w:t>
            </w:r>
          </w:p>
        </w:tc>
        <w:tc>
          <w:tcPr>
            <w:tcW w:w="1646" w:type="dxa"/>
            <w:tcBorders>
              <w:top w:val="single" w:sz="4" w:space="0" w:color="auto"/>
              <w:left w:val="single" w:sz="4" w:space="0" w:color="auto"/>
              <w:right w:val="single" w:sz="4" w:space="0" w:color="auto"/>
            </w:tcBorders>
            <w:shd w:val="clear" w:color="auto" w:fill="auto"/>
            <w:vAlign w:val="center"/>
          </w:tcPr>
          <w:p w14:paraId="036F75A0" w14:textId="77777777" w:rsidR="00851F44" w:rsidRPr="00A564B4" w:rsidRDefault="00851F44" w:rsidP="00851F44">
            <w:pPr>
              <w:pStyle w:val="TAL"/>
              <w:rPr>
                <w:rFonts w:cs="v4.2.0"/>
                <w:lang w:eastAsia="zh-CN"/>
              </w:rPr>
            </w:pPr>
            <w:r w:rsidRPr="00A564B4">
              <w:rPr>
                <w:color w:val="000000"/>
                <w:lang w:eastAsia="en-US"/>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00211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0332E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4617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DC101C"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062E201"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A564B4" w:rsidRDefault="00851F44" w:rsidP="00851F44">
            <w:pPr>
              <w:pStyle w:val="TAL"/>
              <w:rPr>
                <w:lang w:eastAsia="zh-CN"/>
              </w:rPr>
            </w:pPr>
          </w:p>
        </w:tc>
      </w:tr>
      <w:tr w:rsidR="00851F44" w:rsidRPr="00A564B4" w14:paraId="0B27153B"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64FEFE1" w14:textId="77777777" w:rsidR="00851F44" w:rsidRPr="00A564B4" w:rsidRDefault="00851F44" w:rsidP="00851F44">
            <w:pPr>
              <w:pStyle w:val="TAL"/>
              <w:rPr>
                <w:rFonts w:cs="v4.2.0"/>
              </w:rPr>
            </w:pPr>
            <w:r w:rsidRPr="00A564B4">
              <w:rPr>
                <w:rFonts w:cs="v4.2.0"/>
              </w:rPr>
              <w:t>6.6.2.3G.2</w:t>
            </w:r>
          </w:p>
        </w:tc>
        <w:tc>
          <w:tcPr>
            <w:tcW w:w="1646" w:type="dxa"/>
            <w:tcBorders>
              <w:top w:val="single" w:sz="4" w:space="0" w:color="auto"/>
              <w:left w:val="single" w:sz="4" w:space="0" w:color="auto"/>
              <w:right w:val="single" w:sz="4" w:space="0" w:color="auto"/>
            </w:tcBorders>
            <w:shd w:val="clear" w:color="auto" w:fill="auto"/>
            <w:vAlign w:val="center"/>
          </w:tcPr>
          <w:p w14:paraId="73B26FAA"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F72C060"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4AE0D8"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3A07A4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7F343B"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510397BF"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A564B4" w:rsidRDefault="00851F44" w:rsidP="00851F44">
            <w:pPr>
              <w:pStyle w:val="TAL"/>
              <w:rPr>
                <w:lang w:eastAsia="zh-CN"/>
              </w:rPr>
            </w:pPr>
          </w:p>
        </w:tc>
      </w:tr>
      <w:tr w:rsidR="00851F44" w:rsidRPr="00A564B4" w14:paraId="2F6136E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5662CA8" w14:textId="77777777" w:rsidR="00851F44" w:rsidRPr="00A564B4" w:rsidRDefault="00851F44" w:rsidP="00851F44">
            <w:pPr>
              <w:pStyle w:val="TAL"/>
              <w:rPr>
                <w:rFonts w:cs="v4.2.0"/>
              </w:rPr>
            </w:pPr>
            <w:r w:rsidRPr="00A564B4">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6BCC1A05"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F2EB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1804141"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054307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8D4BEAA"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4A373BE"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A564B4" w:rsidRDefault="00851F44" w:rsidP="00851F44">
            <w:pPr>
              <w:pStyle w:val="TAL"/>
              <w:rPr>
                <w:lang w:eastAsia="zh-CN"/>
              </w:rPr>
            </w:pPr>
          </w:p>
        </w:tc>
      </w:tr>
      <w:tr w:rsidR="00851F44" w:rsidRPr="00A564B4" w14:paraId="457079AB"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A564B4" w:rsidRDefault="00851F44" w:rsidP="00851F44">
            <w:pPr>
              <w:pStyle w:val="TAL"/>
              <w:rPr>
                <w:lang w:eastAsia="zh-CN"/>
              </w:rPr>
            </w:pPr>
            <w:r w:rsidRPr="00A564B4">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A564B4" w:rsidRDefault="00851F44" w:rsidP="00851F44">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A564B4"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A564B4"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A564B4"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851F44" w:rsidRPr="00A564B4"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A564B4" w:rsidRDefault="00851F44" w:rsidP="00851F44">
            <w:pPr>
              <w:pStyle w:val="TAL"/>
              <w:rPr>
                <w:lang w:eastAsia="ko-KR"/>
              </w:rPr>
            </w:pPr>
          </w:p>
        </w:tc>
      </w:tr>
      <w:tr w:rsidR="00851F44" w:rsidRPr="00A564B4" w14:paraId="1562D3F2"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A564B4" w:rsidRDefault="00851F44" w:rsidP="00851F44">
            <w:pPr>
              <w:pStyle w:val="TAL"/>
              <w:rPr>
                <w:lang w:eastAsia="zh-CN"/>
              </w:rPr>
            </w:pPr>
            <w:r w:rsidRPr="00A564B4">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A564B4" w:rsidRDefault="00851F44" w:rsidP="00851F44">
            <w:pPr>
              <w:pStyle w:val="TAL"/>
              <w:rPr>
                <w:lang w:eastAsia="zh-CN"/>
              </w:rPr>
            </w:pPr>
            <w:r w:rsidRPr="00A564B4">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A564B4" w:rsidRDefault="00851F44" w:rsidP="00851F44">
            <w:pPr>
              <w:pStyle w:val="TAL"/>
              <w:rPr>
                <w:lang w:eastAsia="zh-CN"/>
              </w:rPr>
            </w:pPr>
          </w:p>
        </w:tc>
      </w:tr>
      <w:tr w:rsidR="00851F44" w:rsidRPr="00A564B4" w14:paraId="1FD4BBEF"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A564B4" w:rsidRDefault="00851F44" w:rsidP="00851F44">
            <w:pPr>
              <w:pStyle w:val="TAL"/>
              <w:rPr>
                <w:lang w:eastAsia="ko-KR"/>
              </w:rPr>
            </w:pPr>
            <w:r w:rsidRPr="00A564B4">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A564B4" w:rsidRDefault="00851F44" w:rsidP="00851F44">
            <w:pPr>
              <w:pStyle w:val="TAL"/>
              <w:rPr>
                <w:lang w:eastAsia="ko-KR"/>
              </w:rPr>
            </w:pPr>
            <w:r w:rsidRPr="00A564B4">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A564B4" w:rsidRDefault="00851F44" w:rsidP="00851F44">
            <w:pPr>
              <w:pStyle w:val="TAL"/>
              <w:rPr>
                <w:lang w:eastAsia="ko-KR"/>
              </w:rPr>
            </w:pPr>
            <w:r w:rsidRPr="00A564B4">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A564B4" w:rsidRDefault="00851F44" w:rsidP="00851F44">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A564B4" w:rsidRDefault="00851F44" w:rsidP="00851F44">
            <w:pPr>
              <w:pStyle w:val="TAL"/>
              <w:rPr>
                <w:lang w:eastAsia="zh-CN"/>
              </w:rPr>
            </w:pPr>
          </w:p>
        </w:tc>
      </w:tr>
      <w:tr w:rsidR="00851F44" w:rsidRPr="00A564B4" w14:paraId="47807A47" w14:textId="77777777" w:rsidTr="00BC6DDF">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A564B4" w:rsidRDefault="00851F44" w:rsidP="00851F44">
            <w:pPr>
              <w:pStyle w:val="TAL"/>
              <w:rPr>
                <w:lang w:eastAsia="zh-CN"/>
              </w:rPr>
            </w:pPr>
            <w:r w:rsidRPr="00A564B4">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A564B4" w:rsidRDefault="00851F44" w:rsidP="00851F44">
            <w:pPr>
              <w:pStyle w:val="TAL"/>
              <w:rPr>
                <w:lang w:eastAsia="zh-CN"/>
              </w:rPr>
            </w:pPr>
            <w:r w:rsidRPr="00A564B4">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A564B4" w:rsidRDefault="00851F44" w:rsidP="00851F44">
            <w:pPr>
              <w:pStyle w:val="TAL"/>
              <w:rPr>
                <w:lang w:eastAsia="zh-CN"/>
              </w:rPr>
            </w:pPr>
          </w:p>
        </w:tc>
      </w:tr>
      <w:tr w:rsidR="00851F44" w:rsidRPr="00A564B4" w:rsidDel="00CD2EBC" w14:paraId="32E283D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6DFC392" w14:textId="77777777" w:rsidR="00851F44" w:rsidRPr="00A564B4" w:rsidDel="00CD2EBC" w:rsidRDefault="00851F44" w:rsidP="00851F44">
            <w:pPr>
              <w:pStyle w:val="TAL"/>
              <w:rPr>
                <w:lang w:eastAsia="ko-KR"/>
              </w:rPr>
            </w:pPr>
            <w:r w:rsidRPr="00A564B4">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715E8058" w14:textId="77777777" w:rsidR="00851F44" w:rsidRPr="00A564B4" w:rsidDel="00CD2EBC" w:rsidRDefault="00851F44" w:rsidP="00851F44">
            <w:pPr>
              <w:pStyle w:val="TAL"/>
              <w:rPr>
                <w:lang w:eastAsia="ko-KR"/>
              </w:rPr>
            </w:pPr>
            <w:r w:rsidRPr="00A564B4">
              <w:rPr>
                <w:lang w:eastAsia="zh-CN"/>
              </w:rPr>
              <w:t>Transmitter Spurious emissions for CA (int</w:t>
            </w:r>
            <w:r w:rsidRPr="00A564B4">
              <w:rPr>
                <w:lang w:eastAsia="en-US"/>
              </w:rPr>
              <w:t>e</w:t>
            </w:r>
            <w:r w:rsidRPr="00A564B4">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A564B4" w:rsidDel="00CD2EBC" w:rsidRDefault="00851F44" w:rsidP="00851F44">
            <w:pPr>
              <w:pStyle w:val="TAL"/>
              <w:rPr>
                <w:lang w:eastAsia="ko-KR"/>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A564B4" w:rsidDel="00CD2EBC"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A564B4" w:rsidDel="00CD2EBC"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D6120B" w14:textId="77777777" w:rsidR="00851F44" w:rsidRPr="00A564B4" w:rsidDel="00CD2EBC"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F7F1632"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9837314" w14:textId="77777777" w:rsidR="00851F44" w:rsidRPr="00A564B4" w:rsidDel="00CD2EBC" w:rsidRDefault="00851F44" w:rsidP="00851F44">
            <w:pPr>
              <w:pStyle w:val="TAL"/>
              <w:rPr>
                <w:lang w:eastAsia="zh-CN"/>
              </w:rPr>
            </w:pPr>
          </w:p>
        </w:tc>
      </w:tr>
      <w:tr w:rsidR="00851F44" w:rsidRPr="00A564B4" w:rsidDel="00CD2EBC" w14:paraId="3F8F6AA1" w14:textId="77777777" w:rsidTr="00BC6DDF">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6E94E3D" w14:textId="77777777" w:rsidR="00851F44" w:rsidRPr="00A564B4"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F6B404B" w14:textId="77777777" w:rsidR="00851F44" w:rsidRPr="00A564B4" w:rsidDel="00CD2EBC"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851F44" w:rsidRPr="00A564B4" w:rsidDel="00CD2EBC"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FC6B7A1" w14:textId="77777777" w:rsidR="00851F44" w:rsidRPr="00A564B4" w:rsidDel="00CD2EBC"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757F7A45" w14:textId="77777777" w:rsidR="00851F44" w:rsidRPr="00A564B4" w:rsidDel="00CD2EBC"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3682A0A7" w14:textId="77777777" w:rsidR="00851F44" w:rsidRPr="00A564B4"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59FC9C" w14:textId="77777777" w:rsidR="00851F44" w:rsidRPr="00A564B4"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33CD3A0" w14:textId="77777777" w:rsidR="00851F44" w:rsidRPr="00A564B4" w:rsidDel="00CD2EBC" w:rsidRDefault="00851F44" w:rsidP="00851F44">
            <w:pPr>
              <w:pStyle w:val="TAL"/>
              <w:rPr>
                <w:lang w:eastAsia="zh-CN"/>
              </w:rPr>
            </w:pPr>
          </w:p>
        </w:tc>
      </w:tr>
      <w:tr w:rsidR="00851F44" w:rsidRPr="00A564B4" w14:paraId="5AF5A7F2" w14:textId="77777777" w:rsidTr="00BC6DDF">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A564B4" w:rsidRDefault="00851F44" w:rsidP="00851F44">
            <w:pPr>
              <w:pStyle w:val="TAL"/>
              <w:rPr>
                <w:lang w:eastAsia="ko-KR"/>
              </w:rPr>
            </w:pPr>
            <w:r w:rsidRPr="00A564B4">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A564B4" w:rsidRDefault="00851F44" w:rsidP="00851F44">
            <w:pPr>
              <w:pStyle w:val="TAL"/>
              <w:rPr>
                <w:lang w:eastAsia="ko-KR"/>
              </w:rPr>
            </w:pPr>
            <w:r w:rsidRPr="00A564B4">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A564B4" w:rsidRDefault="00851F44" w:rsidP="00851F44">
            <w:pPr>
              <w:pStyle w:val="TAL"/>
              <w:rPr>
                <w:lang w:eastAsia="ko-KR"/>
              </w:rPr>
            </w:pPr>
            <w:r w:rsidRPr="00A564B4">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A564B4" w:rsidRDefault="00851F44" w:rsidP="00851F44">
            <w:pPr>
              <w:pStyle w:val="TAL"/>
              <w:rPr>
                <w:lang w:eastAsia="ko-KR"/>
              </w:rPr>
            </w:pPr>
          </w:p>
        </w:tc>
      </w:tr>
      <w:tr w:rsidR="00851F44" w:rsidRPr="00A564B4" w14:paraId="2F9D52FB"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D38D079" w14:textId="77777777" w:rsidR="00851F44" w:rsidRPr="00A564B4" w:rsidRDefault="00851F44" w:rsidP="00851F44">
            <w:pPr>
              <w:pStyle w:val="TAL"/>
              <w:rPr>
                <w:rFonts w:eastAsia="SimSun"/>
                <w:lang w:eastAsia="zh-CN"/>
              </w:rPr>
            </w:pPr>
            <w:r w:rsidRPr="00A564B4">
              <w:rPr>
                <w:lang w:eastAsia="ko-KR"/>
              </w:rPr>
              <w:t>6.6.3.1A.</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7A27877" w14:textId="77777777" w:rsidR="00851F44" w:rsidRPr="00A564B4" w:rsidRDefault="00851F44" w:rsidP="00851F44">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A564B4" w:rsidRDefault="00851F44" w:rsidP="00851F44">
            <w:pPr>
              <w:pStyle w:val="TAL"/>
              <w:rPr>
                <w:lang w:eastAsia="zh-CN"/>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5AC751" w14:textId="77777777" w:rsidR="00851F44" w:rsidRPr="00A564B4" w:rsidRDefault="00851F44" w:rsidP="00851F44">
            <w:pPr>
              <w:pStyle w:val="TAL"/>
              <w:rPr>
                <w:lang w:eastAsia="ko-KR"/>
              </w:rPr>
            </w:pPr>
          </w:p>
        </w:tc>
      </w:tr>
      <w:tr w:rsidR="00851F44" w:rsidRPr="00A564B4" w14:paraId="4A8635DD" w14:textId="77777777" w:rsidTr="00A564B4">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418537E2" w14:textId="77777777" w:rsidR="00851F44" w:rsidRPr="00A564B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EBDA4A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C6191ED"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627F7FC"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6612B94"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8D1ACF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EE5AEF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76F448" w14:textId="77777777" w:rsidR="00851F44" w:rsidRPr="00A564B4" w:rsidRDefault="00851F44" w:rsidP="00851F44">
            <w:pPr>
              <w:pStyle w:val="TAL"/>
              <w:rPr>
                <w:lang w:eastAsia="ko-KR"/>
              </w:rPr>
            </w:pPr>
          </w:p>
        </w:tc>
      </w:tr>
      <w:tr w:rsidR="000A5E0E" w:rsidRPr="00A564B4" w14:paraId="3C6F141C" w14:textId="77777777" w:rsidTr="00A564B4">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91A4B1" w14:textId="5647E140" w:rsidR="000A5E0E" w:rsidRPr="00A564B4" w:rsidRDefault="000A5E0E" w:rsidP="000A5E0E">
            <w:pPr>
              <w:pStyle w:val="TAL"/>
              <w:rPr>
                <w:lang w:eastAsia="ko-KR"/>
              </w:rPr>
            </w:pPr>
            <w:r w:rsidRPr="00A564B4">
              <w:rPr>
                <w:lang w:eastAsia="ko-KR"/>
              </w:rPr>
              <w:lastRenderedPageBreak/>
              <w:t>6.6.3.1A.</w:t>
            </w:r>
            <w:r w:rsidRPr="00A564B4">
              <w:rPr>
                <w:rFonts w:eastAsia="SimSun"/>
                <w:lang w:eastAsia="zh-CN"/>
              </w:rPr>
              <w:t>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267C7A2" w14:textId="1E9931D6" w:rsidR="000A5E0E" w:rsidRPr="00A564B4" w:rsidRDefault="000A5E0E" w:rsidP="000A5E0E">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626792" w14:textId="7619B38F"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42C1E16" w14:textId="530A6677"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4B8B07DC" w14:textId="5109C443"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2FB962E8" w14:textId="7EBB20CB"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76142BE7" w14:textId="6BE5FF82"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EE54403" w14:textId="77777777" w:rsidR="000A5E0E" w:rsidRPr="00A564B4" w:rsidRDefault="000A5E0E" w:rsidP="000A5E0E">
            <w:pPr>
              <w:pStyle w:val="TAL"/>
              <w:rPr>
                <w:lang w:eastAsia="ko-KR"/>
              </w:rPr>
            </w:pPr>
          </w:p>
        </w:tc>
      </w:tr>
      <w:tr w:rsidR="00851F44" w:rsidRPr="00A564B4" w14:paraId="55A91EF3" w14:textId="77777777" w:rsidTr="00A564B4">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CD329C" w14:textId="77777777" w:rsidR="00851F44" w:rsidRPr="00A564B4" w:rsidRDefault="00851F44" w:rsidP="00851F44">
            <w:pPr>
              <w:pStyle w:val="TAL"/>
            </w:pPr>
            <w:r w:rsidRPr="00A564B4">
              <w:t>6.6.3</w:t>
            </w:r>
            <w:r w:rsidRPr="00A564B4">
              <w:rPr>
                <w:lang w:eastAsia="zh-CN"/>
              </w:rPr>
              <w:t>F</w:t>
            </w:r>
            <w:r w:rsidRPr="00A564B4">
              <w:t>.1</w:t>
            </w:r>
          </w:p>
        </w:tc>
        <w:tc>
          <w:tcPr>
            <w:tcW w:w="1646" w:type="dxa"/>
            <w:tcBorders>
              <w:top w:val="single" w:sz="4" w:space="0" w:color="auto"/>
              <w:left w:val="single" w:sz="4" w:space="0" w:color="auto"/>
              <w:right w:val="single" w:sz="4" w:space="0" w:color="auto"/>
            </w:tcBorders>
            <w:shd w:val="clear" w:color="auto" w:fill="auto"/>
            <w:vAlign w:val="center"/>
          </w:tcPr>
          <w:p w14:paraId="701B3D8C" w14:textId="77777777" w:rsidR="00851F44" w:rsidRPr="00A564B4" w:rsidRDefault="00851F44" w:rsidP="00851F44">
            <w:pPr>
              <w:pStyle w:val="TAL"/>
            </w:pPr>
            <w:r w:rsidRPr="00A564B4">
              <w:t xml:space="preserve">Transmitter Spurious emissions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A564B4" w:rsidRDefault="00851F44" w:rsidP="00851F44">
            <w:pPr>
              <w:pStyle w:val="TAL"/>
              <w:rPr>
                <w:lang w:eastAsia="ko-KR"/>
              </w:rPr>
            </w:pPr>
          </w:p>
        </w:tc>
      </w:tr>
      <w:tr w:rsidR="00851F44" w:rsidRPr="00A564B4" w14:paraId="7925AC3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54153C40" w14:textId="77777777" w:rsidR="00851F44" w:rsidRPr="00A564B4" w:rsidRDefault="00851F44" w:rsidP="00851F44">
            <w:pPr>
              <w:pStyle w:val="TAL"/>
            </w:pPr>
            <w:r w:rsidRPr="00A564B4">
              <w:t>6.6.3</w:t>
            </w:r>
            <w:r w:rsidRPr="00A564B4">
              <w:rPr>
                <w:lang w:eastAsia="zh-CN"/>
              </w:rPr>
              <w:t>F</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4DB53346" w14:textId="77777777" w:rsidR="00851F44" w:rsidRPr="00A564B4" w:rsidRDefault="00851F44" w:rsidP="00851F44">
            <w:pPr>
              <w:pStyle w:val="TAL"/>
            </w:pPr>
            <w:r w:rsidRPr="00A564B4">
              <w:t xml:space="preserve">Spurious emission band UE co-existence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A564B4" w:rsidRDefault="00851F44" w:rsidP="00851F44">
            <w:pPr>
              <w:pStyle w:val="TAL"/>
              <w:rPr>
                <w:lang w:eastAsia="ko-KR"/>
              </w:rPr>
            </w:pPr>
          </w:p>
        </w:tc>
      </w:tr>
      <w:tr w:rsidR="00851F44" w:rsidRPr="00A564B4" w14:paraId="1230812D" w14:textId="77777777" w:rsidTr="00BC6DDF">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354D6A44" w14:textId="77777777" w:rsidR="00851F44" w:rsidRPr="00A564B4" w:rsidRDefault="00851F44" w:rsidP="00851F44">
            <w:pPr>
              <w:pStyle w:val="TAL"/>
              <w:rPr>
                <w:lang w:eastAsia="zh-CN"/>
              </w:rPr>
            </w:pPr>
            <w:r w:rsidRPr="00A564B4">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75F27EE7" w14:textId="77777777" w:rsidR="00851F44" w:rsidRPr="00A564B4" w:rsidRDefault="00851F44" w:rsidP="00851F44">
            <w:pPr>
              <w:pStyle w:val="TAL"/>
              <w:rPr>
                <w:lang w:eastAsia="zh-CN"/>
              </w:rPr>
            </w:pPr>
            <w:r w:rsidRPr="00A564B4">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B59B4" w14:textId="77777777" w:rsidR="00851F44" w:rsidRPr="00A564B4" w:rsidRDefault="00851F44" w:rsidP="00851F44">
            <w:pPr>
              <w:pStyle w:val="TAL"/>
              <w:rPr>
                <w:lang w:eastAsia="zh-CN"/>
              </w:rPr>
            </w:pPr>
            <w:r w:rsidRPr="00A564B4">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2FAD3CE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068D7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A6EBBE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52AFE9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A564B4" w:rsidRDefault="00851F44" w:rsidP="00851F44">
            <w:pPr>
              <w:pStyle w:val="TAL"/>
              <w:rPr>
                <w:lang w:eastAsia="zh-CN"/>
              </w:rPr>
            </w:pPr>
          </w:p>
        </w:tc>
      </w:tr>
      <w:tr w:rsidR="00851F44" w:rsidRPr="00A564B4" w14:paraId="74CDEC62"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9D8538B" w14:textId="77777777" w:rsidR="00851F44" w:rsidRPr="00A564B4" w:rsidRDefault="00851F44" w:rsidP="00851F44">
            <w:pPr>
              <w:pStyle w:val="TAL"/>
              <w:rPr>
                <w:lang w:eastAsia="zh-CN"/>
              </w:rPr>
            </w:pPr>
            <w:r w:rsidRPr="00A564B4">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2B09DE2E" w14:textId="77777777" w:rsidR="00851F44" w:rsidRPr="00A564B4" w:rsidRDefault="00851F44" w:rsidP="00851F44">
            <w:pPr>
              <w:pStyle w:val="TAL"/>
              <w:rPr>
                <w:lang w:eastAsia="zh-CN"/>
              </w:rPr>
            </w:pPr>
            <w:r w:rsidRPr="00A564B4">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D46A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AC5A8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F188E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C145974"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3B8749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A564B4" w:rsidRDefault="00851F44" w:rsidP="00851F44">
            <w:pPr>
              <w:pStyle w:val="TAL"/>
              <w:rPr>
                <w:lang w:eastAsia="zh-CN"/>
              </w:rPr>
            </w:pPr>
          </w:p>
        </w:tc>
      </w:tr>
      <w:tr w:rsidR="00851F44" w:rsidRPr="00A564B4" w14:paraId="29C7C525"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1AF26BCE" w14:textId="77777777" w:rsidR="00851F44" w:rsidRPr="00A564B4" w:rsidRDefault="00851F44" w:rsidP="00851F44">
            <w:pPr>
              <w:pStyle w:val="TAL"/>
              <w:rPr>
                <w:lang w:eastAsia="en-US"/>
              </w:rPr>
            </w:pPr>
            <w:r w:rsidRPr="00A564B4">
              <w:rPr>
                <w:lang w:eastAsia="zh-CN"/>
              </w:rPr>
              <w:t>6.6.3.2A.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611E8F95" w14:textId="77777777" w:rsidR="00851F44" w:rsidRPr="00A564B4" w:rsidRDefault="00851F44" w:rsidP="00851F44">
            <w:pPr>
              <w:pStyle w:val="TAL"/>
              <w:rPr>
                <w:lang w:eastAsia="zh-CN"/>
              </w:rPr>
            </w:pPr>
            <w:r w:rsidRPr="00A564B4">
              <w:rPr>
                <w:rFonts w:cs="v4.2.0"/>
                <w:lang w:eastAsia="en-US"/>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77277C"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232B084"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5DAA842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19CC1F4"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5C99C2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A564B4" w:rsidRDefault="00851F44" w:rsidP="00851F44">
            <w:pPr>
              <w:pStyle w:val="TAL"/>
              <w:rPr>
                <w:lang w:eastAsia="zh-CN"/>
              </w:rPr>
            </w:pPr>
          </w:p>
        </w:tc>
      </w:tr>
      <w:tr w:rsidR="00851F44" w:rsidRPr="00A564B4" w14:paraId="0B112AE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FE2DADB" w14:textId="77777777" w:rsidR="00851F44" w:rsidRPr="00A564B4" w:rsidRDefault="00851F44" w:rsidP="00851F44">
            <w:pPr>
              <w:pStyle w:val="TAL"/>
              <w:rPr>
                <w:lang w:eastAsia="zh-CN"/>
              </w:rPr>
            </w:pPr>
            <w:r w:rsidRPr="00A564B4">
              <w:rPr>
                <w:lang w:eastAsia="zh-CN"/>
              </w:rPr>
              <w:t>6.6.3.2A.</w:t>
            </w:r>
            <w:r w:rsidRPr="00A564B4">
              <w:rPr>
                <w:lang w:eastAsia="en-US"/>
              </w:rPr>
              <w:t>3</w:t>
            </w:r>
          </w:p>
        </w:tc>
        <w:tc>
          <w:tcPr>
            <w:tcW w:w="1646" w:type="dxa"/>
            <w:tcBorders>
              <w:top w:val="single" w:sz="4" w:space="0" w:color="auto"/>
              <w:left w:val="single" w:sz="4" w:space="0" w:color="auto"/>
              <w:right w:val="single" w:sz="4" w:space="0" w:color="auto"/>
            </w:tcBorders>
            <w:shd w:val="clear" w:color="auto" w:fill="auto"/>
            <w:vAlign w:val="center"/>
          </w:tcPr>
          <w:p w14:paraId="6CF2E929" w14:textId="77777777" w:rsidR="00851F44" w:rsidRPr="00A564B4" w:rsidRDefault="00851F44" w:rsidP="00851F44">
            <w:pPr>
              <w:pStyle w:val="TAL"/>
              <w:rPr>
                <w:lang w:eastAsia="zh-CN"/>
              </w:rPr>
            </w:pPr>
            <w:r w:rsidRPr="00A564B4">
              <w:rPr>
                <w:rFonts w:cs="v4.2.0"/>
                <w:lang w:eastAsia="en-US"/>
              </w:rPr>
              <w:t>Spurious emission band UE co-existence for CA (</w:t>
            </w:r>
            <w:r w:rsidRPr="00A564B4">
              <w:rPr>
                <w:rFonts w:cs="Arial"/>
                <w:szCs w:val="18"/>
                <w:lang w:eastAsia="en-US"/>
              </w:rPr>
              <w:t>intra-band non-contiguous DL CA and UL CA</w:t>
            </w:r>
            <w:r w:rsidRPr="00A564B4">
              <w:rPr>
                <w:rFonts w:cs="v4.2.0"/>
                <w:lang w:eastAsia="en-US"/>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3DE7AF6C"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C41A0DE" w14:textId="77777777" w:rsidR="00851F44" w:rsidRPr="00A564B4" w:rsidRDefault="00851F44" w:rsidP="00851F44">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CC54E4B"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85997F2"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6026ECC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A564B4" w:rsidRDefault="00851F44" w:rsidP="00851F44">
            <w:pPr>
              <w:pStyle w:val="TAL"/>
              <w:rPr>
                <w:lang w:eastAsia="zh-CN"/>
              </w:rPr>
            </w:pPr>
          </w:p>
        </w:tc>
      </w:tr>
      <w:tr w:rsidR="00851F44" w:rsidRPr="00A564B4" w14:paraId="2BBE377C"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A564B4" w:rsidRDefault="00851F44" w:rsidP="00851F44">
            <w:pPr>
              <w:pStyle w:val="TAL"/>
              <w:rPr>
                <w:lang w:eastAsia="zh-CN"/>
              </w:rPr>
            </w:pPr>
            <w:r w:rsidRPr="00A564B4">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A564B4" w:rsidRDefault="00851F44" w:rsidP="00851F44">
            <w:pPr>
              <w:pStyle w:val="TAL"/>
              <w:rPr>
                <w:lang w:eastAsia="zh-CN"/>
              </w:rPr>
            </w:pPr>
            <w:r w:rsidRPr="00A564B4">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50B0A61"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39A108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796E26"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58396DA"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A564B4" w:rsidRDefault="00851F44" w:rsidP="00851F44">
            <w:pPr>
              <w:pStyle w:val="TAL"/>
              <w:rPr>
                <w:lang w:eastAsia="zh-CN"/>
              </w:rPr>
            </w:pPr>
          </w:p>
        </w:tc>
      </w:tr>
      <w:tr w:rsidR="00851F44" w:rsidRPr="00A564B4" w14:paraId="6857D0EE" w14:textId="77777777" w:rsidTr="00A564B4">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3B635535"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6CC89ED4"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7821D4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AA2D26"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C92C40C"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577F7DE"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66CF50F"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A564B4" w:rsidRDefault="00851F44" w:rsidP="00851F44">
            <w:pPr>
              <w:pStyle w:val="TAL"/>
              <w:rPr>
                <w:lang w:eastAsia="zh-CN"/>
              </w:rPr>
            </w:pPr>
          </w:p>
        </w:tc>
      </w:tr>
      <w:tr w:rsidR="000A5E0E" w:rsidRPr="00A564B4" w14:paraId="6CFAD60B" w14:textId="77777777" w:rsidTr="00A564B4">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390E28" w14:textId="535E7C9E" w:rsidR="000A5E0E" w:rsidRPr="00A564B4" w:rsidRDefault="000A5E0E" w:rsidP="000A5E0E">
            <w:pPr>
              <w:pStyle w:val="TAL"/>
              <w:rPr>
                <w:lang w:eastAsia="zh-CN"/>
              </w:rPr>
            </w:pPr>
            <w:r w:rsidRPr="00A564B4">
              <w:rPr>
                <w:lang w:eastAsia="zh-CN"/>
              </w:rPr>
              <w:t>6.6.3.2A.5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E0EC92" w14:textId="6ADF9C87" w:rsidR="000A5E0E" w:rsidRPr="00A564B4" w:rsidRDefault="000A5E0E" w:rsidP="000A5E0E">
            <w:pPr>
              <w:pStyle w:val="TAL"/>
              <w:rPr>
                <w:lang w:eastAsia="zh-CN"/>
              </w:rPr>
            </w:pPr>
            <w:r w:rsidRPr="00A564B4">
              <w:t>Spurious emission band UE co-existence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874A" w14:textId="1F84CCCC" w:rsidR="000A5E0E" w:rsidRPr="00A564B4" w:rsidRDefault="000A5E0E" w:rsidP="000A5E0E">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5B2EB16" w14:textId="44B17B5C"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4BF19697" w14:textId="67D65CAC"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E2AF267" w14:textId="25AE340A"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20A22134" w14:textId="270F1949"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E07BD2" w14:textId="77777777" w:rsidR="000A5E0E" w:rsidRPr="00A564B4" w:rsidRDefault="000A5E0E" w:rsidP="000A5E0E">
            <w:pPr>
              <w:pStyle w:val="TAL"/>
              <w:rPr>
                <w:lang w:eastAsia="zh-CN"/>
              </w:rPr>
            </w:pPr>
          </w:p>
        </w:tc>
      </w:tr>
      <w:tr w:rsidR="00851F44" w:rsidRPr="00A564B4" w14:paraId="30E53720" w14:textId="77777777" w:rsidTr="00A564B4">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BF72D68" w14:textId="77777777" w:rsidR="00851F44" w:rsidRPr="00A564B4" w:rsidRDefault="00851F44" w:rsidP="00851F44">
            <w:pPr>
              <w:pStyle w:val="TAL"/>
              <w:rPr>
                <w:lang w:eastAsia="zh-CN"/>
              </w:rPr>
            </w:pPr>
            <w:r w:rsidRPr="00A564B4">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24959453" w14:textId="77777777" w:rsidR="00851F44" w:rsidRPr="00A564B4" w:rsidRDefault="00851F44" w:rsidP="00851F44">
            <w:pPr>
              <w:pStyle w:val="TAL"/>
              <w:rPr>
                <w:lang w:eastAsia="zh-CN"/>
              </w:rPr>
            </w:pPr>
            <w:r w:rsidRPr="00A564B4">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67E7B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30BD08"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2D0B12C"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B29D9F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F9B078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A564B4" w:rsidRDefault="00851F44" w:rsidP="00851F44">
            <w:pPr>
              <w:pStyle w:val="TAL"/>
              <w:rPr>
                <w:lang w:eastAsia="zh-CN"/>
              </w:rPr>
            </w:pPr>
          </w:p>
        </w:tc>
      </w:tr>
      <w:tr w:rsidR="00851F44" w:rsidRPr="00A564B4" w14:paraId="2776EBC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4808989" w14:textId="77777777" w:rsidR="00851F44" w:rsidRPr="00A564B4" w:rsidRDefault="00851F44" w:rsidP="00851F44">
            <w:pPr>
              <w:pStyle w:val="TAL"/>
              <w:rPr>
                <w:lang w:eastAsia="ko-KR"/>
              </w:rPr>
            </w:pPr>
            <w:r w:rsidRPr="00A564B4">
              <w:rPr>
                <w:rFonts w:cs="v4.2.0"/>
                <w:lang w:eastAsia="en-US"/>
              </w:rPr>
              <w:t>6.6.3.3_1</w:t>
            </w:r>
          </w:p>
        </w:tc>
        <w:tc>
          <w:tcPr>
            <w:tcW w:w="1646" w:type="dxa"/>
            <w:tcBorders>
              <w:top w:val="single" w:sz="4" w:space="0" w:color="auto"/>
              <w:left w:val="single" w:sz="4" w:space="0" w:color="auto"/>
              <w:right w:val="single" w:sz="4" w:space="0" w:color="auto"/>
            </w:tcBorders>
            <w:shd w:val="clear" w:color="auto" w:fill="auto"/>
            <w:vAlign w:val="center"/>
          </w:tcPr>
          <w:p w14:paraId="32292E7A" w14:textId="77777777" w:rsidR="00851F44" w:rsidRPr="00A564B4" w:rsidRDefault="00851F44" w:rsidP="00851F44">
            <w:pPr>
              <w:pStyle w:val="TAL"/>
              <w:rPr>
                <w:lang w:eastAsia="ko-KR"/>
              </w:rPr>
            </w:pPr>
            <w:r w:rsidRPr="00A564B4">
              <w:rPr>
                <w:rFonts w:cs="v4.2.0"/>
                <w:lang w:eastAsia="en-US"/>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8D2C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EEA77E1"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405C216"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1BF3AD8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55888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A564B4" w:rsidRDefault="00851F44" w:rsidP="00851F44">
            <w:pPr>
              <w:pStyle w:val="TAL"/>
              <w:rPr>
                <w:lang w:eastAsia="zh-CN"/>
              </w:rPr>
            </w:pPr>
            <w:r w:rsidRPr="00A564B4">
              <w:rPr>
                <w:lang w:eastAsia="zh-CN"/>
              </w:rPr>
              <w:t>Note 1</w:t>
            </w:r>
          </w:p>
        </w:tc>
      </w:tr>
      <w:tr w:rsidR="00851F44" w:rsidRPr="00A564B4" w14:paraId="54135C9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840D345" w14:textId="77777777" w:rsidR="00851F44" w:rsidRPr="00A564B4" w:rsidRDefault="00851F44" w:rsidP="00851F44">
            <w:pPr>
              <w:pStyle w:val="TAL"/>
              <w:rPr>
                <w:lang w:eastAsia="ko-KR"/>
              </w:rPr>
            </w:pPr>
            <w:r w:rsidRPr="00A564B4">
              <w:rPr>
                <w:rFonts w:cs="v4.2.0"/>
                <w:lang w:eastAsia="en-US"/>
              </w:rPr>
              <w:t>6.6.3.3_2</w:t>
            </w:r>
          </w:p>
        </w:tc>
        <w:tc>
          <w:tcPr>
            <w:tcW w:w="1646" w:type="dxa"/>
            <w:tcBorders>
              <w:left w:val="single" w:sz="4" w:space="0" w:color="auto"/>
              <w:bottom w:val="single" w:sz="4" w:space="0" w:color="auto"/>
              <w:right w:val="single" w:sz="4" w:space="0" w:color="auto"/>
            </w:tcBorders>
            <w:shd w:val="clear" w:color="auto" w:fill="auto"/>
            <w:vAlign w:val="center"/>
          </w:tcPr>
          <w:p w14:paraId="09F5AF99" w14:textId="77777777" w:rsidR="00851F44" w:rsidRPr="00A564B4" w:rsidRDefault="00851F44" w:rsidP="00851F44">
            <w:pPr>
              <w:pStyle w:val="TAL"/>
              <w:rPr>
                <w:lang w:eastAsia="ko-KR"/>
              </w:rPr>
            </w:pPr>
            <w:r w:rsidRPr="00A564B4">
              <w:rPr>
                <w:rFonts w:cs="v4.2.0"/>
                <w:lang w:eastAsia="en-US"/>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851F44" w:rsidRPr="00A564B4" w:rsidRDefault="00851F44" w:rsidP="00851F44">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5ED0DB" w14:textId="77777777" w:rsidR="00851F44" w:rsidRPr="00A564B4" w:rsidRDefault="00851F44" w:rsidP="00851F44">
            <w:pPr>
              <w:pStyle w:val="TAL"/>
              <w:rPr>
                <w:lang w:eastAsia="ko-KR"/>
              </w:rPr>
            </w:pPr>
            <w:r w:rsidRPr="00A564B4">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7E7F260A" w14:textId="77777777" w:rsidR="00851F44" w:rsidRPr="00A564B4" w:rsidRDefault="00851F44" w:rsidP="00851F44">
            <w:pPr>
              <w:pStyle w:val="TAL"/>
              <w:rPr>
                <w:lang w:eastAsia="ko-KR"/>
              </w:rPr>
            </w:pPr>
            <w:r w:rsidRPr="00A564B4">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6EE34E9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14A9B3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A564B4" w:rsidRDefault="00851F44" w:rsidP="00851F44">
            <w:pPr>
              <w:pStyle w:val="TAL"/>
              <w:rPr>
                <w:lang w:eastAsia="zh-CN"/>
              </w:rPr>
            </w:pPr>
          </w:p>
        </w:tc>
      </w:tr>
      <w:tr w:rsidR="00851F44" w:rsidRPr="00A564B4" w14:paraId="600F2F7F" w14:textId="77777777" w:rsidTr="00BC6DDF">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05D31832" w14:textId="77777777" w:rsidR="00851F44" w:rsidRPr="00A564B4" w:rsidRDefault="00851F44" w:rsidP="00851F44">
            <w:pPr>
              <w:pStyle w:val="TAL"/>
              <w:rPr>
                <w:lang w:eastAsia="zh-CN"/>
              </w:rPr>
            </w:pPr>
            <w:r w:rsidRPr="00A564B4">
              <w:rPr>
                <w:lang w:eastAsia="zh-CN"/>
              </w:rPr>
              <w:lastRenderedPageBreak/>
              <w:t>6.6.3.3A.1</w:t>
            </w:r>
          </w:p>
        </w:tc>
        <w:tc>
          <w:tcPr>
            <w:tcW w:w="1646" w:type="dxa"/>
            <w:tcBorders>
              <w:top w:val="single" w:sz="4" w:space="0" w:color="auto"/>
              <w:left w:val="single" w:sz="4" w:space="0" w:color="auto"/>
              <w:right w:val="single" w:sz="4" w:space="0" w:color="auto"/>
            </w:tcBorders>
            <w:shd w:val="clear" w:color="auto" w:fill="auto"/>
            <w:vAlign w:val="center"/>
          </w:tcPr>
          <w:p w14:paraId="0E53F0C3" w14:textId="77777777" w:rsidR="00851F44" w:rsidRPr="00A564B4" w:rsidRDefault="00851F44" w:rsidP="00851F44">
            <w:pPr>
              <w:pStyle w:val="TAL"/>
              <w:rPr>
                <w:lang w:eastAsia="zh-CN"/>
              </w:rPr>
            </w:pPr>
            <w:r w:rsidRPr="00A564B4">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481DF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B25E40" w14:textId="77777777" w:rsidR="00851F44" w:rsidRPr="00A564B4" w:rsidRDefault="00851F44" w:rsidP="00851F44">
            <w:pPr>
              <w:pStyle w:val="TAL"/>
              <w:rPr>
                <w:lang w:eastAsia="zh-CN"/>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27D6AF1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06F5B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00D65D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A564B4" w:rsidRDefault="00851F44" w:rsidP="00851F44">
            <w:pPr>
              <w:pStyle w:val="TAL"/>
              <w:rPr>
                <w:lang w:eastAsia="zh-CN"/>
              </w:rPr>
            </w:pPr>
          </w:p>
        </w:tc>
      </w:tr>
      <w:tr w:rsidR="00851F44" w:rsidRPr="00A564B4" w14:paraId="5FA29DF0"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A564B4" w:rsidRDefault="00851F44" w:rsidP="00851F44">
            <w:pPr>
              <w:pStyle w:val="TAL"/>
              <w:rPr>
                <w:lang w:eastAsia="ko-KR"/>
              </w:rPr>
            </w:pPr>
            <w:r w:rsidRPr="00A564B4">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A564B4" w:rsidRDefault="00851F44" w:rsidP="00851F44">
            <w:pPr>
              <w:pStyle w:val="TAL"/>
              <w:rPr>
                <w:lang w:eastAsia="ko-KR"/>
              </w:rPr>
            </w:pPr>
            <w:r w:rsidRPr="00A564B4">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A564B4" w:rsidRDefault="00851F44" w:rsidP="00851F44">
            <w:pPr>
              <w:pStyle w:val="TAL"/>
              <w:rPr>
                <w:lang w:eastAsia="ko-KR"/>
              </w:rPr>
            </w:pPr>
            <w:r w:rsidRPr="00A564B4">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A564B4" w:rsidRDefault="00851F44" w:rsidP="00851F44">
            <w:pPr>
              <w:pStyle w:val="TAL"/>
              <w:rPr>
                <w:lang w:eastAsia="zh-CN"/>
              </w:rPr>
            </w:pPr>
            <w:r w:rsidRPr="00A564B4">
              <w:rPr>
                <w:lang w:eastAsia="zh-CN"/>
              </w:rPr>
              <w:t>Note 1, Note 4</w:t>
            </w:r>
          </w:p>
        </w:tc>
      </w:tr>
      <w:tr w:rsidR="00851F44" w:rsidRPr="00A564B4" w14:paraId="25FD10A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A564B4" w:rsidRDefault="00851F44" w:rsidP="00851F44">
            <w:pPr>
              <w:pStyle w:val="TAL"/>
              <w:rPr>
                <w:lang w:eastAsia="ko-KR"/>
              </w:rPr>
            </w:pPr>
            <w:r w:rsidRPr="00A564B4">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A564B4" w:rsidRDefault="00851F44" w:rsidP="00851F44">
            <w:pPr>
              <w:pStyle w:val="TAL"/>
              <w:rPr>
                <w:lang w:eastAsia="ko-KR"/>
              </w:rPr>
            </w:pPr>
            <w:r w:rsidRPr="00A564B4">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A564B4" w:rsidRDefault="00851F44" w:rsidP="00851F44">
            <w:pPr>
              <w:pStyle w:val="TAL"/>
              <w:rPr>
                <w:lang w:eastAsia="ko-KR"/>
              </w:rPr>
            </w:pPr>
            <w:r w:rsidRPr="00A564B4">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A564B4" w:rsidRDefault="00851F44" w:rsidP="00851F44">
            <w:pPr>
              <w:pStyle w:val="TAL"/>
              <w:rPr>
                <w:lang w:eastAsia="zh-CN"/>
              </w:rPr>
            </w:pPr>
          </w:p>
        </w:tc>
      </w:tr>
      <w:tr w:rsidR="00851F44" w:rsidRPr="00A564B4" w:rsidDel="00811A87" w14:paraId="3599EED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87495C1" w14:textId="77777777" w:rsidR="00851F44" w:rsidRPr="00A564B4" w:rsidDel="00811A87" w:rsidRDefault="00851F44" w:rsidP="00851F44">
            <w:pPr>
              <w:pStyle w:val="TAL"/>
              <w:rPr>
                <w:lang w:eastAsia="ko-KR"/>
              </w:rPr>
            </w:pPr>
            <w:r w:rsidRPr="00A564B4">
              <w:rPr>
                <w:lang w:eastAsia="zh-CN"/>
              </w:rPr>
              <w:t>6.6.3.3A.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2BA20B12" w14:textId="77777777" w:rsidR="00851F44" w:rsidRPr="00A564B4" w:rsidDel="00811A87" w:rsidRDefault="00851F44" w:rsidP="00851F44">
            <w:pPr>
              <w:pStyle w:val="TAL"/>
              <w:rPr>
                <w:lang w:eastAsia="ko-KR"/>
              </w:rPr>
            </w:pPr>
            <w:r w:rsidRPr="00A564B4">
              <w:rPr>
                <w:lang w:eastAsia="zh-CN"/>
              </w:rPr>
              <w:t>Additional spurious emissions for CA (int</w:t>
            </w:r>
            <w:r w:rsidRPr="00A564B4">
              <w:rPr>
                <w:lang w:eastAsia="en-US"/>
              </w:rPr>
              <w:t>er</w:t>
            </w:r>
            <w:r w:rsidRPr="00A564B4">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A564B4" w:rsidDel="00811A87" w:rsidRDefault="00851F44" w:rsidP="00851F44">
            <w:pPr>
              <w:pStyle w:val="TAL"/>
              <w:rPr>
                <w:lang w:eastAsia="ko-KR"/>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A564B4" w:rsidDel="00811A87" w:rsidRDefault="00851F44" w:rsidP="00851F44">
            <w:pPr>
              <w:pStyle w:val="TAL"/>
              <w:rPr>
                <w:lang w:eastAsia="ko-KR"/>
              </w:rPr>
            </w:pPr>
            <w:r w:rsidRPr="00A564B4">
              <w:rPr>
                <w:lang w:eastAsia="zh-CN"/>
              </w:rPr>
              <w:t>C1</w:t>
            </w:r>
            <w:r w:rsidRPr="00A564B4">
              <w:rPr>
                <w:rFonts w:eastAsia="SimSun"/>
                <w:lang w:eastAsia="zh-CN"/>
              </w:rPr>
              <w:t>1</w:t>
            </w:r>
            <w:r w:rsidRPr="00A564B4">
              <w:rPr>
                <w:lang w:eastAsia="en-US"/>
              </w:rPr>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A564B4" w:rsidDel="00811A87" w:rsidRDefault="00851F44" w:rsidP="00851F44">
            <w:pPr>
              <w:pStyle w:val="TAL"/>
              <w:rPr>
                <w:lang w:eastAsia="ko-KR"/>
              </w:rPr>
            </w:pPr>
            <w:r w:rsidRPr="00A564B4">
              <w:rPr>
                <w:lang w:eastAsia="zh-CN"/>
              </w:rPr>
              <w:t>UE supporting E-UTRA and int</w:t>
            </w:r>
            <w:r w:rsidRPr="00A564B4">
              <w:rPr>
                <w:lang w:eastAsia="en-US"/>
              </w:rPr>
              <w: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A0FEEF7" w14:textId="77777777" w:rsidR="00851F44" w:rsidRPr="00A564B4" w:rsidDel="00811A87" w:rsidRDefault="00851F44" w:rsidP="00851F44">
            <w:pPr>
              <w:pStyle w:val="TAL"/>
              <w:jc w:val="center"/>
              <w:rPr>
                <w:lang w:eastAsia="zh-CN"/>
              </w:rPr>
            </w:pPr>
            <w:r w:rsidRPr="00A564B4">
              <w:rPr>
                <w:lang w:eastAsia="zh-CN"/>
              </w:rPr>
              <w:t>E0</w:t>
            </w:r>
            <w:r w:rsidRPr="00A564B4">
              <w:rPr>
                <w:lang w:eastAsia="en-US"/>
              </w:rPr>
              <w:t>3</w:t>
            </w:r>
          </w:p>
        </w:tc>
        <w:tc>
          <w:tcPr>
            <w:tcW w:w="1101" w:type="dxa"/>
            <w:gridSpan w:val="2"/>
            <w:tcBorders>
              <w:top w:val="single" w:sz="4" w:space="0" w:color="auto"/>
              <w:left w:val="single" w:sz="4" w:space="0" w:color="auto"/>
              <w:right w:val="single" w:sz="4" w:space="0" w:color="auto"/>
            </w:tcBorders>
          </w:tcPr>
          <w:p w14:paraId="704F3D77" w14:textId="77777777" w:rsidR="00851F44" w:rsidRPr="00A564B4" w:rsidDel="00811A8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AF5DFDD" w14:textId="77777777" w:rsidR="00851F44" w:rsidRPr="00A564B4" w:rsidDel="00811A87" w:rsidRDefault="00851F44" w:rsidP="00851F44">
            <w:pPr>
              <w:pStyle w:val="TAL"/>
              <w:rPr>
                <w:lang w:eastAsia="zh-CN"/>
              </w:rPr>
            </w:pPr>
          </w:p>
        </w:tc>
      </w:tr>
      <w:tr w:rsidR="00851F44" w:rsidRPr="00A564B4" w:rsidDel="00811A87" w14:paraId="42BB624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6C6181" w14:textId="77777777" w:rsidR="00851F44" w:rsidRPr="00A564B4" w:rsidDel="00811A87"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1E582ED" w14:textId="77777777" w:rsidR="00851F44" w:rsidRPr="00A564B4" w:rsidDel="00811A87"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851F44" w:rsidRPr="00A564B4" w:rsidDel="00811A87"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0D1B42" w14:textId="77777777" w:rsidR="00851F44" w:rsidRPr="00A564B4" w:rsidDel="00811A87"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DDB5EBB" w14:textId="77777777" w:rsidR="00851F44" w:rsidRPr="00A564B4" w:rsidDel="00811A87"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13CE2F23" w14:textId="77777777" w:rsidR="00851F44" w:rsidRPr="00A564B4" w:rsidDel="00811A87"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7F30749" w14:textId="77777777" w:rsidR="00851F44" w:rsidRPr="00A564B4" w:rsidDel="00811A87"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16B76D9" w14:textId="77777777" w:rsidR="00851F44" w:rsidRPr="00A564B4" w:rsidDel="00811A87" w:rsidRDefault="00851F44" w:rsidP="00851F44">
            <w:pPr>
              <w:pStyle w:val="TAL"/>
              <w:rPr>
                <w:lang w:eastAsia="zh-CN"/>
              </w:rPr>
            </w:pPr>
          </w:p>
        </w:tc>
      </w:tr>
      <w:tr w:rsidR="00851F44" w:rsidRPr="00A564B4" w14:paraId="44A14151"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9B66350" w14:textId="77777777" w:rsidR="00851F44" w:rsidRPr="00A564B4" w:rsidRDefault="00851F44" w:rsidP="00851F44">
            <w:pPr>
              <w:pStyle w:val="TAL"/>
              <w:rPr>
                <w:lang w:eastAsia="ko-KR"/>
              </w:rPr>
            </w:pPr>
            <w:r w:rsidRPr="00A564B4">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550CB0E7" w14:textId="77777777" w:rsidR="00851F44" w:rsidRPr="00A564B4" w:rsidRDefault="00851F44" w:rsidP="00851F44">
            <w:pPr>
              <w:pStyle w:val="TAL"/>
              <w:rPr>
                <w:lang w:eastAsia="ko-KR"/>
              </w:rPr>
            </w:pPr>
            <w:r w:rsidRPr="00A564B4">
              <w:rPr>
                <w:lang w:eastAsia="en-US"/>
              </w:rPr>
              <w:t>Additional spurious emissions for CA (inter-band DL CA and UL CA)</w:t>
            </w:r>
            <w:r w:rsidRPr="00A564B4">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EB7AA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ECCAE8E" w14:textId="77777777" w:rsidR="00851F44" w:rsidRPr="00A564B4" w:rsidRDefault="00851F44" w:rsidP="00851F44">
            <w:pPr>
              <w:pStyle w:val="TAL"/>
              <w:rPr>
                <w:lang w:eastAsia="ko-KR"/>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0D517AA5" w14:textId="77777777" w:rsidR="00851F44" w:rsidRPr="00A564B4" w:rsidRDefault="00851F44" w:rsidP="00851F44">
            <w:pPr>
              <w:pStyle w:val="TAL"/>
              <w:rPr>
                <w:lang w:eastAsia="ko-KR"/>
              </w:rPr>
            </w:pPr>
            <w:r w:rsidRPr="00A564B4">
              <w:rPr>
                <w:lang w:eastAsia="ko-KR"/>
              </w:rPr>
              <w:t xml:space="preserve">UE supporting E-UTRA and </w:t>
            </w:r>
            <w:r w:rsidRPr="00A564B4">
              <w:rPr>
                <w:lang w:eastAsia="en-US"/>
              </w:rPr>
              <w:t>inter-band DL CA and UL CA</w:t>
            </w:r>
            <w:r w:rsidRPr="00A564B4">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9DAC591"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8D9F2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A564B4" w:rsidRDefault="00851F44" w:rsidP="00851F44">
            <w:pPr>
              <w:pStyle w:val="TAL"/>
              <w:rPr>
                <w:lang w:eastAsia="zh-CN"/>
              </w:rPr>
            </w:pPr>
            <w:r w:rsidRPr="00A564B4">
              <w:rPr>
                <w:lang w:eastAsia="zh-CN"/>
              </w:rPr>
              <w:t>Note 1, Note 4</w:t>
            </w:r>
          </w:p>
        </w:tc>
      </w:tr>
      <w:tr w:rsidR="00851F44" w:rsidRPr="00A564B4" w14:paraId="02FFF58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9539E4F" w14:textId="77777777" w:rsidR="00851F44" w:rsidRPr="00A564B4" w:rsidRDefault="00851F44" w:rsidP="00851F44">
            <w:pPr>
              <w:pStyle w:val="TAL"/>
              <w:rPr>
                <w:lang w:eastAsia="ko-KR"/>
              </w:rPr>
            </w:pPr>
            <w:r w:rsidRPr="00A564B4">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17ED2D65" w14:textId="77777777" w:rsidR="00851F44" w:rsidRPr="00A564B4" w:rsidRDefault="00851F44" w:rsidP="00851F44">
            <w:pPr>
              <w:pStyle w:val="TAL"/>
              <w:rPr>
                <w:lang w:eastAsia="ko-KR"/>
              </w:rPr>
            </w:pPr>
            <w:r w:rsidRPr="00A564B4">
              <w:t>Additional spurious emissions for CA (inter-band DL CA and UL CA)</w:t>
            </w:r>
            <w:r w:rsidRPr="00A564B4">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F3365D"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D7949E2"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1140A25" w14:textId="77777777" w:rsidR="00851F44" w:rsidRPr="00A564B4" w:rsidRDefault="00851F44" w:rsidP="00851F44">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78D5DE67" w14:textId="77777777" w:rsidR="00851F44" w:rsidRPr="00A564B4" w:rsidRDefault="00851F44" w:rsidP="00851F44">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3FC21D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A564B4" w:rsidRDefault="00851F44" w:rsidP="00851F44">
            <w:pPr>
              <w:pStyle w:val="TAL"/>
              <w:rPr>
                <w:lang w:eastAsia="zh-CN"/>
              </w:rPr>
            </w:pPr>
          </w:p>
        </w:tc>
      </w:tr>
      <w:tr w:rsidR="00851F44" w:rsidRPr="00A564B4" w14:paraId="46175E8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07BCAE9" w14:textId="77777777" w:rsidR="00851F44" w:rsidRPr="00A564B4" w:rsidRDefault="00851F44" w:rsidP="00851F44">
            <w:pPr>
              <w:pStyle w:val="TAL"/>
              <w:rPr>
                <w:rFonts w:eastAsia="SimSun"/>
                <w:lang w:eastAsia="zh-CN"/>
              </w:rPr>
            </w:pPr>
            <w:r w:rsidRPr="00A564B4">
              <w:rPr>
                <w:lang w:eastAsia="zh-CN"/>
              </w:rPr>
              <w:t>6.6.3.3A.</w:t>
            </w:r>
            <w:r w:rsidRPr="00A564B4">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18241854" w14:textId="77777777" w:rsidR="00851F44" w:rsidRPr="00A564B4" w:rsidRDefault="00851F44" w:rsidP="00851F44">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C6042A"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69A9B32"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6440A221"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E98CB72"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66C186C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A564B4" w:rsidRDefault="00851F44" w:rsidP="00851F44">
            <w:pPr>
              <w:pStyle w:val="TAL"/>
              <w:rPr>
                <w:lang w:eastAsia="zh-CN"/>
              </w:rPr>
            </w:pPr>
          </w:p>
        </w:tc>
      </w:tr>
      <w:tr w:rsidR="00851F44" w:rsidRPr="00A564B4" w14:paraId="01979F8D"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A564B4" w:rsidRDefault="00851F44" w:rsidP="00851F44">
            <w:pPr>
              <w:pStyle w:val="TAL"/>
              <w:rPr>
                <w:lang w:eastAsia="zh-CN"/>
              </w:rPr>
            </w:pPr>
            <w:r w:rsidRPr="00A564B4">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A564B4" w:rsidRDefault="00851F44" w:rsidP="00851F44">
            <w:pPr>
              <w:pStyle w:val="TAL"/>
              <w:rPr>
                <w:lang w:eastAsia="zh-CN"/>
              </w:rPr>
            </w:pPr>
            <w:r w:rsidRPr="00A564B4">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5F4B33"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D48D4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3C23D9" w14:textId="77777777" w:rsidR="00851F44" w:rsidRPr="00A564B4" w:rsidRDefault="00851F44" w:rsidP="00851F44">
            <w:pPr>
              <w:pStyle w:val="TAC"/>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F3813E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A564B4" w:rsidRDefault="00851F44" w:rsidP="00851F44">
            <w:pPr>
              <w:pStyle w:val="TAL"/>
              <w:rPr>
                <w:lang w:eastAsia="zh-CN"/>
              </w:rPr>
            </w:pPr>
          </w:p>
        </w:tc>
      </w:tr>
      <w:tr w:rsidR="00851F44" w:rsidRPr="00A564B4" w14:paraId="64F443A2" w14:textId="77777777" w:rsidTr="00A564B4">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30D08318"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4A420344"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1841AFC"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C1E73"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F8E0A3"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CEDCA2" w14:textId="77777777" w:rsidR="00851F44" w:rsidRPr="00A564B4" w:rsidRDefault="00851F44" w:rsidP="00851F44">
            <w:pPr>
              <w:pStyle w:val="TAC"/>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FF2D970"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A564B4" w:rsidRDefault="00851F44" w:rsidP="00851F44">
            <w:pPr>
              <w:pStyle w:val="TAL"/>
              <w:rPr>
                <w:lang w:eastAsia="zh-CN"/>
              </w:rPr>
            </w:pPr>
          </w:p>
        </w:tc>
      </w:tr>
      <w:tr w:rsidR="000A5E0E" w:rsidRPr="00A564B4" w14:paraId="09B40E56" w14:textId="77777777" w:rsidTr="00A564B4">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BB69C9" w14:textId="2E66856C" w:rsidR="000A5E0E" w:rsidRPr="00A564B4" w:rsidRDefault="000A5E0E" w:rsidP="000A5E0E">
            <w:pPr>
              <w:pStyle w:val="TAL"/>
              <w:rPr>
                <w:lang w:eastAsia="zh-CN"/>
              </w:rPr>
            </w:pPr>
            <w:r w:rsidRPr="00A564B4">
              <w:rPr>
                <w:lang w:eastAsia="zh-CN"/>
              </w:rPr>
              <w:t>6.6.3.3A.5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9D60296" w14:textId="2E1958CD" w:rsidR="000A5E0E" w:rsidRPr="00A564B4" w:rsidRDefault="000A5E0E" w:rsidP="000A5E0E">
            <w:pPr>
              <w:pStyle w:val="TAL"/>
              <w:rPr>
                <w:lang w:eastAsia="zh-CN"/>
              </w:rPr>
            </w:pPr>
            <w:r w:rsidRPr="00A564B4">
              <w:rPr>
                <w:lang w:eastAsia="zh-CN"/>
              </w:rPr>
              <w:t>Additional spurious emissions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01AB" w14:textId="1D707EC6" w:rsidR="000A5E0E" w:rsidRPr="00A564B4" w:rsidRDefault="000A5E0E" w:rsidP="000A5E0E">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DA69" w14:textId="7FBC44A6"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81A716" w14:textId="74A28285"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AF3F8FE" w14:textId="19763004" w:rsidR="000A5E0E" w:rsidRPr="00A564B4" w:rsidRDefault="000A5E0E" w:rsidP="000A5E0E">
            <w:pPr>
              <w:pStyle w:val="TAC"/>
              <w:rPr>
                <w:lang w:eastAsia="zh-TW"/>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CA407CE" w14:textId="661CBB21"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C5A61" w14:textId="77777777" w:rsidR="000A5E0E" w:rsidRPr="00A564B4" w:rsidRDefault="000A5E0E" w:rsidP="000A5E0E">
            <w:pPr>
              <w:pStyle w:val="TAL"/>
              <w:rPr>
                <w:lang w:eastAsia="zh-CN"/>
              </w:rPr>
            </w:pPr>
          </w:p>
        </w:tc>
      </w:tr>
      <w:tr w:rsidR="00851F44" w:rsidRPr="00A564B4" w14:paraId="739FD650" w14:textId="77777777" w:rsidTr="00A564B4">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9D3785F" w14:textId="77777777" w:rsidR="00851F44" w:rsidRPr="00A564B4" w:rsidRDefault="00851F44" w:rsidP="00851F44">
            <w:pPr>
              <w:pStyle w:val="TAL"/>
              <w:rPr>
                <w:lang w:eastAsia="zh-CN"/>
              </w:rPr>
            </w:pPr>
            <w:r w:rsidRPr="00A564B4">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10BD88D1" w14:textId="77777777" w:rsidR="00851F44" w:rsidRPr="00A564B4" w:rsidRDefault="00851F44" w:rsidP="00851F44">
            <w:pPr>
              <w:pStyle w:val="TAL"/>
              <w:rPr>
                <w:lang w:eastAsia="zh-CN"/>
              </w:rPr>
            </w:pPr>
            <w:r w:rsidRPr="00A564B4">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236652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D3A852"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ECFDC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D06050" w14:textId="77777777" w:rsidR="00851F44" w:rsidRPr="00A564B4" w:rsidRDefault="00851F44" w:rsidP="00851F44">
            <w:pPr>
              <w:pStyle w:val="TAC"/>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40B863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A564B4" w:rsidRDefault="00851F44" w:rsidP="00851F44">
            <w:pPr>
              <w:pStyle w:val="TAL"/>
              <w:rPr>
                <w:lang w:eastAsia="zh-CN"/>
              </w:rPr>
            </w:pPr>
          </w:p>
        </w:tc>
      </w:tr>
      <w:tr w:rsidR="00851F44" w:rsidRPr="00A564B4" w:rsidDel="00811A87" w14:paraId="511F109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5EDA250" w14:textId="77777777" w:rsidR="00851F44" w:rsidRPr="00A564B4" w:rsidDel="00811A87" w:rsidRDefault="00851F44" w:rsidP="00851F44">
            <w:pPr>
              <w:pStyle w:val="TAL"/>
              <w:rPr>
                <w:lang w:eastAsia="zh-CN"/>
              </w:rPr>
            </w:pPr>
            <w:r w:rsidRPr="00A564B4">
              <w:rPr>
                <w:lang w:eastAsia="ko-KR"/>
              </w:rPr>
              <w:lastRenderedPageBreak/>
              <w:t>6.6.3E.1</w:t>
            </w:r>
          </w:p>
        </w:tc>
        <w:tc>
          <w:tcPr>
            <w:tcW w:w="1646" w:type="dxa"/>
            <w:tcBorders>
              <w:left w:val="single" w:sz="4" w:space="0" w:color="auto"/>
              <w:bottom w:val="single" w:sz="4" w:space="0" w:color="auto"/>
              <w:right w:val="single" w:sz="4" w:space="0" w:color="auto"/>
            </w:tcBorders>
            <w:shd w:val="clear" w:color="auto" w:fill="auto"/>
            <w:vAlign w:val="center"/>
          </w:tcPr>
          <w:p w14:paraId="1878BC98" w14:textId="77777777" w:rsidR="00851F44" w:rsidRPr="00A564B4" w:rsidDel="00811A87" w:rsidRDefault="00851F44" w:rsidP="00851F44">
            <w:pPr>
              <w:pStyle w:val="TAL"/>
              <w:rPr>
                <w:lang w:eastAsia="zh-CN"/>
              </w:rPr>
            </w:pPr>
            <w:r w:rsidRPr="00A564B4">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851F44" w:rsidRPr="00A564B4" w:rsidDel="00811A87" w:rsidRDefault="00851F44" w:rsidP="00851F44">
            <w:pPr>
              <w:pStyle w:val="TAL"/>
              <w:rPr>
                <w:lang w:eastAsia="zh-CN"/>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738430" w14:textId="77777777" w:rsidR="00851F44" w:rsidRPr="00A564B4" w:rsidDel="00811A87" w:rsidRDefault="00851F44" w:rsidP="00851F44">
            <w:pPr>
              <w:pStyle w:val="TAL"/>
              <w:rPr>
                <w:lang w:eastAsia="zh-CN"/>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FA307D2" w14:textId="77777777" w:rsidR="00851F44" w:rsidRPr="00A564B4" w:rsidDel="00811A87" w:rsidRDefault="00851F44" w:rsidP="00851F44">
            <w:pPr>
              <w:pStyle w:val="TAL"/>
              <w:rPr>
                <w:lang w:eastAsia="zh-CN"/>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C6FC9B8" w14:textId="77777777" w:rsidR="00851F44" w:rsidRPr="00A564B4" w:rsidDel="00811A87"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79A8E29" w14:textId="77777777" w:rsidR="00851F44" w:rsidRPr="00A564B4" w:rsidDel="00811A8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A564B4" w:rsidDel="00811A87" w:rsidRDefault="00851F44" w:rsidP="00851F44">
            <w:pPr>
              <w:spacing w:after="0"/>
              <w:rPr>
                <w:rFonts w:ascii="Arial" w:hAnsi="Arial"/>
                <w:sz w:val="18"/>
                <w:lang w:eastAsia="zh-CN"/>
              </w:rPr>
            </w:pPr>
          </w:p>
        </w:tc>
      </w:tr>
      <w:tr w:rsidR="00851F44" w:rsidRPr="00A564B4" w:rsidDel="00811A87" w14:paraId="0133AC6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FCCA2F6" w14:textId="77777777" w:rsidR="00851F44" w:rsidRPr="00A564B4" w:rsidRDefault="00851F44" w:rsidP="00851F44">
            <w:pPr>
              <w:pStyle w:val="TAL"/>
              <w:rPr>
                <w:lang w:eastAsia="ko-KR"/>
              </w:rPr>
            </w:pPr>
            <w:r w:rsidRPr="00A564B4">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589487FD" w14:textId="77777777" w:rsidR="00851F44" w:rsidRPr="00A564B4" w:rsidRDefault="00851F44" w:rsidP="00851F44">
            <w:pPr>
              <w:pStyle w:val="TAL"/>
              <w:rPr>
                <w:lang w:eastAsia="ko-KR"/>
              </w:rPr>
            </w:pPr>
            <w:r w:rsidRPr="00A564B4">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564CFEF"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89F0B2"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1E3B3A8"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770097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A564B4" w:rsidDel="00811A87" w:rsidRDefault="00851F44" w:rsidP="00851F44">
            <w:pPr>
              <w:spacing w:after="0"/>
              <w:rPr>
                <w:rFonts w:ascii="Arial" w:hAnsi="Arial"/>
                <w:sz w:val="18"/>
                <w:lang w:eastAsia="zh-CN"/>
              </w:rPr>
            </w:pPr>
          </w:p>
        </w:tc>
      </w:tr>
      <w:tr w:rsidR="00851F44" w:rsidRPr="00A564B4" w:rsidDel="00811A87" w14:paraId="56509F5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66A3CFF" w14:textId="77777777" w:rsidR="00851F44" w:rsidRPr="00A564B4" w:rsidRDefault="00851F44" w:rsidP="00851F44">
            <w:pPr>
              <w:pStyle w:val="TAL"/>
              <w:rPr>
                <w:lang w:eastAsia="zh-CN"/>
              </w:rPr>
            </w:pPr>
            <w:r w:rsidRPr="00A564B4">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24B2C65C" w14:textId="77777777" w:rsidR="00851F44" w:rsidRPr="00A564B4" w:rsidRDefault="00851F44" w:rsidP="00851F44">
            <w:pPr>
              <w:pStyle w:val="TAL"/>
              <w:rPr>
                <w:lang w:eastAsia="zh-CN"/>
              </w:rPr>
            </w:pPr>
            <w:r w:rsidRPr="00A564B4">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DF78F38"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3E36E0"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6CC1FFD"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FF42D56"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A564B4" w:rsidDel="00811A87" w:rsidRDefault="00851F44" w:rsidP="00851F44">
            <w:pPr>
              <w:spacing w:after="0"/>
              <w:rPr>
                <w:rFonts w:ascii="Arial" w:hAnsi="Arial"/>
                <w:sz w:val="18"/>
                <w:lang w:eastAsia="zh-CN"/>
              </w:rPr>
            </w:pPr>
          </w:p>
        </w:tc>
      </w:tr>
      <w:tr w:rsidR="00851F44" w:rsidRPr="00A564B4" w:rsidDel="00811A87" w14:paraId="1338E3C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FCB5C6" w14:textId="77777777" w:rsidR="00851F44" w:rsidRPr="00A564B4" w:rsidRDefault="00851F44" w:rsidP="00851F44">
            <w:pPr>
              <w:pStyle w:val="TAL"/>
              <w:rPr>
                <w:lang w:eastAsia="ko-KR"/>
              </w:rPr>
            </w:pPr>
            <w:r w:rsidRPr="00A564B4">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12D6547C" w14:textId="77777777" w:rsidR="00851F44" w:rsidRPr="00A564B4" w:rsidRDefault="00851F44" w:rsidP="00851F44">
            <w:pPr>
              <w:pStyle w:val="TAL"/>
              <w:rPr>
                <w:lang w:eastAsia="ko-KR"/>
              </w:rPr>
            </w:pPr>
            <w:r w:rsidRPr="00A564B4">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CA80048"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1FAE55"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6FED77"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6F5A80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A564B4" w:rsidDel="00811A87" w:rsidRDefault="00851F44" w:rsidP="00851F44">
            <w:pPr>
              <w:spacing w:after="0"/>
              <w:rPr>
                <w:rFonts w:ascii="Arial" w:hAnsi="Arial"/>
                <w:sz w:val="18"/>
                <w:lang w:eastAsia="zh-CN"/>
              </w:rPr>
            </w:pPr>
          </w:p>
        </w:tc>
      </w:tr>
      <w:tr w:rsidR="00851F44" w:rsidRPr="00A564B4" w:rsidDel="00811A87" w14:paraId="3A25CC6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8881D2C" w14:textId="77777777" w:rsidR="00851F44" w:rsidRPr="00A564B4" w:rsidRDefault="00851F44" w:rsidP="00851F44">
            <w:pPr>
              <w:pStyle w:val="TAL"/>
              <w:rPr>
                <w:lang w:eastAsia="zh-CN"/>
              </w:rPr>
            </w:pPr>
            <w:r w:rsidRPr="00A564B4">
              <w:rPr>
                <w:lang w:eastAsia="zh-CN"/>
              </w:rPr>
              <w:t>6.6.3EA.2</w:t>
            </w:r>
          </w:p>
        </w:tc>
        <w:tc>
          <w:tcPr>
            <w:tcW w:w="1646" w:type="dxa"/>
            <w:tcBorders>
              <w:left w:val="single" w:sz="4" w:space="0" w:color="auto"/>
              <w:bottom w:val="single" w:sz="4" w:space="0" w:color="auto"/>
              <w:right w:val="single" w:sz="4" w:space="0" w:color="auto"/>
            </w:tcBorders>
            <w:shd w:val="clear" w:color="auto" w:fill="auto"/>
            <w:vAlign w:val="center"/>
          </w:tcPr>
          <w:p w14:paraId="68D3D176" w14:textId="77777777" w:rsidR="00851F44" w:rsidRPr="00A564B4" w:rsidRDefault="00851F44" w:rsidP="00851F44">
            <w:pPr>
              <w:pStyle w:val="TAL"/>
              <w:rPr>
                <w:lang w:eastAsia="zh-CN"/>
              </w:rPr>
            </w:pPr>
            <w:r w:rsidRPr="00A564B4">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0AEFE6"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1A209C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5E9646"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7B7D9F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A564B4" w:rsidDel="00811A87" w:rsidRDefault="00851F44" w:rsidP="00851F44">
            <w:pPr>
              <w:spacing w:after="0"/>
              <w:rPr>
                <w:rFonts w:ascii="Arial" w:hAnsi="Arial"/>
                <w:sz w:val="18"/>
                <w:lang w:eastAsia="zh-CN"/>
              </w:rPr>
            </w:pPr>
          </w:p>
        </w:tc>
      </w:tr>
      <w:tr w:rsidR="00851F44" w:rsidRPr="00A564B4" w:rsidDel="00811A87" w14:paraId="4303D44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71E53FE" w14:textId="77777777" w:rsidR="00851F44" w:rsidRPr="00A564B4" w:rsidRDefault="00851F44" w:rsidP="00851F44">
            <w:pPr>
              <w:pStyle w:val="TAL"/>
              <w:rPr>
                <w:lang w:eastAsia="zh-CN"/>
              </w:rPr>
            </w:pPr>
            <w:r w:rsidRPr="00A564B4">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41891E4D" w14:textId="77777777" w:rsidR="00851F44" w:rsidRPr="00A564B4" w:rsidRDefault="00851F44" w:rsidP="00851F44">
            <w:pPr>
              <w:pStyle w:val="TAL"/>
              <w:rPr>
                <w:lang w:eastAsia="zh-CN"/>
              </w:rPr>
            </w:pPr>
            <w:r w:rsidRPr="00A564B4">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2213267"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E975CDA"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FD20351"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6D6187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A564B4" w:rsidDel="00811A87" w:rsidRDefault="00851F44" w:rsidP="00851F44">
            <w:pPr>
              <w:spacing w:after="0"/>
              <w:rPr>
                <w:rFonts w:ascii="Arial" w:hAnsi="Arial"/>
                <w:sz w:val="18"/>
                <w:lang w:eastAsia="zh-CN"/>
              </w:rPr>
            </w:pPr>
          </w:p>
        </w:tc>
      </w:tr>
      <w:tr w:rsidR="00851F44" w:rsidRPr="00A564B4" w14:paraId="7CC0C74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A564B4" w:rsidRDefault="00851F44" w:rsidP="00851F44">
            <w:pPr>
              <w:pStyle w:val="TAL"/>
              <w:rPr>
                <w:lang w:eastAsia="zh-CN"/>
              </w:rPr>
            </w:pPr>
            <w:r w:rsidRPr="00A564B4">
              <w:rPr>
                <w:lang w:eastAsia="en-US"/>
              </w:rPr>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A564B4" w:rsidRDefault="00851F44" w:rsidP="00851F44">
            <w:pPr>
              <w:pStyle w:val="TAL"/>
              <w:rPr>
                <w:lang w:eastAsia="zh-CN"/>
              </w:rPr>
            </w:pPr>
            <w:r w:rsidRPr="00A564B4">
              <w:rPr>
                <w:lang w:eastAsia="en-US"/>
              </w:rPr>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A564B4" w:rsidRDefault="00851F44" w:rsidP="00851F44">
            <w:pPr>
              <w:pStyle w:val="TAL"/>
              <w:rPr>
                <w:lang w:eastAsia="zh-CN"/>
              </w:rPr>
            </w:pPr>
          </w:p>
        </w:tc>
      </w:tr>
      <w:tr w:rsidR="00851F44" w:rsidRPr="00A564B4" w14:paraId="7445A3D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A564B4" w:rsidRDefault="00851F44" w:rsidP="00851F44">
            <w:pPr>
              <w:pStyle w:val="TAL"/>
              <w:rPr>
                <w:lang w:eastAsia="zh-CN"/>
              </w:rPr>
            </w:pPr>
            <w:r w:rsidRPr="00A564B4">
              <w:rPr>
                <w:lang w:eastAsia="en-US"/>
              </w:rPr>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A564B4" w:rsidRDefault="00851F44" w:rsidP="00851F44">
            <w:pPr>
              <w:pStyle w:val="TAL"/>
              <w:rPr>
                <w:lang w:eastAsia="zh-CN"/>
              </w:rPr>
            </w:pPr>
            <w:r w:rsidRPr="00A564B4">
              <w:rPr>
                <w:lang w:eastAsia="en-US"/>
              </w:rPr>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A564B4" w:rsidRDefault="00851F44" w:rsidP="00851F44">
            <w:pPr>
              <w:pStyle w:val="TAL"/>
              <w:rPr>
                <w:lang w:eastAsia="zh-CN"/>
              </w:rPr>
            </w:pPr>
          </w:p>
        </w:tc>
      </w:tr>
      <w:tr w:rsidR="00851F44" w:rsidRPr="00A564B4" w14:paraId="2B659A45"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A564B4" w:rsidRDefault="00851F44" w:rsidP="00851F44">
            <w:pPr>
              <w:pStyle w:val="TAL"/>
              <w:rPr>
                <w:lang w:eastAsia="zh-CN"/>
              </w:rPr>
            </w:pPr>
            <w:r w:rsidRPr="00A564B4">
              <w:rPr>
                <w:lang w:eastAsia="en-US"/>
              </w:rPr>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A564B4" w:rsidRDefault="00851F44" w:rsidP="00851F44">
            <w:pPr>
              <w:pStyle w:val="TAL"/>
              <w:rPr>
                <w:lang w:eastAsia="zh-CN"/>
              </w:rPr>
            </w:pPr>
            <w:r w:rsidRPr="00A564B4">
              <w:rPr>
                <w:lang w:eastAsia="en-US"/>
              </w:rPr>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A564B4" w:rsidRDefault="00851F44" w:rsidP="00851F44">
            <w:pPr>
              <w:pStyle w:val="TAL"/>
              <w:rPr>
                <w:lang w:eastAsia="zh-CN"/>
              </w:rPr>
            </w:pPr>
          </w:p>
        </w:tc>
      </w:tr>
      <w:tr w:rsidR="00851F44" w:rsidRPr="00A564B4" w14:paraId="12201198"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A564B4" w:rsidRDefault="00851F44" w:rsidP="00851F44">
            <w:pPr>
              <w:pStyle w:val="TAL"/>
              <w:rPr>
                <w:lang w:eastAsia="zh-CN"/>
              </w:rPr>
            </w:pPr>
            <w:r w:rsidRPr="00A564B4">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A564B4" w:rsidRDefault="00851F44" w:rsidP="00851F44">
            <w:pPr>
              <w:pStyle w:val="TAL"/>
              <w:rPr>
                <w:lang w:eastAsia="zh-CN"/>
              </w:rPr>
            </w:pPr>
            <w:r w:rsidRPr="00A564B4">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A564B4" w:rsidRDefault="00851F44" w:rsidP="00851F44">
            <w:pPr>
              <w:pStyle w:val="TAL"/>
              <w:rPr>
                <w:lang w:eastAsia="zh-CN"/>
              </w:rPr>
            </w:pPr>
          </w:p>
        </w:tc>
      </w:tr>
      <w:tr w:rsidR="00851F44" w:rsidRPr="00A564B4" w14:paraId="3908F16C"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A564B4" w:rsidRDefault="00851F44" w:rsidP="00851F44">
            <w:pPr>
              <w:pStyle w:val="TAL"/>
              <w:rPr>
                <w:lang w:eastAsia="zh-CN"/>
              </w:rPr>
            </w:pPr>
            <w:r w:rsidRPr="00A564B4">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A564B4" w:rsidRDefault="00851F44" w:rsidP="00851F44">
            <w:pPr>
              <w:pStyle w:val="TAL"/>
              <w:rPr>
                <w:lang w:eastAsia="zh-CN"/>
              </w:rPr>
            </w:pPr>
            <w:r w:rsidRPr="00A564B4">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A564B4" w:rsidRDefault="00851F44" w:rsidP="00851F44">
            <w:pPr>
              <w:pStyle w:val="TAL"/>
              <w:rPr>
                <w:lang w:eastAsia="zh-CN"/>
              </w:rPr>
            </w:pPr>
          </w:p>
        </w:tc>
      </w:tr>
      <w:tr w:rsidR="00851F44" w:rsidRPr="00A564B4" w14:paraId="2C145EDF"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A564B4" w:rsidRDefault="00851F44" w:rsidP="00851F44">
            <w:pPr>
              <w:pStyle w:val="TAL"/>
              <w:rPr>
                <w:lang w:eastAsia="zh-CN"/>
              </w:rPr>
            </w:pPr>
            <w:r w:rsidRPr="00A564B4">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A564B4" w:rsidRDefault="00851F44" w:rsidP="00851F44">
            <w:pPr>
              <w:pStyle w:val="TAL"/>
              <w:rPr>
                <w:lang w:eastAsia="zh-CN"/>
              </w:rPr>
            </w:pPr>
            <w:r w:rsidRPr="00A564B4">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A564B4" w:rsidRDefault="00851F44" w:rsidP="00851F44">
            <w:pPr>
              <w:pStyle w:val="TAL"/>
              <w:rPr>
                <w:lang w:eastAsia="zh-CN"/>
              </w:rPr>
            </w:pPr>
            <w:r w:rsidRPr="00A564B4">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A564B4" w:rsidRDefault="00851F44" w:rsidP="00851F44">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A564B4" w:rsidRDefault="00851F44" w:rsidP="00851F44">
            <w:pPr>
              <w:pStyle w:val="TAL"/>
              <w:rPr>
                <w:lang w:eastAsia="zh-CN"/>
              </w:rPr>
            </w:pPr>
          </w:p>
        </w:tc>
      </w:tr>
      <w:tr w:rsidR="00851F44" w:rsidRPr="00A564B4" w14:paraId="2CEA2EB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4886E4D" w14:textId="77777777" w:rsidR="00851F44" w:rsidRPr="00A564B4" w:rsidRDefault="00851F44" w:rsidP="00851F44">
            <w:pPr>
              <w:pStyle w:val="TAL"/>
              <w:rPr>
                <w:lang w:eastAsia="zh-CN"/>
              </w:rPr>
            </w:pPr>
            <w:r w:rsidRPr="00A564B4">
              <w:rPr>
                <w:lang w:eastAsia="zh-CN"/>
              </w:rPr>
              <w:lastRenderedPageBreak/>
              <w:t>6.6.3G.1</w:t>
            </w:r>
          </w:p>
        </w:tc>
        <w:tc>
          <w:tcPr>
            <w:tcW w:w="1646" w:type="dxa"/>
            <w:tcBorders>
              <w:top w:val="single" w:sz="4" w:space="0" w:color="auto"/>
              <w:left w:val="single" w:sz="4" w:space="0" w:color="auto"/>
              <w:right w:val="single" w:sz="4" w:space="0" w:color="auto"/>
            </w:tcBorders>
            <w:shd w:val="clear" w:color="auto" w:fill="auto"/>
            <w:vAlign w:val="center"/>
          </w:tcPr>
          <w:p w14:paraId="20FC38EC" w14:textId="77777777" w:rsidR="00851F44" w:rsidRPr="00A564B4" w:rsidRDefault="00851F44" w:rsidP="00851F44">
            <w:pPr>
              <w:pStyle w:val="TAL"/>
              <w:rPr>
                <w:lang w:eastAsia="zh-CN"/>
              </w:rPr>
            </w:pPr>
            <w:r w:rsidRPr="00A564B4">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206B03"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1B60B30"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FD7F3A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AAFE86"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F335A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A564B4" w:rsidRDefault="00851F44" w:rsidP="00851F44">
            <w:pPr>
              <w:pStyle w:val="TAL"/>
              <w:rPr>
                <w:lang w:eastAsia="zh-CN"/>
              </w:rPr>
            </w:pPr>
          </w:p>
        </w:tc>
      </w:tr>
      <w:tr w:rsidR="00851F44" w:rsidRPr="00A564B4" w14:paraId="2F9609A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F0FBD1C" w14:textId="77777777" w:rsidR="00851F44" w:rsidRPr="00A564B4" w:rsidRDefault="00851F44" w:rsidP="00851F44">
            <w:pPr>
              <w:pStyle w:val="TAL"/>
              <w:rPr>
                <w:lang w:eastAsia="zh-CN"/>
              </w:rPr>
            </w:pPr>
            <w:r w:rsidRPr="00A564B4">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09D6BAB6" w14:textId="77777777" w:rsidR="00851F44" w:rsidRPr="00A564B4" w:rsidRDefault="00851F44" w:rsidP="00851F44">
            <w:pPr>
              <w:pStyle w:val="TAL"/>
              <w:rPr>
                <w:lang w:eastAsia="zh-CN"/>
              </w:rPr>
            </w:pPr>
            <w:r w:rsidRPr="00A564B4">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DC57BF0"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3052EB"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4E9EC1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D123B30"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F7599AB"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A564B4" w:rsidRDefault="00851F44" w:rsidP="00851F44">
            <w:pPr>
              <w:pStyle w:val="TAL"/>
              <w:rPr>
                <w:lang w:eastAsia="zh-CN"/>
              </w:rPr>
            </w:pPr>
          </w:p>
        </w:tc>
      </w:tr>
      <w:tr w:rsidR="00851F44" w:rsidRPr="00A564B4" w14:paraId="3C29AB0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9FC0F9A" w14:textId="77777777" w:rsidR="00851F44" w:rsidRPr="00A564B4" w:rsidRDefault="00851F44" w:rsidP="00851F44">
            <w:pPr>
              <w:pStyle w:val="TAL"/>
              <w:rPr>
                <w:lang w:eastAsia="zh-CN"/>
              </w:rPr>
            </w:pPr>
            <w:r w:rsidRPr="00A564B4">
              <w:rPr>
                <w:lang w:eastAsia="zh-CN"/>
              </w:rPr>
              <w:t>6.6.3G.2</w:t>
            </w:r>
          </w:p>
        </w:tc>
        <w:tc>
          <w:tcPr>
            <w:tcW w:w="1646" w:type="dxa"/>
            <w:tcBorders>
              <w:top w:val="single" w:sz="4" w:space="0" w:color="auto"/>
              <w:left w:val="single" w:sz="4" w:space="0" w:color="auto"/>
              <w:right w:val="single" w:sz="4" w:space="0" w:color="auto"/>
            </w:tcBorders>
            <w:shd w:val="clear" w:color="auto" w:fill="auto"/>
            <w:vAlign w:val="center"/>
          </w:tcPr>
          <w:p w14:paraId="45EF3D91" w14:textId="77777777" w:rsidR="00851F44" w:rsidRPr="00A564B4" w:rsidRDefault="00851F44" w:rsidP="00851F44">
            <w:pPr>
              <w:pStyle w:val="TAL"/>
              <w:rPr>
                <w:lang w:eastAsia="zh-CN"/>
              </w:rPr>
            </w:pPr>
            <w:r w:rsidRPr="00A564B4">
              <w:rPr>
                <w:rFonts w:eastAsia="SimSun"/>
                <w:lang w:eastAsia="en-US"/>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619CD7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EC871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B06E83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07CA5E"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CEB550F"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A564B4" w:rsidRDefault="00851F44" w:rsidP="00851F44">
            <w:pPr>
              <w:pStyle w:val="TAL"/>
              <w:rPr>
                <w:lang w:eastAsia="zh-CN"/>
              </w:rPr>
            </w:pPr>
          </w:p>
        </w:tc>
      </w:tr>
      <w:tr w:rsidR="00851F44" w:rsidRPr="00A564B4" w14:paraId="3F96956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5935602" w14:textId="77777777" w:rsidR="00851F44" w:rsidRPr="00A564B4" w:rsidRDefault="00851F44" w:rsidP="00851F44">
            <w:pPr>
              <w:pStyle w:val="TAL"/>
              <w:rPr>
                <w:lang w:eastAsia="zh-CN"/>
              </w:rPr>
            </w:pPr>
            <w:r w:rsidRPr="00A564B4">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2057471F" w14:textId="77777777" w:rsidR="00851F44" w:rsidRPr="00A564B4" w:rsidRDefault="00851F44" w:rsidP="00851F44">
            <w:pPr>
              <w:pStyle w:val="TAL"/>
              <w:rPr>
                <w:lang w:eastAsia="zh-CN"/>
              </w:rPr>
            </w:pPr>
            <w:r w:rsidRPr="00A564B4">
              <w:rPr>
                <w:lang w:eastAsia="en-US"/>
              </w:rPr>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50332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C800B1"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DCF5AB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6D9200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02AFD504"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A564B4" w:rsidRDefault="00851F44" w:rsidP="00851F44">
            <w:pPr>
              <w:pStyle w:val="TAL"/>
              <w:rPr>
                <w:lang w:eastAsia="zh-CN"/>
              </w:rPr>
            </w:pPr>
          </w:p>
        </w:tc>
      </w:tr>
      <w:tr w:rsidR="00851F44" w:rsidRPr="00A564B4" w14:paraId="5A576D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EEE15F7" w14:textId="77777777" w:rsidR="00851F44" w:rsidRPr="00A564B4" w:rsidRDefault="00851F44" w:rsidP="00851F44">
            <w:pPr>
              <w:pStyle w:val="TAL"/>
              <w:rPr>
                <w:lang w:eastAsia="zh-CN"/>
              </w:rPr>
            </w:pPr>
            <w:r w:rsidRPr="00A564B4">
              <w:t>6.6.3G.3</w:t>
            </w:r>
          </w:p>
        </w:tc>
        <w:tc>
          <w:tcPr>
            <w:tcW w:w="1646" w:type="dxa"/>
            <w:tcBorders>
              <w:top w:val="single" w:sz="4" w:space="0" w:color="auto"/>
              <w:left w:val="single" w:sz="4" w:space="0" w:color="auto"/>
              <w:right w:val="single" w:sz="4" w:space="0" w:color="auto"/>
            </w:tcBorders>
            <w:shd w:val="clear" w:color="auto" w:fill="auto"/>
            <w:vAlign w:val="center"/>
          </w:tcPr>
          <w:p w14:paraId="5ECD6923" w14:textId="77777777" w:rsidR="00851F44" w:rsidRPr="00A564B4" w:rsidRDefault="00851F44" w:rsidP="00851F44">
            <w:pPr>
              <w:pStyle w:val="TAL"/>
            </w:pPr>
            <w:r w:rsidRPr="00A564B4">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475DB4"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E26A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272A7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794C65D"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18A9AE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A564B4" w:rsidRDefault="00851F44" w:rsidP="00851F44">
            <w:pPr>
              <w:pStyle w:val="TAL"/>
              <w:rPr>
                <w:lang w:eastAsia="zh-CN"/>
              </w:rPr>
            </w:pPr>
          </w:p>
        </w:tc>
      </w:tr>
      <w:tr w:rsidR="00851F44" w:rsidRPr="00A564B4" w14:paraId="472BA08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0BD437" w14:textId="77777777" w:rsidR="00851F44" w:rsidRPr="00A564B4" w:rsidRDefault="00851F44" w:rsidP="00851F44">
            <w:pPr>
              <w:pStyle w:val="TAL"/>
              <w:rPr>
                <w:lang w:eastAsia="zh-CN"/>
              </w:rPr>
            </w:pPr>
            <w:r w:rsidRPr="00A564B4">
              <w:t>6.6.3G.3_1</w:t>
            </w:r>
          </w:p>
        </w:tc>
        <w:tc>
          <w:tcPr>
            <w:tcW w:w="1646" w:type="dxa"/>
            <w:tcBorders>
              <w:top w:val="single" w:sz="4" w:space="0" w:color="auto"/>
              <w:left w:val="single" w:sz="4" w:space="0" w:color="auto"/>
              <w:right w:val="single" w:sz="4" w:space="0" w:color="auto"/>
            </w:tcBorders>
            <w:shd w:val="clear" w:color="auto" w:fill="auto"/>
            <w:vAlign w:val="center"/>
          </w:tcPr>
          <w:p w14:paraId="4BD921BD" w14:textId="77777777" w:rsidR="00851F44" w:rsidRPr="00A564B4" w:rsidRDefault="00851F44" w:rsidP="00851F44">
            <w:pPr>
              <w:pStyle w:val="TAL"/>
            </w:pPr>
            <w:r w:rsidRPr="00A564B4">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3F02EBE"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3E1C1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9C996B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5A7F94C"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813940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A564B4" w:rsidRDefault="00851F44" w:rsidP="00851F44">
            <w:pPr>
              <w:pStyle w:val="TAL"/>
              <w:rPr>
                <w:lang w:eastAsia="zh-CN"/>
              </w:rPr>
            </w:pPr>
          </w:p>
        </w:tc>
      </w:tr>
      <w:tr w:rsidR="00851F44" w:rsidRPr="00A564B4" w14:paraId="3039F07D"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FBB5D85" w14:textId="77777777" w:rsidR="00851F44" w:rsidRPr="00A564B4" w:rsidRDefault="00851F44" w:rsidP="00851F44">
            <w:pPr>
              <w:pStyle w:val="TAL"/>
              <w:rPr>
                <w:lang w:eastAsia="zh-CN"/>
              </w:rPr>
            </w:pPr>
            <w:r w:rsidRPr="00A564B4">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01FFB3C7" w14:textId="77777777" w:rsidR="00851F44" w:rsidRPr="00A564B4" w:rsidRDefault="00851F44" w:rsidP="00851F44">
            <w:pPr>
              <w:pStyle w:val="TAL"/>
              <w:rPr>
                <w:lang w:eastAsia="zh-CN"/>
              </w:rPr>
            </w:pPr>
            <w:r w:rsidRPr="00A564B4">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9A08187"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9606A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98FF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B645D5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45D49B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A564B4" w:rsidRDefault="00851F44" w:rsidP="00851F44">
            <w:pPr>
              <w:pStyle w:val="TAL"/>
              <w:rPr>
                <w:lang w:eastAsia="zh-CN"/>
              </w:rPr>
            </w:pPr>
          </w:p>
        </w:tc>
      </w:tr>
      <w:tr w:rsidR="00851F44" w:rsidRPr="00A564B4" w14:paraId="1093EDA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9CBBE95" w14:textId="77777777" w:rsidR="00851F44" w:rsidRPr="00A564B4" w:rsidRDefault="00851F44" w:rsidP="00851F44">
            <w:pPr>
              <w:pStyle w:val="TAL"/>
              <w:rPr>
                <w:lang w:eastAsia="zh-CN"/>
              </w:rPr>
            </w:pPr>
            <w:r w:rsidRPr="00A564B4">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585B256E" w14:textId="77777777" w:rsidR="00851F44" w:rsidRPr="00A564B4" w:rsidRDefault="00851F44" w:rsidP="00851F44">
            <w:pPr>
              <w:pStyle w:val="TAL"/>
              <w:rPr>
                <w:lang w:eastAsia="zh-CN"/>
              </w:rPr>
            </w:pPr>
            <w:r w:rsidRPr="00A564B4">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7DBD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7A33CF"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2381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CF4E95"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067DC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A564B4" w:rsidRDefault="00851F44" w:rsidP="00851F44">
            <w:pPr>
              <w:pStyle w:val="TAL"/>
              <w:rPr>
                <w:lang w:eastAsia="zh-CN"/>
              </w:rPr>
            </w:pPr>
          </w:p>
        </w:tc>
      </w:tr>
      <w:tr w:rsidR="00851F44" w:rsidRPr="00A564B4" w:rsidDel="009B1E0B" w14:paraId="7F91B0DC" w14:textId="77777777" w:rsidTr="00BC6DDF">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16118E9E" w14:textId="77777777" w:rsidR="00851F44" w:rsidRPr="00A564B4" w:rsidDel="009B1E0B" w:rsidRDefault="00851F44" w:rsidP="00851F44">
            <w:pPr>
              <w:pStyle w:val="TAL"/>
              <w:rPr>
                <w:lang w:eastAsia="ko-KR"/>
              </w:rPr>
            </w:pPr>
            <w:r w:rsidRPr="00A564B4">
              <w:rPr>
                <w:rFonts w:cs="Arial"/>
                <w:szCs w:val="18"/>
                <w:lang w:eastAsia="en-US"/>
              </w:rPr>
              <w:lastRenderedPageBreak/>
              <w:t>6.7A.2</w:t>
            </w:r>
          </w:p>
        </w:tc>
        <w:tc>
          <w:tcPr>
            <w:tcW w:w="1646" w:type="dxa"/>
            <w:tcBorders>
              <w:left w:val="single" w:sz="4" w:space="0" w:color="auto"/>
              <w:bottom w:val="single" w:sz="4" w:space="0" w:color="auto"/>
              <w:right w:val="single" w:sz="4" w:space="0" w:color="auto"/>
            </w:tcBorders>
            <w:shd w:val="clear" w:color="auto" w:fill="auto"/>
            <w:vAlign w:val="center"/>
          </w:tcPr>
          <w:p w14:paraId="3A99008A" w14:textId="77777777" w:rsidR="00851F44" w:rsidRPr="00A564B4" w:rsidDel="009B1E0B" w:rsidRDefault="00851F44" w:rsidP="00851F44">
            <w:pPr>
              <w:pStyle w:val="TAL"/>
              <w:rPr>
                <w:lang w:eastAsia="ko-KR"/>
              </w:rPr>
            </w:pPr>
            <w:r w:rsidRPr="00A564B4">
              <w:rPr>
                <w:rFonts w:cs="Arial"/>
                <w:szCs w:val="18"/>
                <w:lang w:eastAsia="en-US"/>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851F44" w:rsidRPr="00A564B4" w:rsidDel="009B1E0B" w:rsidRDefault="00851F44" w:rsidP="00851F44">
            <w:pPr>
              <w:pStyle w:val="TAL"/>
              <w:rPr>
                <w:lang w:eastAsia="ko-KR"/>
              </w:rPr>
            </w:pPr>
            <w:r w:rsidRPr="00A564B4">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8CD1EA4" w14:textId="77777777" w:rsidR="00851F44" w:rsidRPr="00A564B4" w:rsidDel="009B1E0B" w:rsidRDefault="00851F44" w:rsidP="00851F44">
            <w:pPr>
              <w:pStyle w:val="TAL"/>
              <w:rPr>
                <w:lang w:eastAsia="ko-KR"/>
              </w:rPr>
            </w:pPr>
            <w:r w:rsidRPr="00A564B4">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01D7822" w14:textId="77777777" w:rsidR="00851F44" w:rsidRPr="00A564B4" w:rsidDel="009B1E0B" w:rsidRDefault="00851F44" w:rsidP="00851F44">
            <w:pPr>
              <w:pStyle w:val="TAL"/>
              <w:rPr>
                <w:lang w:eastAsia="ko-KR"/>
              </w:rPr>
            </w:pPr>
            <w:r w:rsidRPr="00A564B4">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596822D" w14:textId="77777777" w:rsidR="00851F44" w:rsidRPr="00A564B4" w:rsidDel="009B1E0B"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1A0CB950" w14:textId="77777777" w:rsidR="00851F44" w:rsidRPr="00A564B4" w:rsidDel="009B1E0B"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A564B4" w:rsidDel="009B1E0B" w:rsidRDefault="00851F44" w:rsidP="00851F44">
            <w:pPr>
              <w:pStyle w:val="TAL"/>
              <w:rPr>
                <w:lang w:eastAsia="zh-CN"/>
              </w:rPr>
            </w:pPr>
          </w:p>
        </w:tc>
      </w:tr>
      <w:tr w:rsidR="00851F44" w:rsidRPr="00A564B4" w14:paraId="066D8CD5"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33AD34C" w14:textId="77777777" w:rsidR="00851F44" w:rsidRPr="00A564B4" w:rsidRDefault="00851F44" w:rsidP="00851F44">
            <w:pPr>
              <w:pStyle w:val="TAL"/>
              <w:rPr>
                <w:rFonts w:eastAsia="SimSun" w:cs="Arial"/>
                <w:szCs w:val="18"/>
                <w:lang w:eastAsia="zh-CN"/>
              </w:rPr>
            </w:pPr>
            <w:r w:rsidRPr="00A564B4">
              <w:t>6.7A.4</w:t>
            </w:r>
          </w:p>
        </w:tc>
        <w:tc>
          <w:tcPr>
            <w:tcW w:w="1646" w:type="dxa"/>
            <w:tcBorders>
              <w:top w:val="single" w:sz="4" w:space="0" w:color="auto"/>
              <w:left w:val="single" w:sz="4" w:space="0" w:color="auto"/>
              <w:right w:val="single" w:sz="4" w:space="0" w:color="auto"/>
            </w:tcBorders>
            <w:shd w:val="clear" w:color="auto" w:fill="auto"/>
            <w:vAlign w:val="center"/>
          </w:tcPr>
          <w:p w14:paraId="52C8C953" w14:textId="77777777" w:rsidR="00851F44" w:rsidRPr="00A564B4" w:rsidRDefault="00851F44" w:rsidP="00851F44">
            <w:pPr>
              <w:pStyle w:val="TAL"/>
              <w:rPr>
                <w:rFonts w:cs="Arial"/>
                <w:szCs w:val="18"/>
              </w:rPr>
            </w:pPr>
            <w:r w:rsidRPr="00A564B4">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05043"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6C81F82" w14:textId="77777777" w:rsidR="00851F44" w:rsidRPr="00A564B4" w:rsidRDefault="00851F44" w:rsidP="00851F44">
            <w:pPr>
              <w:pStyle w:val="TAL"/>
              <w:rPr>
                <w:lang w:eastAsia="zh-CN"/>
              </w:rPr>
            </w:pPr>
          </w:p>
        </w:tc>
      </w:tr>
      <w:tr w:rsidR="00851F44" w:rsidRPr="00A564B4" w14:paraId="5069638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3C0693F"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792739E"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01C82E" w14:textId="77777777" w:rsidR="00851F44" w:rsidRPr="00A564B4" w:rsidRDefault="00851F44" w:rsidP="00851F44">
            <w:pPr>
              <w:pStyle w:val="TAL"/>
              <w:rPr>
                <w:lang w:eastAsia="zh-CN"/>
              </w:rPr>
            </w:pPr>
          </w:p>
        </w:tc>
      </w:tr>
      <w:tr w:rsidR="00851F44" w:rsidRPr="00A564B4" w:rsidDel="009B1E0B" w14:paraId="21513CDE" w14:textId="77777777" w:rsidTr="00BC6DDF">
        <w:trPr>
          <w:cantSplit/>
          <w:trHeight w:val="104"/>
        </w:trPr>
        <w:tc>
          <w:tcPr>
            <w:tcW w:w="1008" w:type="dxa"/>
            <w:vMerge w:val="restart"/>
            <w:tcBorders>
              <w:left w:val="single" w:sz="4" w:space="0" w:color="auto"/>
              <w:right w:val="single" w:sz="4" w:space="0" w:color="auto"/>
            </w:tcBorders>
            <w:shd w:val="clear" w:color="auto" w:fill="auto"/>
            <w:vAlign w:val="center"/>
          </w:tcPr>
          <w:p w14:paraId="761D0611" w14:textId="77777777" w:rsidR="00851F44" w:rsidRPr="00A564B4" w:rsidRDefault="00851F44" w:rsidP="00851F44">
            <w:pPr>
              <w:pStyle w:val="TAL"/>
              <w:rPr>
                <w:rFonts w:cs="Arial"/>
                <w:szCs w:val="18"/>
                <w:lang w:eastAsia="en-US"/>
              </w:rPr>
            </w:pPr>
            <w:r w:rsidRPr="00A564B4">
              <w:rPr>
                <w:lang w:eastAsia="zh-CN"/>
              </w:rPr>
              <w:t>6.7A.5</w:t>
            </w:r>
          </w:p>
        </w:tc>
        <w:tc>
          <w:tcPr>
            <w:tcW w:w="1646" w:type="dxa"/>
            <w:vMerge w:val="restart"/>
            <w:tcBorders>
              <w:left w:val="single" w:sz="4" w:space="0" w:color="auto"/>
              <w:right w:val="single" w:sz="4" w:space="0" w:color="auto"/>
            </w:tcBorders>
            <w:shd w:val="clear" w:color="auto" w:fill="auto"/>
            <w:vAlign w:val="center"/>
          </w:tcPr>
          <w:p w14:paraId="527E9EF4" w14:textId="77777777" w:rsidR="00851F44" w:rsidRPr="00A564B4" w:rsidRDefault="00851F44" w:rsidP="00851F44">
            <w:pPr>
              <w:pStyle w:val="TAL"/>
              <w:rPr>
                <w:rFonts w:cs="Arial"/>
                <w:szCs w:val="18"/>
                <w:lang w:eastAsia="en-US"/>
              </w:rPr>
            </w:pPr>
            <w:r w:rsidRPr="00A564B4">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EA4DC51" w14:textId="77777777" w:rsidR="00851F44" w:rsidRPr="00A564B4" w:rsidRDefault="00851F44" w:rsidP="00851F44">
            <w:pPr>
              <w:pStyle w:val="TAL"/>
              <w:rPr>
                <w:szCs w:val="18"/>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A564B4" w:rsidRDefault="00851F44" w:rsidP="00851F44">
            <w:pPr>
              <w:pStyle w:val="TAL"/>
              <w:rPr>
                <w:szCs w:val="18"/>
                <w:lang w:eastAsia="ko-KR"/>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A564B4" w:rsidRDefault="00851F44" w:rsidP="00851F44">
            <w:pPr>
              <w:pStyle w:val="TAL"/>
              <w:rPr>
                <w:szCs w:val="18"/>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14BFE61E"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0EBCC4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A564B4" w:rsidDel="009B1E0B" w:rsidRDefault="00851F44" w:rsidP="00851F44">
            <w:pPr>
              <w:pStyle w:val="TAL"/>
              <w:rPr>
                <w:lang w:eastAsia="zh-CN"/>
              </w:rPr>
            </w:pPr>
          </w:p>
        </w:tc>
      </w:tr>
      <w:tr w:rsidR="00851F44" w:rsidRPr="00A564B4" w:rsidDel="009B1E0B" w14:paraId="11B8D69B" w14:textId="77777777" w:rsidTr="00BC6DDF">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A564B4" w:rsidRDefault="00851F44" w:rsidP="00851F44">
            <w:pPr>
              <w:pStyle w:val="TAL"/>
              <w:rPr>
                <w:rFonts w:cs="Arial"/>
                <w:szCs w:val="18"/>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A564B4" w:rsidRDefault="00851F44" w:rsidP="00851F44">
            <w:pPr>
              <w:pStyle w:val="TAL"/>
              <w:rPr>
                <w:rFonts w:cs="Arial"/>
                <w:szCs w:val="18"/>
                <w:lang w:eastAsia="en-US"/>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A564B4" w:rsidRDefault="00851F44" w:rsidP="00851F44">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2EA2A2E" w14:textId="77777777" w:rsidR="00851F44" w:rsidRPr="00A564B4" w:rsidRDefault="00851F44" w:rsidP="00851F44">
            <w:pPr>
              <w:pStyle w:val="TAL"/>
              <w:rPr>
                <w:szCs w:val="18"/>
                <w:lang w:eastAsia="ko-KR"/>
              </w:rPr>
            </w:pPr>
            <w:r w:rsidRPr="00A564B4">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C60FC0D" w14:textId="77777777" w:rsidR="00851F44" w:rsidRPr="00A564B4" w:rsidRDefault="00851F44" w:rsidP="00851F44">
            <w:pPr>
              <w:pStyle w:val="TAL"/>
              <w:rPr>
                <w:szCs w:val="18"/>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2FB27AA8" w14:textId="77777777" w:rsidR="00851F44" w:rsidRPr="00A564B4"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D18434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A564B4" w:rsidDel="009B1E0B" w:rsidRDefault="00851F44" w:rsidP="00851F44">
            <w:pPr>
              <w:pStyle w:val="TAL"/>
              <w:rPr>
                <w:lang w:eastAsia="zh-CN"/>
              </w:rPr>
            </w:pPr>
          </w:p>
        </w:tc>
      </w:tr>
      <w:tr w:rsidR="00851F44" w:rsidRPr="00A564B4" w14:paraId="7BA1264F"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B0DB54C" w14:textId="77777777" w:rsidR="00851F44" w:rsidRPr="00A564B4" w:rsidRDefault="00851F44" w:rsidP="00851F44">
            <w:pPr>
              <w:pStyle w:val="TAL"/>
              <w:rPr>
                <w:lang w:eastAsia="zh-CN"/>
              </w:rPr>
            </w:pPr>
            <w:r w:rsidRPr="00A564B4">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57F11F44" w14:textId="77777777" w:rsidR="00851F44" w:rsidRPr="00A564B4" w:rsidRDefault="00851F44" w:rsidP="00851F44">
            <w:pPr>
              <w:pStyle w:val="TAL"/>
              <w:rPr>
                <w:lang w:eastAsia="zh-CN"/>
              </w:rPr>
            </w:pPr>
            <w:r w:rsidRPr="00A564B4">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495AE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04827"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4CAE8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CD11B6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D1549D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A564B4" w:rsidRDefault="00851F44" w:rsidP="00851F44">
            <w:pPr>
              <w:pStyle w:val="TAL"/>
              <w:rPr>
                <w:lang w:eastAsia="zh-CN"/>
              </w:rPr>
            </w:pPr>
          </w:p>
        </w:tc>
      </w:tr>
      <w:tr w:rsidR="00851F44" w:rsidRPr="00A564B4" w:rsidDel="009B1E0B" w14:paraId="42DDFCEC"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7047AB1E" w14:textId="77777777" w:rsidR="00851F44" w:rsidRPr="00A564B4" w:rsidDel="009B1E0B" w:rsidRDefault="00851F44" w:rsidP="00851F44">
            <w:pPr>
              <w:pStyle w:val="TAL"/>
              <w:rPr>
                <w:lang w:eastAsia="ko-KR"/>
              </w:rPr>
            </w:pPr>
            <w:r w:rsidRPr="00A564B4">
              <w:rPr>
                <w:lang w:eastAsia="ko-KR"/>
              </w:rPr>
              <w:t>6.7E</w:t>
            </w:r>
          </w:p>
        </w:tc>
        <w:tc>
          <w:tcPr>
            <w:tcW w:w="1646" w:type="dxa"/>
            <w:tcBorders>
              <w:left w:val="single" w:sz="4" w:space="0" w:color="auto"/>
              <w:bottom w:val="single" w:sz="4" w:space="0" w:color="auto"/>
              <w:right w:val="single" w:sz="4" w:space="0" w:color="auto"/>
            </w:tcBorders>
            <w:shd w:val="clear" w:color="auto" w:fill="auto"/>
            <w:vAlign w:val="center"/>
          </w:tcPr>
          <w:p w14:paraId="087C9902" w14:textId="77777777" w:rsidR="00851F44" w:rsidRPr="00A564B4" w:rsidDel="009B1E0B" w:rsidRDefault="00851F44" w:rsidP="00851F44">
            <w:pPr>
              <w:pStyle w:val="TAL"/>
              <w:rPr>
                <w:lang w:eastAsia="ko-KR"/>
              </w:rPr>
            </w:pPr>
            <w:r w:rsidRPr="00A564B4">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851F44" w:rsidRPr="00A564B4" w:rsidDel="009B1E0B"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1AA098" w14:textId="77777777" w:rsidR="00851F44" w:rsidRPr="00A564B4" w:rsidDel="009B1E0B"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8FBE35" w14:textId="77777777" w:rsidR="00851F44" w:rsidRPr="00A564B4" w:rsidDel="009B1E0B"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280F309" w14:textId="77777777" w:rsidR="00851F44" w:rsidRPr="00A564B4" w:rsidDel="009B1E0B"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7F87CCF" w14:textId="77777777" w:rsidR="00851F44" w:rsidRPr="00A564B4" w:rsidDel="009B1E0B"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A564B4" w:rsidDel="009B1E0B" w:rsidRDefault="00851F44" w:rsidP="00851F44">
            <w:pPr>
              <w:pStyle w:val="TAL"/>
              <w:rPr>
                <w:lang w:eastAsia="zh-CN"/>
              </w:rPr>
            </w:pPr>
          </w:p>
        </w:tc>
      </w:tr>
      <w:tr w:rsidR="00851F44" w:rsidRPr="00A564B4" w:rsidDel="009B1E0B" w14:paraId="7E78FC8F"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593CC572" w14:textId="77777777" w:rsidR="00851F44" w:rsidRPr="00A564B4" w:rsidRDefault="00851F44" w:rsidP="00851F44">
            <w:pPr>
              <w:pStyle w:val="TAL"/>
              <w:rPr>
                <w:lang w:eastAsia="ko-KR"/>
              </w:rPr>
            </w:pPr>
            <w:r w:rsidRPr="00A564B4">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0B6F8CD8" w14:textId="77777777" w:rsidR="00851F44" w:rsidRPr="00A564B4" w:rsidRDefault="00851F44" w:rsidP="00851F44">
            <w:pPr>
              <w:pStyle w:val="TAL"/>
              <w:rPr>
                <w:lang w:eastAsia="ko-KR"/>
              </w:rPr>
            </w:pPr>
            <w:r w:rsidRPr="00A564B4">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C4BA8A" w14:textId="77777777" w:rsidR="00851F44" w:rsidRPr="00A564B4" w:rsidRDefault="00851F44" w:rsidP="00851F44">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3526F0"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D2380C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60F557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A564B4" w:rsidDel="009B1E0B" w:rsidRDefault="00851F44" w:rsidP="00851F44">
            <w:pPr>
              <w:pStyle w:val="TAL"/>
              <w:rPr>
                <w:lang w:eastAsia="zh-CN"/>
              </w:rPr>
            </w:pPr>
          </w:p>
        </w:tc>
      </w:tr>
      <w:tr w:rsidR="00851F44" w:rsidRPr="00A564B4" w14:paraId="6FB737C7"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7DE720" w14:textId="77777777" w:rsidR="00851F44" w:rsidRPr="00A564B4" w:rsidRDefault="00851F44" w:rsidP="00851F44">
            <w:pPr>
              <w:pStyle w:val="TAL"/>
              <w:rPr>
                <w:lang w:eastAsia="en-US"/>
              </w:rPr>
            </w:pPr>
            <w:r w:rsidRPr="00A564B4">
              <w:rPr>
                <w:lang w:eastAsia="en-US"/>
              </w:rPr>
              <w:t>6.7EB</w:t>
            </w:r>
          </w:p>
        </w:tc>
        <w:tc>
          <w:tcPr>
            <w:tcW w:w="1646" w:type="dxa"/>
            <w:tcBorders>
              <w:top w:val="single" w:sz="4" w:space="0" w:color="auto"/>
              <w:left w:val="single" w:sz="4" w:space="0" w:color="auto"/>
              <w:right w:val="single" w:sz="4" w:space="0" w:color="auto"/>
            </w:tcBorders>
            <w:shd w:val="clear" w:color="auto" w:fill="auto"/>
            <w:vAlign w:val="center"/>
          </w:tcPr>
          <w:p w14:paraId="33185CC4" w14:textId="77777777" w:rsidR="00851F44" w:rsidRPr="00A564B4" w:rsidRDefault="00851F44" w:rsidP="00851F44">
            <w:pPr>
              <w:pStyle w:val="TAL"/>
              <w:rPr>
                <w:lang w:eastAsia="en-US"/>
              </w:rPr>
            </w:pPr>
            <w:r w:rsidRPr="00A564B4">
              <w:rPr>
                <w:lang w:eastAsia="en-US"/>
              </w:rPr>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9024"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C583C0" w14:textId="77777777" w:rsidR="00851F44" w:rsidRPr="00A564B4" w:rsidRDefault="00851F44" w:rsidP="00851F44">
            <w:pPr>
              <w:pStyle w:val="TAL"/>
              <w:rPr>
                <w:rFonts w:eastAsia="PMingLiU"/>
                <w:lang w:eastAsia="zh-TW"/>
              </w:rPr>
            </w:pPr>
            <w:r w:rsidRPr="00A564B4">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4C5C5250"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CCEA0C1"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DF9CFD9" w14:textId="77777777" w:rsidR="00851F44" w:rsidRPr="00A564B4" w:rsidRDefault="00851F44" w:rsidP="00851F44">
            <w:pPr>
              <w:pStyle w:val="TAL"/>
              <w:rPr>
                <w:rFonts w:eastAsia="PMingLiU"/>
                <w:lang w:eastAsia="zh-TW"/>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A564B4" w:rsidRDefault="00851F44" w:rsidP="00851F44">
            <w:pPr>
              <w:pStyle w:val="TAL"/>
              <w:rPr>
                <w:lang w:eastAsia="zh-CN"/>
              </w:rPr>
            </w:pPr>
          </w:p>
        </w:tc>
      </w:tr>
      <w:tr w:rsidR="00851F44" w:rsidRPr="00A564B4" w14:paraId="249B9D6C"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2E3CD6B" w14:textId="77777777" w:rsidR="00851F44" w:rsidRPr="00A564B4" w:rsidRDefault="00851F44" w:rsidP="00851F44">
            <w:pPr>
              <w:pStyle w:val="TAL"/>
            </w:pPr>
            <w:r w:rsidRPr="00A564B4">
              <w:t>6.7EC</w:t>
            </w:r>
          </w:p>
        </w:tc>
        <w:tc>
          <w:tcPr>
            <w:tcW w:w="1646" w:type="dxa"/>
            <w:tcBorders>
              <w:top w:val="single" w:sz="4" w:space="0" w:color="auto"/>
              <w:left w:val="single" w:sz="4" w:space="0" w:color="auto"/>
              <w:right w:val="single" w:sz="4" w:space="0" w:color="auto"/>
            </w:tcBorders>
            <w:shd w:val="clear" w:color="auto" w:fill="auto"/>
            <w:vAlign w:val="center"/>
          </w:tcPr>
          <w:p w14:paraId="584C7316" w14:textId="77777777" w:rsidR="00851F44" w:rsidRPr="00A564B4" w:rsidRDefault="00851F44" w:rsidP="00851F44">
            <w:pPr>
              <w:pStyle w:val="TAL"/>
            </w:pPr>
            <w:r w:rsidRPr="00A564B4">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7FE71" w14:textId="77777777" w:rsidR="00851F44" w:rsidRPr="00A564B4" w:rsidRDefault="00851F44" w:rsidP="00851F44">
            <w:pPr>
              <w:pStyle w:val="TAL"/>
              <w:rPr>
                <w:rFonts w:eastAsia="PMingLiU"/>
                <w:lang w:eastAsia="zh-TW"/>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A18FAA8" w14:textId="77777777" w:rsidR="00851F44" w:rsidRPr="00A564B4" w:rsidRDefault="00851F44" w:rsidP="00851F44">
            <w:pPr>
              <w:pStyle w:val="TAL"/>
              <w:rPr>
                <w:rFonts w:eastAsia="PMingLiU"/>
                <w:lang w:eastAsia="zh-TW"/>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54F56B"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77BC0F4E"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A564B4" w:rsidRDefault="00851F44" w:rsidP="00851F44">
            <w:pPr>
              <w:pStyle w:val="TAL"/>
              <w:rPr>
                <w:lang w:eastAsia="zh-CN"/>
              </w:rPr>
            </w:pPr>
          </w:p>
        </w:tc>
      </w:tr>
      <w:tr w:rsidR="00851F44" w:rsidRPr="00A564B4" w14:paraId="4D7A307F"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0F2F2AF" w14:textId="77777777" w:rsidR="00851F44" w:rsidRPr="00A564B4" w:rsidRDefault="00851F44" w:rsidP="00851F44">
            <w:pPr>
              <w:pStyle w:val="TAL"/>
            </w:pPr>
            <w:r w:rsidRPr="00A564B4">
              <w:t>6.</w:t>
            </w:r>
            <w:r w:rsidRPr="00A564B4">
              <w:rPr>
                <w:rFonts w:eastAsia="PMingLiU"/>
                <w:lang w:eastAsia="zh-TW"/>
              </w:rPr>
              <w:t>7</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354CAC4" w14:textId="77777777" w:rsidR="00851F44" w:rsidRPr="00A564B4" w:rsidRDefault="00851F44" w:rsidP="00851F44">
            <w:pPr>
              <w:pStyle w:val="TAL"/>
            </w:pPr>
            <w:r w:rsidRPr="00A564B4">
              <w:t xml:space="preserve">Transmit intermodulation for </w:t>
            </w:r>
            <w:r w:rsidRPr="00A564B4">
              <w:rPr>
                <w:rFonts w:eastAsia="PMingLiU"/>
                <w:lang w:eastAsia="zh-TW"/>
              </w:rPr>
              <w:t>c</w:t>
            </w:r>
            <w:r w:rsidRPr="00A564B4">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66F3749A"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4CD3483"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F645AC8"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77FB98A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A1C0B0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A564B4" w:rsidRDefault="00851F44" w:rsidP="00851F44">
            <w:pPr>
              <w:pStyle w:val="TAL"/>
              <w:rPr>
                <w:lang w:eastAsia="zh-CN"/>
              </w:rPr>
            </w:pPr>
          </w:p>
        </w:tc>
      </w:tr>
      <w:tr w:rsidR="00851F44" w:rsidRPr="00A564B4" w14:paraId="66A14290"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3A34BAE" w14:textId="77777777" w:rsidR="00851F44" w:rsidRPr="00A564B4" w:rsidRDefault="00851F44" w:rsidP="00851F44">
            <w:pPr>
              <w:pStyle w:val="TAL"/>
              <w:rPr>
                <w:lang w:eastAsia="zh-CN"/>
              </w:rPr>
            </w:pPr>
            <w:r w:rsidRPr="00A564B4">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0A9B405C" w14:textId="77777777" w:rsidR="00851F44" w:rsidRPr="00A564B4" w:rsidRDefault="00851F44" w:rsidP="00851F44">
            <w:pPr>
              <w:pStyle w:val="TAL"/>
              <w:rPr>
                <w:lang w:eastAsia="zh-CN"/>
              </w:rPr>
            </w:pPr>
            <w:r w:rsidRPr="00A564B4">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0BD5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46CD474"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E1F26C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2088C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72D58D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A564B4" w:rsidRDefault="00851F44" w:rsidP="00851F44">
            <w:pPr>
              <w:pStyle w:val="TAL"/>
              <w:rPr>
                <w:lang w:eastAsia="zh-CN"/>
              </w:rPr>
            </w:pPr>
          </w:p>
        </w:tc>
      </w:tr>
      <w:tr w:rsidR="00851F44" w:rsidRPr="00A564B4" w14:paraId="0D4A9AA9"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38375F0" w14:textId="77777777" w:rsidR="00851F44" w:rsidRPr="00A564B4" w:rsidRDefault="00851F44" w:rsidP="00851F44">
            <w:pPr>
              <w:pStyle w:val="TAL"/>
              <w:rPr>
                <w:lang w:eastAsia="zh-CN"/>
              </w:rPr>
            </w:pPr>
            <w:r w:rsidRPr="00A564B4">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75505A0A" w14:textId="77777777" w:rsidR="00851F44" w:rsidRPr="00A564B4" w:rsidRDefault="00851F44" w:rsidP="00851F44">
            <w:pPr>
              <w:pStyle w:val="TAL"/>
              <w:rPr>
                <w:lang w:eastAsia="zh-CN"/>
              </w:rPr>
            </w:pPr>
            <w:r w:rsidRPr="00A564B4">
              <w:rPr>
                <w:lang w:eastAsia="en-US"/>
              </w:rPr>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9B3A6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1B61BF"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1B34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7C885C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2C150AD"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A564B4" w:rsidRDefault="00851F44" w:rsidP="00851F44">
            <w:pPr>
              <w:pStyle w:val="TAL"/>
              <w:rPr>
                <w:lang w:eastAsia="zh-CN"/>
              </w:rPr>
            </w:pPr>
          </w:p>
        </w:tc>
      </w:tr>
      <w:tr w:rsidR="00851F44" w:rsidRPr="00A564B4" w14:paraId="761BDF2B"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1C0F5A" w14:textId="77777777" w:rsidR="00851F44" w:rsidRPr="00A564B4" w:rsidRDefault="00851F44" w:rsidP="00851F44">
            <w:pPr>
              <w:pStyle w:val="TAL"/>
              <w:rPr>
                <w:lang w:eastAsia="zh-CN"/>
              </w:rPr>
            </w:pPr>
            <w:r w:rsidRPr="00A564B4">
              <w:rPr>
                <w:lang w:eastAsia="zh-CN"/>
              </w:rPr>
              <w:lastRenderedPageBreak/>
              <w:t>6.7G.3</w:t>
            </w:r>
          </w:p>
        </w:tc>
        <w:tc>
          <w:tcPr>
            <w:tcW w:w="1646" w:type="dxa"/>
            <w:tcBorders>
              <w:top w:val="single" w:sz="4" w:space="0" w:color="auto"/>
              <w:left w:val="single" w:sz="4" w:space="0" w:color="auto"/>
              <w:right w:val="single" w:sz="4" w:space="0" w:color="auto"/>
            </w:tcBorders>
            <w:shd w:val="clear" w:color="auto" w:fill="auto"/>
            <w:vAlign w:val="center"/>
          </w:tcPr>
          <w:p w14:paraId="0985ADE4" w14:textId="77777777" w:rsidR="00851F44" w:rsidRPr="00A564B4" w:rsidRDefault="00851F44" w:rsidP="00851F44">
            <w:pPr>
              <w:pStyle w:val="TAL"/>
            </w:pPr>
            <w:r w:rsidRPr="00A564B4">
              <w:rPr>
                <w:color w:val="000000"/>
              </w:rPr>
              <w:t>Transmit intermodulation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6CAE2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6263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9A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B14A2A2"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1AFF0E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A564B4" w:rsidRDefault="00851F44" w:rsidP="00851F44">
            <w:pPr>
              <w:pStyle w:val="TAL"/>
              <w:rPr>
                <w:lang w:eastAsia="zh-CN"/>
              </w:rPr>
            </w:pPr>
          </w:p>
        </w:tc>
      </w:tr>
      <w:tr w:rsidR="00851F44" w:rsidRPr="00A564B4" w14:paraId="3F306F28"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64D5E7F" w14:textId="77777777" w:rsidR="00851F44" w:rsidRPr="00A564B4" w:rsidRDefault="00851F44" w:rsidP="00851F44">
            <w:pPr>
              <w:pStyle w:val="TAL"/>
              <w:rPr>
                <w:lang w:eastAsia="zh-CN"/>
              </w:rPr>
            </w:pPr>
            <w:r w:rsidRPr="00A564B4">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012EFAF1" w14:textId="77777777" w:rsidR="00851F44" w:rsidRPr="00A564B4" w:rsidRDefault="00851F44" w:rsidP="00851F44">
            <w:pPr>
              <w:pStyle w:val="TAL"/>
              <w:rPr>
                <w:lang w:eastAsia="zh-CN"/>
              </w:rPr>
            </w:pPr>
            <w:r w:rsidRPr="00A564B4">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DAA0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E4F6930"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833BB4"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962AC6"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BF3EB9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A564B4" w:rsidRDefault="00851F44" w:rsidP="00851F44">
            <w:pPr>
              <w:pStyle w:val="TAL"/>
              <w:rPr>
                <w:lang w:eastAsia="zh-CN"/>
              </w:rPr>
            </w:pPr>
          </w:p>
        </w:tc>
      </w:tr>
      <w:tr w:rsidR="00851F44" w:rsidRPr="00A564B4" w14:paraId="6E791C1C" w14:textId="77777777" w:rsidTr="00BC6DDF">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A564B4" w:rsidRDefault="00851F44" w:rsidP="00851F44">
            <w:pPr>
              <w:pStyle w:val="TAL"/>
              <w:jc w:val="center"/>
              <w:rPr>
                <w:b/>
                <w:lang w:eastAsia="zh-CN"/>
              </w:rPr>
            </w:pPr>
            <w:r w:rsidRPr="00A564B4">
              <w:rPr>
                <w:b/>
                <w:lang w:eastAsia="en-US"/>
              </w:rPr>
              <w:t>Receiver Characteristics</w:t>
            </w:r>
          </w:p>
        </w:tc>
      </w:tr>
      <w:tr w:rsidR="00851F44" w:rsidRPr="00A564B4" w14:paraId="1EFED38A" w14:textId="77777777" w:rsidTr="00BC6DDF">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37385708" w14:textId="77777777" w:rsidR="00851F44" w:rsidRPr="00A564B4" w:rsidRDefault="00851F44" w:rsidP="00851F44">
            <w:pPr>
              <w:pStyle w:val="TAL"/>
              <w:rPr>
                <w:lang w:eastAsia="zh-CN"/>
              </w:rPr>
            </w:pPr>
            <w:r w:rsidRPr="00A564B4">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076FA74D" w14:textId="77777777" w:rsidR="00851F44" w:rsidRPr="00A564B4" w:rsidRDefault="00851F44" w:rsidP="00851F44">
            <w:pPr>
              <w:pStyle w:val="TAL"/>
              <w:rPr>
                <w:lang w:eastAsia="zh-CN"/>
              </w:rPr>
            </w:pPr>
            <w:r w:rsidRPr="00A564B4">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6171DCD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831C97E"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90BD91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950E6B" w14:textId="77777777" w:rsidR="00851F44" w:rsidRPr="00A564B4" w:rsidRDefault="00851F44" w:rsidP="00851F44">
            <w:pPr>
              <w:pStyle w:val="TAL"/>
              <w:jc w:val="center"/>
              <w:rPr>
                <w:lang w:eastAsia="zh-CN"/>
              </w:rPr>
            </w:pPr>
            <w:r w:rsidRPr="00A564B4">
              <w:rPr>
                <w:lang w:eastAsia="zh-CN"/>
              </w:rPr>
              <w:t xml:space="preserve"> D15</w:t>
            </w:r>
          </w:p>
        </w:tc>
        <w:tc>
          <w:tcPr>
            <w:tcW w:w="1101" w:type="dxa"/>
            <w:gridSpan w:val="2"/>
            <w:tcBorders>
              <w:top w:val="single" w:sz="4" w:space="0" w:color="auto"/>
              <w:left w:val="single" w:sz="4" w:space="0" w:color="auto"/>
              <w:right w:val="single" w:sz="4" w:space="0" w:color="auto"/>
            </w:tcBorders>
          </w:tcPr>
          <w:p w14:paraId="0F56F3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A564B4" w:rsidRDefault="00851F44" w:rsidP="00851F44">
            <w:pPr>
              <w:pStyle w:val="TAL"/>
              <w:rPr>
                <w:lang w:eastAsia="zh-CN"/>
              </w:rPr>
            </w:pPr>
          </w:p>
        </w:tc>
      </w:tr>
      <w:tr w:rsidR="00851F44" w:rsidRPr="00A564B4" w14:paraId="705BEA54" w14:textId="77777777" w:rsidTr="00BC6DDF">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A564B4" w:rsidRDefault="00851F44" w:rsidP="00851F44">
            <w:pPr>
              <w:pStyle w:val="TAL"/>
              <w:rPr>
                <w:lang w:eastAsia="en-US"/>
              </w:rPr>
            </w:pPr>
            <w:r w:rsidRPr="00A564B4">
              <w:rPr>
                <w:lang w:eastAsia="en-US"/>
              </w:rPr>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A564B4" w:rsidRDefault="00851F44" w:rsidP="00851F44">
            <w:pPr>
              <w:pStyle w:val="TAL"/>
              <w:rPr>
                <w:lang w:eastAsia="en-US"/>
              </w:rPr>
            </w:pPr>
            <w:r w:rsidRPr="00A564B4">
              <w:rPr>
                <w:lang w:eastAsia="en-US"/>
              </w:rPr>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A564B4"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A564B4" w:rsidRDefault="00851F44" w:rsidP="00851F44">
            <w:pPr>
              <w:pStyle w:val="TAL"/>
              <w:rPr>
                <w:lang w:eastAsia="en-US"/>
              </w:rPr>
            </w:pPr>
            <w:r w:rsidRPr="00A564B4">
              <w:rPr>
                <w:lang w:eastAsia="en-US"/>
              </w:rPr>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A564B4" w:rsidRDefault="00851F44" w:rsidP="00851F44">
            <w:pPr>
              <w:pStyle w:val="TAL"/>
              <w:rPr>
                <w:lang w:eastAsia="en-US"/>
              </w:rPr>
            </w:pPr>
            <w:r w:rsidRPr="00A564B4">
              <w:rPr>
                <w:lang w:eastAsia="en-US"/>
              </w:rPr>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A564B4" w:rsidRDefault="00851F44" w:rsidP="00851F44">
            <w:pPr>
              <w:pStyle w:val="TAL"/>
              <w:jc w:val="center"/>
              <w:rPr>
                <w:lang w:eastAsia="en-US"/>
              </w:rPr>
            </w:pPr>
            <w:r w:rsidRPr="00A564B4">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A564B4" w:rsidRDefault="00851F44" w:rsidP="00851F44">
            <w:pPr>
              <w:pStyle w:val="TAL"/>
              <w:rPr>
                <w:lang w:eastAsia="en-US"/>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A564B4" w:rsidRDefault="00851F44" w:rsidP="00851F44">
            <w:pPr>
              <w:pStyle w:val="TAL"/>
              <w:rPr>
                <w:lang w:eastAsia="en-US"/>
              </w:rPr>
            </w:pPr>
          </w:p>
        </w:tc>
      </w:tr>
      <w:tr w:rsidR="00851F44" w:rsidRPr="00A564B4" w14:paraId="0AB96BED" w14:textId="77777777" w:rsidTr="00BC6DDF">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1139992C" w14:textId="77777777" w:rsidR="00851F44" w:rsidRPr="00A564B4" w:rsidRDefault="00851F44" w:rsidP="00851F44">
            <w:pPr>
              <w:pStyle w:val="TAL"/>
              <w:rPr>
                <w:lang w:eastAsia="zh-CN"/>
              </w:rPr>
            </w:pPr>
            <w:r w:rsidRPr="00A564B4">
              <w:rPr>
                <w:lang w:eastAsia="zh-CN"/>
              </w:rPr>
              <w:t>7.3A.1</w:t>
            </w:r>
          </w:p>
        </w:tc>
        <w:tc>
          <w:tcPr>
            <w:tcW w:w="1646" w:type="dxa"/>
            <w:tcBorders>
              <w:top w:val="single" w:sz="4" w:space="0" w:color="auto"/>
              <w:left w:val="single" w:sz="4" w:space="0" w:color="auto"/>
              <w:right w:val="single" w:sz="4" w:space="0" w:color="auto"/>
            </w:tcBorders>
            <w:shd w:val="clear" w:color="auto" w:fill="auto"/>
            <w:vAlign w:val="center"/>
          </w:tcPr>
          <w:p w14:paraId="69B5DBD0" w14:textId="77777777" w:rsidR="00851F44" w:rsidRPr="00A564B4" w:rsidRDefault="00851F44" w:rsidP="00851F44">
            <w:pPr>
              <w:pStyle w:val="TAL"/>
              <w:rPr>
                <w:lang w:eastAsia="zh-CN"/>
              </w:rPr>
            </w:pPr>
            <w:r w:rsidRPr="00A564B4">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EA89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D55424D"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ADD615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EBEBA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ABC723C" w14:textId="77777777" w:rsidR="00851F44" w:rsidRPr="00A564B4" w:rsidRDefault="00851F44" w:rsidP="00851F44">
            <w:pPr>
              <w:pStyle w:val="TAL"/>
              <w:rPr>
                <w:lang w:eastAsia="zh-CN"/>
              </w:rPr>
            </w:pPr>
            <w:bookmarkStart w:id="77" w:name="_Hlk498513467"/>
            <w:r w:rsidRPr="00A564B4">
              <w:rPr>
                <w:lang w:eastAsia="zh-CN"/>
              </w:rPr>
              <w:t>FDD_2Rx, FDD_4Rx, TDD_2Rx, TDD_4Rx</w:t>
            </w:r>
            <w:bookmarkEnd w:id="77"/>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D4ECAD" w14:textId="77777777" w:rsidTr="00BC6DDF">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066E226A" w14:textId="77777777" w:rsidR="00851F44" w:rsidRPr="00A564B4" w:rsidRDefault="00851F44" w:rsidP="00851F44">
            <w:pPr>
              <w:pStyle w:val="TAL"/>
              <w:rPr>
                <w:lang w:eastAsia="zh-CN"/>
              </w:rPr>
            </w:pPr>
            <w:r w:rsidRPr="00A564B4">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4A2B02A4" w14:textId="77777777" w:rsidR="00851F44" w:rsidRPr="00A564B4" w:rsidRDefault="00851F44" w:rsidP="00851F44">
            <w:pPr>
              <w:pStyle w:val="TAL"/>
              <w:rPr>
                <w:lang w:eastAsia="zh-CN"/>
              </w:rPr>
            </w:pPr>
            <w:r w:rsidRPr="00A564B4">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11280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0390483"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66ECE2A"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3E7DA0F"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70A5272C"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E9DB847" w14:textId="77777777" w:rsidTr="00BC6DDF">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C88824F" w14:textId="77777777" w:rsidR="00851F44" w:rsidRPr="00A564B4" w:rsidRDefault="00851F44" w:rsidP="00851F44">
            <w:pPr>
              <w:pStyle w:val="TAL"/>
              <w:rPr>
                <w:lang w:eastAsia="zh-CN"/>
              </w:rPr>
            </w:pPr>
            <w:r w:rsidRPr="00A564B4">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1BFC0C42" w14:textId="77777777" w:rsidR="00851F44" w:rsidRPr="00A564B4" w:rsidRDefault="00851F44" w:rsidP="00851F44">
            <w:pPr>
              <w:pStyle w:val="TAL"/>
              <w:rPr>
                <w:lang w:eastAsia="zh-CN"/>
              </w:rPr>
            </w:pPr>
            <w:r w:rsidRPr="00A564B4">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4A3339E"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03FFE20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8F18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FCDC069"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73B35328"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418A1DCB"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317EE45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C0AF73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BBA9407" w14:textId="77777777" w:rsidR="00851F44" w:rsidRPr="00A564B4" w:rsidRDefault="00851F44" w:rsidP="00851F44">
            <w:pPr>
              <w:pStyle w:val="TAL"/>
              <w:rPr>
                <w:lang w:eastAsia="en-US"/>
              </w:rPr>
            </w:pPr>
          </w:p>
        </w:tc>
      </w:tr>
      <w:tr w:rsidR="00851F44" w:rsidRPr="00A564B4" w14:paraId="6836A206"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35B5D53"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318298B"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40D7D78"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left w:val="single" w:sz="4" w:space="0" w:color="auto"/>
              <w:bottom w:val="single" w:sz="4" w:space="0" w:color="auto"/>
              <w:right w:val="single" w:sz="4" w:space="0" w:color="auto"/>
            </w:tcBorders>
            <w:shd w:val="clear" w:color="auto" w:fill="auto"/>
            <w:vAlign w:val="center"/>
          </w:tcPr>
          <w:p w14:paraId="54933777"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2EC3B17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47CD969"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4AD522E" w14:textId="77777777" w:rsidR="00851F44" w:rsidRPr="00A564B4" w:rsidRDefault="00851F44" w:rsidP="00851F44">
            <w:pPr>
              <w:pStyle w:val="TAL"/>
              <w:rPr>
                <w:lang w:eastAsia="en-US"/>
              </w:rPr>
            </w:pPr>
          </w:p>
        </w:tc>
      </w:tr>
      <w:tr w:rsidR="00851F44" w:rsidRPr="00A564B4" w14:paraId="5E6A039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2F2AEED"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032D7F69"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03888E47"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28C6DEB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705B3ED7"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786BD08"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70ED0B9" w14:textId="77777777" w:rsidR="00851F44" w:rsidRPr="00A564B4" w:rsidRDefault="00851F44" w:rsidP="00851F44">
            <w:pPr>
              <w:pStyle w:val="TAL"/>
              <w:rPr>
                <w:lang w:eastAsia="en-US"/>
              </w:rPr>
            </w:pPr>
          </w:p>
        </w:tc>
      </w:tr>
      <w:tr w:rsidR="00851F44" w:rsidRPr="00A564B4" w14:paraId="6EA919D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4180B5A" w14:textId="77777777" w:rsidR="00851F44" w:rsidRPr="00A564B4" w:rsidRDefault="00851F44" w:rsidP="00851F44">
            <w:pPr>
              <w:pStyle w:val="TAL"/>
              <w:rPr>
                <w:lang w:eastAsia="en-US"/>
              </w:rPr>
            </w:pPr>
            <w:r w:rsidRPr="00A564B4">
              <w:rPr>
                <w:lang w:eastAsia="en-US"/>
              </w:rPr>
              <w:t>7.3A.4</w:t>
            </w:r>
          </w:p>
        </w:tc>
        <w:tc>
          <w:tcPr>
            <w:tcW w:w="1646" w:type="dxa"/>
            <w:tcBorders>
              <w:left w:val="single" w:sz="4" w:space="0" w:color="auto"/>
              <w:right w:val="single" w:sz="4" w:space="0" w:color="auto"/>
            </w:tcBorders>
            <w:shd w:val="clear" w:color="auto" w:fill="auto"/>
            <w:vAlign w:val="center"/>
          </w:tcPr>
          <w:p w14:paraId="49783338" w14:textId="77777777" w:rsidR="00851F44" w:rsidRPr="00A564B4" w:rsidRDefault="00851F44" w:rsidP="00851F44">
            <w:pPr>
              <w:pStyle w:val="TAL"/>
              <w:rPr>
                <w:lang w:eastAsia="ko-KR"/>
              </w:rPr>
            </w:pPr>
            <w:r w:rsidRPr="00A564B4">
              <w:rPr>
                <w:lang w:eastAsia="en-US"/>
              </w:rPr>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2351B5AD" w14:textId="77777777" w:rsidR="00851F44" w:rsidRPr="00A564B4" w:rsidRDefault="00851F44" w:rsidP="00851F44">
            <w:pPr>
              <w:pStyle w:val="TAL"/>
              <w:rPr>
                <w:lang w:eastAsia="en-US"/>
              </w:rPr>
            </w:pPr>
            <w:r w:rsidRPr="00A564B4">
              <w:rPr>
                <w:lang w:eastAsia="en-US"/>
              </w:rPr>
              <w:t>Rel-11</w:t>
            </w:r>
          </w:p>
        </w:tc>
        <w:tc>
          <w:tcPr>
            <w:tcW w:w="1134" w:type="dxa"/>
            <w:tcBorders>
              <w:left w:val="single" w:sz="4" w:space="0" w:color="auto"/>
              <w:right w:val="single" w:sz="4" w:space="0" w:color="auto"/>
            </w:tcBorders>
            <w:shd w:val="clear" w:color="auto" w:fill="auto"/>
            <w:vAlign w:val="center"/>
          </w:tcPr>
          <w:p w14:paraId="10B36885" w14:textId="77777777" w:rsidR="00851F44" w:rsidRPr="00A564B4" w:rsidRDefault="00851F44" w:rsidP="00851F44">
            <w:pPr>
              <w:pStyle w:val="TAL"/>
              <w:rPr>
                <w:lang w:eastAsia="en-US"/>
              </w:rPr>
            </w:pPr>
            <w:r w:rsidRPr="00A564B4">
              <w:rPr>
                <w:lang w:eastAsia="en-US"/>
              </w:rPr>
              <w:t>C43</w:t>
            </w:r>
          </w:p>
        </w:tc>
        <w:tc>
          <w:tcPr>
            <w:tcW w:w="2292" w:type="dxa"/>
            <w:tcBorders>
              <w:left w:val="single" w:sz="4" w:space="0" w:color="auto"/>
              <w:right w:val="single" w:sz="4" w:space="0" w:color="auto"/>
            </w:tcBorders>
            <w:shd w:val="clear" w:color="auto" w:fill="auto"/>
            <w:vAlign w:val="center"/>
          </w:tcPr>
          <w:p w14:paraId="4DBD7269"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left w:val="single" w:sz="4" w:space="0" w:color="auto"/>
              <w:right w:val="single" w:sz="4" w:space="0" w:color="auto"/>
            </w:tcBorders>
            <w:vAlign w:val="center"/>
          </w:tcPr>
          <w:p w14:paraId="77DAF38B" w14:textId="77777777" w:rsidR="00851F44" w:rsidRPr="00A564B4" w:rsidRDefault="00851F44" w:rsidP="00851F44">
            <w:pPr>
              <w:pStyle w:val="TAL"/>
              <w:jc w:val="center"/>
              <w:rPr>
                <w:lang w:eastAsia="en-US"/>
              </w:rPr>
            </w:pPr>
            <w:r w:rsidRPr="00A564B4">
              <w:rPr>
                <w:lang w:eastAsia="en-US"/>
              </w:rPr>
              <w:t>E09</w:t>
            </w:r>
          </w:p>
        </w:tc>
        <w:tc>
          <w:tcPr>
            <w:tcW w:w="1101" w:type="dxa"/>
            <w:gridSpan w:val="2"/>
            <w:tcBorders>
              <w:left w:val="single" w:sz="4" w:space="0" w:color="auto"/>
              <w:right w:val="single" w:sz="4" w:space="0" w:color="auto"/>
            </w:tcBorders>
          </w:tcPr>
          <w:p w14:paraId="25BE0DB0" w14:textId="77777777" w:rsidR="00851F44" w:rsidRPr="00A564B4" w:rsidRDefault="00851F44" w:rsidP="00851F44">
            <w:pPr>
              <w:pStyle w:val="TAL"/>
              <w:rPr>
                <w:lang w:eastAsia="en-US"/>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37F473D1" w14:textId="77777777" w:rsidTr="00BC6DDF">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A564B4" w:rsidRDefault="00851F44" w:rsidP="00851F44">
            <w:pPr>
              <w:pStyle w:val="TAL"/>
              <w:rPr>
                <w:lang w:eastAsia="en-US"/>
              </w:rPr>
            </w:pPr>
            <w:r w:rsidRPr="00A564B4">
              <w:rPr>
                <w:lang w:eastAsia="en-US"/>
              </w:rPr>
              <w:lastRenderedPageBreak/>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A564B4" w:rsidRDefault="00851F44" w:rsidP="00851F44">
            <w:pPr>
              <w:pStyle w:val="TAL"/>
              <w:rPr>
                <w:lang w:eastAsia="zh-CN"/>
              </w:rPr>
            </w:pPr>
            <w:r w:rsidRPr="00A564B4">
              <w:rPr>
                <w:lang w:eastAsia="en-US"/>
              </w:rPr>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A564B4"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A564B4" w:rsidRDefault="00851F44" w:rsidP="00851F44">
            <w:pPr>
              <w:pStyle w:val="TAL"/>
              <w:rPr>
                <w:lang w:eastAsia="en-US"/>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1AF9332D" w14:textId="77777777" w:rsidR="00851F44" w:rsidRPr="00A564B4" w:rsidRDefault="00851F44" w:rsidP="00851F44">
            <w:pPr>
              <w:pStyle w:val="TAL"/>
              <w:jc w:val="center"/>
              <w:rPr>
                <w:lang w:eastAsia="en-US"/>
              </w:rPr>
            </w:pPr>
            <w:r w:rsidRPr="00A564B4">
              <w:rPr>
                <w:lang w:eastAsia="zh-TW"/>
              </w:rPr>
              <w:t>E19</w:t>
            </w:r>
          </w:p>
        </w:tc>
        <w:tc>
          <w:tcPr>
            <w:tcW w:w="1101" w:type="dxa"/>
            <w:gridSpan w:val="2"/>
            <w:tcBorders>
              <w:top w:val="single" w:sz="4" w:space="0" w:color="auto"/>
              <w:left w:val="single" w:sz="4" w:space="0" w:color="auto"/>
              <w:right w:val="single" w:sz="4" w:space="0" w:color="auto"/>
            </w:tcBorders>
          </w:tcPr>
          <w:p w14:paraId="652D091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BC24C44"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726B70D7"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80BEBB9" w14:textId="77777777" w:rsidR="00851F44" w:rsidRPr="00A564B4"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3C5EE708"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D1FB0B" w14:textId="77777777" w:rsidR="00851F44" w:rsidRPr="00A564B4" w:rsidRDefault="00851F44" w:rsidP="00851F44">
            <w:pPr>
              <w:pStyle w:val="TAL"/>
              <w:rPr>
                <w:lang w:eastAsia="en-US"/>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598A65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92" w:type="dxa"/>
            <w:gridSpan w:val="2"/>
            <w:tcBorders>
              <w:left w:val="single" w:sz="4" w:space="0" w:color="auto"/>
              <w:right w:val="single" w:sz="4" w:space="0" w:color="auto"/>
            </w:tcBorders>
            <w:vAlign w:val="center"/>
          </w:tcPr>
          <w:p w14:paraId="365F1341"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8726ED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91414B6" w14:textId="77777777" w:rsidR="00851F44" w:rsidRPr="00A564B4" w:rsidRDefault="00851F44" w:rsidP="00851F44">
            <w:pPr>
              <w:pStyle w:val="TAL"/>
              <w:rPr>
                <w:lang w:eastAsia="en-US"/>
              </w:rPr>
            </w:pPr>
          </w:p>
        </w:tc>
      </w:tr>
      <w:tr w:rsidR="00851F44" w:rsidRPr="00A564B4" w14:paraId="129D8AFB"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1ED4E96F" w14:textId="77777777" w:rsidR="00851F44" w:rsidRPr="00A564B4"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690C0E94"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A564B4" w:rsidRDefault="00851F44" w:rsidP="00851F44">
            <w:pPr>
              <w:pStyle w:val="TAL"/>
              <w:rPr>
                <w:lang w:eastAsia="en-US"/>
              </w:rPr>
            </w:pPr>
            <w:r w:rsidRPr="00A564B4">
              <w:rPr>
                <w:lang w:eastAsia="en-US"/>
              </w:rPr>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3DL CA with CA configurations in Table 4.1-3</w:t>
            </w:r>
          </w:p>
        </w:tc>
        <w:tc>
          <w:tcPr>
            <w:tcW w:w="1192" w:type="dxa"/>
            <w:gridSpan w:val="2"/>
            <w:tcBorders>
              <w:left w:val="single" w:sz="4" w:space="0" w:color="auto"/>
              <w:right w:val="single" w:sz="4" w:space="0" w:color="auto"/>
            </w:tcBorders>
            <w:vAlign w:val="center"/>
          </w:tcPr>
          <w:p w14:paraId="0302A47B"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176CBBB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169CB00" w14:textId="77777777" w:rsidR="00851F44" w:rsidRPr="00A564B4" w:rsidRDefault="00851F44" w:rsidP="00851F44">
            <w:pPr>
              <w:pStyle w:val="TAL"/>
              <w:rPr>
                <w:lang w:eastAsia="en-US"/>
              </w:rPr>
            </w:pPr>
          </w:p>
        </w:tc>
      </w:tr>
      <w:tr w:rsidR="00851F44" w:rsidRPr="00A564B4" w14:paraId="69465C5F" w14:textId="77777777" w:rsidTr="00BC6DDF">
        <w:trPr>
          <w:cantSplit/>
          <w:trHeight w:val="75"/>
        </w:trPr>
        <w:tc>
          <w:tcPr>
            <w:tcW w:w="1008" w:type="dxa"/>
            <w:tcBorders>
              <w:left w:val="single" w:sz="4" w:space="0" w:color="auto"/>
              <w:right w:val="single" w:sz="4" w:space="0" w:color="auto"/>
            </w:tcBorders>
            <w:shd w:val="clear" w:color="auto" w:fill="auto"/>
            <w:vAlign w:val="center"/>
          </w:tcPr>
          <w:p w14:paraId="40E979B4"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57EEC2E9"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531F8868"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BC0ED3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589B30" w14:textId="77777777" w:rsidR="00851F44" w:rsidRPr="00A564B4" w:rsidRDefault="00851F44" w:rsidP="00851F44">
            <w:pPr>
              <w:pStyle w:val="TAL"/>
              <w:rPr>
                <w:lang w:eastAsia="en-US"/>
              </w:rPr>
            </w:pPr>
          </w:p>
        </w:tc>
      </w:tr>
      <w:tr w:rsidR="00851F44" w:rsidRPr="00A564B4" w14:paraId="330AC606" w14:textId="77777777" w:rsidTr="00BC6DDF">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4B52A3D8"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C646E8F"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E366D61"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90ED1F7"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99E59F" w14:textId="77777777" w:rsidR="00851F44" w:rsidRPr="00A564B4" w:rsidRDefault="00851F44" w:rsidP="00851F44">
            <w:pPr>
              <w:pStyle w:val="TAL"/>
              <w:rPr>
                <w:lang w:eastAsia="en-US"/>
              </w:rPr>
            </w:pPr>
          </w:p>
        </w:tc>
      </w:tr>
      <w:tr w:rsidR="00851F44" w:rsidRPr="00A564B4" w14:paraId="6B1879EF"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F5BB609" w14:textId="77777777" w:rsidR="00851F44" w:rsidRPr="00A564B4" w:rsidRDefault="00851F44" w:rsidP="00851F44">
            <w:pPr>
              <w:pStyle w:val="TAL"/>
              <w:rPr>
                <w:lang w:eastAsia="en-US"/>
              </w:rPr>
            </w:pPr>
            <w:r w:rsidRPr="00A564B4">
              <w:rPr>
                <w:lang w:eastAsia="en-US"/>
              </w:rPr>
              <w:t>7.3A.6</w:t>
            </w:r>
          </w:p>
        </w:tc>
        <w:tc>
          <w:tcPr>
            <w:tcW w:w="1646" w:type="dxa"/>
            <w:tcBorders>
              <w:top w:val="single" w:sz="4" w:space="0" w:color="auto"/>
              <w:left w:val="single" w:sz="4" w:space="0" w:color="auto"/>
              <w:right w:val="single" w:sz="4" w:space="0" w:color="auto"/>
            </w:tcBorders>
            <w:shd w:val="clear" w:color="auto" w:fill="auto"/>
            <w:vAlign w:val="center"/>
          </w:tcPr>
          <w:p w14:paraId="3C6359A7" w14:textId="77777777" w:rsidR="00851F44" w:rsidRPr="00A564B4" w:rsidRDefault="00851F44" w:rsidP="00851F44">
            <w:pPr>
              <w:pStyle w:val="TAL"/>
              <w:rPr>
                <w:lang w:eastAsia="ko-KR"/>
              </w:rPr>
            </w:pPr>
            <w:r w:rsidRPr="00A564B4">
              <w:rPr>
                <w:rFonts w:cs="v4.2.0"/>
                <w:lang w:eastAsia="en-US"/>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73221A" w14:textId="77777777" w:rsidR="00851F44" w:rsidRPr="00A564B4" w:rsidRDefault="00851F44" w:rsidP="00851F44">
            <w:pPr>
              <w:pStyle w:val="TAL"/>
              <w:rPr>
                <w:lang w:eastAsia="en-US"/>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DF00F65" w14:textId="77777777" w:rsidR="00851F44" w:rsidRPr="00A564B4" w:rsidRDefault="00851F44" w:rsidP="00851F44">
            <w:pPr>
              <w:pStyle w:val="TAL"/>
              <w:rPr>
                <w:lang w:eastAsia="en-US"/>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D8B6843"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82BB2A0" w14:textId="77777777" w:rsidR="00851F44" w:rsidRPr="00A564B4" w:rsidRDefault="00851F44" w:rsidP="00851F44">
            <w:pPr>
              <w:pStyle w:val="TAL"/>
              <w:jc w:val="center"/>
              <w:rPr>
                <w:lang w:eastAsia="en-US"/>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F706743" w14:textId="77777777" w:rsidR="00851F44" w:rsidRPr="00A564B4" w:rsidRDefault="00851F44" w:rsidP="00851F44">
            <w:pPr>
              <w:pStyle w:val="TAL"/>
              <w:rPr>
                <w:lang w:eastAsia="en-US"/>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0CC59AD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50ABBFD" w14:textId="77777777" w:rsidR="00851F44" w:rsidRPr="00A564B4" w:rsidRDefault="00851F44" w:rsidP="00851F44">
            <w:pPr>
              <w:pStyle w:val="TAL"/>
              <w:rPr>
                <w:rFonts w:eastAsia="SimSun"/>
                <w:lang w:eastAsia="zh-CN"/>
              </w:rPr>
            </w:pPr>
            <w:r w:rsidRPr="00A564B4">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27DA9D9F" w14:textId="77777777" w:rsidR="00851F44" w:rsidRPr="00A564B4" w:rsidRDefault="00851F44" w:rsidP="00851F44">
            <w:pPr>
              <w:pStyle w:val="TAL"/>
              <w:rPr>
                <w:lang w:eastAsia="zh-CN"/>
              </w:rPr>
            </w:pPr>
            <w:r w:rsidRPr="00A564B4">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8DDA5E5"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A320075"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2B48602C"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29E3F65"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5BF2BD2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E825F4F"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3D20C31" w14:textId="77777777" w:rsidR="00851F44" w:rsidRPr="00A564B4" w:rsidRDefault="00851F44" w:rsidP="00851F44">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7C2A5E5B" w14:textId="77777777" w:rsidR="00851F44" w:rsidRPr="00A564B4" w:rsidRDefault="00851F44" w:rsidP="00851F44">
            <w:pPr>
              <w:pStyle w:val="TAL"/>
              <w:rPr>
                <w:lang w:eastAsia="zh-CN"/>
              </w:rPr>
            </w:pPr>
            <w:r w:rsidRPr="00A564B4">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72CFDC"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9CD5B5" w14:textId="77777777" w:rsidR="00851F44" w:rsidRPr="00A564B4" w:rsidRDefault="00851F44" w:rsidP="00851F44">
            <w:pPr>
              <w:pStyle w:val="TAL"/>
              <w:rPr>
                <w:rFonts w:eastAsia="SimSun"/>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EBF4FBB"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C62891C" w14:textId="77777777" w:rsidR="00851F44" w:rsidRPr="00A564B4" w:rsidRDefault="00851F44" w:rsidP="00851F44">
            <w:pPr>
              <w:pStyle w:val="TAL"/>
              <w:jc w:val="center"/>
              <w:rPr>
                <w:rFonts w:eastAsia="SimSun"/>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0B32B84A"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49C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CDE18EF"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8F45BE" w14:textId="77777777" w:rsidR="00851F44" w:rsidRPr="00A564B4" w:rsidRDefault="00851F44" w:rsidP="00851F44">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1573878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232967"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BF80259" w14:textId="77777777" w:rsidR="00851F44" w:rsidRPr="00A564B4" w:rsidRDefault="00851F44" w:rsidP="00851F44">
            <w:pPr>
              <w:pStyle w:val="TAL"/>
              <w:rPr>
                <w:rFonts w:eastAsia="SimSun"/>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47EF76F"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lang w:eastAsia="en-US"/>
              </w:rPr>
              <w:t>CA configurations in Table 4.1-4</w:t>
            </w:r>
          </w:p>
        </w:tc>
        <w:tc>
          <w:tcPr>
            <w:tcW w:w="1192" w:type="dxa"/>
            <w:gridSpan w:val="2"/>
            <w:tcBorders>
              <w:left w:val="single" w:sz="4" w:space="0" w:color="auto"/>
              <w:right w:val="single" w:sz="4" w:space="0" w:color="auto"/>
            </w:tcBorders>
            <w:vAlign w:val="center"/>
          </w:tcPr>
          <w:p w14:paraId="05E734C5" w14:textId="77777777" w:rsidR="00851F44" w:rsidRPr="00A564B4" w:rsidRDefault="00851F44" w:rsidP="00851F44">
            <w:pPr>
              <w:pStyle w:val="TAL"/>
              <w:jc w:val="center"/>
              <w:rPr>
                <w:rFonts w:eastAsia="SimSun"/>
                <w:lang w:eastAsia="zh-CN"/>
              </w:rPr>
            </w:pPr>
          </w:p>
        </w:tc>
        <w:tc>
          <w:tcPr>
            <w:tcW w:w="1101" w:type="dxa"/>
            <w:gridSpan w:val="2"/>
            <w:tcBorders>
              <w:left w:val="single" w:sz="4" w:space="0" w:color="auto"/>
              <w:right w:val="single" w:sz="4" w:space="0" w:color="auto"/>
            </w:tcBorders>
          </w:tcPr>
          <w:p w14:paraId="11E01C12" w14:textId="77777777" w:rsidR="00851F44" w:rsidRPr="00A564B4"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DA1A259" w14:textId="77777777" w:rsidR="00851F44" w:rsidRPr="00A564B4" w:rsidRDefault="00851F44" w:rsidP="00851F44">
            <w:pPr>
              <w:pStyle w:val="TAL"/>
              <w:rPr>
                <w:lang w:eastAsia="zh-CN"/>
              </w:rPr>
            </w:pPr>
          </w:p>
        </w:tc>
      </w:tr>
      <w:tr w:rsidR="00851F44" w:rsidRPr="00A564B4" w14:paraId="6E2B7977"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F6F522F" w14:textId="77777777" w:rsidR="00851F44" w:rsidRPr="00A564B4" w:rsidRDefault="00851F44" w:rsidP="00851F44">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081E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738667" w14:textId="77777777" w:rsidR="00851F44" w:rsidRPr="00A564B4" w:rsidRDefault="00851F44" w:rsidP="00851F44">
            <w:pPr>
              <w:pStyle w:val="TAL"/>
              <w:rPr>
                <w:rFonts w:eastAsia="SimSun"/>
                <w:lang w:eastAsia="zh-CN"/>
              </w:rPr>
            </w:pPr>
            <w:r w:rsidRPr="00A564B4">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CF80C50" w14:textId="77777777" w:rsidR="00851F44" w:rsidRPr="00A564B4" w:rsidRDefault="00851F44" w:rsidP="00851F44">
            <w:pPr>
              <w:pStyle w:val="TAL"/>
              <w:rPr>
                <w:rFonts w:eastAsia="SimSun"/>
                <w:lang w:eastAsia="zh-CN"/>
              </w:rPr>
            </w:pPr>
            <w:r w:rsidRPr="00A564B4">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2FD2C4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7599A4F8" w14:textId="77777777" w:rsidR="00851F44" w:rsidRPr="00A564B4" w:rsidRDefault="00851F44" w:rsidP="00851F44">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225AA905" w14:textId="77777777" w:rsidR="00851F44" w:rsidRPr="00A564B4"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0B12E017" w14:textId="77777777" w:rsidR="00851F44" w:rsidRPr="00A564B4" w:rsidRDefault="00851F44" w:rsidP="00851F44">
            <w:pPr>
              <w:pStyle w:val="TAL"/>
              <w:rPr>
                <w:lang w:eastAsia="zh-CN"/>
              </w:rPr>
            </w:pPr>
          </w:p>
        </w:tc>
      </w:tr>
      <w:tr w:rsidR="00851F44" w:rsidRPr="00A564B4" w14:paraId="0C21082A"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4DFC364" w14:textId="77777777" w:rsidR="00851F44" w:rsidRPr="00A564B4" w:rsidRDefault="00851F44" w:rsidP="00851F44">
            <w:pPr>
              <w:rPr>
                <w:rFonts w:eastAsia="PMingLiU"/>
                <w:lang w:eastAsia="zh-TW"/>
              </w:rPr>
            </w:pPr>
            <w:r w:rsidRPr="00A564B4">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6757A23A" w14:textId="77777777" w:rsidR="00851F44" w:rsidRPr="00A564B4" w:rsidRDefault="00851F44" w:rsidP="00851F44">
            <w:pPr>
              <w:rPr>
                <w:lang w:eastAsia="zh-CN"/>
              </w:rPr>
            </w:pPr>
            <w:r w:rsidRPr="00A564B4">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F76F2D"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A70DE99" w14:textId="77777777" w:rsidR="00851F44" w:rsidRPr="00A564B4" w:rsidRDefault="00851F44" w:rsidP="00851F44">
            <w:pPr>
              <w:pStyle w:val="TAL"/>
              <w:rPr>
                <w:rFonts w:eastAsia="PMingLiU"/>
                <w:lang w:eastAsia="zh-TW"/>
              </w:rPr>
            </w:pPr>
            <w:r w:rsidRPr="00A564B4">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71877D6" w14:textId="77777777" w:rsidR="00851F44" w:rsidRPr="00A564B4" w:rsidRDefault="00851F44" w:rsidP="00851F44">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0BA27EE" w14:textId="77777777" w:rsidR="00851F44" w:rsidRPr="00A564B4" w:rsidRDefault="00851F44" w:rsidP="00851F44">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409AB17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974AE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C8786AE"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42E5FB"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237DCD4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C385F94"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B77B3F" w14:textId="77777777" w:rsidR="00851F44" w:rsidRPr="00A564B4" w:rsidRDefault="00851F44" w:rsidP="00851F44">
            <w:pPr>
              <w:pStyle w:val="TAL"/>
              <w:rPr>
                <w:rFonts w:eastAsia="PMingLiU"/>
                <w:lang w:eastAsia="zh-CN"/>
              </w:rPr>
            </w:pPr>
            <w:r w:rsidRPr="00A564B4">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5EFFE87E" w14:textId="77777777" w:rsidR="00851F44" w:rsidRPr="00A564B4" w:rsidRDefault="00851F44" w:rsidP="00851F44">
            <w:pPr>
              <w:pStyle w:val="TAL"/>
              <w:rPr>
                <w:lang w:eastAsia="zh-CN"/>
              </w:rPr>
            </w:pPr>
            <w:r w:rsidRPr="00A564B4">
              <w:rPr>
                <w:rFonts w:eastAsia="PMingLiU"/>
                <w:lang w:eastAsia="zh-TW"/>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1A8703FD"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right w:val="single" w:sz="4" w:space="0" w:color="auto"/>
            </w:tcBorders>
          </w:tcPr>
          <w:p w14:paraId="48B0CF0F" w14:textId="77777777" w:rsidR="00851F44" w:rsidRPr="00A564B4"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42045D99" w14:textId="77777777" w:rsidR="00851F44" w:rsidRPr="00A564B4" w:rsidRDefault="00851F44" w:rsidP="00851F44">
            <w:pPr>
              <w:pStyle w:val="TAL"/>
              <w:rPr>
                <w:lang w:eastAsia="zh-CN"/>
              </w:rPr>
            </w:pPr>
          </w:p>
        </w:tc>
      </w:tr>
      <w:tr w:rsidR="00851F44" w:rsidRPr="00A564B4" w14:paraId="1616239C"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646A1B8"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EB6E7E2" w14:textId="77777777" w:rsidR="00851F44" w:rsidRPr="00A564B4" w:rsidRDefault="00851F44" w:rsidP="00851F44">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59EAB359"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BEF4CE7"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4665FF27" w14:textId="77777777" w:rsidR="00851F44" w:rsidRPr="00A564B4" w:rsidRDefault="00851F44" w:rsidP="00851F44">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FA4EB6"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0AAA8A44" w14:textId="77777777" w:rsidR="00851F44" w:rsidRPr="00A564B4"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B8706A1" w14:textId="77777777" w:rsidR="00851F44" w:rsidRPr="00A564B4" w:rsidRDefault="00851F44" w:rsidP="00851F44">
            <w:pPr>
              <w:pStyle w:val="TAL"/>
              <w:rPr>
                <w:lang w:eastAsia="zh-CN"/>
              </w:rPr>
            </w:pPr>
          </w:p>
        </w:tc>
      </w:tr>
      <w:tr w:rsidR="00851F44" w:rsidRPr="00A564B4" w14:paraId="7C241FB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A60D855" w14:textId="77777777" w:rsidR="00851F44" w:rsidRPr="00A564B4" w:rsidRDefault="00851F44" w:rsidP="00851F44">
            <w:pPr>
              <w:pStyle w:val="TAL"/>
              <w:rPr>
                <w:lang w:eastAsia="zh-CN"/>
              </w:rPr>
            </w:pPr>
            <w:r w:rsidRPr="00A564B4">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20582BB8" w14:textId="77777777" w:rsidR="00851F44" w:rsidRPr="00A564B4" w:rsidRDefault="00851F44" w:rsidP="00851F44">
            <w:pPr>
              <w:pStyle w:val="TAL"/>
              <w:rPr>
                <w:lang w:eastAsia="zh-CN"/>
              </w:rPr>
            </w:pPr>
            <w:r w:rsidRPr="00A564B4">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1E87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5900708"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16A83AB"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E49EEB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557DA2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A564B4" w:rsidRDefault="00851F44" w:rsidP="00851F44">
            <w:pPr>
              <w:pStyle w:val="TAL"/>
              <w:rPr>
                <w:lang w:eastAsia="zh-CN"/>
              </w:rPr>
            </w:pPr>
          </w:p>
        </w:tc>
      </w:tr>
      <w:tr w:rsidR="00851F44" w:rsidRPr="00A564B4" w14:paraId="71007E5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0E0C6F5" w14:textId="77777777" w:rsidR="00851F44" w:rsidRPr="00A564B4" w:rsidRDefault="00851F44" w:rsidP="00851F44">
            <w:pPr>
              <w:pStyle w:val="TAL"/>
              <w:rPr>
                <w:lang w:eastAsia="zh-CN"/>
              </w:rPr>
            </w:pPr>
            <w:r w:rsidRPr="00A564B4">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1A3D7002" w14:textId="77777777" w:rsidR="00851F44" w:rsidRPr="00A564B4" w:rsidRDefault="00851F44" w:rsidP="00851F44">
            <w:pPr>
              <w:pStyle w:val="TAL"/>
              <w:rPr>
                <w:lang w:eastAsia="zh-CN"/>
              </w:rPr>
            </w:pPr>
            <w:r w:rsidRPr="00A564B4">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1FECFBF"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774B61D" w14:textId="77777777" w:rsidR="00851F44" w:rsidRPr="00A564B4" w:rsidRDefault="00851F44" w:rsidP="00851F44">
            <w:pPr>
              <w:pStyle w:val="TAL"/>
              <w:rPr>
                <w:lang w:eastAsia="ko-KR"/>
              </w:rPr>
            </w:pPr>
            <w:r w:rsidRPr="00A564B4">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37B6DAD"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12B31F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129437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A564B4" w:rsidRDefault="00851F44" w:rsidP="00851F44">
            <w:pPr>
              <w:pStyle w:val="TAL"/>
              <w:rPr>
                <w:lang w:eastAsia="zh-CN"/>
              </w:rPr>
            </w:pPr>
          </w:p>
        </w:tc>
      </w:tr>
      <w:tr w:rsidR="00851F44" w:rsidRPr="00A564B4" w14:paraId="65B0D7CF"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A564B4" w:rsidRDefault="00851F44" w:rsidP="00851F44">
            <w:pPr>
              <w:pStyle w:val="TAL"/>
              <w:rPr>
                <w:lang w:eastAsia="zh-CN"/>
              </w:rPr>
            </w:pPr>
            <w:r w:rsidRPr="00A564B4">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A564B4" w:rsidRDefault="00851F44" w:rsidP="00851F44">
            <w:pPr>
              <w:pStyle w:val="TAL"/>
              <w:rPr>
                <w:lang w:eastAsia="zh-CN"/>
              </w:rPr>
            </w:pPr>
            <w:r w:rsidRPr="00A564B4">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A564B4" w:rsidRDefault="00851F44" w:rsidP="00851F44">
            <w:pPr>
              <w:pStyle w:val="TAL"/>
              <w:rPr>
                <w:lang w:eastAsia="zh-CN"/>
              </w:rPr>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33CDC74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tcPr>
          <w:p w14:paraId="78621447" w14:textId="77777777" w:rsidR="00851F44" w:rsidRPr="00A564B4" w:rsidRDefault="00851F44" w:rsidP="00851F44">
            <w:pPr>
              <w:pStyle w:val="TAL"/>
              <w:rPr>
                <w:lang w:eastAsia="zh-CN"/>
              </w:rPr>
            </w:pPr>
          </w:p>
        </w:tc>
      </w:tr>
      <w:tr w:rsidR="00851F44" w:rsidRPr="00A564B4" w14:paraId="745C6EC2"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A564B4" w:rsidRDefault="00851F44" w:rsidP="00851F44">
            <w:pPr>
              <w:pStyle w:val="TAL"/>
              <w:rPr>
                <w:lang w:eastAsia="zh-CN"/>
              </w:rPr>
            </w:pPr>
            <w:r w:rsidRPr="00A564B4">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A564B4" w:rsidRDefault="00851F44" w:rsidP="00851F44">
            <w:pPr>
              <w:pStyle w:val="TAL"/>
              <w:rPr>
                <w:lang w:eastAsia="zh-CN"/>
              </w:rPr>
            </w:pPr>
            <w:r w:rsidRPr="00A564B4">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A564B4" w:rsidRDefault="00851F44" w:rsidP="00851F44">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4565BF1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vAlign w:val="center"/>
          </w:tcPr>
          <w:p w14:paraId="6B609C63" w14:textId="77777777" w:rsidR="00851F44" w:rsidRPr="00A564B4" w:rsidRDefault="00851F44" w:rsidP="00851F44">
            <w:pPr>
              <w:pStyle w:val="TAL"/>
              <w:rPr>
                <w:lang w:eastAsia="zh-CN"/>
              </w:rPr>
            </w:pPr>
          </w:p>
        </w:tc>
      </w:tr>
      <w:tr w:rsidR="00851F44" w:rsidRPr="00A564B4" w14:paraId="3B5C3977"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1911FECB" w14:textId="77777777" w:rsidR="00851F44" w:rsidRPr="00A564B4" w:rsidRDefault="00851F44" w:rsidP="00851F44">
            <w:pPr>
              <w:pStyle w:val="TAL"/>
              <w:rPr>
                <w:lang w:eastAsia="zh-CN"/>
              </w:rPr>
            </w:pPr>
            <w:r w:rsidRPr="00A564B4">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62685E07" w14:textId="77777777" w:rsidR="00851F44" w:rsidRPr="00A564B4" w:rsidRDefault="00851F44" w:rsidP="00851F44">
            <w:pPr>
              <w:pStyle w:val="TAL"/>
              <w:rPr>
                <w:lang w:eastAsia="zh-CN"/>
              </w:rPr>
            </w:pPr>
            <w:r w:rsidRPr="00A564B4">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C19C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4A6661F"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A8AA40"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981DD0"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BC6FC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A564B4" w:rsidRDefault="00851F44" w:rsidP="00851F44">
            <w:pPr>
              <w:pStyle w:val="TAL"/>
              <w:rPr>
                <w:lang w:eastAsia="zh-CN"/>
              </w:rPr>
            </w:pPr>
          </w:p>
        </w:tc>
      </w:tr>
      <w:tr w:rsidR="00851F44" w:rsidRPr="00A564B4" w14:paraId="650A5258"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5C1558AE" w14:textId="77777777" w:rsidR="00851F44" w:rsidRPr="00A564B4" w:rsidRDefault="00851F44" w:rsidP="00851F44">
            <w:pPr>
              <w:pStyle w:val="TAL"/>
            </w:pPr>
            <w:r w:rsidRPr="00A564B4">
              <w:t>7.3</w:t>
            </w:r>
            <w:r w:rsidRPr="00A564B4">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39F7EBDE" w14:textId="77777777" w:rsidR="00851F44" w:rsidRPr="00A564B4" w:rsidRDefault="00851F44" w:rsidP="00851F44">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0899F"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4CA122"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CE5F4F"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C2B17E3"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C405687"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A564B4" w:rsidRDefault="00851F44" w:rsidP="00851F44">
            <w:pPr>
              <w:pStyle w:val="TAL"/>
              <w:rPr>
                <w:lang w:eastAsia="zh-CN"/>
              </w:rPr>
            </w:pPr>
          </w:p>
        </w:tc>
      </w:tr>
      <w:tr w:rsidR="00851F44" w:rsidRPr="00A564B4" w14:paraId="1AD00346"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5805E318" w14:textId="77777777" w:rsidR="00851F44" w:rsidRPr="00A564B4" w:rsidRDefault="00851F44" w:rsidP="00851F44">
            <w:pPr>
              <w:pStyle w:val="TAL"/>
              <w:rPr>
                <w:lang w:eastAsia="zh-CN"/>
              </w:rPr>
            </w:pPr>
            <w:r w:rsidRPr="00A564B4">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74E5E37C" w14:textId="77777777" w:rsidR="00851F44" w:rsidRPr="00A564B4" w:rsidRDefault="00851F44" w:rsidP="00851F44">
            <w:pPr>
              <w:pStyle w:val="TAL"/>
              <w:rPr>
                <w:lang w:eastAsia="zh-CN"/>
              </w:rPr>
            </w:pPr>
            <w:r w:rsidRPr="00A564B4">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2550F19"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31001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6DD02D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C2CA7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6DD572D"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A564B4" w:rsidRDefault="00851F44" w:rsidP="00851F44">
            <w:pPr>
              <w:pStyle w:val="TAL"/>
              <w:rPr>
                <w:lang w:eastAsia="zh-CN"/>
              </w:rPr>
            </w:pPr>
          </w:p>
        </w:tc>
      </w:tr>
      <w:tr w:rsidR="00851F44" w:rsidRPr="00A564B4" w14:paraId="72FD2CCE"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91A59E4" w14:textId="77777777" w:rsidR="00851F44" w:rsidRPr="00A564B4" w:rsidRDefault="00851F44" w:rsidP="00851F44">
            <w:pPr>
              <w:pStyle w:val="TAL"/>
              <w:rPr>
                <w:lang w:eastAsia="zh-CN"/>
              </w:rPr>
            </w:pPr>
            <w:r w:rsidRPr="00A564B4">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2F741EA" w14:textId="77777777" w:rsidR="00851F44" w:rsidRPr="00A564B4" w:rsidRDefault="00851F44" w:rsidP="00851F44">
            <w:pPr>
              <w:pStyle w:val="TAL"/>
              <w:rPr>
                <w:lang w:eastAsia="zh-CN"/>
              </w:rPr>
            </w:pPr>
            <w:r w:rsidRPr="00A564B4">
              <w:rPr>
                <w:color w:val="000000"/>
                <w:lang w:eastAsia="en-US"/>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88FCB"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7A113CC"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98143A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F0DA055"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38CCB2F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A564B4" w:rsidRDefault="00851F44" w:rsidP="00851F44">
            <w:pPr>
              <w:pStyle w:val="TAL"/>
              <w:rPr>
                <w:lang w:eastAsia="zh-CN"/>
              </w:rPr>
            </w:pPr>
          </w:p>
        </w:tc>
      </w:tr>
      <w:tr w:rsidR="00851F44" w:rsidRPr="00A564B4" w14:paraId="685F6C48"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75ACE30D" w14:textId="77777777" w:rsidR="00851F44" w:rsidRPr="00A564B4" w:rsidRDefault="00851F44" w:rsidP="00851F44">
            <w:pPr>
              <w:pStyle w:val="TAL"/>
              <w:rPr>
                <w:lang w:eastAsia="zh-CN"/>
              </w:rPr>
            </w:pPr>
            <w:r w:rsidRPr="00A564B4">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48F729F" w14:textId="77777777" w:rsidR="00851F44" w:rsidRPr="00A564B4" w:rsidRDefault="00851F44" w:rsidP="00851F44">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CEB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608C2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EED36A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D560B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8FB19C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A564B4" w:rsidRDefault="00851F44" w:rsidP="00851F44">
            <w:pPr>
              <w:pStyle w:val="TAL"/>
              <w:rPr>
                <w:lang w:eastAsia="zh-CN"/>
              </w:rPr>
            </w:pPr>
          </w:p>
        </w:tc>
      </w:tr>
      <w:tr w:rsidR="00851F44" w:rsidRPr="00A564B4" w14:paraId="285AA66B"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FC9FF51" w14:textId="77777777" w:rsidR="00851F44" w:rsidRPr="00A564B4" w:rsidRDefault="00851F44" w:rsidP="00851F44">
            <w:pPr>
              <w:pStyle w:val="TAL"/>
              <w:rPr>
                <w:lang w:eastAsia="zh-CN"/>
              </w:rPr>
            </w:pPr>
            <w:r w:rsidRPr="00A564B4">
              <w:rPr>
                <w:lang w:eastAsia="zh-CN"/>
              </w:rPr>
              <w:lastRenderedPageBreak/>
              <w:t>7.4</w:t>
            </w:r>
          </w:p>
        </w:tc>
        <w:tc>
          <w:tcPr>
            <w:tcW w:w="1646" w:type="dxa"/>
            <w:tcBorders>
              <w:top w:val="single" w:sz="4" w:space="0" w:color="auto"/>
              <w:left w:val="single" w:sz="4" w:space="0" w:color="auto"/>
              <w:right w:val="single" w:sz="4" w:space="0" w:color="auto"/>
            </w:tcBorders>
            <w:shd w:val="clear" w:color="auto" w:fill="auto"/>
            <w:vAlign w:val="center"/>
          </w:tcPr>
          <w:p w14:paraId="7354953F" w14:textId="77777777" w:rsidR="00851F44" w:rsidRPr="00A564B4" w:rsidRDefault="00851F44" w:rsidP="00851F44">
            <w:pPr>
              <w:pStyle w:val="TAL"/>
              <w:rPr>
                <w:lang w:eastAsia="zh-CN"/>
              </w:rPr>
            </w:pPr>
            <w:r w:rsidRPr="00A564B4">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0EEE9564"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1E5C86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7464EFF"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F514102"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B37E8A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A564B4" w:rsidRDefault="00851F44" w:rsidP="00851F44">
            <w:pPr>
              <w:pStyle w:val="TAL"/>
              <w:rPr>
                <w:lang w:eastAsia="zh-CN"/>
              </w:rPr>
            </w:pPr>
          </w:p>
        </w:tc>
      </w:tr>
      <w:tr w:rsidR="00851F44" w:rsidRPr="00A564B4" w14:paraId="695544D7"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38AF1D74" w14:textId="77777777" w:rsidR="00851F44" w:rsidRPr="00A564B4" w:rsidRDefault="00851F44" w:rsidP="00851F44">
            <w:pPr>
              <w:pStyle w:val="TAL"/>
              <w:rPr>
                <w:lang w:eastAsia="zh-CN"/>
              </w:rPr>
            </w:pPr>
            <w:r w:rsidRPr="00A564B4">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3109C907" w14:textId="77777777" w:rsidR="00851F44" w:rsidRPr="00A564B4" w:rsidRDefault="00851F44" w:rsidP="00851F44">
            <w:pPr>
              <w:pStyle w:val="TAL"/>
              <w:rPr>
                <w:lang w:eastAsia="en-US"/>
              </w:rPr>
            </w:pPr>
            <w:r w:rsidRPr="00A564B4">
              <w:rPr>
                <w:lang w:eastAsia="zh-CN"/>
              </w:rPr>
              <w:t>Maximum input level</w:t>
            </w:r>
            <w:r w:rsidRPr="00A564B4">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71DBD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E0CDB0C" w14:textId="77777777" w:rsidR="00851F44" w:rsidRPr="00A564B4" w:rsidRDefault="00851F44" w:rsidP="00851F44">
            <w:pPr>
              <w:pStyle w:val="TAL"/>
              <w:rPr>
                <w:lang w:eastAsia="zh-CN"/>
              </w:rPr>
            </w:pPr>
            <w:r w:rsidRPr="00A564B4">
              <w:rPr>
                <w:lang w:eastAsia="en-US"/>
              </w:rPr>
              <w:t>C168</w:t>
            </w:r>
          </w:p>
        </w:tc>
        <w:tc>
          <w:tcPr>
            <w:tcW w:w="2292" w:type="dxa"/>
            <w:tcBorders>
              <w:top w:val="single" w:sz="4" w:space="0" w:color="auto"/>
              <w:left w:val="single" w:sz="4" w:space="0" w:color="auto"/>
              <w:right w:val="single" w:sz="4" w:space="0" w:color="auto"/>
            </w:tcBorders>
            <w:shd w:val="clear" w:color="auto" w:fill="auto"/>
            <w:vAlign w:val="center"/>
          </w:tcPr>
          <w:p w14:paraId="3E3C1774" w14:textId="77777777" w:rsidR="00851F44" w:rsidRPr="00A564B4" w:rsidRDefault="00851F44" w:rsidP="00851F44">
            <w:pPr>
              <w:pStyle w:val="TAL"/>
              <w:rPr>
                <w:lang w:eastAsia="zh-CN"/>
              </w:rPr>
            </w:pPr>
            <w:r w:rsidRPr="00A564B4">
              <w:rPr>
                <w:lang w:eastAsia="en-US"/>
              </w:rPr>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25C8A8B"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533BC25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A564B4" w:rsidRDefault="00851F44" w:rsidP="00851F44">
            <w:pPr>
              <w:pStyle w:val="TAL"/>
              <w:rPr>
                <w:lang w:eastAsia="zh-CN"/>
              </w:rPr>
            </w:pPr>
          </w:p>
        </w:tc>
      </w:tr>
      <w:tr w:rsidR="00851F44" w:rsidRPr="00A564B4" w14:paraId="0483CB9B"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851F44" w:rsidRPr="00A564B4" w:rsidRDefault="00851F44" w:rsidP="00851F44">
            <w:pPr>
              <w:pStyle w:val="TAL"/>
              <w:rPr>
                <w:lang w:eastAsia="ko-KR"/>
              </w:rPr>
            </w:pPr>
            <w:r w:rsidRPr="00A564B4">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4A6FCE40" w:rsidR="00851F44" w:rsidRPr="00A564B4" w:rsidRDefault="00851F44" w:rsidP="00851F44">
            <w:pPr>
              <w:pStyle w:val="TAL"/>
              <w:rPr>
                <w:lang w:eastAsia="ko-KR"/>
              </w:rPr>
            </w:pPr>
            <w:r w:rsidRPr="00A564B4">
              <w:rPr>
                <w:lang w:eastAsia="en-US"/>
              </w:rPr>
              <w:t xml:space="preserve">Maximum input level for </w:t>
            </w:r>
            <w:r w:rsidRPr="00A564B4">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851F44" w:rsidRPr="00A564B4" w:rsidRDefault="00851F44" w:rsidP="00851F44">
            <w:pPr>
              <w:pStyle w:val="TAL"/>
              <w:rPr>
                <w:lang w:eastAsia="ko-KR"/>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851F44" w:rsidRPr="00A564B4" w:rsidRDefault="00851F44" w:rsidP="00851F44">
            <w:pPr>
              <w:pStyle w:val="TAL"/>
              <w:rPr>
                <w:lang w:eastAsia="zh-CN"/>
              </w:rPr>
            </w:pPr>
            <w:r w:rsidRPr="00A564B4">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851F44" w:rsidRPr="00A564B4" w:rsidRDefault="00851F44" w:rsidP="00851F44">
            <w:pPr>
              <w:pStyle w:val="TAL"/>
              <w:rPr>
                <w:lang w:eastAsia="ko-KR"/>
              </w:rPr>
            </w:pPr>
            <w:r w:rsidRPr="00A564B4">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EA9C1C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EFE224A" w14:textId="77777777" w:rsidTr="00BC6DDF">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851F44" w:rsidRPr="00A564B4" w:rsidRDefault="00851F44" w:rsidP="00851F44">
            <w:pPr>
              <w:pStyle w:val="TAL"/>
              <w:rPr>
                <w:lang w:eastAsia="zh-CN"/>
              </w:rPr>
            </w:pPr>
            <w:r w:rsidRPr="00A564B4">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851F44" w:rsidRPr="00A564B4" w:rsidRDefault="00851F44" w:rsidP="00851F44">
            <w:pPr>
              <w:pStyle w:val="TAL"/>
              <w:rPr>
                <w:lang w:eastAsia="zh-CN"/>
              </w:rPr>
            </w:pPr>
            <w:r w:rsidRPr="00A564B4">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6D26D3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5DCDD6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851F44" w:rsidRPr="00A564B4" w:rsidRDefault="00851F44" w:rsidP="00851F44">
            <w:pPr>
              <w:pStyle w:val="TAL"/>
              <w:rPr>
                <w:lang w:eastAsia="ko-KR"/>
              </w:rPr>
            </w:pPr>
            <w:r w:rsidRPr="00A564B4">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851F44" w:rsidRPr="00A564B4" w:rsidRDefault="00851F44" w:rsidP="00851F44">
            <w:pPr>
              <w:pStyle w:val="TAL"/>
              <w:rPr>
                <w:lang w:eastAsia="zh-CN"/>
              </w:rPr>
            </w:pPr>
            <w:r w:rsidRPr="00A564B4">
              <w:rPr>
                <w:lang w:eastAsia="en-US"/>
              </w:rPr>
              <w:t>Maximum input level</w:t>
            </w:r>
            <w:r w:rsidRPr="00A564B4">
              <w:rPr>
                <w:lang w:eastAsia="zh-CN"/>
              </w:rPr>
              <w:t xml:space="preserve"> for </w:t>
            </w:r>
            <w:r w:rsidRPr="00A564B4">
              <w:rPr>
                <w:lang w:eastAsia="en-US"/>
              </w:rPr>
              <w:t>CA (intra-band contiguous DL CA and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851F44" w:rsidRPr="00A564B4" w:rsidRDefault="00851F44" w:rsidP="00851F44">
            <w:pPr>
              <w:pStyle w:val="TAL"/>
              <w:rPr>
                <w:lang w:eastAsia="zh-CN"/>
              </w:rPr>
            </w:pPr>
            <w:r w:rsidRPr="00A564B4">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851F44" w:rsidRPr="00A564B4" w:rsidRDefault="00851F44" w:rsidP="00851F44">
            <w:pPr>
              <w:pStyle w:val="TAL"/>
              <w:rPr>
                <w:lang w:eastAsia="ko-KR"/>
              </w:rPr>
            </w:pPr>
            <w:r w:rsidRPr="00A564B4">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E2B159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A564B4" w:rsidRDefault="00851F44" w:rsidP="00851F44">
            <w:pPr>
              <w:pStyle w:val="TAL"/>
              <w:rPr>
                <w:lang w:eastAsia="zh-CN"/>
              </w:rPr>
            </w:pPr>
          </w:p>
        </w:tc>
      </w:tr>
      <w:tr w:rsidR="00851F44" w:rsidRPr="00A564B4" w14:paraId="28D94666" w14:textId="77777777" w:rsidTr="00BC6DDF">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851F44" w:rsidRPr="00A564B4" w:rsidRDefault="00851F44" w:rsidP="00851F44">
            <w:pPr>
              <w:pStyle w:val="TAL"/>
              <w:rPr>
                <w:lang w:eastAsia="zh-CN"/>
              </w:rPr>
            </w:pPr>
            <w:r w:rsidRPr="00A564B4">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851F44" w:rsidRPr="00A564B4" w:rsidRDefault="00851F44" w:rsidP="00851F44">
            <w:pPr>
              <w:pStyle w:val="TAL"/>
              <w:rPr>
                <w:lang w:eastAsia="zh-CN"/>
              </w:rPr>
            </w:pPr>
            <w:r w:rsidRPr="00A564B4">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4AFB88A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873C2A5"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851F44" w:rsidRPr="00A564B4" w:rsidRDefault="00851F44" w:rsidP="00851F44">
            <w:pPr>
              <w:pStyle w:val="TAL"/>
              <w:rPr>
                <w:lang w:eastAsia="ko-KR"/>
              </w:rPr>
            </w:pPr>
            <w:r w:rsidRPr="00A564B4">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851F44" w:rsidRPr="00A564B4" w:rsidRDefault="00851F44" w:rsidP="00851F44">
            <w:pPr>
              <w:pStyle w:val="TAL"/>
              <w:rPr>
                <w:lang w:eastAsia="zh-CN"/>
              </w:rPr>
            </w:pPr>
            <w:r w:rsidRPr="00A564B4">
              <w:rPr>
                <w:lang w:eastAsia="en-US"/>
              </w:rPr>
              <w:t>Maximum input level for CA (intra-band contiguous DL CA without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851F44" w:rsidRPr="00A564B4" w:rsidRDefault="00851F44" w:rsidP="00851F44">
            <w:pPr>
              <w:pStyle w:val="TAL"/>
              <w:rPr>
                <w:lang w:eastAsia="zh-CN"/>
              </w:rPr>
            </w:pPr>
            <w:r w:rsidRPr="00A564B4">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851F44" w:rsidRPr="00A564B4" w:rsidRDefault="00851F44" w:rsidP="00851F44">
            <w:pPr>
              <w:pStyle w:val="TAL"/>
              <w:rPr>
                <w:lang w:eastAsia="ko-KR"/>
              </w:rPr>
            </w:pPr>
            <w:r w:rsidRPr="00A564B4">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851F44" w:rsidRPr="00A564B4" w:rsidRDefault="00851F44" w:rsidP="00851F44">
            <w:pPr>
              <w:pStyle w:val="TAL"/>
              <w:jc w:val="center"/>
              <w:rPr>
                <w:lang w:eastAsia="zh-CN"/>
              </w:rPr>
            </w:pPr>
            <w:r w:rsidRPr="00A564B4">
              <w:rPr>
                <w:lang w:eastAsia="zh-CN"/>
              </w:rPr>
              <w:t>E08</w:t>
            </w:r>
          </w:p>
        </w:tc>
        <w:tc>
          <w:tcPr>
            <w:tcW w:w="1101" w:type="dxa"/>
            <w:gridSpan w:val="2"/>
            <w:tcBorders>
              <w:top w:val="single" w:sz="4" w:space="0" w:color="auto"/>
              <w:left w:val="single" w:sz="4" w:space="0" w:color="auto"/>
              <w:right w:val="single" w:sz="4" w:space="0" w:color="auto"/>
            </w:tcBorders>
          </w:tcPr>
          <w:p w14:paraId="5352ED8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D4347F1"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851F44" w:rsidRPr="00A564B4" w:rsidRDefault="00851F44" w:rsidP="00851F44">
            <w:pPr>
              <w:pStyle w:val="TAL"/>
              <w:rPr>
                <w:lang w:eastAsia="zh-CN"/>
              </w:rPr>
            </w:pPr>
            <w:r w:rsidRPr="00A564B4">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851F44" w:rsidRPr="00A564B4" w:rsidRDefault="00851F44" w:rsidP="00851F44">
            <w:pPr>
              <w:pStyle w:val="TAL"/>
              <w:rPr>
                <w:lang w:eastAsia="zh-CN"/>
              </w:rPr>
            </w:pPr>
            <w:r w:rsidRPr="00A564B4">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78B8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FCBE6"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18E0FF2"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2F2E81D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612F7B"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C8A328" w14:textId="77777777" w:rsidR="00851F44" w:rsidRPr="00A564B4"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4227E94F" w14:textId="77777777" w:rsidR="00851F44" w:rsidRPr="00A564B4"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102E42E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D59974"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851F44" w:rsidRPr="00A564B4" w:rsidRDefault="00851F44" w:rsidP="00851F44">
            <w:pPr>
              <w:pStyle w:val="TAL"/>
              <w:rPr>
                <w:lang w:eastAsia="en-US"/>
              </w:rPr>
            </w:pPr>
          </w:p>
        </w:tc>
      </w:tr>
      <w:tr w:rsidR="00851F44" w:rsidRPr="00A564B4" w14:paraId="7A2CAD32"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B707C4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851F44" w:rsidRPr="00A564B4" w:rsidRDefault="00851F44" w:rsidP="00851F44">
            <w:pPr>
              <w:pStyle w:val="TAL"/>
              <w:rPr>
                <w:lang w:eastAsia="en-US"/>
              </w:rPr>
            </w:pPr>
          </w:p>
        </w:tc>
      </w:tr>
      <w:tr w:rsidR="00851F44" w:rsidRPr="00A564B4" w14:paraId="4C1AEF8E"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69264C"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851F44" w:rsidRPr="00A564B4" w:rsidRDefault="00851F44" w:rsidP="00851F44">
            <w:pPr>
              <w:pStyle w:val="TAL"/>
              <w:rPr>
                <w:lang w:eastAsia="en-US"/>
              </w:rPr>
            </w:pPr>
          </w:p>
        </w:tc>
      </w:tr>
      <w:tr w:rsidR="00851F44" w:rsidRPr="00A564B4" w14:paraId="049ED3DC" w14:textId="77777777" w:rsidTr="00BC6DDF">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851F44" w:rsidRPr="00A564B4" w:rsidRDefault="00851F44" w:rsidP="00851F44">
            <w:pPr>
              <w:pStyle w:val="TAL"/>
              <w:rPr>
                <w:lang w:eastAsia="en-US"/>
              </w:rPr>
            </w:pPr>
            <w:r w:rsidRPr="00A564B4">
              <w:rPr>
                <w:lang w:eastAsia="en-US"/>
              </w:rPr>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851F44" w:rsidRPr="00A564B4" w:rsidRDefault="00851F44" w:rsidP="00851F44">
            <w:pPr>
              <w:pStyle w:val="TAL"/>
              <w:rPr>
                <w:lang w:eastAsia="en-US"/>
              </w:rPr>
            </w:pPr>
            <w:r w:rsidRPr="00A564B4">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851F44" w:rsidRPr="00A564B4" w:rsidRDefault="00851F44" w:rsidP="00851F44">
            <w:pPr>
              <w:pStyle w:val="TAL"/>
              <w:rPr>
                <w:lang w:eastAsia="zh-CN"/>
              </w:rPr>
            </w:pPr>
            <w:r w:rsidRPr="00A564B4">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851F44" w:rsidRPr="00A564B4" w:rsidRDefault="00851F44" w:rsidP="00851F44">
            <w:pPr>
              <w:pStyle w:val="TAL"/>
              <w:rPr>
                <w:lang w:eastAsia="zh-CN"/>
              </w:rPr>
            </w:pPr>
            <w:r w:rsidRPr="00A564B4">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851F44" w:rsidRPr="00A564B4" w:rsidRDefault="00851F44" w:rsidP="00851F44">
            <w:pPr>
              <w:pStyle w:val="TAL"/>
              <w:jc w:val="center"/>
              <w:rPr>
                <w:lang w:eastAsia="en-US"/>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465DBF6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9F4B653"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851F44" w:rsidRPr="00A564B4" w:rsidRDefault="00851F44" w:rsidP="00851F44">
            <w:pPr>
              <w:pStyle w:val="TAL"/>
              <w:rPr>
                <w:lang w:eastAsia="zh-CN"/>
              </w:rPr>
            </w:pPr>
            <w:r w:rsidRPr="00A564B4">
              <w:rPr>
                <w:lang w:eastAsia="zh-CN"/>
              </w:rPr>
              <w:lastRenderedPageBreak/>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851F44" w:rsidRPr="00A564B4" w:rsidRDefault="00851F44" w:rsidP="00851F44">
            <w:pPr>
              <w:pStyle w:val="TAL"/>
              <w:rPr>
                <w:lang w:eastAsia="zh-CN"/>
              </w:rPr>
            </w:pPr>
            <w:r w:rsidRPr="00A564B4">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851F44" w:rsidRPr="00A564B4" w:rsidRDefault="00851F44" w:rsidP="00851F44">
            <w:pPr>
              <w:pStyle w:val="TAL"/>
              <w:rPr>
                <w:lang w:eastAsia="zh-CN"/>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3A79577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67E477E"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851F44" w:rsidRPr="00A564B4" w:rsidRDefault="00851F44" w:rsidP="00851F44">
            <w:pPr>
              <w:pStyle w:val="TAL"/>
              <w:rPr>
                <w:lang w:eastAsia="zh-CN"/>
              </w:rPr>
            </w:pPr>
            <w:r w:rsidRPr="00A564B4">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851F44" w:rsidRPr="00A564B4" w:rsidRDefault="00851F44" w:rsidP="00851F44">
            <w:pPr>
              <w:pStyle w:val="TAL"/>
              <w:rPr>
                <w:lang w:eastAsia="zh-CN"/>
              </w:rPr>
            </w:pPr>
            <w:r w:rsidRPr="00A564B4">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851F44" w:rsidRPr="00A564B4" w:rsidRDefault="00851F44" w:rsidP="00851F44">
            <w:pPr>
              <w:pStyle w:val="TAL"/>
              <w:rPr>
                <w:lang w:eastAsia="zh-CN"/>
              </w:rPr>
            </w:pPr>
            <w:r w:rsidRPr="00A564B4">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77777777" w:rsidR="00851F44" w:rsidRPr="00A564B4" w:rsidRDefault="00851F44" w:rsidP="00851F44">
            <w:pPr>
              <w:pStyle w:val="TAL"/>
              <w:rPr>
                <w:lang w:eastAsia="ko-KR"/>
              </w:rPr>
            </w:pPr>
            <w:r w:rsidRPr="00A564B4">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851F44" w:rsidRPr="00A564B4" w:rsidRDefault="00851F44" w:rsidP="00851F44">
            <w:pPr>
              <w:pStyle w:val="TAL"/>
              <w:jc w:val="center"/>
              <w:rPr>
                <w:lang w:eastAsia="zh-CN"/>
              </w:rPr>
            </w:pPr>
            <w:r w:rsidRPr="00A564B4">
              <w:rPr>
                <w:lang w:eastAsia="zh-CN"/>
              </w:rPr>
              <w:t>E09</w:t>
            </w:r>
          </w:p>
        </w:tc>
        <w:tc>
          <w:tcPr>
            <w:tcW w:w="1101" w:type="dxa"/>
            <w:gridSpan w:val="2"/>
            <w:tcBorders>
              <w:top w:val="single" w:sz="4" w:space="0" w:color="auto"/>
              <w:left w:val="single" w:sz="4" w:space="0" w:color="auto"/>
              <w:right w:val="single" w:sz="4" w:space="0" w:color="auto"/>
            </w:tcBorders>
          </w:tcPr>
          <w:p w14:paraId="372299B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D50CBE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A564B4" w:rsidRDefault="00851F44" w:rsidP="00851F44">
            <w:pPr>
              <w:pStyle w:val="TAL"/>
              <w:rPr>
                <w:lang w:eastAsia="zh-CN"/>
              </w:rPr>
            </w:pPr>
            <w:r w:rsidRPr="00A564B4">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A564B4" w:rsidRDefault="00851F44" w:rsidP="00851F44">
            <w:pPr>
              <w:pStyle w:val="TAL"/>
              <w:rPr>
                <w:lang w:eastAsia="zh-CN"/>
              </w:rPr>
            </w:pPr>
            <w:r w:rsidRPr="00A564B4">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851F44" w:rsidRPr="00A564B4" w:rsidRDefault="00851F44" w:rsidP="00851F44">
            <w:pPr>
              <w:pStyle w:val="TAL"/>
              <w:jc w:val="center"/>
              <w:rPr>
                <w:lang w:eastAsia="zh-CN"/>
              </w:rPr>
            </w:pPr>
            <w:r w:rsidRPr="00A564B4">
              <w:rPr>
                <w:lang w:eastAsia="en-US"/>
              </w:rPr>
              <w:t>E22</w:t>
            </w:r>
          </w:p>
        </w:tc>
        <w:tc>
          <w:tcPr>
            <w:tcW w:w="1101" w:type="dxa"/>
            <w:gridSpan w:val="2"/>
            <w:tcBorders>
              <w:top w:val="single" w:sz="4" w:space="0" w:color="auto"/>
              <w:left w:val="single" w:sz="4" w:space="0" w:color="auto"/>
              <w:right w:val="single" w:sz="4" w:space="0" w:color="auto"/>
            </w:tcBorders>
          </w:tcPr>
          <w:p w14:paraId="6828789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E3B00E0"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7CEF04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851F44" w:rsidRPr="00A564B4" w:rsidRDefault="00851F44" w:rsidP="00851F44">
            <w:pPr>
              <w:pStyle w:val="TAL"/>
              <w:rPr>
                <w:lang w:eastAsia="zh-CN"/>
              </w:rPr>
            </w:pPr>
          </w:p>
        </w:tc>
      </w:tr>
      <w:tr w:rsidR="00851F44" w:rsidRPr="00A564B4" w14:paraId="01BCEDF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33DC76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851F44" w:rsidRPr="00A564B4" w:rsidRDefault="00851F44" w:rsidP="00851F44">
            <w:pPr>
              <w:pStyle w:val="TAL"/>
              <w:rPr>
                <w:lang w:eastAsia="zh-CN"/>
              </w:rPr>
            </w:pPr>
          </w:p>
        </w:tc>
      </w:tr>
      <w:tr w:rsidR="00851F44" w:rsidRPr="00A564B4" w14:paraId="645D1C9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6E4E5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851F44" w:rsidRPr="00A564B4" w:rsidRDefault="00851F44" w:rsidP="00851F44">
            <w:pPr>
              <w:pStyle w:val="TAL"/>
              <w:rPr>
                <w:lang w:eastAsia="en-US"/>
              </w:rPr>
            </w:pPr>
          </w:p>
        </w:tc>
      </w:tr>
      <w:tr w:rsidR="00851F44" w:rsidRPr="00A564B4" w14:paraId="54642BD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226013"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851F44" w:rsidRPr="00A564B4" w:rsidRDefault="00851F44" w:rsidP="00851F44">
            <w:pPr>
              <w:pStyle w:val="TAL"/>
              <w:rPr>
                <w:lang w:eastAsia="en-US"/>
              </w:rPr>
            </w:pPr>
          </w:p>
        </w:tc>
      </w:tr>
      <w:tr w:rsidR="00851F44" w:rsidRPr="00A564B4" w14:paraId="523FF27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A564B4" w:rsidRDefault="00851F44" w:rsidP="00851F44">
            <w:pPr>
              <w:pStyle w:val="TAL"/>
              <w:rPr>
                <w:lang w:eastAsia="zh-CN"/>
              </w:rPr>
            </w:pPr>
            <w:r w:rsidRPr="00A564B4">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A564B4" w:rsidRDefault="00851F44" w:rsidP="00851F44">
            <w:pPr>
              <w:pStyle w:val="TAL"/>
              <w:rPr>
                <w:lang w:eastAsia="zh-CN"/>
              </w:rPr>
            </w:pPr>
            <w:r w:rsidRPr="00A564B4">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851F44" w:rsidRPr="00A564B4" w:rsidRDefault="00851F44" w:rsidP="00851F44">
            <w:pPr>
              <w:pStyle w:val="TAL"/>
              <w:rPr>
                <w:lang w:eastAsia="zh-CN"/>
              </w:rPr>
            </w:pPr>
            <w:r w:rsidRPr="00A564B4">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w:t>
            </w:r>
            <w:r w:rsidRPr="00A564B4">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851F44" w:rsidRPr="00A564B4" w:rsidRDefault="00851F44" w:rsidP="00851F44">
            <w:pPr>
              <w:pStyle w:val="TAL"/>
              <w:jc w:val="center"/>
              <w:rPr>
                <w:lang w:eastAsia="en-US"/>
              </w:rPr>
            </w:pPr>
            <w:r w:rsidRPr="00A564B4">
              <w:rPr>
                <w:lang w:eastAsia="en-US"/>
              </w:rPr>
              <w:t>E22</w:t>
            </w:r>
          </w:p>
        </w:tc>
        <w:tc>
          <w:tcPr>
            <w:tcW w:w="1101" w:type="dxa"/>
            <w:gridSpan w:val="2"/>
            <w:tcBorders>
              <w:top w:val="single" w:sz="4" w:space="0" w:color="auto"/>
              <w:left w:val="single" w:sz="4" w:space="0" w:color="auto"/>
              <w:right w:val="single" w:sz="4" w:space="0" w:color="auto"/>
            </w:tcBorders>
          </w:tcPr>
          <w:p w14:paraId="1F0AF337"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63C7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DE700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851F44" w:rsidRPr="00A564B4" w:rsidRDefault="00851F44" w:rsidP="00851F44">
            <w:pPr>
              <w:pStyle w:val="TAL"/>
              <w:rPr>
                <w:lang w:eastAsia="en-US"/>
              </w:rPr>
            </w:pPr>
          </w:p>
        </w:tc>
      </w:tr>
      <w:tr w:rsidR="00851F44" w:rsidRPr="00A564B4" w14:paraId="4C4DFCA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D9E0ABD"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851F44" w:rsidRPr="00A564B4" w:rsidRDefault="00851F44" w:rsidP="00851F44">
            <w:pPr>
              <w:pStyle w:val="TAL"/>
              <w:rPr>
                <w:lang w:eastAsia="en-US"/>
              </w:rPr>
            </w:pPr>
          </w:p>
        </w:tc>
      </w:tr>
      <w:tr w:rsidR="00851F44" w:rsidRPr="00A564B4" w14:paraId="1D4C210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A564B4" w:rsidRDefault="00851F44" w:rsidP="00851F44">
            <w:pPr>
              <w:pStyle w:val="TAL"/>
              <w:rPr>
                <w:lang w:eastAsia="zh-CN"/>
              </w:rPr>
            </w:pPr>
            <w:r w:rsidRPr="00A564B4">
              <w:rPr>
                <w:lang w:eastAsia="zh-CN"/>
              </w:rPr>
              <w:t>7.4A.</w:t>
            </w:r>
            <w:r w:rsidRPr="00A564B4">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A564B4" w:rsidRDefault="00851F44" w:rsidP="00851F44">
            <w:pPr>
              <w:pStyle w:val="TAL"/>
              <w:rPr>
                <w:lang w:eastAsia="zh-CN"/>
              </w:rPr>
            </w:pPr>
            <w:r w:rsidRPr="00A564B4">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851F44" w:rsidRPr="00A564B4" w:rsidRDefault="00851F44" w:rsidP="00851F44">
            <w:pPr>
              <w:pStyle w:val="TAL"/>
              <w:rPr>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851F44" w:rsidRPr="00A564B4" w:rsidRDefault="00851F44" w:rsidP="00851F44">
            <w:pPr>
              <w:pStyle w:val="TAL"/>
              <w:jc w:val="center"/>
              <w:rPr>
                <w:lang w:eastAsia="en-US"/>
              </w:rP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26000BD2"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C92C47"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851F44" w:rsidRPr="00A564B4"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w:t>
            </w:r>
            <w:r w:rsidRPr="00A564B4">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C87C9A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851F44" w:rsidRPr="00A564B4" w:rsidRDefault="00851F44" w:rsidP="00851F44">
            <w:pPr>
              <w:pStyle w:val="TAL"/>
              <w:rPr>
                <w:lang w:eastAsia="zh-CN"/>
              </w:rPr>
            </w:pPr>
          </w:p>
        </w:tc>
      </w:tr>
      <w:tr w:rsidR="00851F44" w:rsidRPr="00A564B4" w14:paraId="669E600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A564B4" w:rsidRDefault="00851F44" w:rsidP="00851F44">
            <w:pPr>
              <w:pStyle w:val="TAL"/>
              <w:rPr>
                <w:lang w:eastAsia="en-US"/>
              </w:rPr>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A564B4" w:rsidRDefault="00851F44" w:rsidP="00851F44">
            <w:pPr>
              <w:pStyle w:val="TAL"/>
              <w:rPr>
                <w:lang w:eastAsia="en-US"/>
              </w:rPr>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2ABF6B69"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851F44" w:rsidRPr="00A564B4" w:rsidRDefault="00851F44" w:rsidP="00851F44">
            <w:pPr>
              <w:pStyle w:val="TAL"/>
              <w:rPr>
                <w:lang w:eastAsia="zh-CN"/>
              </w:rPr>
            </w:pPr>
          </w:p>
        </w:tc>
      </w:tr>
      <w:tr w:rsidR="00851F44" w:rsidRPr="00A564B4" w14:paraId="311A2C5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A564B4" w:rsidRDefault="00851F44" w:rsidP="00851F44">
            <w:pPr>
              <w:pStyle w:val="TAL"/>
              <w:rPr>
                <w:lang w:eastAsia="zh-CN"/>
              </w:rPr>
            </w:pPr>
            <w:r w:rsidRPr="00A564B4">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A564B4" w:rsidRDefault="00851F44" w:rsidP="00851F44">
            <w:pPr>
              <w:pStyle w:val="TAL"/>
              <w:rPr>
                <w:lang w:eastAsia="zh-CN"/>
              </w:rPr>
            </w:pPr>
            <w:r w:rsidRPr="00A564B4">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851F44" w:rsidRPr="00A564B4" w:rsidRDefault="00851F44" w:rsidP="00851F44">
            <w:pPr>
              <w:pStyle w:val="TAL"/>
              <w:rPr>
                <w:lang w:eastAsia="zh-CN"/>
              </w:rPr>
            </w:pPr>
            <w:r w:rsidRPr="00A564B4">
              <w:rPr>
                <w:lang w:eastAsia="zh-TW"/>
              </w:rPr>
              <w:t>C187</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CN"/>
              </w:rPr>
              <w:t xml:space="preserve">4DL CA </w:t>
            </w:r>
            <w:r w:rsidRPr="00A564B4">
              <w:rPr>
                <w:lang w:eastAsia="en-US"/>
              </w:rPr>
              <w:t>with</w:t>
            </w:r>
            <w:r w:rsidRPr="00A564B4">
              <w:rPr>
                <w:lang w:eastAsia="zh-TW"/>
              </w:rPr>
              <w:t xml:space="preserve"> </w:t>
            </w:r>
            <w:r w:rsidRPr="00A564B4">
              <w:rPr>
                <w:rFonts w:cs="Arial"/>
                <w:szCs w:val="18"/>
                <w:lang w:eastAsia="en-US"/>
              </w:rPr>
              <w:t xml:space="preserve">CA configurations in Table 4.1-4 </w:t>
            </w:r>
            <w:r w:rsidRPr="00A564B4">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851F44" w:rsidRPr="00A564B4" w:rsidRDefault="00851F44" w:rsidP="00851F44">
            <w:pPr>
              <w:pStyle w:val="TAL"/>
              <w:jc w:val="center"/>
              <w:rPr>
                <w:lang w:eastAsia="en-US"/>
              </w:rP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154FAB90"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6A1599A"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851F44" w:rsidRPr="00A564B4" w:rsidRDefault="00851F44" w:rsidP="00851F44">
            <w:pPr>
              <w:pStyle w:val="TAL"/>
              <w:rPr>
                <w:lang w:eastAsia="zh-CN"/>
              </w:rPr>
            </w:pPr>
            <w:r w:rsidRPr="00A564B4">
              <w:rPr>
                <w:lang w:eastAsia="zh-CN"/>
              </w:rPr>
              <w:t>7.4A.</w:t>
            </w:r>
            <w:r w:rsidRPr="00A564B4">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851F44" w:rsidRPr="00A564B4" w:rsidRDefault="00851F44" w:rsidP="00851F44">
            <w:pPr>
              <w:pStyle w:val="TAL"/>
              <w:rPr>
                <w:lang w:eastAsia="zh-CN"/>
              </w:rPr>
            </w:pPr>
            <w:r w:rsidRPr="00A564B4">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851F44" w:rsidRPr="00A564B4" w:rsidRDefault="00851F44" w:rsidP="00851F44">
            <w:pPr>
              <w:pStyle w:val="TAL"/>
              <w:rPr>
                <w:lang w:eastAsia="en-US"/>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851F44" w:rsidRPr="00A564B4" w:rsidRDefault="00851F44" w:rsidP="00851F44">
            <w:pPr>
              <w:pStyle w:val="TAL"/>
              <w:rPr>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851F44" w:rsidRPr="00A564B4" w:rsidRDefault="00851F44" w:rsidP="00851F44">
            <w:pPr>
              <w:pStyle w:val="TAL"/>
              <w:rPr>
                <w:lang w:eastAsia="zh-CN"/>
              </w:rPr>
            </w:pPr>
            <w:r w:rsidRPr="00A564B4">
              <w:rPr>
                <w:lang w:eastAsia="zh-CN"/>
              </w:rPr>
              <w:t xml:space="preserve">UE supporting E-UTRA and 5DL with </w:t>
            </w:r>
            <w:r w:rsidRPr="00A564B4">
              <w:rPr>
                <w:rFonts w:cs="Arial"/>
                <w:szCs w:val="18"/>
                <w:lang w:eastAsia="en-US"/>
              </w:rPr>
              <w:t>CA configurations in Table 4.1-</w:t>
            </w:r>
            <w:r w:rsidRPr="00A564B4">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851F44" w:rsidRPr="00A564B4" w:rsidRDefault="00851F44" w:rsidP="00851F44">
            <w:pPr>
              <w:pStyle w:val="TAL"/>
              <w:jc w:val="center"/>
              <w:rPr>
                <w:lang w:eastAsia="zh-TW"/>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52244CD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B0BE02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851F44" w:rsidRPr="00A564B4" w:rsidRDefault="00851F44" w:rsidP="00851F44">
            <w:pPr>
              <w:pStyle w:val="TAL"/>
              <w:rPr>
                <w:lang w:eastAsia="en-US"/>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851F44" w:rsidRPr="00A564B4" w:rsidRDefault="00851F44" w:rsidP="00851F44">
            <w:pPr>
              <w:pStyle w:val="TAL"/>
              <w:rPr>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68C70B8"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851F44" w:rsidRPr="00A564B4" w:rsidRDefault="00851F44" w:rsidP="00851F44">
            <w:pPr>
              <w:pStyle w:val="TAL"/>
              <w:rPr>
                <w:lang w:eastAsia="zh-CN"/>
              </w:rPr>
            </w:pPr>
          </w:p>
        </w:tc>
      </w:tr>
      <w:tr w:rsidR="00851F44" w:rsidRPr="00A564B4" w14:paraId="62AF525F"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851F44" w:rsidRPr="00A564B4" w:rsidRDefault="00851F44" w:rsidP="00851F44">
            <w:pPr>
              <w:pStyle w:val="TAL"/>
              <w:rPr>
                <w:lang w:eastAsia="en-US"/>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851F44" w:rsidRPr="00A564B4" w:rsidRDefault="00851F44" w:rsidP="00851F44">
            <w:pPr>
              <w:pStyle w:val="TAL"/>
              <w:rPr>
                <w:lang w:eastAsia="zh-TW"/>
              </w:rPr>
            </w:pPr>
            <w:r w:rsidRPr="00A564B4">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DCED355"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851F44" w:rsidRPr="00A564B4" w:rsidRDefault="00851F44" w:rsidP="00851F44">
            <w:pPr>
              <w:pStyle w:val="TAL"/>
              <w:rPr>
                <w:lang w:eastAsia="zh-CN"/>
              </w:rPr>
            </w:pPr>
          </w:p>
        </w:tc>
      </w:tr>
      <w:tr w:rsidR="00851F44" w:rsidRPr="00A564B4" w14:paraId="19D0360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A564B4" w:rsidRDefault="00851F44" w:rsidP="00851F44">
            <w:pPr>
              <w:pStyle w:val="TAL"/>
              <w:rPr>
                <w:lang w:eastAsia="zh-CN"/>
              </w:rPr>
            </w:pPr>
            <w:r w:rsidRPr="00A564B4">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A564B4" w:rsidRDefault="00851F44" w:rsidP="00851F44">
            <w:pPr>
              <w:pStyle w:val="TAL"/>
              <w:rPr>
                <w:lang w:eastAsia="zh-CN"/>
              </w:rPr>
            </w:pPr>
            <w:r w:rsidRPr="00A564B4">
              <w:rPr>
                <w:lang w:eastAsia="en-US"/>
              </w:rPr>
              <w:t>Maximum input level for 5DL CA</w:t>
            </w:r>
            <w:r w:rsidRPr="00A564B4">
              <w:rPr>
                <w:lang w:eastAsia="zh-CN"/>
              </w:rPr>
              <w:t xml:space="preserve"> </w:t>
            </w:r>
            <w:r w:rsidRPr="00A564B4">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851F44" w:rsidRPr="00A564B4" w:rsidRDefault="00851F44" w:rsidP="00851F44">
            <w:pPr>
              <w:pStyle w:val="TAL"/>
              <w:rPr>
                <w:lang w:eastAsia="zh-CN"/>
              </w:rPr>
            </w:pPr>
            <w:r w:rsidRPr="00A564B4">
              <w:rPr>
                <w:lang w:eastAsia="zh-TW"/>
              </w:rPr>
              <w:t>C221</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851F44" w:rsidRPr="00A564B4" w:rsidRDefault="00851F44" w:rsidP="00851F44">
            <w:pPr>
              <w:pStyle w:val="TAL"/>
              <w:rPr>
                <w:lang w:eastAsia="zh-CN"/>
              </w:rPr>
            </w:pPr>
            <w:r w:rsidRPr="00A564B4">
              <w:rPr>
                <w:lang w:eastAsia="zh-CN"/>
              </w:rPr>
              <w:t xml:space="preserve">UE supporting E-UTRA and 5DL </w:t>
            </w:r>
            <w:r w:rsidRPr="00A564B4">
              <w:rPr>
                <w:lang w:eastAsia="en-US"/>
              </w:rPr>
              <w:t>with</w:t>
            </w:r>
            <w:r w:rsidRPr="00A564B4">
              <w:rPr>
                <w:lang w:eastAsia="zh-TW"/>
              </w:rPr>
              <w:t xml:space="preserve"> </w:t>
            </w:r>
            <w:r w:rsidRPr="00A564B4">
              <w:rPr>
                <w:rFonts w:cs="Arial"/>
                <w:szCs w:val="18"/>
                <w:lang w:eastAsia="en-US"/>
              </w:rPr>
              <w:t>CA configurations in Table 4.1-</w:t>
            </w:r>
            <w:r w:rsidRPr="00A564B4">
              <w:rPr>
                <w:rFonts w:cs="Arial"/>
                <w:szCs w:val="18"/>
                <w:lang w:eastAsia="zh-CN"/>
              </w:rPr>
              <w:t>5</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851F44" w:rsidRPr="00A564B4" w:rsidRDefault="00851F44" w:rsidP="00851F44">
            <w:pPr>
              <w:pStyle w:val="TAL"/>
              <w:jc w:val="center"/>
              <w:rPr>
                <w:lang w:eastAsia="en-US"/>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71BFE39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0A5E0E" w:rsidRPr="00A564B4" w14:paraId="4F70E26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1A8071D" w14:textId="2BC000FA" w:rsidR="000A5E0E" w:rsidRPr="00A564B4" w:rsidRDefault="000A5E0E" w:rsidP="000A5E0E">
            <w:pPr>
              <w:pStyle w:val="TAL"/>
              <w:rPr>
                <w:lang w:eastAsia="en-US"/>
              </w:rPr>
            </w:pPr>
            <w:r w:rsidRPr="00A564B4">
              <w:rPr>
                <w:lang w:eastAsia="zh-CN"/>
              </w:rPr>
              <w:t>7.4A.</w:t>
            </w:r>
            <w:r w:rsidRPr="00A564B4">
              <w:rPr>
                <w:lang w:eastAsia="zh-TW"/>
              </w:rPr>
              <w:t>9</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6259822" w14:textId="7FF2468A" w:rsidR="000A5E0E" w:rsidRPr="00A564B4" w:rsidRDefault="000A5E0E" w:rsidP="000A5E0E">
            <w:pPr>
              <w:pStyle w:val="TAL"/>
              <w:rPr>
                <w:lang w:eastAsia="en-US"/>
              </w:rPr>
            </w:pPr>
            <w:r w:rsidRPr="00A564B4">
              <w:rPr>
                <w:lang w:eastAsia="zh-CN"/>
              </w:rPr>
              <w:t>Maximum input level for 6DL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4A3DD3" w14:textId="0C892687" w:rsidR="000A5E0E" w:rsidRPr="00A564B4" w:rsidRDefault="000A5E0E" w:rsidP="000A5E0E">
            <w:pPr>
              <w:pStyle w:val="TAL"/>
              <w:rPr>
                <w:lang w:eastAsia="en-US"/>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3289AB" w14:textId="0497CF68" w:rsidR="000A5E0E" w:rsidRPr="00A564B4" w:rsidRDefault="000A5E0E" w:rsidP="000A5E0E">
            <w:pPr>
              <w:pStyle w:val="TAL"/>
              <w:rPr>
                <w:lang w:eastAsia="zh-TW"/>
              </w:rPr>
            </w:pPr>
            <w:r w:rsidRPr="00A564B4">
              <w:rPr>
                <w:lang w:eastAsia="zh-TW"/>
              </w:rPr>
              <w:t>C</w:t>
            </w:r>
            <w:r w:rsidRPr="00A564B4">
              <w:t>342</w:t>
            </w:r>
          </w:p>
        </w:tc>
        <w:tc>
          <w:tcPr>
            <w:tcW w:w="2292" w:type="dxa"/>
            <w:tcBorders>
              <w:top w:val="single" w:sz="4" w:space="0" w:color="auto"/>
              <w:left w:val="single" w:sz="4" w:space="0" w:color="auto"/>
              <w:right w:val="single" w:sz="4" w:space="0" w:color="auto"/>
            </w:tcBorders>
            <w:shd w:val="clear" w:color="auto" w:fill="auto"/>
            <w:vAlign w:val="center"/>
          </w:tcPr>
          <w:p w14:paraId="4FD81992" w14:textId="4EFC6B66" w:rsidR="000A5E0E" w:rsidRPr="00A564B4" w:rsidRDefault="000A5E0E" w:rsidP="000A5E0E">
            <w:pPr>
              <w:pStyle w:val="TAL"/>
              <w:rPr>
                <w:lang w:eastAsia="zh-CN"/>
              </w:rPr>
            </w:pPr>
            <w:r w:rsidRPr="00A564B4">
              <w:rPr>
                <w:lang w:eastAsia="zh-CN"/>
              </w:rPr>
              <w:t xml:space="preserve">UE supporting E-UTRA and 6DL with </w:t>
            </w:r>
            <w:r w:rsidRPr="00A564B4">
              <w:rPr>
                <w:rFonts w:cs="Arial"/>
                <w:szCs w:val="18"/>
                <w:lang w:eastAsia="en-US"/>
              </w:rPr>
              <w:t>CA configurations in Table 4.1-</w:t>
            </w:r>
            <w:r w:rsidRPr="00A564B4">
              <w:rPr>
                <w:rFonts w:cs="Arial"/>
                <w:szCs w:val="18"/>
                <w:lang w:eastAsia="zh-TW"/>
              </w:rPr>
              <w:t>6</w:t>
            </w:r>
          </w:p>
        </w:tc>
        <w:tc>
          <w:tcPr>
            <w:tcW w:w="1192" w:type="dxa"/>
            <w:gridSpan w:val="2"/>
            <w:tcBorders>
              <w:top w:val="single" w:sz="4" w:space="0" w:color="auto"/>
              <w:left w:val="single" w:sz="4" w:space="0" w:color="auto"/>
              <w:right w:val="single" w:sz="4" w:space="0" w:color="auto"/>
            </w:tcBorders>
            <w:vAlign w:val="center"/>
          </w:tcPr>
          <w:p w14:paraId="3059D593" w14:textId="44B0FEBF" w:rsidR="000A5E0E" w:rsidRPr="00A564B4" w:rsidRDefault="000A5E0E" w:rsidP="000A5E0E">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01633296" w14:textId="5529C54B"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985139" w14:textId="3E82BB44"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0A5E0E" w:rsidRPr="00A564B4" w14:paraId="7860994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586149C" w14:textId="3857048F" w:rsidR="000A5E0E" w:rsidRPr="00A564B4" w:rsidRDefault="000A5E0E" w:rsidP="000A5E0E">
            <w:pPr>
              <w:pStyle w:val="TAL"/>
              <w:rPr>
                <w:lang w:eastAsia="en-US"/>
              </w:rPr>
            </w:pPr>
            <w:r w:rsidRPr="00A564B4">
              <w:rPr>
                <w:lang w:eastAsia="en-US"/>
              </w:rPr>
              <w:t>7.4A.9_H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3D17599" w14:textId="7D56A827" w:rsidR="000A5E0E" w:rsidRPr="00A564B4" w:rsidRDefault="000A5E0E" w:rsidP="000A5E0E">
            <w:pPr>
              <w:pStyle w:val="TAL"/>
              <w:rPr>
                <w:lang w:eastAsia="en-US"/>
              </w:rPr>
            </w:pPr>
            <w:r w:rsidRPr="00A564B4">
              <w:rPr>
                <w:lang w:eastAsia="en-US"/>
              </w:rPr>
              <w:t>Maximum input level for 6DL CA</w:t>
            </w:r>
            <w:r w:rsidRPr="00A564B4">
              <w:rPr>
                <w:lang w:eastAsia="zh-CN"/>
              </w:rPr>
              <w:t xml:space="preserve"> </w:t>
            </w:r>
            <w:r w:rsidRPr="00A564B4">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59928A6" w14:textId="007DE7F1" w:rsidR="000A5E0E" w:rsidRPr="00A564B4" w:rsidRDefault="000A5E0E" w:rsidP="000A5E0E">
            <w:pPr>
              <w:pStyle w:val="TAL"/>
              <w:rPr>
                <w:lang w:eastAsia="en-US"/>
              </w:rPr>
            </w:pPr>
            <w:r w:rsidRPr="00A564B4">
              <w:rPr>
                <w:lang w:eastAsia="en-US"/>
              </w:rPr>
              <w:t>Rel-14</w:t>
            </w:r>
          </w:p>
        </w:tc>
        <w:tc>
          <w:tcPr>
            <w:tcW w:w="1134" w:type="dxa"/>
            <w:tcBorders>
              <w:top w:val="single" w:sz="4" w:space="0" w:color="auto"/>
              <w:left w:val="single" w:sz="4" w:space="0" w:color="auto"/>
              <w:right w:val="single" w:sz="4" w:space="0" w:color="auto"/>
            </w:tcBorders>
            <w:shd w:val="clear" w:color="auto" w:fill="auto"/>
            <w:vAlign w:val="center"/>
          </w:tcPr>
          <w:p w14:paraId="3FB95FBE" w14:textId="7937C11E" w:rsidR="000A5E0E" w:rsidRPr="00A564B4" w:rsidRDefault="000A5E0E" w:rsidP="000A5E0E">
            <w:pPr>
              <w:pStyle w:val="TAL"/>
              <w:rPr>
                <w:lang w:eastAsia="zh-TW"/>
              </w:rPr>
            </w:pPr>
            <w:r w:rsidRPr="00A564B4">
              <w:rPr>
                <w:lang w:eastAsia="zh-TW"/>
              </w:rPr>
              <w:t>C342</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459AC408" w14:textId="6AF8A16B" w:rsidR="000A5E0E" w:rsidRPr="00A564B4" w:rsidRDefault="000A5E0E" w:rsidP="000A5E0E">
            <w:pPr>
              <w:pStyle w:val="TAL"/>
              <w:rPr>
                <w:lang w:eastAsia="zh-CN"/>
              </w:rPr>
            </w:pPr>
            <w:r w:rsidRPr="00A564B4">
              <w:rPr>
                <w:lang w:eastAsia="zh-CN"/>
              </w:rPr>
              <w:t xml:space="preserve">UE supporting E-UTRA and 6DL </w:t>
            </w:r>
            <w:r w:rsidRPr="00A564B4">
              <w:rPr>
                <w:lang w:eastAsia="en-US"/>
              </w:rPr>
              <w:t>with</w:t>
            </w:r>
            <w:r w:rsidRPr="00A564B4">
              <w:rPr>
                <w:lang w:eastAsia="zh-TW"/>
              </w:rPr>
              <w:t xml:space="preserve"> </w:t>
            </w:r>
            <w:r w:rsidRPr="00A564B4">
              <w:rPr>
                <w:rFonts w:cs="Arial"/>
                <w:szCs w:val="18"/>
                <w:lang w:eastAsia="en-US"/>
              </w:rPr>
              <w:t>CA configurations in Table 4.1-6</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5D5F2FBC" w14:textId="5F558579" w:rsidR="000A5E0E" w:rsidRPr="00A564B4" w:rsidRDefault="000A5E0E" w:rsidP="000A5E0E">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27B72E6B" w14:textId="6EEE59AE"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C80A9" w14:textId="48F36989"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851F44" w:rsidRPr="00A564B4" w14:paraId="7DF9A75F"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851F44" w:rsidRPr="00A564B4" w:rsidRDefault="00851F44" w:rsidP="00851F44">
            <w:pPr>
              <w:pStyle w:val="TAL"/>
              <w:rPr>
                <w:lang w:eastAsia="zh-CN"/>
              </w:rPr>
            </w:pPr>
            <w:r w:rsidRPr="00A564B4">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851F44" w:rsidRPr="00A564B4" w:rsidRDefault="00851F44" w:rsidP="00851F44">
            <w:pPr>
              <w:pStyle w:val="TAL"/>
              <w:rPr>
                <w:lang w:eastAsia="zh-CN"/>
              </w:rPr>
            </w:pPr>
            <w:r w:rsidRPr="00A564B4">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9CD14D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A564B4" w:rsidRDefault="00851F44" w:rsidP="00851F44">
            <w:pPr>
              <w:pStyle w:val="TAL"/>
              <w:rPr>
                <w:lang w:eastAsia="zh-CN"/>
              </w:rPr>
            </w:pPr>
          </w:p>
        </w:tc>
      </w:tr>
      <w:tr w:rsidR="00851F44" w:rsidRPr="00A564B4" w14:paraId="47C1DE17"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D96D67A" w14:textId="77777777" w:rsidR="00851F44" w:rsidRPr="00A564B4" w:rsidRDefault="00851F44" w:rsidP="00851F44">
            <w:pPr>
              <w:pStyle w:val="TAL"/>
              <w:rPr>
                <w:lang w:eastAsia="zh-CN"/>
              </w:rPr>
            </w:pPr>
            <w:r w:rsidRPr="00A564B4">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4EAF06F9"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BAB53A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6B4F54C"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7335753"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7A9E884"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C49CFD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A564B4" w:rsidRDefault="00851F44" w:rsidP="00851F44">
            <w:pPr>
              <w:pStyle w:val="TAL"/>
              <w:rPr>
                <w:lang w:eastAsia="zh-CN"/>
              </w:rPr>
            </w:pPr>
          </w:p>
        </w:tc>
      </w:tr>
      <w:tr w:rsidR="00851F44" w:rsidRPr="00A564B4" w14:paraId="3BB2715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371FE68" w14:textId="77777777" w:rsidR="00851F44" w:rsidRPr="00A564B4" w:rsidRDefault="00851F44" w:rsidP="00851F44">
            <w:pPr>
              <w:pStyle w:val="TAL"/>
              <w:rPr>
                <w:lang w:eastAsia="zh-CN"/>
              </w:rPr>
            </w:pPr>
            <w:r w:rsidRPr="00A564B4">
              <w:rPr>
                <w:lang w:eastAsia="zh-CN"/>
              </w:rPr>
              <w:lastRenderedPageBreak/>
              <w:t>7.4D.2</w:t>
            </w:r>
          </w:p>
        </w:tc>
        <w:tc>
          <w:tcPr>
            <w:tcW w:w="1646" w:type="dxa"/>
            <w:tcBorders>
              <w:top w:val="single" w:sz="4" w:space="0" w:color="auto"/>
              <w:left w:val="single" w:sz="4" w:space="0" w:color="auto"/>
              <w:right w:val="single" w:sz="4" w:space="0" w:color="auto"/>
            </w:tcBorders>
            <w:shd w:val="clear" w:color="auto" w:fill="auto"/>
            <w:vAlign w:val="center"/>
          </w:tcPr>
          <w:p w14:paraId="7739C4C1"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E3E0C6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D6DF793"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EBF928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6641902"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092039C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A564B4" w:rsidRDefault="00851F44" w:rsidP="00851F44">
            <w:pPr>
              <w:pStyle w:val="TAL"/>
              <w:rPr>
                <w:lang w:eastAsia="zh-CN"/>
              </w:rPr>
            </w:pPr>
          </w:p>
        </w:tc>
      </w:tr>
      <w:tr w:rsidR="00851F44" w:rsidRPr="00A564B4" w14:paraId="34835A1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B32891" w14:textId="77777777" w:rsidR="00851F44" w:rsidRPr="00A564B4" w:rsidRDefault="00851F44" w:rsidP="00851F44">
            <w:pPr>
              <w:pStyle w:val="TAL"/>
              <w:rPr>
                <w:lang w:eastAsia="zh-CN"/>
              </w:rPr>
            </w:pPr>
            <w:r w:rsidRPr="00A564B4">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3F281639" w14:textId="77777777" w:rsidR="00851F44" w:rsidRPr="00A564B4" w:rsidRDefault="00851F44" w:rsidP="00851F44">
            <w:pPr>
              <w:pStyle w:val="TAL"/>
              <w:rPr>
                <w:lang w:eastAsia="zh-CN"/>
              </w:rPr>
            </w:pPr>
            <w:r w:rsidRPr="00A564B4">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FE9507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4C1A5B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3FE993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948E75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CDFC0F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A564B4" w:rsidRDefault="00851F44" w:rsidP="00851F44">
            <w:pPr>
              <w:pStyle w:val="TAL"/>
              <w:rPr>
                <w:lang w:eastAsia="zh-CN"/>
              </w:rPr>
            </w:pPr>
          </w:p>
        </w:tc>
      </w:tr>
      <w:tr w:rsidR="00851F44" w:rsidRPr="00A564B4" w14:paraId="36B8D2B8"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2E22EF55" w14:textId="77777777" w:rsidR="00851F44" w:rsidRPr="00A564B4" w:rsidRDefault="00851F44" w:rsidP="00851F44">
            <w:pPr>
              <w:pStyle w:val="TAL"/>
              <w:rPr>
                <w:lang w:eastAsia="en-US"/>
              </w:rPr>
            </w:pPr>
            <w:r w:rsidRPr="00A564B4">
              <w:rPr>
                <w:lang w:eastAsia="en-US"/>
              </w:rPr>
              <w:t>7.4EA</w:t>
            </w:r>
          </w:p>
        </w:tc>
        <w:tc>
          <w:tcPr>
            <w:tcW w:w="1646" w:type="dxa"/>
            <w:tcBorders>
              <w:top w:val="single" w:sz="4" w:space="0" w:color="auto"/>
              <w:left w:val="single" w:sz="4" w:space="0" w:color="auto"/>
              <w:right w:val="single" w:sz="4" w:space="0" w:color="auto"/>
            </w:tcBorders>
            <w:shd w:val="clear" w:color="auto" w:fill="auto"/>
            <w:vAlign w:val="center"/>
          </w:tcPr>
          <w:p w14:paraId="0D44495A"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BEC163"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0DB59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CFBB499"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F4C368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D40CC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A564B4" w:rsidRDefault="00851F44" w:rsidP="00851F44">
            <w:pPr>
              <w:pStyle w:val="TAL"/>
              <w:rPr>
                <w:lang w:eastAsia="zh-CN"/>
              </w:rPr>
            </w:pPr>
          </w:p>
        </w:tc>
      </w:tr>
      <w:tr w:rsidR="00851F44" w:rsidRPr="00A564B4" w14:paraId="53FA22FB"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6B78B87B" w14:textId="77777777" w:rsidR="00851F44" w:rsidRPr="00A564B4" w:rsidRDefault="00851F44" w:rsidP="00851F44">
            <w:pPr>
              <w:pStyle w:val="TAL"/>
              <w:rPr>
                <w:lang w:eastAsia="en-US"/>
              </w:rPr>
            </w:pPr>
            <w:r w:rsidRPr="00A564B4">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114A2625" w14:textId="77777777" w:rsidR="00851F44" w:rsidRPr="00A564B4" w:rsidRDefault="00851F44" w:rsidP="00851F44">
            <w:pPr>
              <w:pStyle w:val="TAL"/>
              <w:rPr>
                <w:lang w:eastAsia="en-US"/>
              </w:rPr>
            </w:pPr>
            <w:r w:rsidRPr="00A564B4">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64A61CC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53ABC9A0"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0062E136"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C667F2D" w14:textId="77777777" w:rsidR="00851F44" w:rsidRPr="00A564B4" w:rsidRDefault="00851F44" w:rsidP="00851F44">
            <w:pPr>
              <w:pStyle w:val="TAL"/>
              <w:jc w:val="center"/>
              <w:rPr>
                <w:lang w:eastAsia="zh-CN"/>
              </w:rPr>
            </w:pPr>
            <w:r w:rsidRPr="00A564B4">
              <w:rPr>
                <w:lang w:eastAsia="en-US"/>
              </w:rPr>
              <w:t>D01</w:t>
            </w:r>
          </w:p>
        </w:tc>
        <w:tc>
          <w:tcPr>
            <w:tcW w:w="1101"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3FBF530" w14:textId="77777777" w:rsidR="00851F44" w:rsidRPr="00A564B4" w:rsidRDefault="00851F44" w:rsidP="00851F44">
            <w:pPr>
              <w:pStyle w:val="TAL"/>
              <w:rPr>
                <w:lang w:eastAsia="zh-CN"/>
              </w:rPr>
            </w:pPr>
          </w:p>
        </w:tc>
      </w:tr>
      <w:tr w:rsidR="00851F44" w:rsidRPr="00A564B4" w14:paraId="71F362B4"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E1CCA48" w14:textId="77777777" w:rsidR="00851F44" w:rsidRPr="00A564B4" w:rsidRDefault="00851F44" w:rsidP="00851F44">
            <w:pPr>
              <w:pStyle w:val="TAL"/>
              <w:rPr>
                <w:lang w:eastAsia="en-US"/>
              </w:rPr>
            </w:pPr>
            <w:r w:rsidRPr="00A564B4">
              <w:rPr>
                <w:lang w:eastAsia="en-US"/>
              </w:rPr>
              <w:t>7.4EC</w:t>
            </w:r>
          </w:p>
        </w:tc>
        <w:tc>
          <w:tcPr>
            <w:tcW w:w="1646" w:type="dxa"/>
            <w:tcBorders>
              <w:top w:val="single" w:sz="4" w:space="0" w:color="auto"/>
              <w:left w:val="single" w:sz="4" w:space="0" w:color="auto"/>
              <w:bottom w:val="nil"/>
              <w:right w:val="single" w:sz="4" w:space="0" w:color="auto"/>
            </w:tcBorders>
            <w:vAlign w:val="center"/>
            <w:hideMark/>
          </w:tcPr>
          <w:p w14:paraId="7188F07D"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2D7EDE6D"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7727CE8A"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4D2B8742"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19F0C40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449CD3E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4F790CF8" w14:textId="77777777" w:rsidR="00851F44" w:rsidRPr="00A564B4" w:rsidRDefault="00851F44" w:rsidP="00851F44">
            <w:pPr>
              <w:pStyle w:val="TAL"/>
              <w:rPr>
                <w:lang w:eastAsia="zh-CN"/>
              </w:rPr>
            </w:pPr>
          </w:p>
        </w:tc>
      </w:tr>
      <w:tr w:rsidR="00851F44" w:rsidRPr="00A564B4" w14:paraId="1CE42643" w14:textId="77777777" w:rsidTr="00BC6DDF">
        <w:trPr>
          <w:cantSplit/>
          <w:trHeight w:val="197"/>
        </w:trPr>
        <w:tc>
          <w:tcPr>
            <w:tcW w:w="1008" w:type="dxa"/>
            <w:tcBorders>
              <w:top w:val="single" w:sz="4" w:space="0" w:color="auto"/>
              <w:left w:val="single" w:sz="4" w:space="0" w:color="auto"/>
              <w:right w:val="single" w:sz="4" w:space="0" w:color="auto"/>
            </w:tcBorders>
            <w:vAlign w:val="center"/>
          </w:tcPr>
          <w:p w14:paraId="211E80B7" w14:textId="77777777" w:rsidR="00851F44" w:rsidRPr="00A564B4" w:rsidRDefault="00851F44" w:rsidP="00851F44">
            <w:pPr>
              <w:pStyle w:val="TAL"/>
              <w:rPr>
                <w:lang w:eastAsia="zh-TW"/>
              </w:rPr>
            </w:pPr>
            <w:r w:rsidRPr="00A564B4">
              <w:rPr>
                <w:lang w:eastAsia="zh-TW"/>
              </w:rPr>
              <w:t>7.4F</w:t>
            </w:r>
          </w:p>
        </w:tc>
        <w:tc>
          <w:tcPr>
            <w:tcW w:w="1646" w:type="dxa"/>
            <w:tcBorders>
              <w:top w:val="single" w:sz="4" w:space="0" w:color="auto"/>
              <w:left w:val="single" w:sz="4" w:space="0" w:color="auto"/>
              <w:right w:val="single" w:sz="4" w:space="0" w:color="auto"/>
            </w:tcBorders>
            <w:vAlign w:val="center"/>
          </w:tcPr>
          <w:p w14:paraId="2A3CA08F" w14:textId="77777777" w:rsidR="00851F44" w:rsidRPr="00A564B4" w:rsidRDefault="00851F44" w:rsidP="00851F44">
            <w:pPr>
              <w:pStyle w:val="TAL"/>
            </w:pPr>
            <w:r w:rsidRPr="00A564B4">
              <w:t xml:space="preserve">Maximum input level for </w:t>
            </w:r>
            <w:r w:rsidRPr="00A564B4">
              <w:rPr>
                <w:lang w:eastAsia="zh-TW"/>
              </w:rPr>
              <w:t>c</w:t>
            </w:r>
            <w:r w:rsidRPr="00A564B4">
              <w:t>ategory NB1 and NB2</w:t>
            </w:r>
          </w:p>
        </w:tc>
        <w:tc>
          <w:tcPr>
            <w:tcW w:w="992" w:type="dxa"/>
            <w:gridSpan w:val="2"/>
            <w:tcBorders>
              <w:top w:val="single" w:sz="4" w:space="0" w:color="auto"/>
              <w:left w:val="single" w:sz="4" w:space="0" w:color="auto"/>
              <w:bottom w:val="nil"/>
              <w:right w:val="single" w:sz="4" w:space="0" w:color="auto"/>
            </w:tcBorders>
            <w:vAlign w:val="center"/>
          </w:tcPr>
          <w:p w14:paraId="72E84AA3"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5484545D"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73A54514"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nil"/>
              <w:right w:val="single" w:sz="4" w:space="0" w:color="auto"/>
            </w:tcBorders>
            <w:vAlign w:val="center"/>
          </w:tcPr>
          <w:p w14:paraId="2658138B"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nil"/>
              <w:right w:val="single" w:sz="4" w:space="0" w:color="auto"/>
            </w:tcBorders>
          </w:tcPr>
          <w:p w14:paraId="1BF277F7"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vAlign w:val="center"/>
          </w:tcPr>
          <w:p w14:paraId="3FF1089C" w14:textId="77777777" w:rsidR="00851F44" w:rsidRPr="00A564B4" w:rsidRDefault="00851F44" w:rsidP="00851F44">
            <w:pPr>
              <w:pStyle w:val="TAL"/>
              <w:rPr>
                <w:lang w:eastAsia="zh-CN"/>
              </w:rPr>
            </w:pPr>
          </w:p>
        </w:tc>
      </w:tr>
      <w:tr w:rsidR="00851F44" w:rsidRPr="00A564B4" w14:paraId="42E4A691"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779C86CB" w14:textId="77777777" w:rsidR="00851F44" w:rsidRPr="00A564B4" w:rsidRDefault="00851F44" w:rsidP="00851F44">
            <w:pPr>
              <w:pStyle w:val="TAL"/>
              <w:rPr>
                <w:lang w:eastAsia="zh-CN"/>
              </w:rPr>
            </w:pPr>
            <w:r w:rsidRPr="00A564B4">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4AEC0B43" w14:textId="77777777" w:rsidR="00851F44" w:rsidRPr="00A564B4" w:rsidRDefault="00851F44" w:rsidP="00851F44">
            <w:pPr>
              <w:pStyle w:val="TAL"/>
              <w:rPr>
                <w:lang w:eastAsia="zh-CN"/>
              </w:rPr>
            </w:pPr>
            <w:r w:rsidRPr="00A564B4">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8EA5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5C420F8"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3197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98DAEF7"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7E0CAE"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A564B4" w:rsidRDefault="00851F44" w:rsidP="00851F44">
            <w:pPr>
              <w:pStyle w:val="TAL"/>
              <w:rPr>
                <w:lang w:eastAsia="zh-CN"/>
              </w:rPr>
            </w:pPr>
          </w:p>
        </w:tc>
      </w:tr>
      <w:tr w:rsidR="00851F44" w:rsidRPr="00A564B4" w14:paraId="232F0A10"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8D6DADF" w14:textId="77777777" w:rsidR="00851F44" w:rsidRPr="00A564B4" w:rsidRDefault="00851F44" w:rsidP="00851F44">
            <w:pPr>
              <w:pStyle w:val="TAL"/>
              <w:rPr>
                <w:lang w:eastAsia="zh-CN"/>
              </w:rPr>
            </w:pPr>
            <w:r w:rsidRPr="00A564B4">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59780D1" w14:textId="77777777" w:rsidR="00851F44" w:rsidRPr="00A564B4" w:rsidRDefault="00851F44" w:rsidP="00851F44">
            <w:pPr>
              <w:pStyle w:val="TAL"/>
              <w:rPr>
                <w:lang w:eastAsia="zh-CN"/>
              </w:rPr>
            </w:pPr>
            <w:r w:rsidRPr="00A564B4">
              <w:rPr>
                <w:color w:val="000000"/>
                <w:lang w:eastAsia="en-US"/>
              </w:rPr>
              <w:t xml:space="preserve">Maximum input level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35A9A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BAD380"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B5088D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9DF0C1"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529D762"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A564B4" w:rsidRDefault="00851F44" w:rsidP="00851F44">
            <w:pPr>
              <w:pStyle w:val="TAL"/>
              <w:rPr>
                <w:lang w:eastAsia="zh-CN"/>
              </w:rPr>
            </w:pPr>
          </w:p>
        </w:tc>
      </w:tr>
      <w:tr w:rsidR="00851F44" w:rsidRPr="00A564B4" w14:paraId="307B3824"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EA1D6B6" w14:textId="77777777" w:rsidR="00851F44" w:rsidRPr="00A564B4" w:rsidRDefault="00851F44" w:rsidP="00851F44">
            <w:pPr>
              <w:pStyle w:val="TAL"/>
              <w:rPr>
                <w:lang w:eastAsia="zh-CN"/>
              </w:rPr>
            </w:pPr>
            <w:r w:rsidRPr="00A564B4">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01B6E83A" w14:textId="77777777" w:rsidR="00851F44" w:rsidRPr="00A564B4" w:rsidRDefault="00851F44" w:rsidP="00851F44">
            <w:pPr>
              <w:pStyle w:val="TAL"/>
              <w:rPr>
                <w:color w:val="000000"/>
              </w:rPr>
            </w:pPr>
            <w:r w:rsidRPr="00A564B4">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79FF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6C05E4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CECFC2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A92D09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582783"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A564B4" w:rsidRDefault="00851F44" w:rsidP="00851F44">
            <w:pPr>
              <w:pStyle w:val="TAL"/>
              <w:rPr>
                <w:lang w:eastAsia="zh-CN"/>
              </w:rPr>
            </w:pPr>
          </w:p>
        </w:tc>
      </w:tr>
      <w:tr w:rsidR="00851F44" w:rsidRPr="00A564B4" w14:paraId="4F14DA4D"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2259A4B" w14:textId="77777777" w:rsidR="00851F44" w:rsidRPr="00A564B4" w:rsidRDefault="00851F44" w:rsidP="00851F44">
            <w:pPr>
              <w:pStyle w:val="TAL"/>
              <w:rPr>
                <w:lang w:eastAsia="zh-CN"/>
              </w:rPr>
            </w:pPr>
            <w:r w:rsidRPr="00A564B4">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779CE138" w14:textId="77777777" w:rsidR="00851F44" w:rsidRPr="00A564B4" w:rsidRDefault="00851F44" w:rsidP="00851F44">
            <w:pPr>
              <w:pStyle w:val="TAL"/>
              <w:rPr>
                <w:lang w:eastAsia="zh-CN"/>
              </w:rPr>
            </w:pPr>
            <w:r w:rsidRPr="00A564B4">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58792777"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EBF665"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9584554"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A6869AE"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32AAFA9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A564B4" w:rsidRDefault="00851F44" w:rsidP="00851F44">
            <w:pPr>
              <w:pStyle w:val="TAL"/>
              <w:rPr>
                <w:lang w:eastAsia="zh-CN"/>
              </w:rPr>
            </w:pPr>
          </w:p>
        </w:tc>
      </w:tr>
      <w:tr w:rsidR="00851F44" w:rsidRPr="00A564B4" w14:paraId="6385ECC0"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E07AE63" w14:textId="77777777" w:rsidR="00851F44" w:rsidRPr="00A564B4" w:rsidRDefault="00851F44" w:rsidP="00851F44">
            <w:pPr>
              <w:pStyle w:val="TAL"/>
              <w:rPr>
                <w:lang w:eastAsia="zh-CN"/>
              </w:rPr>
            </w:pPr>
            <w:r w:rsidRPr="00A564B4">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37B9F3D1" w14:textId="77777777" w:rsidR="00851F44" w:rsidRPr="00A564B4" w:rsidRDefault="00851F44" w:rsidP="00851F44">
            <w:pPr>
              <w:pStyle w:val="TAL"/>
              <w:rPr>
                <w:lang w:eastAsia="en-US"/>
              </w:rPr>
            </w:pPr>
            <w:r w:rsidRPr="00A564B4">
              <w:rPr>
                <w:lang w:eastAsia="zh-CN"/>
              </w:rPr>
              <w:t>Adjacent Channel Selectivity (ACS)</w:t>
            </w:r>
            <w:r w:rsidRPr="00A564B4">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3CB6979"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5D9A2AE9"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E6D1278"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396A8007"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5BE5EE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A564B4" w:rsidRDefault="00851F44" w:rsidP="00851F44">
            <w:pPr>
              <w:pStyle w:val="TAL"/>
              <w:rPr>
                <w:lang w:eastAsia="zh-CN"/>
              </w:rPr>
            </w:pPr>
          </w:p>
        </w:tc>
      </w:tr>
      <w:tr w:rsidR="00851F44" w:rsidRPr="00A564B4" w14:paraId="4B6AD928" w14:textId="77777777" w:rsidTr="00BC6DDF">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23D8773D" w14:textId="77777777" w:rsidR="00851F44" w:rsidRPr="00A564B4" w:rsidRDefault="00851F44" w:rsidP="00851F44">
            <w:pPr>
              <w:pStyle w:val="TAL"/>
              <w:rPr>
                <w:lang w:eastAsia="zh-CN"/>
              </w:rPr>
            </w:pPr>
            <w:r w:rsidRPr="00A564B4">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426331CE" w14:textId="77777777" w:rsidR="00851F44" w:rsidRPr="00A564B4" w:rsidRDefault="00851F44" w:rsidP="00851F44">
            <w:pPr>
              <w:pStyle w:val="TAL"/>
              <w:rPr>
                <w:lang w:eastAsia="zh-CN"/>
              </w:rPr>
            </w:pPr>
            <w:r w:rsidRPr="00A564B4">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7A931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369985E"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50745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F6F425"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7010CE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19EABE0" w14:textId="77777777" w:rsidTr="00BC6DDF">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5D19B3BD" w14:textId="77777777" w:rsidR="00851F44" w:rsidRPr="00A564B4" w:rsidRDefault="00851F44" w:rsidP="00851F44">
            <w:pPr>
              <w:pStyle w:val="TAL"/>
              <w:rPr>
                <w:lang w:eastAsia="zh-CN"/>
              </w:rPr>
            </w:pPr>
            <w:r w:rsidRPr="00A564B4">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3E113C31" w14:textId="77777777" w:rsidR="00851F44" w:rsidRPr="00A564B4" w:rsidRDefault="00851F44" w:rsidP="00851F44">
            <w:pPr>
              <w:pStyle w:val="TAL"/>
              <w:rPr>
                <w:lang w:eastAsia="zh-CN"/>
              </w:rPr>
            </w:pPr>
            <w:r w:rsidRPr="00A564B4">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3EF82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C377B1"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DD3949E"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8F97100" w14:textId="77777777" w:rsidR="00851F44" w:rsidRPr="00A564B4" w:rsidRDefault="00851F44" w:rsidP="00851F44">
            <w:pPr>
              <w:pStyle w:val="TAL"/>
              <w:jc w:val="center"/>
              <w:rPr>
                <w:lang w:eastAsia="zh-CN"/>
              </w:rPr>
            </w:pPr>
            <w:r w:rsidRPr="00A564B4">
              <w:rPr>
                <w:lang w:eastAsia="en-US"/>
              </w:rPr>
              <w:t>E11</w:t>
            </w:r>
          </w:p>
        </w:tc>
        <w:tc>
          <w:tcPr>
            <w:tcW w:w="1101" w:type="dxa"/>
            <w:gridSpan w:val="2"/>
            <w:tcBorders>
              <w:top w:val="single" w:sz="4" w:space="0" w:color="auto"/>
              <w:left w:val="single" w:sz="4" w:space="0" w:color="auto"/>
              <w:right w:val="single" w:sz="4" w:space="0" w:color="auto"/>
            </w:tcBorders>
          </w:tcPr>
          <w:p w14:paraId="4470F3B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1F11826" w14:textId="77777777" w:rsidTr="00BC6DDF">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F3498AC" w14:textId="77777777" w:rsidR="00851F44" w:rsidRPr="00A564B4" w:rsidRDefault="00851F44" w:rsidP="00851F44">
            <w:pPr>
              <w:pStyle w:val="TAL"/>
              <w:rPr>
                <w:lang w:eastAsia="zh-CN"/>
              </w:rPr>
            </w:pPr>
            <w:r w:rsidRPr="00A564B4">
              <w:rPr>
                <w:lang w:eastAsia="zh-CN"/>
              </w:rPr>
              <w:t>7.5A.3</w:t>
            </w:r>
          </w:p>
        </w:tc>
        <w:tc>
          <w:tcPr>
            <w:tcW w:w="1646" w:type="dxa"/>
            <w:tcBorders>
              <w:top w:val="single" w:sz="4" w:space="0" w:color="auto"/>
              <w:left w:val="single" w:sz="4" w:space="0" w:color="auto"/>
              <w:right w:val="single" w:sz="4" w:space="0" w:color="auto"/>
            </w:tcBorders>
            <w:shd w:val="clear" w:color="auto" w:fill="auto"/>
            <w:vAlign w:val="center"/>
          </w:tcPr>
          <w:p w14:paraId="4FD1F8B1" w14:textId="77777777" w:rsidR="00851F44" w:rsidRPr="00A564B4" w:rsidRDefault="00851F44" w:rsidP="00851F44">
            <w:pPr>
              <w:pStyle w:val="TAL"/>
              <w:rPr>
                <w:lang w:eastAsia="zh-CN"/>
              </w:rPr>
            </w:pPr>
            <w:r w:rsidRPr="00A564B4">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7470F11" w14:textId="77777777" w:rsidR="00851F44" w:rsidRPr="00A564B4" w:rsidRDefault="00851F44" w:rsidP="00851F44">
            <w:pPr>
              <w:pStyle w:val="TAL"/>
              <w:jc w:val="center"/>
              <w:rPr>
                <w:lang w:eastAsia="zh-CN"/>
              </w:rPr>
            </w:pPr>
            <w:r w:rsidRPr="00A564B4">
              <w:rPr>
                <w:lang w:eastAsia="en-US"/>
              </w:rPr>
              <w:t>E12</w:t>
            </w:r>
          </w:p>
        </w:tc>
        <w:tc>
          <w:tcPr>
            <w:tcW w:w="1101" w:type="dxa"/>
            <w:gridSpan w:val="2"/>
            <w:tcBorders>
              <w:top w:val="single" w:sz="4" w:space="0" w:color="auto"/>
              <w:left w:val="single" w:sz="4" w:space="0" w:color="auto"/>
              <w:right w:val="single" w:sz="4" w:space="0" w:color="auto"/>
            </w:tcBorders>
          </w:tcPr>
          <w:p w14:paraId="2C19ECC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99E1DF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664FEA4"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384E48"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020103F"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4FFEDD7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F83494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A9F9005" w14:textId="77777777" w:rsidR="00851F44" w:rsidRPr="00A564B4" w:rsidRDefault="00851F44" w:rsidP="00851F44">
            <w:pPr>
              <w:pStyle w:val="TAL"/>
              <w:rPr>
                <w:lang w:eastAsia="en-US"/>
              </w:rPr>
            </w:pPr>
          </w:p>
        </w:tc>
      </w:tr>
      <w:tr w:rsidR="00851F44" w:rsidRPr="00A564B4" w14:paraId="0D674B13"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6B897F7D" w14:textId="77777777" w:rsidR="00851F44" w:rsidRPr="00A564B4"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4ECDB2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A0C4BB"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BA8180A"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top w:val="single" w:sz="4" w:space="0" w:color="auto"/>
              <w:left w:val="single" w:sz="4" w:space="0" w:color="auto"/>
              <w:right w:val="single" w:sz="4" w:space="0" w:color="auto"/>
            </w:tcBorders>
            <w:shd w:val="clear" w:color="auto" w:fill="auto"/>
            <w:vAlign w:val="center"/>
          </w:tcPr>
          <w:p w14:paraId="7AAF3D3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92" w:type="dxa"/>
            <w:gridSpan w:val="2"/>
            <w:tcBorders>
              <w:left w:val="single" w:sz="4" w:space="0" w:color="auto"/>
              <w:right w:val="single" w:sz="4" w:space="0" w:color="auto"/>
            </w:tcBorders>
            <w:vAlign w:val="center"/>
          </w:tcPr>
          <w:p w14:paraId="2FCCD52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01B09F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85A5B25" w14:textId="77777777" w:rsidR="00851F44" w:rsidRPr="00A564B4" w:rsidRDefault="00851F44" w:rsidP="00851F44">
            <w:pPr>
              <w:pStyle w:val="TAL"/>
              <w:rPr>
                <w:lang w:eastAsia="en-US"/>
              </w:rPr>
            </w:pPr>
          </w:p>
        </w:tc>
      </w:tr>
      <w:tr w:rsidR="00851F44" w:rsidRPr="00A564B4" w14:paraId="6A5814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EB7C6F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58818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6E717D"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0480AE" w14:textId="77777777" w:rsidR="00851F44" w:rsidRPr="00A564B4" w:rsidRDefault="00851F44" w:rsidP="00851F44">
            <w:pPr>
              <w:pStyle w:val="TAL"/>
              <w:rPr>
                <w:lang w:eastAsia="en-US"/>
              </w:rPr>
            </w:pPr>
            <w:r w:rsidRPr="00A564B4">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04C97CDD"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92" w:type="dxa"/>
            <w:gridSpan w:val="2"/>
            <w:tcBorders>
              <w:left w:val="single" w:sz="4" w:space="0" w:color="auto"/>
              <w:right w:val="single" w:sz="4" w:space="0" w:color="auto"/>
            </w:tcBorders>
            <w:vAlign w:val="center"/>
          </w:tcPr>
          <w:p w14:paraId="40C7E21B"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4F3A0C03"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0EB9FA4" w14:textId="77777777" w:rsidR="00851F44" w:rsidRPr="00A564B4" w:rsidRDefault="00851F44" w:rsidP="00851F44">
            <w:pPr>
              <w:pStyle w:val="TAL"/>
              <w:rPr>
                <w:lang w:eastAsia="en-US"/>
              </w:rPr>
            </w:pPr>
          </w:p>
        </w:tc>
      </w:tr>
      <w:tr w:rsidR="00851F44" w:rsidRPr="00A564B4" w14:paraId="40E73339"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0A9B4D" w14:textId="77777777" w:rsidR="00851F44" w:rsidRPr="00A564B4" w:rsidRDefault="00851F44" w:rsidP="00851F44">
            <w:pPr>
              <w:pStyle w:val="TAL"/>
              <w:rPr>
                <w:lang w:eastAsia="ko-KR"/>
              </w:rPr>
            </w:pPr>
            <w:r w:rsidRPr="00A564B4">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41F4AA92" w14:textId="77777777" w:rsidR="00851F44" w:rsidRPr="00A564B4" w:rsidRDefault="00851F44" w:rsidP="00851F44">
            <w:pPr>
              <w:pStyle w:val="TAL"/>
              <w:rPr>
                <w:lang w:eastAsia="ko-KR"/>
              </w:rPr>
            </w:pPr>
            <w:r w:rsidRPr="00A564B4">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407575"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DE70236"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24CC35D"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EF6FEB"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5DA57FDC"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2B20F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A564B4" w:rsidRDefault="00851F44" w:rsidP="00851F44">
            <w:pPr>
              <w:pStyle w:val="TAL"/>
              <w:rPr>
                <w:lang w:eastAsia="zh-CN"/>
              </w:rPr>
            </w:pPr>
            <w:r w:rsidRPr="00A564B4">
              <w:rPr>
                <w:rFonts w:cs="v5.0.0"/>
                <w:lang w:eastAsia="en-US"/>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4A2B3E73"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7807916C"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62DFA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FDE3179"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6DE5EC0"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BE599C1"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2486F2E" w14:textId="77777777" w:rsidR="00851F44" w:rsidRPr="00A564B4" w:rsidRDefault="00851F44" w:rsidP="00851F44">
            <w:pPr>
              <w:pStyle w:val="TAL"/>
              <w:rPr>
                <w:lang w:eastAsia="zh-CN"/>
              </w:rPr>
            </w:pPr>
          </w:p>
        </w:tc>
      </w:tr>
      <w:tr w:rsidR="00851F44" w:rsidRPr="00A564B4" w14:paraId="438FA0D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A1CA8CD"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84A30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36E31BC"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2576C101"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7D716AF"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18E10D0"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227E23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F1E2C1F" w14:textId="77777777" w:rsidR="00851F44" w:rsidRPr="00A564B4" w:rsidRDefault="00851F44" w:rsidP="00851F44">
            <w:pPr>
              <w:pStyle w:val="TAL"/>
              <w:rPr>
                <w:lang w:eastAsia="zh-CN"/>
              </w:rPr>
            </w:pPr>
          </w:p>
        </w:tc>
      </w:tr>
      <w:tr w:rsidR="00851F44" w:rsidRPr="00A564B4" w14:paraId="5CB690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81B2502"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467BF0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B194357"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33956D7"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79C5681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25365F05"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1E80C9F"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E390661" w14:textId="77777777" w:rsidR="00851F44" w:rsidRPr="00A564B4" w:rsidRDefault="00851F44" w:rsidP="00851F44">
            <w:pPr>
              <w:pStyle w:val="TAL"/>
              <w:rPr>
                <w:lang w:eastAsia="en-US"/>
              </w:rPr>
            </w:pPr>
          </w:p>
        </w:tc>
      </w:tr>
      <w:tr w:rsidR="00851F44" w:rsidRPr="00A564B4" w14:paraId="686672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2C5FF7D"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0E742E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FDEE8F"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2B5B39A"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FB7D1A5"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F2715A"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4F33BFA"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25094BB" w14:textId="77777777" w:rsidR="00851F44" w:rsidRPr="00A564B4" w:rsidRDefault="00851F44" w:rsidP="00851F44">
            <w:pPr>
              <w:pStyle w:val="TAL"/>
              <w:rPr>
                <w:lang w:eastAsia="en-US"/>
              </w:rPr>
            </w:pPr>
          </w:p>
        </w:tc>
      </w:tr>
      <w:tr w:rsidR="00851F44" w:rsidRPr="00A564B4" w14:paraId="1F4BBC0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A564B4" w:rsidRDefault="00851F44" w:rsidP="00851F44">
            <w:pPr>
              <w:pStyle w:val="TAL"/>
              <w:rPr>
                <w:lang w:eastAsia="zh-CN"/>
              </w:rPr>
            </w:pPr>
            <w:r w:rsidRPr="00A564B4">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A564B4" w:rsidRDefault="00851F44" w:rsidP="00851F44">
            <w:pPr>
              <w:pStyle w:val="TAL"/>
              <w:rPr>
                <w:lang w:eastAsia="zh-CN"/>
              </w:rPr>
            </w:pPr>
            <w:r w:rsidRPr="00A564B4">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A564B4" w:rsidRDefault="00851F44" w:rsidP="00851F44">
            <w:pPr>
              <w:pStyle w:val="TAL"/>
              <w:rPr>
                <w:lang w:eastAsia="zh-CN"/>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A47B081" w14:textId="77777777" w:rsidR="00851F44" w:rsidRPr="00A564B4" w:rsidRDefault="00851F44" w:rsidP="00851F44">
            <w:pPr>
              <w:pStyle w:val="TAL"/>
              <w:jc w:val="center"/>
              <w:rPr>
                <w:lang w:eastAsia="zh-CN"/>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B4B180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E5DC9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EAEA6A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A564B4" w:rsidRDefault="00851F44" w:rsidP="00851F44">
            <w:pPr>
              <w:pStyle w:val="TAL"/>
              <w:rPr>
                <w:lang w:eastAsia="zh-CN"/>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58DCFC6"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C68C92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AFAB2EB" w14:textId="77777777" w:rsidR="00851F44" w:rsidRPr="00A564B4" w:rsidRDefault="00851F44" w:rsidP="00851F44">
            <w:pPr>
              <w:pStyle w:val="TAL"/>
              <w:rPr>
                <w:lang w:eastAsia="zh-CN"/>
              </w:rPr>
            </w:pPr>
          </w:p>
        </w:tc>
      </w:tr>
      <w:tr w:rsidR="00851F44" w:rsidRPr="00A564B4" w14:paraId="5F6F5DA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D3D3BBA"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129123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AD3C19" w14:textId="77777777" w:rsidR="00851F44" w:rsidRPr="00A564B4" w:rsidRDefault="00851F44" w:rsidP="00851F44">
            <w:pPr>
              <w:pStyle w:val="TAL"/>
              <w:rPr>
                <w:lang w:eastAsia="zh-CN"/>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3E75CAE" w14:textId="77777777" w:rsidR="00851F44" w:rsidRPr="00A564B4" w:rsidRDefault="00851F44" w:rsidP="00851F44">
            <w:pPr>
              <w:pStyle w:val="TAL"/>
              <w:rPr>
                <w:lang w:eastAsia="zh-CN"/>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DDB51A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1D78632"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4441DFB"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3EFCA6" w14:textId="77777777" w:rsidR="00851F44" w:rsidRPr="00A564B4" w:rsidRDefault="00851F44" w:rsidP="00851F44">
            <w:pPr>
              <w:pStyle w:val="TAL"/>
              <w:rPr>
                <w:lang w:eastAsia="zh-CN"/>
              </w:rPr>
            </w:pPr>
          </w:p>
        </w:tc>
      </w:tr>
      <w:tr w:rsidR="00851F44" w:rsidRPr="00A564B4" w14:paraId="31095A06"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A564B4" w:rsidRDefault="00851F44" w:rsidP="00851F44">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A564B4" w:rsidRDefault="00851F44" w:rsidP="00851F44">
            <w:pPr>
              <w:pStyle w:val="TAL"/>
              <w:rPr>
                <w:lang w:eastAsia="zh-CN"/>
              </w:rPr>
            </w:pPr>
            <w:r w:rsidRPr="00A564B4">
              <w:rPr>
                <w:lang w:eastAsia="zh-TW"/>
              </w:rPr>
              <w:t>C</w:t>
            </w:r>
            <w:r w:rsidRPr="00A564B4">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A564B4" w:rsidRDefault="00851F44" w:rsidP="00851F44">
            <w:pPr>
              <w:pStyle w:val="TAL"/>
              <w:rPr>
                <w:lang w:eastAsia="zh-CN"/>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B5BA25C" w14:textId="77777777" w:rsidR="00851F44" w:rsidRPr="00A564B4" w:rsidRDefault="00851F44" w:rsidP="00851F44">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1570734C"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03F63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5AE37D6"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A564B4" w:rsidRDefault="00851F44" w:rsidP="00851F44">
            <w:pPr>
              <w:pStyle w:val="TAL"/>
              <w:rPr>
                <w:lang w:eastAsia="zh-CN"/>
              </w:rPr>
            </w:pPr>
            <w:r w:rsidRPr="00A564B4">
              <w:rPr>
                <w:lang w:eastAsia="zh-TW"/>
              </w:rPr>
              <w:t>Rel-1</w:t>
            </w:r>
            <w:r w:rsidRPr="00A564B4">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A564B4" w:rsidRDefault="00851F44" w:rsidP="00851F44">
            <w:pPr>
              <w:pStyle w:val="TAL"/>
              <w:rPr>
                <w:lang w:eastAsia="zh-CN"/>
              </w:rPr>
            </w:pPr>
            <w:r w:rsidRPr="00A564B4">
              <w:rPr>
                <w:lang w:eastAsia="zh-TW"/>
              </w:rPr>
              <w:t>C</w:t>
            </w:r>
            <w:r w:rsidRPr="00A564B4">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5481B073"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0E5B0B2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5C80680" w14:textId="77777777" w:rsidR="00851F44" w:rsidRPr="00A564B4" w:rsidRDefault="00851F44" w:rsidP="00851F44">
            <w:pPr>
              <w:pStyle w:val="TAL"/>
              <w:rPr>
                <w:lang w:eastAsia="zh-CN"/>
              </w:rPr>
            </w:pPr>
          </w:p>
        </w:tc>
      </w:tr>
      <w:tr w:rsidR="00851F44" w:rsidRPr="00A564B4" w14:paraId="5C042245" w14:textId="77777777" w:rsidTr="00BC6DDF">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A564B4" w:rsidRDefault="00851F44" w:rsidP="00851F44">
            <w:pPr>
              <w:pStyle w:val="TAL"/>
              <w:rPr>
                <w:lang w:eastAsia="zh-CN"/>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A564B4" w:rsidRDefault="00851F44" w:rsidP="00851F44">
            <w:pPr>
              <w:pStyle w:val="TAL"/>
              <w:rPr>
                <w:lang w:eastAsia="zh-CN"/>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010B891"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8583E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921AD5A" w14:textId="77777777" w:rsidR="00851F44" w:rsidRPr="00A564B4" w:rsidRDefault="00851F44" w:rsidP="00851F44">
            <w:pPr>
              <w:pStyle w:val="TAL"/>
              <w:rPr>
                <w:lang w:eastAsia="zh-CN"/>
              </w:rPr>
            </w:pPr>
          </w:p>
        </w:tc>
      </w:tr>
      <w:tr w:rsidR="00851F44" w:rsidRPr="00A564B4" w14:paraId="000D826E" w14:textId="77777777" w:rsidTr="00BC6DDF">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A564B4" w:rsidRDefault="00851F44" w:rsidP="00851F44">
            <w:pPr>
              <w:pStyle w:val="TAL"/>
              <w:rPr>
                <w:lang w:eastAsia="zh-CN"/>
              </w:rPr>
            </w:pPr>
            <w:r w:rsidRPr="00A564B4">
              <w:rPr>
                <w:lang w:eastAsia="zh-CN"/>
              </w:rPr>
              <w:t>7.</w:t>
            </w:r>
            <w:r w:rsidRPr="00A564B4">
              <w:t>5</w:t>
            </w:r>
            <w:r w:rsidRPr="00A564B4">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A564B4" w:rsidRDefault="00851F44" w:rsidP="00851F44">
            <w:pPr>
              <w:pStyle w:val="TAL"/>
              <w:rPr>
                <w:lang w:eastAsia="zh-CN"/>
              </w:rPr>
            </w:pPr>
            <w:r w:rsidRPr="00A564B4">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77777777" w:rsidR="00851F44" w:rsidRPr="00A564B4" w:rsidRDefault="00851F44" w:rsidP="00851F44">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AF2149"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7B480C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1515672" w14:textId="77777777" w:rsidR="00851F44" w:rsidRPr="00A564B4" w:rsidRDefault="00851F44" w:rsidP="00851F44">
            <w:pPr>
              <w:pStyle w:val="TAL"/>
              <w:rPr>
                <w:lang w:eastAsia="zh-CN"/>
              </w:rPr>
            </w:pPr>
            <w:r w:rsidRPr="00A564B4">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486E1025" w14:textId="77777777" w:rsidR="00851F44" w:rsidRPr="00A564B4" w:rsidRDefault="00851F44" w:rsidP="00851F44">
            <w:pPr>
              <w:pStyle w:val="TAL"/>
              <w:rPr>
                <w:lang w:eastAsia="zh-CN"/>
              </w:rPr>
            </w:pPr>
            <w:r w:rsidRPr="00A564B4">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6E382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6D87D0"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00074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2360DF"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D48021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A564B4" w:rsidRDefault="00851F44" w:rsidP="00851F44">
            <w:pPr>
              <w:pStyle w:val="TAL"/>
              <w:rPr>
                <w:lang w:eastAsia="zh-CN"/>
              </w:rPr>
            </w:pPr>
          </w:p>
        </w:tc>
      </w:tr>
      <w:tr w:rsidR="00851F44" w:rsidRPr="00A564B4" w14:paraId="1740793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2BCE5C7" w14:textId="77777777" w:rsidR="00851F44" w:rsidRPr="00A564B4" w:rsidRDefault="00851F44" w:rsidP="00851F44">
            <w:pPr>
              <w:pStyle w:val="TAL"/>
              <w:rPr>
                <w:lang w:eastAsia="zh-CN"/>
              </w:rPr>
            </w:pPr>
            <w:r w:rsidRPr="00A564B4">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3C7BF77" w14:textId="77777777" w:rsidR="00851F44" w:rsidRPr="00A564B4" w:rsidRDefault="00851F44" w:rsidP="00851F44">
            <w:pPr>
              <w:pStyle w:val="TAL"/>
              <w:rPr>
                <w:lang w:eastAsia="zh-CN"/>
              </w:rPr>
            </w:pPr>
            <w:r w:rsidRPr="00A564B4">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108E63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7579DD"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ED10D0C"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4EE3F47"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2FE704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A564B4" w:rsidRDefault="00851F44" w:rsidP="00851F44">
            <w:pPr>
              <w:pStyle w:val="TAL"/>
              <w:rPr>
                <w:lang w:eastAsia="zh-CN"/>
              </w:rPr>
            </w:pPr>
          </w:p>
        </w:tc>
      </w:tr>
      <w:tr w:rsidR="00851F44" w:rsidRPr="00A564B4" w14:paraId="142A02D1"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772925" w14:textId="77777777" w:rsidR="00851F44" w:rsidRPr="00A564B4" w:rsidRDefault="00851F44" w:rsidP="00851F44">
            <w:pPr>
              <w:pStyle w:val="TAL"/>
              <w:rPr>
                <w:lang w:eastAsia="zh-CN"/>
              </w:rPr>
            </w:pPr>
            <w:r w:rsidRPr="00A564B4">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9723514" w14:textId="77777777" w:rsidR="00851F44" w:rsidRPr="00A564B4" w:rsidRDefault="00851F44" w:rsidP="00851F44">
            <w:pPr>
              <w:pStyle w:val="TAL"/>
              <w:rPr>
                <w:lang w:eastAsia="zh-CN"/>
              </w:rPr>
            </w:pPr>
            <w:r w:rsidRPr="00A564B4">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B026D"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48F859"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36C45C6"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BBD95CB"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32876E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A564B4" w:rsidRDefault="00851F44" w:rsidP="00851F44">
            <w:pPr>
              <w:pStyle w:val="TAL"/>
              <w:rPr>
                <w:lang w:eastAsia="zh-CN"/>
              </w:rPr>
            </w:pPr>
          </w:p>
        </w:tc>
      </w:tr>
      <w:tr w:rsidR="00851F44" w:rsidRPr="00A564B4" w14:paraId="28F024A1"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ABAB8BC" w14:textId="77777777" w:rsidR="00851F44" w:rsidRPr="00A564B4" w:rsidRDefault="00851F44" w:rsidP="00851F44">
            <w:pPr>
              <w:pStyle w:val="TAL"/>
              <w:rPr>
                <w:lang w:eastAsia="zh-CN"/>
              </w:rPr>
            </w:pPr>
            <w:r w:rsidRPr="00A564B4">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584DCF99" w14:textId="77777777" w:rsidR="00851F44" w:rsidRPr="00A564B4" w:rsidRDefault="00851F44" w:rsidP="00851F44">
            <w:pPr>
              <w:pStyle w:val="TAL"/>
              <w:rPr>
                <w:lang w:eastAsia="zh-CN"/>
              </w:rPr>
            </w:pPr>
            <w:r w:rsidRPr="00A564B4">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20F7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88E92"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04222F3"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44388B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DDFB28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A564B4" w:rsidRDefault="00851F44" w:rsidP="00851F44">
            <w:pPr>
              <w:pStyle w:val="TAL"/>
              <w:rPr>
                <w:lang w:eastAsia="zh-CN"/>
              </w:rPr>
            </w:pPr>
          </w:p>
        </w:tc>
      </w:tr>
      <w:tr w:rsidR="00851F44" w:rsidRPr="00A564B4" w14:paraId="67EFB14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A564B4" w:rsidRDefault="00851F44" w:rsidP="00851F44">
            <w:pPr>
              <w:pStyle w:val="TAL"/>
              <w:rPr>
                <w:lang w:eastAsia="en-US"/>
              </w:rPr>
            </w:pPr>
            <w:r w:rsidRPr="00A564B4">
              <w:rPr>
                <w:lang w:eastAsia="en-US"/>
              </w:rPr>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A564B4" w:rsidRDefault="00851F44" w:rsidP="00851F44">
            <w:pPr>
              <w:pStyle w:val="TAL"/>
              <w:rPr>
                <w:lang w:eastAsia="en-US"/>
              </w:rPr>
            </w:pPr>
            <w:r w:rsidRPr="00A564B4">
              <w:rPr>
                <w:lang w:eastAsia="en-US"/>
              </w:rPr>
              <w:t xml:space="preserve">Adjacent Channel Selectivity (ACS) for category </w:t>
            </w:r>
            <w:r w:rsidRPr="00A564B4">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A564B4" w:rsidRDefault="00851F44" w:rsidP="00851F44">
            <w:pPr>
              <w:pStyle w:val="TAL"/>
              <w:rPr>
                <w:lang w:eastAsia="zh-CN"/>
              </w:rPr>
            </w:pPr>
          </w:p>
        </w:tc>
      </w:tr>
      <w:tr w:rsidR="00851F44" w:rsidRPr="00A564B4" w14:paraId="0AEAC1E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A564B4" w:rsidRDefault="00851F44" w:rsidP="00851F44">
            <w:pPr>
              <w:pStyle w:val="TAL"/>
              <w:rPr>
                <w:lang w:eastAsia="en-US"/>
              </w:rPr>
            </w:pPr>
            <w:r w:rsidRPr="00A564B4">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A564B4" w:rsidRDefault="00851F44" w:rsidP="00851F44">
            <w:pPr>
              <w:pStyle w:val="TAL"/>
              <w:rPr>
                <w:lang w:eastAsia="en-US"/>
              </w:rPr>
            </w:pPr>
            <w:r w:rsidRPr="00A564B4">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A564B4" w:rsidRDefault="00851F44" w:rsidP="00851F44">
            <w:pPr>
              <w:pStyle w:val="TAL"/>
              <w:rPr>
                <w:lang w:eastAsia="zh-CN"/>
              </w:rPr>
            </w:pPr>
            <w:r w:rsidRPr="00A564B4">
              <w:rPr>
                <w:lang w:eastAsia="zh-CN"/>
              </w:rPr>
              <w:t>FDD, TDD</w:t>
            </w:r>
          </w:p>
        </w:tc>
      </w:tr>
      <w:tr w:rsidR="00851F44" w:rsidRPr="00A564B4" w14:paraId="3A65980C"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A564B4" w:rsidRDefault="00851F44" w:rsidP="00851F44">
            <w:pPr>
              <w:pStyle w:val="TAL"/>
              <w:rPr>
                <w:lang w:eastAsia="zh-CN"/>
              </w:rPr>
            </w:pPr>
            <w:r w:rsidRPr="00A564B4">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A564B4" w:rsidRDefault="00851F44" w:rsidP="00851F44">
            <w:pPr>
              <w:pStyle w:val="TAL"/>
              <w:rPr>
                <w:lang w:eastAsia="zh-CN"/>
              </w:rPr>
            </w:pPr>
            <w:r w:rsidRPr="00A564B4">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851F44" w:rsidRPr="00A564B4" w:rsidRDefault="00851F44" w:rsidP="00851F44">
            <w:pPr>
              <w:pStyle w:val="TAL"/>
              <w:jc w:val="cente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A564B4" w:rsidRDefault="00851F44" w:rsidP="00851F44">
            <w:pPr>
              <w:pStyle w:val="TAL"/>
              <w:rPr>
                <w:lang w:eastAsia="zh-CN"/>
              </w:rPr>
            </w:pPr>
          </w:p>
        </w:tc>
      </w:tr>
      <w:tr w:rsidR="00851F44" w:rsidRPr="00A564B4" w14:paraId="1A64C22A"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86C758" w14:textId="77777777" w:rsidR="00851F44" w:rsidRPr="00A564B4" w:rsidRDefault="00851F44" w:rsidP="00851F44">
            <w:pPr>
              <w:pStyle w:val="TAL"/>
            </w:pPr>
            <w:r w:rsidRPr="00A564B4">
              <w:t>7.5</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B9A63A4" w14:textId="77777777" w:rsidR="00851F44" w:rsidRPr="00A564B4" w:rsidRDefault="00851F44" w:rsidP="00851F44">
            <w:pPr>
              <w:pStyle w:val="TAL"/>
            </w:pPr>
            <w:r w:rsidRPr="00A564B4">
              <w:t xml:space="preserve">Adjacent Channel Selectivity (ACS)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A564B4" w:rsidRDefault="00851F44" w:rsidP="00851F44">
            <w:pPr>
              <w:pStyle w:val="TAL"/>
              <w:rPr>
                <w:lang w:eastAsia="zh-CN"/>
              </w:rPr>
            </w:pPr>
          </w:p>
        </w:tc>
      </w:tr>
      <w:tr w:rsidR="00851F44" w:rsidRPr="00A564B4" w14:paraId="47F856E4"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6797E94" w14:textId="77777777" w:rsidR="00851F44" w:rsidRPr="00A564B4" w:rsidRDefault="00851F44" w:rsidP="00851F44">
            <w:pPr>
              <w:pStyle w:val="TAL"/>
              <w:rPr>
                <w:lang w:eastAsia="zh-CN"/>
              </w:rPr>
            </w:pPr>
            <w:r w:rsidRPr="00A564B4">
              <w:rPr>
                <w:lang w:eastAsia="en-US"/>
              </w:rPr>
              <w:t>7.5G.1</w:t>
            </w:r>
          </w:p>
        </w:tc>
        <w:tc>
          <w:tcPr>
            <w:tcW w:w="1646" w:type="dxa"/>
            <w:tcBorders>
              <w:top w:val="single" w:sz="4" w:space="0" w:color="auto"/>
              <w:left w:val="single" w:sz="4" w:space="0" w:color="auto"/>
              <w:right w:val="single" w:sz="4" w:space="0" w:color="auto"/>
            </w:tcBorders>
            <w:shd w:val="clear" w:color="auto" w:fill="auto"/>
            <w:vAlign w:val="center"/>
          </w:tcPr>
          <w:p w14:paraId="1DF9CBE2" w14:textId="77777777" w:rsidR="00851F44" w:rsidRPr="00A564B4" w:rsidRDefault="00851F44" w:rsidP="00851F44">
            <w:pPr>
              <w:pStyle w:val="TAL"/>
              <w:rPr>
                <w:lang w:eastAsia="zh-CN"/>
              </w:rPr>
            </w:pPr>
            <w:r w:rsidRPr="00A564B4">
              <w:rPr>
                <w:lang w:eastAsia="en-US"/>
              </w:rPr>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F67F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13E71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39522F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6B2DC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9C71EA7"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A564B4" w:rsidRDefault="00851F44" w:rsidP="00851F44">
            <w:pPr>
              <w:pStyle w:val="TAL"/>
              <w:rPr>
                <w:lang w:eastAsia="zh-CN"/>
              </w:rPr>
            </w:pPr>
          </w:p>
        </w:tc>
      </w:tr>
      <w:tr w:rsidR="00851F44" w:rsidRPr="00A564B4" w14:paraId="399D778C"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D2A358F" w14:textId="77777777" w:rsidR="00851F44" w:rsidRPr="00A564B4" w:rsidRDefault="00851F44" w:rsidP="00851F44">
            <w:pPr>
              <w:pStyle w:val="TAL"/>
              <w:rPr>
                <w:lang w:eastAsia="zh-CN"/>
              </w:rPr>
            </w:pPr>
            <w:r w:rsidRPr="00A564B4">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7755626C" w14:textId="77777777" w:rsidR="00851F44" w:rsidRPr="00A564B4" w:rsidRDefault="00851F44" w:rsidP="00851F44">
            <w:pPr>
              <w:pStyle w:val="TAL"/>
              <w:rPr>
                <w:lang w:eastAsia="zh-CN"/>
              </w:rPr>
            </w:pPr>
            <w:r w:rsidRPr="00A564B4">
              <w:rPr>
                <w:color w:val="000000"/>
                <w:lang w:eastAsia="en-US"/>
              </w:rPr>
              <w:t xml:space="preserve">Adjacent channel selectivity (ACS)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ADC14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DC4D9C"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B9A0F7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50587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255EC053"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A564B4" w:rsidRDefault="00851F44" w:rsidP="00851F44">
            <w:pPr>
              <w:pStyle w:val="TAL"/>
              <w:rPr>
                <w:lang w:eastAsia="zh-CN"/>
              </w:rPr>
            </w:pPr>
          </w:p>
        </w:tc>
      </w:tr>
      <w:tr w:rsidR="00851F44" w:rsidRPr="00A564B4" w14:paraId="7D2AB60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9000A74" w14:textId="77777777" w:rsidR="00851F44" w:rsidRPr="00A564B4" w:rsidRDefault="00851F44" w:rsidP="00851F44">
            <w:pPr>
              <w:pStyle w:val="TAL"/>
              <w:rPr>
                <w:lang w:eastAsia="zh-CN"/>
              </w:rPr>
            </w:pPr>
            <w:r w:rsidRPr="00A564B4">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419DE0C1" w14:textId="77777777" w:rsidR="00851F44" w:rsidRPr="00A564B4" w:rsidRDefault="00851F44" w:rsidP="00851F44">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C4131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1C73E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97410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0A5A6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DE875EB"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A564B4" w:rsidRDefault="00851F44" w:rsidP="00851F44">
            <w:pPr>
              <w:pStyle w:val="TAL"/>
              <w:rPr>
                <w:lang w:eastAsia="zh-CN"/>
              </w:rPr>
            </w:pPr>
          </w:p>
        </w:tc>
      </w:tr>
      <w:tr w:rsidR="00851F44" w:rsidRPr="00A564B4" w14:paraId="5402965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A95C7D6" w14:textId="77777777" w:rsidR="00851F44" w:rsidRPr="00A564B4" w:rsidRDefault="00851F44" w:rsidP="00851F44">
            <w:pPr>
              <w:pStyle w:val="TAL"/>
              <w:rPr>
                <w:lang w:eastAsia="zh-CN"/>
              </w:rPr>
            </w:pPr>
            <w:r w:rsidRPr="00A564B4">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0F205DD9" w14:textId="77777777" w:rsidR="00851F44" w:rsidRPr="00A564B4" w:rsidRDefault="00851F44" w:rsidP="00851F44">
            <w:pPr>
              <w:pStyle w:val="TAL"/>
              <w:rPr>
                <w:lang w:eastAsia="zh-CN"/>
              </w:rPr>
            </w:pPr>
            <w:r w:rsidRPr="00A564B4">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67BD000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B7279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75DEC4"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5EFA6B3"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5DADBE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A564B4" w:rsidRDefault="00851F44" w:rsidP="00851F44">
            <w:pPr>
              <w:pStyle w:val="TAL"/>
              <w:rPr>
                <w:lang w:eastAsia="zh-CN"/>
              </w:rPr>
            </w:pPr>
          </w:p>
        </w:tc>
      </w:tr>
      <w:tr w:rsidR="00851F44" w:rsidRPr="00A564B4" w14:paraId="15F54CBA" w14:textId="77777777" w:rsidTr="00BC6DDF">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024E2E33" w14:textId="77777777" w:rsidR="00851F44" w:rsidRPr="00A564B4" w:rsidRDefault="00851F44" w:rsidP="00851F44">
            <w:pPr>
              <w:pStyle w:val="TAL"/>
              <w:rPr>
                <w:lang w:eastAsia="ko-KR"/>
              </w:rPr>
            </w:pPr>
            <w:r w:rsidRPr="00A564B4">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0C4EFC8C" w14:textId="77777777" w:rsidR="00851F44" w:rsidRPr="00A564B4" w:rsidRDefault="00851F44" w:rsidP="00851F44">
            <w:pPr>
              <w:pStyle w:val="TAL"/>
              <w:rPr>
                <w:lang w:eastAsia="ko-KR"/>
              </w:rPr>
            </w:pPr>
            <w:r w:rsidRPr="00A564B4">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4D3B4C2B"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6E5FF20" w14:textId="77777777" w:rsidR="00851F44" w:rsidRPr="00A564B4" w:rsidRDefault="00851F44" w:rsidP="00851F44">
            <w:pPr>
              <w:pStyle w:val="TAL"/>
              <w:rPr>
                <w:lang w:eastAsia="ko-KR"/>
              </w:rPr>
            </w:pPr>
            <w:r w:rsidRPr="00A564B4">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707966A8" w14:textId="77777777" w:rsidR="00851F44" w:rsidRPr="00A564B4" w:rsidRDefault="00851F44" w:rsidP="00851F44">
            <w:pPr>
              <w:pStyle w:val="TAL"/>
              <w:rPr>
                <w:lang w:eastAsia="ko-KR"/>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C643AEE" w14:textId="77777777" w:rsidR="00851F44" w:rsidRPr="00A564B4" w:rsidRDefault="00851F44" w:rsidP="00851F44">
            <w:pPr>
              <w:pStyle w:val="TAL"/>
              <w:jc w:val="center"/>
              <w:rPr>
                <w:lang w:eastAsia="zh-CN"/>
              </w:rPr>
            </w:pPr>
            <w:r w:rsidRPr="00A564B4">
              <w:rPr>
                <w:lang w:eastAsia="zh-CN"/>
              </w:rPr>
              <w:t>D09</w:t>
            </w:r>
          </w:p>
        </w:tc>
        <w:tc>
          <w:tcPr>
            <w:tcW w:w="1101" w:type="dxa"/>
            <w:gridSpan w:val="2"/>
            <w:tcBorders>
              <w:top w:val="single" w:sz="4" w:space="0" w:color="auto"/>
              <w:left w:val="single" w:sz="4" w:space="0" w:color="auto"/>
              <w:right w:val="single" w:sz="4" w:space="0" w:color="auto"/>
            </w:tcBorders>
          </w:tcPr>
          <w:p w14:paraId="2C35BF1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A564B4" w:rsidRDefault="00851F44" w:rsidP="00851F44">
            <w:pPr>
              <w:pStyle w:val="TAL"/>
              <w:rPr>
                <w:lang w:eastAsia="zh-CN"/>
              </w:rPr>
            </w:pPr>
          </w:p>
        </w:tc>
      </w:tr>
      <w:tr w:rsidR="00851F44" w:rsidRPr="00A564B4" w14:paraId="318E9915" w14:textId="77777777" w:rsidTr="00BC6DDF">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E8D2B4C" w14:textId="77777777" w:rsidR="00851F44" w:rsidRPr="00A564B4" w:rsidRDefault="00851F44" w:rsidP="00851F44">
            <w:pPr>
              <w:pStyle w:val="TAL"/>
              <w:rPr>
                <w:lang w:eastAsia="zh-CN"/>
              </w:rPr>
            </w:pPr>
            <w:r w:rsidRPr="00A564B4">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8C2F780" w14:textId="77777777" w:rsidR="00851F44" w:rsidRPr="00A564B4" w:rsidRDefault="00851F44" w:rsidP="00851F44">
            <w:pPr>
              <w:pStyle w:val="TAL"/>
              <w:rPr>
                <w:lang w:eastAsia="zh-CN"/>
              </w:rPr>
            </w:pPr>
            <w:r w:rsidRPr="00A564B4">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DAAC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DACDCB2"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B9B7B0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6CC41C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504D8B2"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5E46727" w14:textId="77777777" w:rsidTr="00BC6DDF">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46937DC4" w14:textId="77777777" w:rsidR="00851F44" w:rsidRPr="00A564B4" w:rsidRDefault="00851F44" w:rsidP="00851F44">
            <w:pPr>
              <w:pStyle w:val="TAL"/>
              <w:rPr>
                <w:lang w:eastAsia="zh-CN"/>
              </w:rPr>
            </w:pPr>
            <w:r w:rsidRPr="00A564B4">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234C9874" w14:textId="77777777" w:rsidR="00851F44" w:rsidRPr="00A564B4" w:rsidRDefault="00851F44" w:rsidP="00851F44">
            <w:pPr>
              <w:pStyle w:val="TAL"/>
              <w:rPr>
                <w:lang w:eastAsia="zh-CN"/>
              </w:rPr>
            </w:pPr>
            <w:r w:rsidRPr="00A564B4">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81623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AA1F482"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22DE3DC"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458B5772" w14:textId="77777777" w:rsidR="00851F44" w:rsidRPr="00A564B4" w:rsidRDefault="00851F44" w:rsidP="00851F44">
            <w:pPr>
              <w:pStyle w:val="TAL"/>
              <w:jc w:val="center"/>
              <w:rPr>
                <w:lang w:eastAsia="zh-CN"/>
              </w:rPr>
            </w:pPr>
            <w:r w:rsidRPr="00A564B4">
              <w:rPr>
                <w:lang w:eastAsia="en-US"/>
              </w:rPr>
              <w:t>E11</w:t>
            </w:r>
          </w:p>
        </w:tc>
        <w:tc>
          <w:tcPr>
            <w:tcW w:w="1101" w:type="dxa"/>
            <w:gridSpan w:val="2"/>
            <w:tcBorders>
              <w:top w:val="single" w:sz="4" w:space="0" w:color="auto"/>
              <w:left w:val="single" w:sz="4" w:space="0" w:color="auto"/>
              <w:right w:val="single" w:sz="4" w:space="0" w:color="auto"/>
            </w:tcBorders>
          </w:tcPr>
          <w:p w14:paraId="0DA6992B"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FFCAC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6560F38" w14:textId="77777777" w:rsidR="00851F44" w:rsidRPr="00A564B4" w:rsidRDefault="00851F44" w:rsidP="00851F44">
            <w:pPr>
              <w:pStyle w:val="TAL"/>
              <w:rPr>
                <w:lang w:eastAsia="zh-CN"/>
              </w:rPr>
            </w:pPr>
            <w:r w:rsidRPr="00A564B4">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6E92BF31" w14:textId="77777777" w:rsidR="00851F44" w:rsidRPr="00A564B4" w:rsidRDefault="00851F44" w:rsidP="00851F44">
            <w:pPr>
              <w:pStyle w:val="TAL"/>
              <w:rPr>
                <w:lang w:eastAsia="zh-CN"/>
              </w:rPr>
            </w:pPr>
            <w:r w:rsidRPr="00A564B4">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BDB19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51B768"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FF5DF4E"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6849AF6" w14:textId="77777777" w:rsidR="00851F44" w:rsidRPr="00A564B4" w:rsidRDefault="00851F44" w:rsidP="00851F44">
            <w:pPr>
              <w:pStyle w:val="TAL"/>
              <w:jc w:val="center"/>
              <w:rPr>
                <w:lang w:eastAsia="en-US"/>
              </w:rPr>
            </w:pPr>
            <w:r w:rsidRPr="00A564B4">
              <w:rPr>
                <w:lang w:eastAsia="en-US"/>
              </w:rPr>
              <w:t>E12</w:t>
            </w:r>
          </w:p>
        </w:tc>
        <w:tc>
          <w:tcPr>
            <w:tcW w:w="1101" w:type="dxa"/>
            <w:gridSpan w:val="2"/>
            <w:tcBorders>
              <w:top w:val="single" w:sz="4" w:space="0" w:color="auto"/>
              <w:left w:val="single" w:sz="4" w:space="0" w:color="auto"/>
              <w:right w:val="single" w:sz="4" w:space="0" w:color="auto"/>
            </w:tcBorders>
          </w:tcPr>
          <w:p w14:paraId="3839B13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50BA1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3F22840"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4F137755"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D5CA87"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C75DED"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76B58D8" w14:textId="77777777" w:rsidR="00851F44" w:rsidRPr="00A564B4" w:rsidRDefault="00851F44" w:rsidP="00851F44">
            <w:pPr>
              <w:pStyle w:val="TAL"/>
              <w:rPr>
                <w:lang w:eastAsia="zh-CN"/>
              </w:rPr>
            </w:pPr>
            <w:r w:rsidRPr="00A564B4">
              <w:rPr>
                <w:lang w:eastAsia="en-US"/>
              </w:rPr>
              <w:t>C146</w:t>
            </w:r>
          </w:p>
        </w:tc>
        <w:tc>
          <w:tcPr>
            <w:tcW w:w="2292" w:type="dxa"/>
            <w:tcBorders>
              <w:top w:val="single" w:sz="4" w:space="0" w:color="auto"/>
              <w:left w:val="single" w:sz="4" w:space="0" w:color="auto"/>
              <w:right w:val="single" w:sz="4" w:space="0" w:color="auto"/>
            </w:tcBorders>
            <w:shd w:val="clear" w:color="auto" w:fill="auto"/>
            <w:vAlign w:val="center"/>
          </w:tcPr>
          <w:p w14:paraId="3C3C00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64F7AA5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C4F8F39"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3364496" w14:textId="77777777" w:rsidR="00851F44" w:rsidRPr="00A564B4" w:rsidRDefault="00851F44" w:rsidP="00851F44">
            <w:pPr>
              <w:pStyle w:val="TAL"/>
              <w:rPr>
                <w:lang w:eastAsia="zh-CN"/>
              </w:rPr>
            </w:pPr>
          </w:p>
        </w:tc>
      </w:tr>
      <w:tr w:rsidR="00851F44" w:rsidRPr="00A564B4" w14:paraId="6F7CE0DB"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6BFEFF75"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09B0E0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7643B7"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F109228" w14:textId="77777777" w:rsidR="00851F44" w:rsidRPr="00A564B4" w:rsidRDefault="00851F44" w:rsidP="00851F44">
            <w:pPr>
              <w:pStyle w:val="TAL"/>
              <w:rPr>
                <w:lang w:eastAsia="zh-CN"/>
              </w:rPr>
            </w:pPr>
            <w:r w:rsidRPr="00A564B4">
              <w:rPr>
                <w:lang w:eastAsia="en-US"/>
              </w:rPr>
              <w:t>C207</w:t>
            </w:r>
          </w:p>
        </w:tc>
        <w:tc>
          <w:tcPr>
            <w:tcW w:w="2292" w:type="dxa"/>
            <w:tcBorders>
              <w:top w:val="single" w:sz="4" w:space="0" w:color="auto"/>
              <w:left w:val="single" w:sz="4" w:space="0" w:color="auto"/>
              <w:right w:val="single" w:sz="4" w:space="0" w:color="auto"/>
            </w:tcBorders>
            <w:shd w:val="clear" w:color="auto" w:fill="auto"/>
            <w:vAlign w:val="center"/>
          </w:tcPr>
          <w:p w14:paraId="59C3D7BB"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937FA8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393AFFE"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53D362A9" w14:textId="77777777" w:rsidR="00851F44" w:rsidRPr="00A564B4" w:rsidRDefault="00851F44" w:rsidP="00851F44">
            <w:pPr>
              <w:pStyle w:val="TAL"/>
              <w:rPr>
                <w:lang w:eastAsia="zh-CN"/>
              </w:rPr>
            </w:pPr>
          </w:p>
        </w:tc>
      </w:tr>
      <w:tr w:rsidR="00851F44" w:rsidRPr="00A564B4" w14:paraId="7B2F3F14" w14:textId="77777777" w:rsidTr="00BC6DDF">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24CB2E3E"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1B9BD9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AB251E"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9BBD2E1" w14:textId="77777777" w:rsidR="00851F44" w:rsidRPr="00A564B4" w:rsidRDefault="00851F44" w:rsidP="00851F44">
            <w:pPr>
              <w:pStyle w:val="TAL"/>
              <w:rPr>
                <w:lang w:eastAsia="zh-CN"/>
              </w:rPr>
            </w:pPr>
            <w:r w:rsidRPr="00A564B4">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1595D9A2" w14:textId="77777777" w:rsidR="00851F44" w:rsidRPr="00A564B4" w:rsidRDefault="00851F44" w:rsidP="00851F44">
            <w:pPr>
              <w:pStyle w:val="TAL"/>
              <w:rPr>
                <w:lang w:eastAsia="zh-CN"/>
              </w:rPr>
            </w:pPr>
            <w:r w:rsidRPr="00A564B4">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30CAD1C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FDF76E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AE20037" w14:textId="77777777" w:rsidR="00851F44" w:rsidRPr="00A564B4" w:rsidRDefault="00851F44" w:rsidP="00851F44">
            <w:pPr>
              <w:pStyle w:val="TAL"/>
              <w:rPr>
                <w:lang w:eastAsia="zh-CN"/>
              </w:rPr>
            </w:pPr>
          </w:p>
        </w:tc>
      </w:tr>
      <w:tr w:rsidR="00851F44" w:rsidRPr="00A564B4" w14:paraId="392081DE"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E93E144" w14:textId="77777777" w:rsidR="00851F44" w:rsidRPr="00A564B4" w:rsidRDefault="00851F44" w:rsidP="00851F44">
            <w:pPr>
              <w:pStyle w:val="TAL"/>
              <w:rPr>
                <w:lang w:eastAsia="ko-KR"/>
              </w:rPr>
            </w:pPr>
            <w:r w:rsidRPr="00A564B4">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6A35E968" w14:textId="77777777" w:rsidR="00851F44" w:rsidRPr="00A564B4" w:rsidRDefault="00851F44" w:rsidP="00851F44">
            <w:pPr>
              <w:pStyle w:val="TAL"/>
              <w:rPr>
                <w:lang w:eastAsia="ko-KR"/>
              </w:rPr>
            </w:pPr>
            <w:r w:rsidRPr="00A564B4">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14836B7"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A67CE97" w14:textId="77777777" w:rsidR="00851F44" w:rsidRPr="00A564B4" w:rsidRDefault="00851F44" w:rsidP="00851F44">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B6D54F7"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6C6166F6"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6FB7E66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DEA7BA4"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A564B4" w:rsidRDefault="00851F44" w:rsidP="00851F44">
            <w:pPr>
              <w:pStyle w:val="TAL"/>
              <w:rPr>
                <w:lang w:eastAsia="zh-CN"/>
              </w:rPr>
            </w:pPr>
            <w:r w:rsidRPr="00A564B4">
              <w:rPr>
                <w:lang w:eastAsia="en-US"/>
              </w:rPr>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A564B4" w:rsidRDefault="00851F44" w:rsidP="00851F44">
            <w:pPr>
              <w:pStyle w:val="TAL"/>
              <w:rPr>
                <w:lang w:eastAsia="zh-CN"/>
              </w:rPr>
            </w:pPr>
            <w:r w:rsidRPr="00A564B4">
              <w:rPr>
                <w:rFonts w:cs="v5.0.0"/>
                <w:lang w:eastAsia="en-US"/>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11F1FE"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0D7D771E"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14F653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2C618B"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28825AA"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C19B5D6"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61ACBA" w14:textId="77777777" w:rsidR="00851F44" w:rsidRPr="00A564B4" w:rsidRDefault="00851F44" w:rsidP="00851F44">
            <w:pPr>
              <w:pStyle w:val="TAL"/>
              <w:rPr>
                <w:lang w:eastAsia="zh-CN"/>
              </w:rPr>
            </w:pPr>
          </w:p>
        </w:tc>
      </w:tr>
      <w:tr w:rsidR="00851F44" w:rsidRPr="00A564B4" w14:paraId="32AA514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0A6E2A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51A2E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E3D614"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298B843"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7E1AF37"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80BB8C2" w14:textId="77777777" w:rsidR="00851F44" w:rsidRPr="00A564B4"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4BBB3FB" w14:textId="77777777" w:rsidR="00851F44" w:rsidRPr="00A564B4"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0FF4854B" w14:textId="77777777" w:rsidR="00851F44" w:rsidRPr="00A564B4" w:rsidRDefault="00851F44" w:rsidP="00851F44">
            <w:pPr>
              <w:pStyle w:val="TAL"/>
              <w:rPr>
                <w:lang w:eastAsia="zh-CN"/>
              </w:rPr>
            </w:pPr>
          </w:p>
        </w:tc>
      </w:tr>
      <w:tr w:rsidR="00851F44" w:rsidRPr="00A564B4" w14:paraId="738F66E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AFE0CFB"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44C56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553663"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4C14627C"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51305D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05D2E371"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66C2897"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E5DE7B8" w14:textId="77777777" w:rsidR="00851F44" w:rsidRPr="00A564B4" w:rsidRDefault="00851F44" w:rsidP="00851F44">
            <w:pPr>
              <w:pStyle w:val="TAL"/>
              <w:rPr>
                <w:lang w:eastAsia="en-US"/>
              </w:rPr>
            </w:pPr>
          </w:p>
        </w:tc>
      </w:tr>
      <w:tr w:rsidR="00851F44" w:rsidRPr="00A564B4" w14:paraId="2105AA2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F6B2C24"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894FE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7CAF6D6"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06C1FC6"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F0BB2F8"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1EDD84E0"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33F425E"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CE1E472" w14:textId="77777777" w:rsidR="00851F44" w:rsidRPr="00A564B4" w:rsidRDefault="00851F44" w:rsidP="00851F44">
            <w:pPr>
              <w:pStyle w:val="TAL"/>
              <w:rPr>
                <w:lang w:eastAsia="en-US"/>
              </w:rPr>
            </w:pPr>
          </w:p>
        </w:tc>
      </w:tr>
      <w:tr w:rsidR="00851F44" w:rsidRPr="00A564B4" w14:paraId="12A8FCAD"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5D719B" w14:textId="77777777" w:rsidR="00851F44" w:rsidRPr="00A564B4" w:rsidRDefault="00851F44" w:rsidP="00851F44">
            <w:pPr>
              <w:pStyle w:val="TAL"/>
              <w:rPr>
                <w:rFonts w:cs="Arial"/>
                <w:szCs w:val="18"/>
                <w:lang w:eastAsia="en-US"/>
              </w:rPr>
            </w:pPr>
            <w:r w:rsidRPr="00A564B4">
              <w:rPr>
                <w:rFonts w:cs="Arial"/>
                <w:szCs w:val="18"/>
                <w:lang w:eastAsia="en-US"/>
              </w:rPr>
              <w:t>7.6.1A.7</w:t>
            </w:r>
          </w:p>
        </w:tc>
        <w:tc>
          <w:tcPr>
            <w:tcW w:w="1646" w:type="dxa"/>
            <w:tcBorders>
              <w:top w:val="single" w:sz="4" w:space="0" w:color="auto"/>
              <w:left w:val="single" w:sz="4" w:space="0" w:color="auto"/>
              <w:right w:val="single" w:sz="4" w:space="0" w:color="auto"/>
            </w:tcBorders>
            <w:shd w:val="clear" w:color="auto" w:fill="auto"/>
            <w:vAlign w:val="center"/>
          </w:tcPr>
          <w:p w14:paraId="28DC468A" w14:textId="77777777" w:rsidR="00851F44" w:rsidRPr="00A564B4" w:rsidRDefault="00851F44" w:rsidP="00851F44">
            <w:pPr>
              <w:pStyle w:val="TAL"/>
              <w:rPr>
                <w:rFonts w:cs="v5.0.0"/>
                <w:lang w:eastAsia="en-US"/>
              </w:rPr>
            </w:pPr>
            <w:r w:rsidRPr="00A564B4">
              <w:rPr>
                <w:rFonts w:cs="v5.0.0"/>
                <w:lang w:eastAsia="en-US"/>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58AE018"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C3C8E4"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0FEBA4F"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73E1641" w14:textId="77777777" w:rsidR="00851F44" w:rsidRPr="00A564B4" w:rsidRDefault="00851F44" w:rsidP="00851F44">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33E8A63D"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F3E434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0351CC4"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77F23DB4"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23361FD3"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E6F97D3"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A206001"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70FE4FF"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17D0F44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63872B4"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E954997" w14:textId="77777777" w:rsidR="00851F44" w:rsidRPr="00A564B4" w:rsidRDefault="00851F44" w:rsidP="00851F44">
            <w:pPr>
              <w:pStyle w:val="TAL"/>
              <w:rPr>
                <w:lang w:eastAsia="zh-CN"/>
              </w:rPr>
            </w:pPr>
          </w:p>
        </w:tc>
      </w:tr>
      <w:tr w:rsidR="00851F44" w:rsidRPr="00A564B4" w14:paraId="470866F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9D6F3B"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2C11714"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9F42A5"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CCC6864"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8CDA3D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141F8B"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30ACB46"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25039D" w14:textId="77777777" w:rsidR="00851F44" w:rsidRPr="00A564B4" w:rsidRDefault="00851F44" w:rsidP="00851F44">
            <w:pPr>
              <w:pStyle w:val="TAL"/>
              <w:rPr>
                <w:lang w:eastAsia="zh-CN"/>
              </w:rPr>
            </w:pPr>
          </w:p>
        </w:tc>
      </w:tr>
      <w:tr w:rsidR="00851F44" w:rsidRPr="00A564B4" w14:paraId="2B03599C"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861FB47"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51F1907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3FC527"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7B2B2F"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8345E86"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C1B1A3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56C97A2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6049FE" w14:textId="77777777" w:rsidR="00851F44" w:rsidRPr="00A564B4" w:rsidRDefault="00851F44" w:rsidP="00851F44">
            <w:pPr>
              <w:pStyle w:val="TAL"/>
              <w:rPr>
                <w:lang w:eastAsia="zh-CN"/>
              </w:rPr>
            </w:pPr>
          </w:p>
        </w:tc>
      </w:tr>
      <w:tr w:rsidR="00851F44" w:rsidRPr="00A564B4" w14:paraId="4D091E1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A918253"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7B417D05"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6624FA"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5BA53D8C"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D36FC92"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1846FA3"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0BBB123"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3B873500" w14:textId="77777777" w:rsidR="00851F44" w:rsidRPr="00A564B4" w:rsidRDefault="00851F44" w:rsidP="00851F44">
            <w:pPr>
              <w:pStyle w:val="TAL"/>
              <w:rPr>
                <w:lang w:eastAsia="zh-CN"/>
              </w:rPr>
            </w:pPr>
          </w:p>
        </w:tc>
      </w:tr>
      <w:tr w:rsidR="00851F44" w:rsidRPr="00A564B4" w14:paraId="6B82875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1D321AD"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BFF032"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21EEAC5"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72174BE"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9884317" w14:textId="77777777" w:rsidR="00851F44" w:rsidRPr="00A564B4" w:rsidRDefault="00851F44" w:rsidP="00851F44">
            <w:pPr>
              <w:pStyle w:val="TAL"/>
              <w:rPr>
                <w:lang w:eastAsia="zh-CN"/>
              </w:rPr>
            </w:pPr>
          </w:p>
        </w:tc>
      </w:tr>
      <w:tr w:rsidR="00851F44" w:rsidRPr="00A564B4" w14:paraId="432DED15"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lang w:eastAsia="zh-CN"/>
              </w:rPr>
              <w:t>6</w:t>
            </w:r>
            <w:r w:rsidRPr="00A564B4">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4420D69"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5E1ADE6"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378D82C7" w14:textId="77777777" w:rsidR="00851F44" w:rsidRPr="00A564B4" w:rsidRDefault="00851F44" w:rsidP="00851F44">
            <w:pPr>
              <w:pStyle w:val="TAL"/>
              <w:rPr>
                <w:lang w:eastAsia="zh-CN"/>
              </w:rPr>
            </w:pPr>
            <w:r w:rsidRPr="00A564B4">
              <w:rPr>
                <w:rFonts w:cs="Arial"/>
                <w:szCs w:val="18"/>
              </w:rPr>
              <w:t>7.6.1A.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ADECBFB" w14:textId="77777777" w:rsidR="00851F44" w:rsidRPr="00A564B4" w:rsidRDefault="00851F44" w:rsidP="00851F44">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44528"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61DFBBB" w14:textId="77777777" w:rsidR="00851F44" w:rsidRPr="00A564B4" w:rsidRDefault="00851F44" w:rsidP="00851F44">
            <w:pPr>
              <w:pStyle w:val="TAL"/>
              <w:rPr>
                <w:lang w:eastAsia="zh-CN"/>
              </w:rPr>
            </w:pPr>
            <w:r w:rsidRPr="00A564B4">
              <w:rPr>
                <w:lang w:eastAsia="zh-CN"/>
              </w:rPr>
              <w:t>C358</w:t>
            </w:r>
          </w:p>
        </w:tc>
        <w:tc>
          <w:tcPr>
            <w:tcW w:w="2292" w:type="dxa"/>
            <w:tcBorders>
              <w:top w:val="single" w:sz="4" w:space="0" w:color="auto"/>
              <w:left w:val="single" w:sz="4" w:space="0" w:color="auto"/>
              <w:right w:val="single" w:sz="4" w:space="0" w:color="auto"/>
            </w:tcBorders>
            <w:shd w:val="clear" w:color="auto" w:fill="auto"/>
            <w:vAlign w:val="center"/>
          </w:tcPr>
          <w:p w14:paraId="374EF3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6AE042AD"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86AC422"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C626450"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53ED25A8" w14:textId="77777777" w:rsidR="00851F44" w:rsidRPr="00A564B4" w:rsidRDefault="00851F44" w:rsidP="00851F44">
            <w:pPr>
              <w:pStyle w:val="TAL"/>
              <w:rPr>
                <w:lang w:eastAsia="zh-CN"/>
              </w:rPr>
            </w:pPr>
            <w:r w:rsidRPr="00A564B4">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BCA6E81" w14:textId="77777777" w:rsidR="00851F44" w:rsidRPr="00A564B4" w:rsidRDefault="00851F44" w:rsidP="00851F44">
            <w:pPr>
              <w:pStyle w:val="TAL"/>
              <w:rPr>
                <w:lang w:eastAsia="zh-CN"/>
              </w:rPr>
            </w:pPr>
            <w:r w:rsidRPr="00A564B4">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FFE27D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4B99A1"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351A19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DB1BBA3"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678072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A564B4" w:rsidRDefault="00851F44" w:rsidP="00851F44">
            <w:pPr>
              <w:pStyle w:val="TAL"/>
              <w:rPr>
                <w:lang w:eastAsia="zh-CN"/>
              </w:rPr>
            </w:pPr>
          </w:p>
        </w:tc>
      </w:tr>
      <w:tr w:rsidR="00851F44" w:rsidRPr="00A564B4" w14:paraId="284C88D0"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AF1B05" w14:textId="77777777" w:rsidR="00851F44" w:rsidRPr="00A564B4" w:rsidRDefault="00851F44" w:rsidP="00851F44">
            <w:pPr>
              <w:pStyle w:val="TAL"/>
              <w:rPr>
                <w:lang w:eastAsia="zh-CN"/>
              </w:rPr>
            </w:pPr>
            <w:r w:rsidRPr="00A564B4">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19AC4D02" w14:textId="77777777" w:rsidR="00851F44" w:rsidRPr="00A564B4" w:rsidRDefault="00851F44" w:rsidP="00851F44">
            <w:pPr>
              <w:pStyle w:val="TAL"/>
              <w:rPr>
                <w:lang w:eastAsia="zh-CN"/>
              </w:rPr>
            </w:pPr>
            <w:r w:rsidRPr="00A564B4">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3166E"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1501F20"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9C6EC10"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0F5AFFB3"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110405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A564B4" w:rsidRDefault="00851F44" w:rsidP="00851F44">
            <w:pPr>
              <w:pStyle w:val="TAL"/>
              <w:rPr>
                <w:lang w:eastAsia="zh-CN"/>
              </w:rPr>
            </w:pPr>
          </w:p>
        </w:tc>
      </w:tr>
      <w:tr w:rsidR="00851F44" w:rsidRPr="00A564B4" w14:paraId="2CFC57A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2960F7" w14:textId="77777777" w:rsidR="00851F44" w:rsidRPr="00A564B4" w:rsidRDefault="00851F44" w:rsidP="00851F44">
            <w:pPr>
              <w:pStyle w:val="TAL"/>
              <w:rPr>
                <w:lang w:eastAsia="zh-CN"/>
              </w:rPr>
            </w:pPr>
            <w:r w:rsidRPr="00A564B4">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1D79AF8F" w14:textId="77777777" w:rsidR="00851F44" w:rsidRPr="00A564B4" w:rsidRDefault="00851F44" w:rsidP="00851F44">
            <w:pPr>
              <w:pStyle w:val="TAL"/>
              <w:rPr>
                <w:lang w:eastAsia="zh-CN"/>
              </w:rPr>
            </w:pPr>
            <w:r w:rsidRPr="00A564B4">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0D3E5"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DDD4F5"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43F6989"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7FC07EE3"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6D0CDA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A564B4" w:rsidRDefault="00851F44" w:rsidP="00851F44">
            <w:pPr>
              <w:pStyle w:val="TAL"/>
              <w:rPr>
                <w:lang w:eastAsia="zh-CN"/>
              </w:rPr>
            </w:pPr>
          </w:p>
        </w:tc>
      </w:tr>
      <w:tr w:rsidR="00851F44" w:rsidRPr="00A564B4" w14:paraId="6AE0E437"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7BABAF0" w14:textId="77777777" w:rsidR="00851F44" w:rsidRPr="00A564B4" w:rsidRDefault="00851F44" w:rsidP="00851F44">
            <w:pPr>
              <w:pStyle w:val="TAL"/>
              <w:rPr>
                <w:lang w:eastAsia="zh-CN"/>
              </w:rPr>
            </w:pPr>
            <w:r w:rsidRPr="00A564B4">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01A28845" w14:textId="77777777" w:rsidR="00851F44" w:rsidRPr="00A564B4" w:rsidRDefault="00851F44" w:rsidP="00851F44">
            <w:pPr>
              <w:pStyle w:val="TAL"/>
              <w:rPr>
                <w:lang w:eastAsia="zh-CN"/>
              </w:rPr>
            </w:pPr>
            <w:r w:rsidRPr="00A564B4">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35274F0"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D5D0C08"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15A362FB"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818E30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DC9F442"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A564B4" w:rsidRDefault="00851F44" w:rsidP="00851F44">
            <w:pPr>
              <w:pStyle w:val="TAL"/>
              <w:rPr>
                <w:lang w:eastAsia="zh-CN"/>
              </w:rPr>
            </w:pPr>
          </w:p>
        </w:tc>
      </w:tr>
      <w:tr w:rsidR="00851F44" w:rsidRPr="00A564B4" w14:paraId="565B94AE"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0A01208" w14:textId="77777777" w:rsidR="00851F44" w:rsidRPr="00A564B4" w:rsidRDefault="00851F44" w:rsidP="00851F44">
            <w:pPr>
              <w:pStyle w:val="TAL"/>
              <w:rPr>
                <w:lang w:eastAsia="ko-KR"/>
              </w:rPr>
            </w:pPr>
            <w:r w:rsidRPr="00A564B4">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7E0A715" w14:textId="77777777" w:rsidR="00851F44" w:rsidRPr="00A564B4" w:rsidRDefault="00851F44" w:rsidP="00851F44">
            <w:pPr>
              <w:pStyle w:val="TAL"/>
              <w:rPr>
                <w:lang w:eastAsia="zh-CN"/>
              </w:rPr>
            </w:pPr>
            <w:r w:rsidRPr="00A564B4">
              <w:rPr>
                <w:lang w:eastAsia="zh-CN"/>
              </w:rPr>
              <w:t xml:space="preserve">In-band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07692DD"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FED1802"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5BEB19D"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FB07FF1"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41292B5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A564B4" w:rsidRDefault="00851F44" w:rsidP="00851F44">
            <w:pPr>
              <w:pStyle w:val="TAL"/>
              <w:rPr>
                <w:lang w:eastAsia="zh-CN"/>
              </w:rPr>
            </w:pPr>
          </w:p>
        </w:tc>
      </w:tr>
      <w:tr w:rsidR="00851F44" w:rsidRPr="00A564B4" w14:paraId="1975B9E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263AD62" w14:textId="77777777" w:rsidR="00851F44" w:rsidRPr="00A564B4" w:rsidRDefault="00851F44" w:rsidP="00851F44">
            <w:pPr>
              <w:pStyle w:val="TAL"/>
              <w:rPr>
                <w:lang w:eastAsia="en-US"/>
              </w:rPr>
            </w:pPr>
            <w:r w:rsidRPr="00A564B4">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14FF37BC" w14:textId="77777777" w:rsidR="00851F44" w:rsidRPr="00A564B4" w:rsidRDefault="00851F44" w:rsidP="00851F44">
            <w:pPr>
              <w:pStyle w:val="TAL"/>
              <w:rPr>
                <w:lang w:eastAsia="en-US"/>
              </w:rPr>
            </w:pPr>
            <w:r w:rsidRPr="00A564B4">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9E471"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8D7EEA"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5B4ADC3B"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1EF9BC6"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037DAB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A564B4" w:rsidRDefault="00851F44" w:rsidP="00851F44">
            <w:pPr>
              <w:pStyle w:val="TAL"/>
              <w:rPr>
                <w:lang w:eastAsia="zh-CN"/>
              </w:rPr>
            </w:pPr>
            <w:r w:rsidRPr="00A564B4">
              <w:rPr>
                <w:lang w:eastAsia="zh-CN"/>
              </w:rPr>
              <w:t>FDD, TDD</w:t>
            </w:r>
          </w:p>
        </w:tc>
      </w:tr>
      <w:tr w:rsidR="00851F44" w:rsidRPr="00A564B4" w14:paraId="678D6B0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46A0B77" w14:textId="77777777" w:rsidR="00851F44" w:rsidRPr="00A564B4" w:rsidRDefault="00851F44" w:rsidP="00851F44">
            <w:pPr>
              <w:pStyle w:val="TAL"/>
              <w:rPr>
                <w:lang w:eastAsia="zh-CN"/>
              </w:rPr>
            </w:pPr>
            <w:r w:rsidRPr="00A564B4">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0346BCAF" w14:textId="57CD5DA2" w:rsidR="00851F44" w:rsidRPr="00A564B4" w:rsidRDefault="00851F44" w:rsidP="00851F44">
            <w:pPr>
              <w:pStyle w:val="TAL"/>
              <w:rPr>
                <w:lang w:eastAsia="zh-CN"/>
              </w:rPr>
            </w:pPr>
            <w:r w:rsidRPr="00A564B4">
              <w:rPr>
                <w:lang w:eastAsia="zh-CN"/>
              </w:rPr>
              <w:t>In-band blocking</w:t>
            </w:r>
            <w:r w:rsidR="002933A0">
              <w:rPr>
                <w:lang w:eastAsia="zh-CN"/>
              </w:rPr>
              <w:t xml:space="preserve"> </w:t>
            </w:r>
            <w:r w:rsidRPr="00A564B4">
              <w:rPr>
                <w:lang w:eastAsia="zh-CN"/>
              </w:rPr>
              <w:t>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BC140FE"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FE72BB0"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283E07E"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8482EA5"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43246F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A564B4" w:rsidRDefault="00851F44" w:rsidP="00851F44">
            <w:pPr>
              <w:pStyle w:val="TAL"/>
              <w:rPr>
                <w:lang w:eastAsia="zh-CN"/>
              </w:rPr>
            </w:pPr>
          </w:p>
        </w:tc>
      </w:tr>
      <w:tr w:rsidR="00851F44" w:rsidRPr="00A564B4" w14:paraId="3C61E39B"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75104CD" w14:textId="77777777" w:rsidR="00851F44" w:rsidRPr="00A564B4" w:rsidRDefault="00851F44" w:rsidP="00851F44">
            <w:pPr>
              <w:pStyle w:val="TAL"/>
            </w:pPr>
            <w:r w:rsidRPr="00A564B4">
              <w:t>7.6.1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A320AF5" w14:textId="77777777" w:rsidR="00851F44" w:rsidRPr="00A564B4" w:rsidRDefault="00851F44" w:rsidP="00851F44">
            <w:pPr>
              <w:pStyle w:val="TAL"/>
            </w:pPr>
            <w:r w:rsidRPr="00A564B4">
              <w:t xml:space="preserve">In-band blocking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CDB34B8"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08236E8"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E8147BC"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50A9CF0A" w14:textId="77777777" w:rsidR="00851F44" w:rsidRPr="00A564B4" w:rsidRDefault="00851F44" w:rsidP="00851F44">
            <w:pPr>
              <w:pStyle w:val="TAL"/>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D788103"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A564B4" w:rsidRDefault="00851F44" w:rsidP="00851F44">
            <w:pPr>
              <w:pStyle w:val="TAL"/>
              <w:rPr>
                <w:lang w:eastAsia="zh-CN"/>
              </w:rPr>
            </w:pPr>
          </w:p>
        </w:tc>
      </w:tr>
      <w:tr w:rsidR="00851F44" w:rsidRPr="00A564B4" w14:paraId="0D42B24D"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126592F1" w14:textId="77777777" w:rsidR="00851F44" w:rsidRPr="00A564B4" w:rsidRDefault="00851F44" w:rsidP="00851F44">
            <w:pPr>
              <w:pStyle w:val="TAL"/>
              <w:rPr>
                <w:lang w:eastAsia="zh-CN"/>
              </w:rPr>
            </w:pPr>
            <w:r w:rsidRPr="00A564B4">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DC2F506" w14:textId="77777777" w:rsidR="00851F44" w:rsidRPr="00A564B4" w:rsidRDefault="00851F44" w:rsidP="00851F44">
            <w:pPr>
              <w:pStyle w:val="TAL"/>
              <w:rPr>
                <w:lang w:eastAsia="zh-CN"/>
              </w:rPr>
            </w:pPr>
            <w:r w:rsidRPr="00A564B4">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3EE05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31386E"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4EB11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AECDD75"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F88F0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A564B4" w:rsidRDefault="00851F44" w:rsidP="00851F44">
            <w:pPr>
              <w:pStyle w:val="TAL"/>
              <w:rPr>
                <w:lang w:eastAsia="zh-CN"/>
              </w:rPr>
            </w:pPr>
          </w:p>
        </w:tc>
      </w:tr>
      <w:tr w:rsidR="00851F44" w:rsidRPr="00A564B4" w14:paraId="3D90AF86"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2BEE7AC" w14:textId="77777777" w:rsidR="00851F44" w:rsidRPr="00A564B4" w:rsidRDefault="00851F44" w:rsidP="00851F44">
            <w:pPr>
              <w:pStyle w:val="TAL"/>
              <w:rPr>
                <w:lang w:eastAsia="zh-CN"/>
              </w:rPr>
            </w:pPr>
            <w:r w:rsidRPr="00A564B4">
              <w:rPr>
                <w:lang w:eastAsia="zh-CN"/>
              </w:rPr>
              <w:t>7.6.1G.2</w:t>
            </w:r>
          </w:p>
        </w:tc>
        <w:tc>
          <w:tcPr>
            <w:tcW w:w="1646" w:type="dxa"/>
            <w:tcBorders>
              <w:top w:val="single" w:sz="4" w:space="0" w:color="auto"/>
              <w:left w:val="single" w:sz="4" w:space="0" w:color="auto"/>
              <w:right w:val="single" w:sz="4" w:space="0" w:color="auto"/>
            </w:tcBorders>
            <w:shd w:val="clear" w:color="auto" w:fill="auto"/>
            <w:vAlign w:val="center"/>
          </w:tcPr>
          <w:p w14:paraId="00CA9811" w14:textId="77777777" w:rsidR="00851F44" w:rsidRPr="00A564B4" w:rsidRDefault="00851F44" w:rsidP="00851F44">
            <w:pPr>
              <w:pStyle w:val="TAL"/>
              <w:rPr>
                <w:lang w:eastAsia="zh-CN"/>
              </w:rPr>
            </w:pPr>
            <w:r w:rsidRPr="00A564B4">
              <w:rPr>
                <w:lang w:eastAsia="en-US"/>
              </w:rPr>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6AD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67897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1111A4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82B0326"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75246FFE"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A564B4" w:rsidRDefault="00851F44" w:rsidP="00851F44">
            <w:pPr>
              <w:pStyle w:val="TAL"/>
              <w:rPr>
                <w:lang w:eastAsia="zh-CN"/>
              </w:rPr>
            </w:pPr>
          </w:p>
        </w:tc>
      </w:tr>
      <w:tr w:rsidR="00851F44" w:rsidRPr="00A564B4" w14:paraId="45A10E8F"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2AA75E7" w14:textId="77777777" w:rsidR="00851F44" w:rsidRPr="00A564B4" w:rsidRDefault="00851F44" w:rsidP="00851F44">
            <w:pPr>
              <w:pStyle w:val="TAL"/>
              <w:rPr>
                <w:lang w:eastAsia="zh-CN"/>
              </w:rPr>
            </w:pPr>
            <w:r w:rsidRPr="00A564B4">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107A1109" w14:textId="77777777" w:rsidR="00851F44" w:rsidRPr="00A564B4" w:rsidRDefault="00851F44" w:rsidP="00851F44">
            <w:pPr>
              <w:pStyle w:val="TAL"/>
            </w:pPr>
            <w:r w:rsidRPr="00A564B4">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EC525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1EFBA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A892F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1B56D7"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EDF3DA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A564B4" w:rsidRDefault="00851F44" w:rsidP="00851F44">
            <w:pPr>
              <w:pStyle w:val="TAL"/>
              <w:rPr>
                <w:lang w:eastAsia="zh-CN"/>
              </w:rPr>
            </w:pPr>
          </w:p>
        </w:tc>
      </w:tr>
      <w:tr w:rsidR="00851F44" w:rsidRPr="00A564B4" w14:paraId="62C6B5E9"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EB869DA" w14:textId="77777777" w:rsidR="00851F44" w:rsidRPr="00A564B4" w:rsidRDefault="00851F44" w:rsidP="00851F44">
            <w:pPr>
              <w:pStyle w:val="TAL"/>
              <w:rPr>
                <w:lang w:eastAsia="zh-CN"/>
              </w:rPr>
            </w:pPr>
            <w:r w:rsidRPr="00A564B4">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13C1AB3C" w14:textId="77777777" w:rsidR="00851F44" w:rsidRPr="00A564B4" w:rsidRDefault="00851F44" w:rsidP="00851F44">
            <w:pPr>
              <w:pStyle w:val="TAL"/>
              <w:rPr>
                <w:lang w:eastAsia="zh-CN"/>
              </w:rPr>
            </w:pPr>
            <w:r w:rsidRPr="00A564B4">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2EAE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1895131"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C990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48734F3"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420729D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A564B4" w:rsidRDefault="00851F44" w:rsidP="00851F44">
            <w:pPr>
              <w:pStyle w:val="TAL"/>
              <w:rPr>
                <w:lang w:eastAsia="zh-CN"/>
              </w:rPr>
            </w:pPr>
          </w:p>
        </w:tc>
      </w:tr>
      <w:tr w:rsidR="00851F44" w:rsidRPr="00A564B4" w14:paraId="46E98871"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C3DA8D9" w14:textId="77777777" w:rsidR="00851F44" w:rsidRPr="00A564B4" w:rsidRDefault="00851F44" w:rsidP="00851F44">
            <w:pPr>
              <w:pStyle w:val="TAL"/>
              <w:rPr>
                <w:lang w:eastAsia="zh-CN"/>
              </w:rPr>
            </w:pPr>
            <w:r w:rsidRPr="00A564B4">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64837AAD" w14:textId="77777777" w:rsidR="00851F44" w:rsidRPr="00A564B4" w:rsidRDefault="00851F44" w:rsidP="00851F44">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30623C7"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3D975678"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1DD16E0"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9C3950C"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6F39C8F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A564B4" w:rsidRDefault="00851F44" w:rsidP="00851F44">
            <w:pPr>
              <w:pStyle w:val="TAL"/>
              <w:rPr>
                <w:lang w:eastAsia="zh-CN"/>
              </w:rPr>
            </w:pPr>
          </w:p>
        </w:tc>
      </w:tr>
      <w:tr w:rsidR="00851F44" w:rsidRPr="00A564B4" w14:paraId="16BE46A9" w14:textId="77777777" w:rsidTr="00BC6DDF">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08243C35" w14:textId="77777777" w:rsidR="00851F44" w:rsidRPr="00A564B4" w:rsidRDefault="00851F44" w:rsidP="00851F44">
            <w:pPr>
              <w:pStyle w:val="TAL"/>
              <w:rPr>
                <w:lang w:eastAsia="zh-CN"/>
              </w:rPr>
            </w:pPr>
            <w:r w:rsidRPr="00A564B4">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12678F8" w14:textId="77777777" w:rsidR="00851F44" w:rsidRPr="00A564B4" w:rsidRDefault="00851F44" w:rsidP="00851F44">
            <w:pPr>
              <w:pStyle w:val="TAL"/>
              <w:rPr>
                <w:lang w:eastAsia="zh-CN"/>
              </w:rPr>
            </w:pPr>
            <w:r w:rsidRPr="00A564B4">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BB96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3039EA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CEAFDA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10FED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D0CCFB9"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426FDFC" w14:textId="77777777" w:rsidTr="00BC6DDF">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A564B4" w:rsidRDefault="00851F44" w:rsidP="00851F44">
            <w:pPr>
              <w:pStyle w:val="TAL"/>
              <w:rPr>
                <w:lang w:eastAsia="zh-CN"/>
              </w:rPr>
            </w:pPr>
            <w:r w:rsidRPr="00A564B4">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A564B4" w:rsidRDefault="00851F44" w:rsidP="00851F44">
            <w:pPr>
              <w:pStyle w:val="TAL"/>
              <w:rPr>
                <w:lang w:eastAsia="zh-CN"/>
              </w:rPr>
            </w:pPr>
            <w:r w:rsidRPr="00A564B4">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922BD" w14:paraId="024B7BE1" w14:textId="77777777" w:rsidTr="00BC6DDF">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26EA7AB3" w14:textId="77777777" w:rsidR="00851F44" w:rsidRPr="00A564B4" w:rsidDel="009922BD" w:rsidRDefault="00851F44" w:rsidP="00851F44">
            <w:pPr>
              <w:pStyle w:val="TAL"/>
              <w:rPr>
                <w:lang w:eastAsia="ko-KR"/>
              </w:rPr>
            </w:pPr>
            <w:r w:rsidRPr="00A564B4">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0C71E9D1" w14:textId="77777777" w:rsidR="00851F44" w:rsidRPr="00A564B4" w:rsidDel="009922BD" w:rsidRDefault="00851F44" w:rsidP="00851F44">
            <w:pPr>
              <w:pStyle w:val="TAL"/>
              <w:rPr>
                <w:lang w:eastAsia="ko-KR"/>
              </w:rPr>
            </w:pPr>
            <w:r w:rsidRPr="00A564B4">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A564B4" w:rsidDel="009922BD"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A564B4" w:rsidDel="009922BD" w:rsidRDefault="00851F44" w:rsidP="00851F44">
            <w:pPr>
              <w:pStyle w:val="TAL"/>
              <w:rPr>
                <w:lang w:eastAsia="ko-KR"/>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A564B4" w:rsidDel="009922BD" w:rsidRDefault="00851F44" w:rsidP="00851F44">
            <w:pPr>
              <w:pStyle w:val="TAL"/>
              <w:rPr>
                <w:lang w:eastAsia="ko-KR"/>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B244D40" w14:textId="77777777" w:rsidR="00851F44" w:rsidRPr="00A564B4" w:rsidDel="009922BD"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3AB47FF8" w14:textId="77777777" w:rsidR="00851F44" w:rsidRPr="00A564B4" w:rsidDel="009922BD"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99E2057" w14:textId="77777777" w:rsidR="00851F44" w:rsidRPr="00A564B4" w:rsidDel="009922BD"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922BD" w14:paraId="3499F6BE"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24DC2B26" w14:textId="77777777" w:rsidR="00851F44" w:rsidRPr="00A564B4"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2D70246E"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851F44" w:rsidRPr="00A564B4" w:rsidDel="009922BD" w:rsidRDefault="00851F44" w:rsidP="00851F44">
            <w:pPr>
              <w:pStyle w:val="TAL"/>
              <w:rPr>
                <w:lang w:eastAsia="ko-KR"/>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1F1AFCCD" w14:textId="77777777" w:rsidR="00851F44" w:rsidRPr="00A564B4" w:rsidDel="009922BD" w:rsidRDefault="00851F44" w:rsidP="00851F44">
            <w:pPr>
              <w:pStyle w:val="TAL"/>
              <w:rPr>
                <w:lang w:eastAsia="ko-KR"/>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6960F46D" w14:textId="77777777" w:rsidR="00851F44" w:rsidRPr="00A564B4" w:rsidDel="009922BD" w:rsidRDefault="00851F44" w:rsidP="00851F44">
            <w:pPr>
              <w:pStyle w:val="TAL"/>
              <w:rPr>
                <w:lang w:eastAsia="ko-KR"/>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478DDD07" w14:textId="77777777" w:rsidR="00851F44" w:rsidRPr="00A564B4" w:rsidDel="009922BD"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286530CF" w14:textId="77777777" w:rsidR="00851F44" w:rsidRPr="00A564B4"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4D0E31D1" w14:textId="77777777" w:rsidR="00851F44" w:rsidRPr="00A564B4" w:rsidDel="009922BD" w:rsidRDefault="00851F44" w:rsidP="00851F44">
            <w:pPr>
              <w:pStyle w:val="TAL"/>
              <w:rPr>
                <w:lang w:eastAsia="zh-CN"/>
              </w:rPr>
            </w:pPr>
          </w:p>
        </w:tc>
      </w:tr>
      <w:tr w:rsidR="00851F44" w:rsidRPr="00A564B4" w:rsidDel="009922BD" w14:paraId="683E9B8A"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119BAC5F" w14:textId="77777777" w:rsidR="00851F44" w:rsidRPr="00A564B4"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1C3067B8"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851F44" w:rsidRPr="00A564B4" w:rsidDel="009922BD" w:rsidRDefault="00851F44" w:rsidP="00851F44">
            <w:pPr>
              <w:pStyle w:val="TAL"/>
              <w:rPr>
                <w:lang w:eastAsia="ko-KR"/>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A88BC1" w14:textId="77777777" w:rsidR="00851F44" w:rsidRPr="00A564B4" w:rsidDel="009922BD" w:rsidRDefault="00851F44" w:rsidP="00851F44">
            <w:pPr>
              <w:pStyle w:val="TAL"/>
              <w:rPr>
                <w:lang w:eastAsia="ko-KR"/>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590623FC" w14:textId="77777777" w:rsidR="00851F44" w:rsidRPr="00A564B4" w:rsidDel="009922BD" w:rsidRDefault="00851F44" w:rsidP="00851F44">
            <w:pPr>
              <w:pStyle w:val="TAL"/>
              <w:rPr>
                <w:lang w:eastAsia="ko-KR"/>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B9F4F37" w14:textId="77777777" w:rsidR="00851F44" w:rsidRPr="00A564B4" w:rsidDel="009922BD" w:rsidRDefault="00851F44" w:rsidP="00851F44">
            <w:pPr>
              <w:pStyle w:val="TAL"/>
              <w:jc w:val="center"/>
              <w:rPr>
                <w:lang w:eastAsia="zh-CN"/>
              </w:rPr>
            </w:pPr>
            <w:r w:rsidRPr="00A564B4">
              <w:rPr>
                <w:lang w:eastAsia="en-US"/>
              </w:rPr>
              <w:t>E12</w:t>
            </w:r>
          </w:p>
        </w:tc>
        <w:tc>
          <w:tcPr>
            <w:tcW w:w="1101" w:type="dxa"/>
            <w:gridSpan w:val="2"/>
            <w:tcBorders>
              <w:left w:val="single" w:sz="4" w:space="0" w:color="auto"/>
              <w:right w:val="single" w:sz="4" w:space="0" w:color="auto"/>
            </w:tcBorders>
          </w:tcPr>
          <w:p w14:paraId="09AED490" w14:textId="77777777" w:rsidR="00851F44" w:rsidRPr="00A564B4"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131D5B27" w14:textId="77777777" w:rsidR="00851F44" w:rsidRPr="00A564B4" w:rsidDel="009922BD" w:rsidRDefault="00851F44" w:rsidP="00851F44">
            <w:pPr>
              <w:pStyle w:val="TAL"/>
              <w:rPr>
                <w:lang w:eastAsia="zh-CN"/>
              </w:rPr>
            </w:pPr>
          </w:p>
        </w:tc>
      </w:tr>
      <w:tr w:rsidR="00851F44" w:rsidRPr="00A564B4" w:rsidDel="009922BD" w14:paraId="4CA66506" w14:textId="77777777" w:rsidTr="00BC6DDF">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44E1FC10" w14:textId="77777777" w:rsidR="00851F44" w:rsidRPr="00A564B4" w:rsidDel="009922BD"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C8FC01D"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851F44" w:rsidRPr="00A564B4" w:rsidDel="009922BD" w:rsidRDefault="00851F44" w:rsidP="00851F44">
            <w:pPr>
              <w:pStyle w:val="TAL"/>
              <w:rPr>
                <w:lang w:eastAsia="ko-KR"/>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530AD5" w14:textId="77777777" w:rsidR="00851F44" w:rsidRPr="00A564B4" w:rsidDel="009922BD" w:rsidRDefault="00851F44" w:rsidP="00851F44">
            <w:pPr>
              <w:pStyle w:val="TAL"/>
              <w:rPr>
                <w:lang w:eastAsia="ko-KR"/>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ED36EA3" w14:textId="77777777" w:rsidR="00851F44" w:rsidRPr="00A564B4" w:rsidDel="009922BD" w:rsidRDefault="00851F44" w:rsidP="00851F44">
            <w:pPr>
              <w:pStyle w:val="TAL"/>
              <w:rPr>
                <w:lang w:eastAsia="ko-KR"/>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0483436" w14:textId="77777777" w:rsidR="00851F44" w:rsidRPr="00A564B4" w:rsidDel="009922BD"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7D07E304" w14:textId="77777777" w:rsidR="00851F44" w:rsidRPr="00A564B4" w:rsidDel="009922BD"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29D03C5" w14:textId="77777777" w:rsidR="00851F44" w:rsidRPr="00A564B4" w:rsidDel="009922BD" w:rsidRDefault="00851F44" w:rsidP="00851F44">
            <w:pPr>
              <w:pStyle w:val="TAL"/>
              <w:rPr>
                <w:lang w:eastAsia="zh-CN"/>
              </w:rPr>
            </w:pPr>
          </w:p>
        </w:tc>
      </w:tr>
      <w:tr w:rsidR="00851F44" w:rsidRPr="00A564B4" w14:paraId="05933792" w14:textId="77777777" w:rsidTr="00BC6DDF">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67E6375" w14:textId="77777777" w:rsidR="00851F44" w:rsidRPr="00A564B4" w:rsidRDefault="00851F44" w:rsidP="00851F44">
            <w:pPr>
              <w:pStyle w:val="TAL"/>
              <w:rPr>
                <w:lang w:eastAsia="ko-KR"/>
              </w:rPr>
            </w:pPr>
            <w:r w:rsidRPr="00A564B4">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59BA55E5" w14:textId="77777777" w:rsidR="00851F44" w:rsidRPr="00A564B4" w:rsidRDefault="00851F44" w:rsidP="00851F44">
            <w:pPr>
              <w:pStyle w:val="TAL"/>
              <w:rPr>
                <w:lang w:eastAsia="ko-KR"/>
              </w:rPr>
            </w:pPr>
            <w:r w:rsidRPr="00A564B4">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E1C97"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D1BA3FF"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86F50FE"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182F4B8"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57F30584"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8F1E46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A564B4" w:rsidRDefault="00851F44" w:rsidP="00851F44">
            <w:pPr>
              <w:pStyle w:val="TAL"/>
              <w:rPr>
                <w:lang w:eastAsia="zh-CN"/>
              </w:rPr>
            </w:pPr>
            <w:r w:rsidRPr="00A564B4">
              <w:rPr>
                <w:lang w:eastAsia="en-US"/>
              </w:rPr>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A564B4" w:rsidRDefault="00851F44" w:rsidP="00851F44">
            <w:pPr>
              <w:pStyle w:val="TAL"/>
              <w:rPr>
                <w:lang w:eastAsia="zh-CN"/>
              </w:rPr>
            </w:pPr>
            <w:r w:rsidRPr="00A564B4">
              <w:rPr>
                <w:lang w:eastAsia="en-US"/>
              </w:rPr>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5F8AC1"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2E5AE1CF"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F9597E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C656F45"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3652C5C"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B63B7FE"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B96346A" w14:textId="77777777" w:rsidR="00851F44" w:rsidRPr="00A564B4" w:rsidRDefault="00851F44" w:rsidP="00851F44">
            <w:pPr>
              <w:pStyle w:val="TAL"/>
              <w:rPr>
                <w:lang w:eastAsia="zh-CN"/>
              </w:rPr>
            </w:pPr>
          </w:p>
        </w:tc>
      </w:tr>
      <w:tr w:rsidR="00851F44" w:rsidRPr="00A564B4" w14:paraId="114ECD33"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6A7CB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3F395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E88B0AD"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CEEBB68"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D98677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AC5FC2C" w14:textId="77777777" w:rsidR="00851F44" w:rsidRPr="00A564B4"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86809CF" w14:textId="77777777" w:rsidR="00851F44" w:rsidRPr="00A564B4"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4A4D44A2" w14:textId="77777777" w:rsidR="00851F44" w:rsidRPr="00A564B4" w:rsidRDefault="00851F44" w:rsidP="00851F44">
            <w:pPr>
              <w:pStyle w:val="TAL"/>
              <w:rPr>
                <w:lang w:eastAsia="zh-CN"/>
              </w:rPr>
            </w:pPr>
          </w:p>
        </w:tc>
      </w:tr>
      <w:tr w:rsidR="00851F44" w:rsidRPr="00A564B4" w14:paraId="011C33C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22E8E8"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4DDBC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F556C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90F094D"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00E4B6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12F8E15"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86AB29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053276C" w14:textId="77777777" w:rsidR="00851F44" w:rsidRPr="00A564B4" w:rsidRDefault="00851F44" w:rsidP="00851F44">
            <w:pPr>
              <w:pStyle w:val="TAL"/>
              <w:rPr>
                <w:lang w:eastAsia="en-US"/>
              </w:rPr>
            </w:pPr>
          </w:p>
        </w:tc>
      </w:tr>
      <w:tr w:rsidR="00851F44" w:rsidRPr="00A564B4" w14:paraId="728544B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1FB0F18"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7ECF3C"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E0E2AA"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C6455E2"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503F912F"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1B1A49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704BF7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C318341" w14:textId="77777777" w:rsidR="00851F44" w:rsidRPr="00A564B4" w:rsidRDefault="00851F44" w:rsidP="00851F44">
            <w:pPr>
              <w:pStyle w:val="TAL"/>
              <w:rPr>
                <w:lang w:eastAsia="en-US"/>
              </w:rPr>
            </w:pPr>
          </w:p>
        </w:tc>
      </w:tr>
      <w:tr w:rsidR="00851F44" w:rsidRPr="00A564B4" w14:paraId="7F41CC7E"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DA9A36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EE838D" w14:textId="77777777" w:rsidR="00851F44" w:rsidRPr="00A564B4" w:rsidRDefault="00851F44" w:rsidP="00851F44">
            <w:pPr>
              <w:pStyle w:val="TAL"/>
              <w:rPr>
                <w:lang w:eastAsia="en-US"/>
              </w:rPr>
            </w:pPr>
            <w:r w:rsidRPr="00A564B4">
              <w:rPr>
                <w:lang w:eastAsia="en-US"/>
              </w:rPr>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9B009"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230DD4"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7D65F93"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661D50E8" w14:textId="77777777" w:rsidR="00851F44" w:rsidRPr="00A564B4" w:rsidRDefault="00851F44" w:rsidP="00851F44">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0DB5D19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354FC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675E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1A4F0A1E"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6543DC9D"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736A51"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1C2AC39"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455D7D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2C46BB89"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0953B7B"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817A6D0" w14:textId="77777777" w:rsidR="00851F44" w:rsidRPr="00A564B4" w:rsidRDefault="00851F44" w:rsidP="00851F44">
            <w:pPr>
              <w:pStyle w:val="TAL"/>
              <w:rPr>
                <w:lang w:eastAsia="zh-CN"/>
              </w:rPr>
            </w:pPr>
          </w:p>
        </w:tc>
      </w:tr>
      <w:tr w:rsidR="00851F44" w:rsidRPr="00A564B4" w14:paraId="43869446"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E955578"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11FCA427"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32318E"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4A3CFB5"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0B64124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91EA24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44989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D9EE366" w14:textId="77777777" w:rsidR="00851F44" w:rsidRPr="00A564B4" w:rsidRDefault="00851F44" w:rsidP="00851F44">
            <w:pPr>
              <w:pStyle w:val="TAL"/>
              <w:rPr>
                <w:lang w:eastAsia="zh-CN"/>
              </w:rPr>
            </w:pPr>
          </w:p>
        </w:tc>
      </w:tr>
      <w:tr w:rsidR="00851F44" w:rsidRPr="00A564B4" w14:paraId="1669A0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CF32191"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365B6CE0" w14:textId="77777777" w:rsidR="00851F44" w:rsidRPr="00A564B4" w:rsidRDefault="00851F44" w:rsidP="00851F44">
            <w:pPr>
              <w:pStyle w:val="TAL"/>
              <w:rPr>
                <w:lang w:eastAsia="en-US"/>
              </w:rPr>
            </w:pPr>
            <w:r w:rsidRPr="00A564B4">
              <w:rPr>
                <w:lang w:eastAsia="en-US"/>
              </w:rPr>
              <w:t xml:space="preserve">Out-of-band blocking for </w:t>
            </w:r>
            <w:r w:rsidRPr="00A564B4">
              <w:t>5</w:t>
            </w:r>
            <w:r w:rsidRPr="00A564B4">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6CA5DD"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F23FCFC"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2AD0007"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1E6D40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F60CEF6"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F0729D" w14:textId="77777777" w:rsidR="00851F44" w:rsidRPr="00A564B4" w:rsidRDefault="00851F44" w:rsidP="00851F44">
            <w:pPr>
              <w:pStyle w:val="TAL"/>
              <w:rPr>
                <w:lang w:eastAsia="zh-CN"/>
              </w:rPr>
            </w:pPr>
          </w:p>
        </w:tc>
      </w:tr>
      <w:tr w:rsidR="00851F44" w:rsidRPr="00A564B4" w14:paraId="1B332D38"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6D4C2D99"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1E7E2A17"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9217039"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2DB1991"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A70A7D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EE4C177"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8DEFFEC"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E0CC6CC" w14:textId="77777777" w:rsidR="00851F44" w:rsidRPr="00A564B4" w:rsidRDefault="00851F44" w:rsidP="00851F44">
            <w:pPr>
              <w:pStyle w:val="TAL"/>
              <w:rPr>
                <w:lang w:eastAsia="zh-CN"/>
              </w:rPr>
            </w:pPr>
          </w:p>
        </w:tc>
      </w:tr>
      <w:tr w:rsidR="00851F44" w:rsidRPr="00A564B4" w14:paraId="42B6B08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55A7E29"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A6A2F1"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C5CC4B"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3B43CC"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right w:val="single" w:sz="4" w:space="0" w:color="auto"/>
            </w:tcBorders>
            <w:shd w:val="clear" w:color="auto" w:fill="auto"/>
            <w:vAlign w:val="center"/>
          </w:tcPr>
          <w:p w14:paraId="41A4A7D3"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4C724C3"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6DA483F"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F1278F2" w14:textId="77777777" w:rsidR="00851F44" w:rsidRPr="00A564B4" w:rsidRDefault="00851F44" w:rsidP="00851F44">
            <w:pPr>
              <w:pStyle w:val="TAL"/>
              <w:rPr>
                <w:lang w:eastAsia="zh-CN"/>
              </w:rPr>
            </w:pPr>
          </w:p>
        </w:tc>
      </w:tr>
      <w:tr w:rsidR="00851F44" w:rsidRPr="00A564B4" w14:paraId="74D83CE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59E47D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436CA10" w14:textId="77777777" w:rsidR="00851F44" w:rsidRPr="00A564B4" w:rsidRDefault="00851F44" w:rsidP="00851F44">
            <w:pPr>
              <w:pStyle w:val="TAL"/>
              <w:rPr>
                <w:lang w:eastAsia="en-US"/>
              </w:rPr>
            </w:pPr>
            <w:r w:rsidRPr="00A564B4">
              <w:rPr>
                <w:lang w:eastAsia="en-US"/>
              </w:rPr>
              <w:t xml:space="preserve">Out-of-band blocking for </w:t>
            </w:r>
            <w:r w:rsidRPr="00A564B4">
              <w:rPr>
                <w:lang w:eastAsia="zh-CN"/>
              </w:rPr>
              <w:t>6</w:t>
            </w:r>
            <w:r w:rsidRPr="00A564B4">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F2A24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B47544D"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7A7A131E" w14:textId="0670AD48"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83C5D8F"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left w:val="single" w:sz="4" w:space="0" w:color="auto"/>
              <w:bottom w:val="single" w:sz="4" w:space="0" w:color="auto"/>
              <w:right w:val="single" w:sz="4" w:space="0" w:color="auto"/>
            </w:tcBorders>
          </w:tcPr>
          <w:p w14:paraId="7EDE13EF"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8AFA1A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3530DC2"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130D8A" w14:textId="77777777" w:rsidR="00851F44" w:rsidRPr="00A564B4" w:rsidRDefault="00851F44" w:rsidP="00851F44">
            <w:pPr>
              <w:pStyle w:val="TAL"/>
              <w:rPr>
                <w:lang w:eastAsia="zh-CN"/>
              </w:rPr>
            </w:pPr>
            <w:r w:rsidRPr="00A564B4">
              <w:rPr>
                <w:rFonts w:cs="Arial"/>
                <w:szCs w:val="18"/>
              </w:rPr>
              <w:t>7.6.2A.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1FB49D0" w14:textId="77777777" w:rsidR="00851F44" w:rsidRPr="00A564B4" w:rsidRDefault="00851F44" w:rsidP="00851F44">
            <w:pPr>
              <w:pStyle w:val="TAL"/>
              <w:rPr>
                <w:lang w:eastAsia="zh-CN"/>
              </w:rPr>
            </w:pPr>
            <w:r w:rsidRPr="00A564B4">
              <w:t xml:space="preserve">Out-of-band blocking for </w:t>
            </w:r>
            <w:r w:rsidRPr="00A564B4">
              <w:rPr>
                <w:lang w:eastAsia="zh-CN"/>
              </w:rPr>
              <w:t>7</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B92DE"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E4E347A"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29400064"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75BCE87"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80ECE7C"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15686F4"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6A48810" w14:textId="77777777" w:rsidR="00851F44" w:rsidRPr="00A564B4" w:rsidRDefault="00851F44" w:rsidP="00851F44">
            <w:pPr>
              <w:pStyle w:val="TAL"/>
              <w:rPr>
                <w:lang w:eastAsia="zh-CN"/>
              </w:rPr>
            </w:pPr>
            <w:r w:rsidRPr="00A564B4">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11049F43" w14:textId="77777777" w:rsidR="00851F44" w:rsidRPr="00A564B4" w:rsidRDefault="00851F44" w:rsidP="00851F44">
            <w:pPr>
              <w:pStyle w:val="TAL"/>
              <w:rPr>
                <w:lang w:eastAsia="zh-CN"/>
              </w:rPr>
            </w:pPr>
            <w:r w:rsidRPr="00A564B4">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95E91D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0D263E"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F80E33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E9A059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5D4F2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A564B4" w:rsidRDefault="00851F44" w:rsidP="00851F44">
            <w:pPr>
              <w:pStyle w:val="TAL"/>
              <w:rPr>
                <w:lang w:eastAsia="zh-CN"/>
              </w:rPr>
            </w:pPr>
          </w:p>
        </w:tc>
      </w:tr>
      <w:tr w:rsidR="00851F44" w:rsidRPr="00A564B4" w14:paraId="2732940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84400B" w14:textId="77777777" w:rsidR="00851F44" w:rsidRPr="00A564B4" w:rsidRDefault="00851F44" w:rsidP="00851F44">
            <w:pPr>
              <w:pStyle w:val="TAL"/>
              <w:rPr>
                <w:lang w:eastAsia="zh-CN"/>
              </w:rPr>
            </w:pPr>
            <w:r w:rsidRPr="00A564B4">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2F99B426" w14:textId="77777777" w:rsidR="00851F44" w:rsidRPr="00A564B4" w:rsidRDefault="00851F44" w:rsidP="00851F44">
            <w:pPr>
              <w:pStyle w:val="TAL"/>
              <w:rPr>
                <w:lang w:eastAsia="zh-CN"/>
              </w:rPr>
            </w:pPr>
            <w:r w:rsidRPr="00A564B4">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0DA9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3EEA2F4"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4EE4B27"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4C5C8D8"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2B6F0B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A564B4" w:rsidRDefault="00851F44" w:rsidP="00851F44">
            <w:pPr>
              <w:pStyle w:val="TAL"/>
              <w:rPr>
                <w:lang w:eastAsia="zh-CN"/>
              </w:rPr>
            </w:pPr>
          </w:p>
        </w:tc>
      </w:tr>
      <w:tr w:rsidR="00851F44" w:rsidRPr="00A564B4" w14:paraId="573C2E8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A65D17E" w14:textId="77777777" w:rsidR="00851F44" w:rsidRPr="00A564B4" w:rsidRDefault="00851F44" w:rsidP="00851F44">
            <w:pPr>
              <w:pStyle w:val="TAL"/>
              <w:rPr>
                <w:lang w:eastAsia="zh-CN"/>
              </w:rPr>
            </w:pPr>
            <w:r w:rsidRPr="00A564B4">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0F22BFC5" w14:textId="77777777" w:rsidR="00851F44" w:rsidRPr="00A564B4" w:rsidRDefault="00851F44" w:rsidP="00851F44">
            <w:pPr>
              <w:pStyle w:val="TAL"/>
              <w:rPr>
                <w:lang w:eastAsia="zh-CN"/>
              </w:rPr>
            </w:pPr>
            <w:r w:rsidRPr="00A564B4">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98B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A7A95C"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618FD53"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7BB16E6"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F6A1C7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A564B4" w:rsidRDefault="00851F44" w:rsidP="00851F44">
            <w:pPr>
              <w:pStyle w:val="TAL"/>
              <w:rPr>
                <w:lang w:eastAsia="zh-CN"/>
              </w:rPr>
            </w:pPr>
          </w:p>
        </w:tc>
      </w:tr>
      <w:tr w:rsidR="00851F44" w:rsidRPr="00A564B4" w14:paraId="5E767C3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AD1A6B1" w14:textId="77777777" w:rsidR="00851F44" w:rsidRPr="00A564B4" w:rsidRDefault="00851F44" w:rsidP="00851F44">
            <w:pPr>
              <w:pStyle w:val="TAL"/>
              <w:rPr>
                <w:lang w:eastAsia="zh-CN"/>
              </w:rPr>
            </w:pPr>
            <w:r w:rsidRPr="00A564B4">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17F4B03E" w14:textId="77777777" w:rsidR="00851F44" w:rsidRPr="00A564B4" w:rsidRDefault="00851F44" w:rsidP="00851F44">
            <w:pPr>
              <w:pStyle w:val="TAL"/>
              <w:rPr>
                <w:lang w:eastAsia="zh-CN"/>
              </w:rPr>
            </w:pPr>
            <w:r w:rsidRPr="00A564B4">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2119E92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11701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0587FC"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13E846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6AEDB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A564B4" w:rsidRDefault="00851F44" w:rsidP="00851F44">
            <w:pPr>
              <w:pStyle w:val="TAL"/>
              <w:rPr>
                <w:lang w:eastAsia="zh-CN"/>
              </w:rPr>
            </w:pPr>
          </w:p>
        </w:tc>
      </w:tr>
      <w:tr w:rsidR="00851F44" w:rsidRPr="00A564B4" w14:paraId="4E0B4A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287CB68" w14:textId="77777777" w:rsidR="00851F44" w:rsidRPr="00A564B4" w:rsidRDefault="00851F44" w:rsidP="00851F44">
            <w:pPr>
              <w:pStyle w:val="TAL"/>
              <w:rPr>
                <w:lang w:eastAsia="zh-CN"/>
              </w:rPr>
            </w:pPr>
            <w:r w:rsidRPr="00A564B4">
              <w:rPr>
                <w:lang w:eastAsia="zh-CN"/>
              </w:rPr>
              <w:t>7.6.2E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E931991" w14:textId="77777777" w:rsidR="00851F44" w:rsidRPr="00A564B4" w:rsidRDefault="00851F44" w:rsidP="00851F44">
            <w:pPr>
              <w:pStyle w:val="TAL"/>
              <w:rPr>
                <w:lang w:eastAsia="zh-CN"/>
              </w:rPr>
            </w:pPr>
            <w:r w:rsidRPr="00A564B4">
              <w:rPr>
                <w:lang w:eastAsia="zh-CN"/>
              </w:rPr>
              <w:t xml:space="preserve">Out of-band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89FC6"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9266670"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134CC08"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183ED40"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1D319FB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A564B4" w:rsidRDefault="00851F44" w:rsidP="00851F44">
            <w:pPr>
              <w:pStyle w:val="TAL"/>
              <w:rPr>
                <w:lang w:eastAsia="zh-CN"/>
              </w:rPr>
            </w:pPr>
          </w:p>
        </w:tc>
      </w:tr>
      <w:tr w:rsidR="00851F44" w:rsidRPr="00A564B4" w14:paraId="3E114C4F"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37B9EC" w14:textId="77777777" w:rsidR="00851F44" w:rsidRPr="00A564B4" w:rsidRDefault="00851F44" w:rsidP="00851F44">
            <w:pPr>
              <w:pStyle w:val="TAL"/>
              <w:rPr>
                <w:lang w:eastAsia="en-US"/>
              </w:rPr>
            </w:pPr>
            <w:r w:rsidRPr="00A564B4">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EE45D23" w14:textId="77777777" w:rsidR="00851F44" w:rsidRPr="00A564B4" w:rsidRDefault="00851F44" w:rsidP="00851F44">
            <w:pPr>
              <w:pStyle w:val="TAL"/>
              <w:rPr>
                <w:lang w:eastAsia="en-US"/>
              </w:rPr>
            </w:pPr>
            <w:r w:rsidRPr="00A564B4">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5EFB8"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F5A1DD2"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F36A8B4"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EF2C9B2" w14:textId="77777777" w:rsidR="00851F44" w:rsidRPr="00A564B4" w:rsidRDefault="00851F44" w:rsidP="00851F44">
            <w:pPr>
              <w:pStyle w:val="TAC"/>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0330965F"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A564B4" w:rsidRDefault="00851F44" w:rsidP="00851F44">
            <w:pPr>
              <w:pStyle w:val="TAL"/>
              <w:rPr>
                <w:lang w:eastAsia="zh-CN"/>
              </w:rPr>
            </w:pPr>
            <w:r w:rsidRPr="00A564B4">
              <w:rPr>
                <w:lang w:eastAsia="zh-CN"/>
              </w:rPr>
              <w:t>FDD, TDD</w:t>
            </w:r>
          </w:p>
        </w:tc>
      </w:tr>
      <w:tr w:rsidR="00851F44" w:rsidRPr="00A564B4" w14:paraId="561A289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A94199" w14:textId="77777777" w:rsidR="00851F44" w:rsidRPr="00A564B4" w:rsidRDefault="00851F44" w:rsidP="00851F44">
            <w:pPr>
              <w:pStyle w:val="TAL"/>
              <w:rPr>
                <w:lang w:eastAsia="zh-CN"/>
              </w:rPr>
            </w:pPr>
            <w:r w:rsidRPr="00A564B4">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50466EB0" w14:textId="77777777" w:rsidR="00851F44" w:rsidRPr="00A564B4" w:rsidRDefault="00851F44" w:rsidP="00851F44">
            <w:pPr>
              <w:pStyle w:val="TAL"/>
              <w:rPr>
                <w:lang w:eastAsia="zh-CN"/>
              </w:rPr>
            </w:pPr>
            <w:r w:rsidRPr="00A564B4">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911233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17FCCB1"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EDC7D7C"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C7006B" w14:textId="77777777" w:rsidR="00851F44" w:rsidRPr="00A564B4" w:rsidRDefault="00851F44" w:rsidP="00851F44">
            <w:pPr>
              <w:pStyle w:val="TAC"/>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C680B2C"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A564B4" w:rsidRDefault="00851F44" w:rsidP="00851F44">
            <w:pPr>
              <w:pStyle w:val="TAL"/>
              <w:rPr>
                <w:lang w:eastAsia="zh-CN"/>
              </w:rPr>
            </w:pPr>
            <w:r w:rsidRPr="00A564B4">
              <w:rPr>
                <w:lang w:eastAsia="zh-CN"/>
              </w:rPr>
              <w:t>FDD, HD-FDD, TDD</w:t>
            </w:r>
          </w:p>
        </w:tc>
      </w:tr>
      <w:tr w:rsidR="00851F44" w:rsidRPr="00A564B4" w14:paraId="5D131C8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494708A" w14:textId="77777777" w:rsidR="00851F44" w:rsidRPr="00A564B4" w:rsidRDefault="00851F44" w:rsidP="00851F44">
            <w:pPr>
              <w:pStyle w:val="TAL"/>
            </w:pPr>
            <w:r w:rsidRPr="00A564B4">
              <w:t>7.6.2</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DAE3ABF" w14:textId="77777777" w:rsidR="00851F44" w:rsidRPr="00A564B4" w:rsidRDefault="00851F44" w:rsidP="00851F44">
            <w:pPr>
              <w:pStyle w:val="TAL"/>
            </w:pPr>
            <w:r w:rsidRPr="00A564B4">
              <w:t xml:space="preserve">Out-of-band blocking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0107857"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2E5A255"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E91731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2CFA1061"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05321FF"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A564B4" w:rsidRDefault="00851F44" w:rsidP="00851F44">
            <w:pPr>
              <w:pStyle w:val="TAL"/>
              <w:rPr>
                <w:lang w:eastAsia="zh-CN"/>
              </w:rPr>
            </w:pPr>
          </w:p>
        </w:tc>
      </w:tr>
      <w:tr w:rsidR="00851F44" w:rsidRPr="00A564B4" w14:paraId="1BAD04E8"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1396CC3" w14:textId="77777777" w:rsidR="00851F44" w:rsidRPr="00A564B4" w:rsidRDefault="00851F44" w:rsidP="00851F44">
            <w:pPr>
              <w:pStyle w:val="TAL"/>
              <w:rPr>
                <w:lang w:eastAsia="zh-CN"/>
              </w:rPr>
            </w:pPr>
            <w:r w:rsidRPr="00A564B4">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530E3DE5" w14:textId="77777777" w:rsidR="00851F44" w:rsidRPr="00A564B4" w:rsidRDefault="00851F44" w:rsidP="00851F44">
            <w:pPr>
              <w:pStyle w:val="TAL"/>
              <w:rPr>
                <w:lang w:eastAsia="zh-CN"/>
              </w:rPr>
            </w:pPr>
            <w:r w:rsidRPr="00A564B4">
              <w:rPr>
                <w:lang w:eastAsia="zh-CN"/>
              </w:rPr>
              <w:t>Out-of-band blocking for V2X Communication</w:t>
            </w:r>
            <w:r w:rsidRPr="00A564B4">
              <w:rPr>
                <w:lang w:eastAsia="en-US"/>
              </w:rPr>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46957D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5C21FC"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90879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0AE1A19"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22C090D"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A564B4" w:rsidRDefault="00851F44" w:rsidP="00851F44">
            <w:pPr>
              <w:pStyle w:val="TAL"/>
              <w:rPr>
                <w:lang w:eastAsia="zh-CN"/>
              </w:rPr>
            </w:pPr>
          </w:p>
        </w:tc>
      </w:tr>
      <w:tr w:rsidR="00851F44" w:rsidRPr="00A564B4" w14:paraId="7AD9FD3F"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7A1FD24" w14:textId="77777777" w:rsidR="00851F44" w:rsidRPr="00A564B4" w:rsidRDefault="00851F44" w:rsidP="00851F44">
            <w:pPr>
              <w:pStyle w:val="TAL"/>
              <w:rPr>
                <w:lang w:eastAsia="zh-CN"/>
              </w:rPr>
            </w:pPr>
            <w:r w:rsidRPr="00A564B4">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C792524" w14:textId="77777777" w:rsidR="00851F44" w:rsidRPr="00A564B4" w:rsidRDefault="00851F44" w:rsidP="00851F44">
            <w:pPr>
              <w:pStyle w:val="TAL"/>
              <w:rPr>
                <w:lang w:eastAsia="zh-CN"/>
              </w:rPr>
            </w:pPr>
            <w:r w:rsidRPr="00A564B4">
              <w:rPr>
                <w:lang w:eastAsia="en-US"/>
              </w:rPr>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E92D8D4"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951581"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C66E38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234BBCA"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6C15223A"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A564B4" w:rsidRDefault="00851F44" w:rsidP="00851F44">
            <w:pPr>
              <w:pStyle w:val="TAL"/>
              <w:rPr>
                <w:lang w:eastAsia="zh-CN"/>
              </w:rPr>
            </w:pPr>
          </w:p>
        </w:tc>
      </w:tr>
      <w:tr w:rsidR="00851F44" w:rsidRPr="00A564B4" w14:paraId="01D0F0DE"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7D56482" w14:textId="77777777" w:rsidR="00851F44" w:rsidRPr="00A564B4" w:rsidRDefault="00851F44" w:rsidP="00851F44">
            <w:pPr>
              <w:pStyle w:val="TAL"/>
              <w:rPr>
                <w:lang w:eastAsia="zh-CN"/>
              </w:rPr>
            </w:pPr>
            <w:r w:rsidRPr="00A564B4">
              <w:rPr>
                <w:lang w:eastAsia="zh-CN"/>
              </w:rPr>
              <w:t>7.6.2G.3</w:t>
            </w:r>
          </w:p>
        </w:tc>
        <w:tc>
          <w:tcPr>
            <w:tcW w:w="1646" w:type="dxa"/>
            <w:tcBorders>
              <w:top w:val="single" w:sz="4" w:space="0" w:color="auto"/>
              <w:left w:val="single" w:sz="4" w:space="0" w:color="auto"/>
              <w:right w:val="single" w:sz="4" w:space="0" w:color="auto"/>
            </w:tcBorders>
            <w:shd w:val="clear" w:color="auto" w:fill="auto"/>
            <w:vAlign w:val="center"/>
          </w:tcPr>
          <w:p w14:paraId="707D9B20" w14:textId="77777777" w:rsidR="00851F44" w:rsidRPr="00A564B4" w:rsidRDefault="00851F44" w:rsidP="00851F44">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DB51AE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7D5E88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4478B3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B4B1F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A1B593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A564B4" w:rsidRDefault="00851F44" w:rsidP="00851F44">
            <w:pPr>
              <w:pStyle w:val="TAL"/>
              <w:rPr>
                <w:lang w:eastAsia="zh-CN"/>
              </w:rPr>
            </w:pPr>
          </w:p>
        </w:tc>
      </w:tr>
      <w:tr w:rsidR="00851F44" w:rsidRPr="00A564B4" w14:paraId="14B8E253"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7B533D0" w14:textId="77777777" w:rsidR="00851F44" w:rsidRPr="00A564B4" w:rsidRDefault="00851F44" w:rsidP="00851F44">
            <w:pPr>
              <w:pStyle w:val="TAL"/>
              <w:rPr>
                <w:lang w:eastAsia="zh-CN"/>
              </w:rPr>
            </w:pPr>
            <w:r w:rsidRPr="00A564B4">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0D919121" w14:textId="77777777" w:rsidR="00851F44" w:rsidRPr="00A564B4" w:rsidRDefault="00851F44" w:rsidP="00851F44">
            <w:pPr>
              <w:pStyle w:val="TAL"/>
              <w:rPr>
                <w:lang w:eastAsia="zh-CN"/>
              </w:rPr>
            </w:pPr>
            <w:r w:rsidRPr="00A564B4">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794BF3"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C635C2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D32AD1"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1E8E49"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94551D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A564B4" w:rsidRDefault="00851F44" w:rsidP="00851F44">
            <w:pPr>
              <w:pStyle w:val="TAL"/>
              <w:rPr>
                <w:lang w:eastAsia="zh-CN"/>
              </w:rPr>
            </w:pPr>
          </w:p>
        </w:tc>
      </w:tr>
      <w:tr w:rsidR="00851F44" w:rsidRPr="00A564B4" w14:paraId="0336E35A"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3CF3610" w14:textId="77777777" w:rsidR="00851F44" w:rsidRPr="00A564B4" w:rsidRDefault="00851F44" w:rsidP="00851F44">
            <w:pPr>
              <w:pStyle w:val="TAL"/>
              <w:rPr>
                <w:lang w:eastAsia="zh-CN"/>
              </w:rPr>
            </w:pPr>
            <w:r w:rsidRPr="00A564B4">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0F59C83A" w14:textId="77777777" w:rsidR="00851F44" w:rsidRPr="00A564B4" w:rsidRDefault="00851F44" w:rsidP="00851F44">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630655"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BF69344"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2D7C6DE0"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98FF083"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20A85A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A564B4" w:rsidRDefault="00851F44" w:rsidP="00851F44">
            <w:pPr>
              <w:pStyle w:val="TAL"/>
              <w:rPr>
                <w:lang w:eastAsia="zh-CN"/>
              </w:rPr>
            </w:pPr>
          </w:p>
        </w:tc>
      </w:tr>
      <w:tr w:rsidR="00851F44" w:rsidRPr="00A564B4" w14:paraId="77303BC3" w14:textId="77777777" w:rsidTr="00BC6DDF">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6BBC9E8D" w14:textId="77777777" w:rsidR="00851F44" w:rsidRPr="00A564B4" w:rsidRDefault="00851F44" w:rsidP="00851F44">
            <w:pPr>
              <w:pStyle w:val="TAL"/>
              <w:rPr>
                <w:lang w:eastAsia="zh-CN"/>
              </w:rPr>
            </w:pPr>
            <w:r w:rsidRPr="00A564B4">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3E1B8388" w14:textId="77777777" w:rsidR="00851F44" w:rsidRPr="00A564B4" w:rsidRDefault="00851F44" w:rsidP="00851F44">
            <w:pPr>
              <w:pStyle w:val="TAL"/>
              <w:rPr>
                <w:lang w:eastAsia="zh-CN"/>
              </w:rPr>
            </w:pPr>
            <w:r w:rsidRPr="00A564B4">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91CFF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E5507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4BBA9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04328BF"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0B7F101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4BE5D1B" w14:textId="77777777" w:rsidTr="00BC6DDF">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A564B4" w:rsidRDefault="00851F44" w:rsidP="00851F44">
            <w:pPr>
              <w:pStyle w:val="TAL"/>
              <w:rPr>
                <w:lang w:eastAsia="zh-CN"/>
              </w:rPr>
            </w:pPr>
            <w:r w:rsidRPr="00A564B4">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A564B4" w:rsidRDefault="00851F44" w:rsidP="00851F44">
            <w:pPr>
              <w:pStyle w:val="TAL"/>
              <w:rPr>
                <w:lang w:eastAsia="zh-CN"/>
              </w:rPr>
            </w:pPr>
            <w:r w:rsidRPr="00A564B4">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164EC" w14:paraId="38F77EDA"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1606904E" w14:textId="77777777" w:rsidR="00851F44" w:rsidRPr="00A564B4" w:rsidDel="009164EC" w:rsidRDefault="00851F44" w:rsidP="00851F44">
            <w:pPr>
              <w:pStyle w:val="TAL"/>
              <w:rPr>
                <w:lang w:eastAsia="en-US"/>
              </w:rPr>
            </w:pPr>
            <w:r w:rsidRPr="00A564B4">
              <w:rPr>
                <w:lang w:eastAsia="en-US"/>
              </w:rPr>
              <w:t>7.6.3A.3</w:t>
            </w:r>
          </w:p>
        </w:tc>
        <w:tc>
          <w:tcPr>
            <w:tcW w:w="1646" w:type="dxa"/>
            <w:tcBorders>
              <w:top w:val="single" w:sz="4" w:space="0" w:color="auto"/>
              <w:left w:val="single" w:sz="4" w:space="0" w:color="auto"/>
              <w:right w:val="single" w:sz="4" w:space="0" w:color="auto"/>
            </w:tcBorders>
            <w:shd w:val="clear" w:color="auto" w:fill="auto"/>
            <w:vAlign w:val="center"/>
          </w:tcPr>
          <w:p w14:paraId="14DABC5B" w14:textId="77777777" w:rsidR="00851F44" w:rsidRPr="00A564B4" w:rsidDel="009164EC" w:rsidRDefault="00851F44" w:rsidP="00851F44">
            <w:pPr>
              <w:pStyle w:val="TAL"/>
              <w:rPr>
                <w:lang w:eastAsia="en-US"/>
              </w:rPr>
            </w:pPr>
            <w:r w:rsidRPr="00A564B4">
              <w:rPr>
                <w:lang w:eastAsia="zh-CN"/>
              </w:rPr>
              <w:t>Narrow band blocking for CA (</w:t>
            </w:r>
            <w:r w:rsidRPr="00A564B4">
              <w:rPr>
                <w:lang w:eastAsia="ko-KR"/>
              </w:rPr>
              <w:t xml:space="preserve">inter-band </w:t>
            </w:r>
            <w:r w:rsidRPr="00A564B4">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A564B4" w:rsidDel="009164EC"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A564B4" w:rsidDel="009164EC" w:rsidRDefault="00851F44" w:rsidP="00851F44">
            <w:pPr>
              <w:pStyle w:val="TAL"/>
              <w:rPr>
                <w:lang w:eastAsia="en-US"/>
              </w:rPr>
            </w:pPr>
            <w:r w:rsidRPr="00A564B4">
              <w:rPr>
                <w:lang w:eastAsia="en-US"/>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A564B4" w:rsidDel="009164EC"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AD9B3B9" w14:textId="77777777" w:rsidR="00851F44" w:rsidRPr="00A564B4" w:rsidDel="009164EC" w:rsidRDefault="00851F44" w:rsidP="00851F44">
            <w:pPr>
              <w:pStyle w:val="TAL"/>
              <w:jc w:val="center"/>
              <w:rPr>
                <w:lang w:eastAsia="en-US"/>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0CD0B7A5" w14:textId="77777777" w:rsidR="00851F44" w:rsidRPr="00A564B4" w:rsidDel="009164EC" w:rsidRDefault="00851F44" w:rsidP="00851F44">
            <w:pPr>
              <w:pStyle w:val="TAL"/>
              <w:rPr>
                <w:lang w:eastAsia="en-US"/>
              </w:rPr>
            </w:pPr>
            <w:r w:rsidRPr="00A564B4">
              <w:rPr>
                <w:lang w:eastAsia="en-US"/>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21FD19" w14:textId="77777777" w:rsidR="00851F44" w:rsidRPr="00A564B4" w:rsidDel="009164EC"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rsidDel="009164EC" w14:paraId="46E18E40"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9CA31B6" w14:textId="77777777" w:rsidR="00851F44" w:rsidRPr="00A564B4" w:rsidDel="009164E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2CE1D5A8" w14:textId="77777777" w:rsidR="00851F44" w:rsidRPr="00A564B4" w:rsidDel="009164E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851F44" w:rsidRPr="00A564B4" w:rsidDel="009164EC"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7B68D63D" w14:textId="77777777" w:rsidR="00851F44" w:rsidRPr="00A564B4" w:rsidDel="009164EC"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7FEFD579" w14:textId="77777777" w:rsidR="00851F44" w:rsidRPr="00A564B4" w:rsidDel="009164EC" w:rsidRDefault="00851F44" w:rsidP="00851F44">
            <w:pPr>
              <w:pStyle w:val="TAL"/>
              <w:rPr>
                <w:lang w:eastAsia="zh-CN"/>
              </w:rPr>
            </w:pPr>
            <w:r w:rsidRPr="00A564B4">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2EDD71C7" w14:textId="77777777" w:rsidR="00851F44" w:rsidRPr="00A564B4" w:rsidDel="009164E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062ABA6" w14:textId="77777777" w:rsidR="00851F44" w:rsidRPr="00A564B4" w:rsidDel="009164E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5FB64D" w14:textId="77777777" w:rsidR="00851F44" w:rsidRPr="00A564B4" w:rsidDel="009164EC" w:rsidRDefault="00851F44" w:rsidP="00851F44">
            <w:pPr>
              <w:pStyle w:val="TAL"/>
              <w:rPr>
                <w:lang w:eastAsia="en-US"/>
              </w:rPr>
            </w:pPr>
          </w:p>
        </w:tc>
      </w:tr>
      <w:tr w:rsidR="00851F44" w:rsidRPr="00A564B4" w14:paraId="7C11FEB5" w14:textId="77777777" w:rsidTr="00BC6DDF">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61B1327" w14:textId="77777777" w:rsidR="00851F44" w:rsidRPr="00A564B4" w:rsidRDefault="00851F44" w:rsidP="00851F44">
            <w:pPr>
              <w:pStyle w:val="TAL"/>
              <w:rPr>
                <w:lang w:eastAsia="ko-KR"/>
              </w:rPr>
            </w:pPr>
            <w:r w:rsidRPr="00A564B4">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67BA9A34" w14:textId="77777777" w:rsidR="00851F44" w:rsidRPr="00A564B4" w:rsidRDefault="00851F44" w:rsidP="00851F44">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BAB153"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131C7B2"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DC6CBF6"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1E8B5D1C"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637FAC40"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5FB5A1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A564B4" w:rsidRDefault="00851F44" w:rsidP="00851F44">
            <w:pPr>
              <w:pStyle w:val="TAL"/>
              <w:rPr>
                <w:lang w:eastAsia="zh-CN"/>
              </w:rPr>
            </w:pPr>
            <w:r w:rsidRPr="00A564B4">
              <w:rPr>
                <w:lang w:eastAsia="en-US"/>
              </w:rPr>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A564B4" w:rsidRDefault="00851F44" w:rsidP="00851F44">
            <w:pPr>
              <w:pStyle w:val="TAL"/>
              <w:rPr>
                <w:lang w:eastAsia="zh-CN"/>
              </w:rPr>
            </w:pPr>
            <w:r w:rsidRPr="00A564B4">
              <w:rPr>
                <w:rFonts w:cs="v5.0.0"/>
                <w:lang w:eastAsia="en-US"/>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CCF14C"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0B519C99"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4F13E9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75131E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DD1AAAD"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F8D95CC"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5B8A2FB" w14:textId="77777777" w:rsidR="00851F44" w:rsidRPr="00A564B4" w:rsidRDefault="00851F44" w:rsidP="00851F44">
            <w:pPr>
              <w:pStyle w:val="TAL"/>
              <w:rPr>
                <w:lang w:eastAsia="zh-CN"/>
              </w:rPr>
            </w:pPr>
          </w:p>
        </w:tc>
      </w:tr>
      <w:tr w:rsidR="00851F44" w:rsidRPr="00A564B4" w14:paraId="15C63E3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F53A8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AD2EFF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94C7C93"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5653BC89"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6574C94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4C59BB9F"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97FAA0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1AA1A78" w14:textId="77777777" w:rsidR="00851F44" w:rsidRPr="00A564B4" w:rsidRDefault="00851F44" w:rsidP="00851F44">
            <w:pPr>
              <w:pStyle w:val="TAL"/>
              <w:rPr>
                <w:lang w:eastAsia="zh-CN"/>
              </w:rPr>
            </w:pPr>
          </w:p>
        </w:tc>
      </w:tr>
      <w:tr w:rsidR="00851F44" w:rsidRPr="00A564B4" w14:paraId="21EC5FB6"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4DAEE7"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C3BB579" w14:textId="77777777" w:rsidR="00851F44" w:rsidRPr="00A564B4" w:rsidRDefault="00851F44" w:rsidP="00851F44">
            <w:pPr>
              <w:pStyle w:val="TAL"/>
              <w:rPr>
                <w:lang w:eastAsia="zh-CN"/>
              </w:rPr>
            </w:pPr>
            <w:r w:rsidRPr="00A564B4">
              <w:rPr>
                <w:lang w:eastAsia="zh-CN"/>
              </w:rPr>
              <w:t xml:space="preserve">Narrow band blocking for </w:t>
            </w:r>
            <w:r w:rsidRPr="00A564B4">
              <w:rPr>
                <w:lang w:eastAsia="en-US"/>
              </w:rPr>
              <w:t>4</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ADCFFB"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C108EAD"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23E490D"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A857F7E" w14:textId="77777777" w:rsidR="00851F44" w:rsidRPr="00A564B4" w:rsidRDefault="00851F44" w:rsidP="00851F44">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4E78E3B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EC475E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93F0C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4208A75"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F6C6CF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D9D1DF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F94603A" w14:textId="77777777" w:rsidR="00851F44" w:rsidRPr="00A564B4" w:rsidRDefault="00851F44" w:rsidP="00851F44">
            <w:pPr>
              <w:pStyle w:val="TAL"/>
              <w:rPr>
                <w:rFonts w:eastAsia="PMingLiU"/>
                <w:lang w:eastAsia="zh-TW"/>
              </w:rPr>
            </w:pPr>
            <w:r w:rsidRPr="00A564B4">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A3C91C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00B21B5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BCFEFE3"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332A70B" w14:textId="77777777" w:rsidR="00851F44" w:rsidRPr="00A564B4" w:rsidRDefault="00851F44" w:rsidP="00851F44">
            <w:pPr>
              <w:pStyle w:val="TAL"/>
              <w:rPr>
                <w:lang w:eastAsia="zh-CN"/>
              </w:rPr>
            </w:pPr>
          </w:p>
        </w:tc>
      </w:tr>
      <w:tr w:rsidR="00851F44" w:rsidRPr="00A564B4" w14:paraId="5B86860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2C37A50"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038169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C89725"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34" w:type="dxa"/>
            <w:tcBorders>
              <w:top w:val="single" w:sz="4" w:space="0" w:color="auto"/>
              <w:left w:val="single" w:sz="4" w:space="0" w:color="auto"/>
              <w:right w:val="single" w:sz="4" w:space="0" w:color="auto"/>
            </w:tcBorders>
            <w:shd w:val="clear" w:color="auto" w:fill="auto"/>
            <w:vAlign w:val="center"/>
          </w:tcPr>
          <w:p w14:paraId="545B4812" w14:textId="77777777" w:rsidR="00851F44" w:rsidRPr="00A564B4" w:rsidRDefault="00851F44" w:rsidP="00851F44">
            <w:pPr>
              <w:pStyle w:val="TAL"/>
              <w:rPr>
                <w:rFonts w:eastAsia="PMingLiU"/>
                <w:lang w:eastAsia="zh-TW"/>
              </w:rPr>
            </w:pPr>
            <w:r w:rsidRPr="00A564B4">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CE8CE61" w14:textId="77777777" w:rsidR="00851F44" w:rsidRPr="00A564B4" w:rsidRDefault="00851F44" w:rsidP="00851F44">
            <w:pPr>
              <w:pStyle w:val="TAL"/>
              <w:rPr>
                <w:lang w:eastAsia="en-US"/>
              </w:rPr>
            </w:pPr>
            <w:r w:rsidRPr="00A564B4">
              <w:rPr>
                <w:lang w:eastAsia="zh-CN"/>
              </w:rPr>
              <w:t xml:space="preserve">UE supporting E-UTRA and 4DL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A42320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8865217"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4083FDB" w14:textId="77777777" w:rsidR="00851F44" w:rsidRPr="00A564B4" w:rsidRDefault="00851F44" w:rsidP="00851F44">
            <w:pPr>
              <w:pStyle w:val="TAL"/>
              <w:rPr>
                <w:lang w:eastAsia="zh-CN"/>
              </w:rPr>
            </w:pPr>
          </w:p>
        </w:tc>
      </w:tr>
      <w:tr w:rsidR="00851F44" w:rsidRPr="00A564B4" w14:paraId="1744A26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2CFBF36"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6E75536" w14:textId="77777777" w:rsidR="00851F44" w:rsidRPr="00A564B4" w:rsidRDefault="00851F44" w:rsidP="00851F44">
            <w:pPr>
              <w:pStyle w:val="TAL"/>
              <w:rPr>
                <w:lang w:eastAsia="zh-CN"/>
              </w:rPr>
            </w:pPr>
            <w:r w:rsidRPr="00A564B4">
              <w:rPr>
                <w:lang w:eastAsia="zh-CN"/>
              </w:rPr>
              <w:t xml:space="preserve">Narrow band blocking for </w:t>
            </w:r>
            <w:r w:rsidRPr="00A564B4">
              <w:t>5</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BC9CE1"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5DB60A5"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6C176BFC"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9969EC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256186E"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BF3E92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FE11ADA"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F168E4D"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5F5DEDB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176A70F" w14:textId="77777777" w:rsidR="00851F44" w:rsidRPr="00A564B4" w:rsidRDefault="00851F44" w:rsidP="00851F44">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2FF3A8CA" w14:textId="77777777" w:rsidR="00851F44" w:rsidRPr="00A564B4" w:rsidRDefault="00851F44" w:rsidP="00851F44">
            <w:pPr>
              <w:pStyle w:val="TAL"/>
              <w:rPr>
                <w:rFonts w:eastAsia="PMingLiU"/>
                <w:lang w:eastAsia="zh-TW"/>
              </w:rPr>
            </w:pPr>
            <w:r w:rsidRPr="00A564B4">
              <w:t>C222</w:t>
            </w:r>
          </w:p>
        </w:tc>
        <w:tc>
          <w:tcPr>
            <w:tcW w:w="2292" w:type="dxa"/>
            <w:tcBorders>
              <w:top w:val="single" w:sz="4" w:space="0" w:color="auto"/>
              <w:left w:val="single" w:sz="4" w:space="0" w:color="auto"/>
              <w:right w:val="single" w:sz="4" w:space="0" w:color="auto"/>
            </w:tcBorders>
            <w:shd w:val="clear" w:color="auto" w:fill="auto"/>
            <w:vAlign w:val="center"/>
          </w:tcPr>
          <w:p w14:paraId="319F2C05"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42687F1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DE0E6A1"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7FC94B0" w14:textId="77777777" w:rsidR="00851F44" w:rsidRPr="00A564B4" w:rsidRDefault="00851F44" w:rsidP="00851F44">
            <w:pPr>
              <w:pStyle w:val="TAL"/>
              <w:rPr>
                <w:lang w:eastAsia="zh-CN"/>
              </w:rPr>
            </w:pPr>
          </w:p>
        </w:tc>
      </w:tr>
      <w:tr w:rsidR="00851F44" w:rsidRPr="00A564B4" w14:paraId="22F4351A"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9CFDADC"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660C169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A564B4" w:rsidRDefault="00851F44" w:rsidP="00851F44">
            <w:pPr>
              <w:pStyle w:val="TAL"/>
              <w:rPr>
                <w:rFonts w:eastAsia="PMingLiU"/>
                <w:lang w:eastAsia="zh-TW"/>
              </w:rPr>
            </w:pPr>
            <w:r w:rsidRPr="00A564B4">
              <w:rPr>
                <w:lang w:eastAsia="zh-CN"/>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A564B4" w:rsidRDefault="00851F44" w:rsidP="00851F44">
            <w:pPr>
              <w:pStyle w:val="TAL"/>
              <w:rPr>
                <w:lang w:eastAsia="en-US"/>
              </w:rPr>
            </w:pPr>
            <w:r w:rsidRPr="00A564B4">
              <w:rPr>
                <w:lang w:eastAsia="zh-CN"/>
              </w:rPr>
              <w:t xml:space="preserve">UE supporting E-UTRA and </w:t>
            </w:r>
            <w:r w:rsidRPr="00A564B4">
              <w:t>5</w:t>
            </w:r>
            <w:r w:rsidRPr="00A564B4">
              <w:rPr>
                <w:lang w:eastAsia="zh-CN"/>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39FF83"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70C3E0D"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BB53D0E" w14:textId="77777777" w:rsidR="00851F44" w:rsidRPr="00A564B4" w:rsidRDefault="00851F44" w:rsidP="00851F44">
            <w:pPr>
              <w:pStyle w:val="TAL"/>
              <w:rPr>
                <w:lang w:eastAsia="zh-CN"/>
              </w:rPr>
            </w:pPr>
          </w:p>
        </w:tc>
      </w:tr>
      <w:tr w:rsidR="00851F44" w:rsidRPr="00A564B4" w14:paraId="42ACF4EF"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A564B4" w:rsidRDefault="00851F44" w:rsidP="00851F44">
            <w:pPr>
              <w:pStyle w:val="TAL"/>
              <w:rPr>
                <w:lang w:eastAsia="zh-CN"/>
              </w:rPr>
            </w:pPr>
            <w:r w:rsidRPr="00A564B4">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A564B4" w:rsidRDefault="00851F44" w:rsidP="00851F44">
            <w:pPr>
              <w:pStyle w:val="TAL"/>
              <w:rPr>
                <w:lang w:eastAsia="zh-CN"/>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DC932"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E32ED6E"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41EDC954" w14:textId="77777777" w:rsidR="00851F44" w:rsidRPr="00A564B4" w:rsidRDefault="00851F44" w:rsidP="00851F44">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5A517700" w14:textId="77777777" w:rsidR="00851F44" w:rsidRPr="00A564B4" w:rsidRDefault="00851F44" w:rsidP="00851F44">
            <w:pPr>
              <w:pStyle w:val="TAL"/>
              <w:rPr>
                <w:lang w:eastAsia="zh-CN"/>
              </w:rPr>
            </w:pPr>
            <w:r w:rsidRPr="00A564B4">
              <w:rPr>
                <w:lang w:eastAsia="zh-CN"/>
              </w:rPr>
              <w:t>Narrow band blocking for 7DL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4F32E4"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35FF9EB"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40382D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5BF541D"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680AA67D"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F6FC568"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003D5496" w14:textId="77777777" w:rsidR="00851F44" w:rsidRPr="00A564B4" w:rsidRDefault="00851F44" w:rsidP="00851F44">
            <w:pPr>
              <w:pStyle w:val="TAL"/>
              <w:rPr>
                <w:lang w:eastAsia="zh-CN"/>
              </w:rPr>
            </w:pPr>
            <w:r w:rsidRPr="00A564B4">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4BE2B736" w14:textId="77777777" w:rsidR="00851F44" w:rsidRPr="00A564B4" w:rsidRDefault="00851F44" w:rsidP="00851F44">
            <w:pPr>
              <w:pStyle w:val="TAL"/>
              <w:rPr>
                <w:lang w:eastAsia="zh-CN"/>
              </w:rPr>
            </w:pPr>
            <w:r w:rsidRPr="00A564B4">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B7FB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F635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5124ACF"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9CCB101"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CAF49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A564B4" w:rsidRDefault="00851F44" w:rsidP="00851F44">
            <w:pPr>
              <w:pStyle w:val="TAL"/>
              <w:rPr>
                <w:lang w:eastAsia="zh-CN"/>
              </w:rPr>
            </w:pPr>
          </w:p>
        </w:tc>
      </w:tr>
      <w:tr w:rsidR="00851F44" w:rsidRPr="00A564B4" w14:paraId="23AF4B1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DF4E50C" w14:textId="77777777" w:rsidR="00851F44" w:rsidRPr="00A564B4" w:rsidRDefault="00851F44" w:rsidP="00851F44">
            <w:pPr>
              <w:pStyle w:val="TAL"/>
              <w:rPr>
                <w:lang w:eastAsia="zh-CN"/>
              </w:rPr>
            </w:pPr>
            <w:r w:rsidRPr="00A564B4">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4703D506" w14:textId="77777777" w:rsidR="00851F44" w:rsidRPr="00A564B4" w:rsidRDefault="00851F44" w:rsidP="00851F44">
            <w:pPr>
              <w:pStyle w:val="TAL"/>
              <w:rPr>
                <w:lang w:eastAsia="zh-CN"/>
              </w:rPr>
            </w:pPr>
            <w:r w:rsidRPr="00A564B4">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034F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CC2C16"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C431B8"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DB41EB6"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20AEEC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A564B4" w:rsidRDefault="00851F44" w:rsidP="00851F44">
            <w:pPr>
              <w:pStyle w:val="TAL"/>
              <w:rPr>
                <w:lang w:eastAsia="zh-CN"/>
              </w:rPr>
            </w:pPr>
          </w:p>
        </w:tc>
      </w:tr>
      <w:tr w:rsidR="00851F44" w:rsidRPr="00A564B4" w14:paraId="734297C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6E0D29B" w14:textId="77777777" w:rsidR="00851F44" w:rsidRPr="00A564B4" w:rsidRDefault="00851F44" w:rsidP="00851F44">
            <w:pPr>
              <w:pStyle w:val="TAL"/>
              <w:rPr>
                <w:lang w:eastAsia="zh-CN"/>
              </w:rPr>
            </w:pPr>
            <w:r w:rsidRPr="00A564B4">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49FC3397" w14:textId="77777777" w:rsidR="00851F44" w:rsidRPr="00A564B4" w:rsidRDefault="00851F44" w:rsidP="00851F44">
            <w:pPr>
              <w:pStyle w:val="TAL"/>
              <w:rPr>
                <w:lang w:eastAsia="zh-CN"/>
              </w:rPr>
            </w:pPr>
            <w:r w:rsidRPr="00A564B4">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3F2EE"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9B94D1"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1A8CF4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4237C01"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058FD3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A564B4" w:rsidRDefault="00851F44" w:rsidP="00851F44">
            <w:pPr>
              <w:pStyle w:val="TAL"/>
              <w:rPr>
                <w:lang w:eastAsia="zh-CN"/>
              </w:rPr>
            </w:pPr>
          </w:p>
        </w:tc>
      </w:tr>
      <w:tr w:rsidR="00851F44" w:rsidRPr="00A564B4" w14:paraId="7F61D38B"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CC5B955" w14:textId="77777777" w:rsidR="00851F44" w:rsidRPr="00A564B4" w:rsidRDefault="00851F44" w:rsidP="00851F44">
            <w:pPr>
              <w:pStyle w:val="TAL"/>
              <w:rPr>
                <w:lang w:eastAsia="zh-CN"/>
              </w:rPr>
            </w:pPr>
            <w:r w:rsidRPr="00A564B4">
              <w:rPr>
                <w:lang w:eastAsia="zh-CN"/>
              </w:rPr>
              <w:t>7.6.3E</w:t>
            </w:r>
          </w:p>
        </w:tc>
        <w:tc>
          <w:tcPr>
            <w:tcW w:w="1646" w:type="dxa"/>
            <w:tcBorders>
              <w:top w:val="single" w:sz="4" w:space="0" w:color="auto"/>
              <w:left w:val="single" w:sz="4" w:space="0" w:color="auto"/>
              <w:right w:val="single" w:sz="4" w:space="0" w:color="auto"/>
            </w:tcBorders>
            <w:shd w:val="clear" w:color="auto" w:fill="auto"/>
            <w:vAlign w:val="center"/>
          </w:tcPr>
          <w:p w14:paraId="2863DE74" w14:textId="77777777" w:rsidR="00851F44" w:rsidRPr="00A564B4" w:rsidRDefault="00851F44" w:rsidP="00851F44">
            <w:pPr>
              <w:pStyle w:val="TAL"/>
              <w:rPr>
                <w:lang w:eastAsia="zh-CN"/>
              </w:rPr>
            </w:pPr>
            <w:r w:rsidRPr="00A564B4">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A59C330"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0A1C10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87648E2"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CD6FA2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48106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A564B4" w:rsidRDefault="00851F44" w:rsidP="00851F44">
            <w:pPr>
              <w:pStyle w:val="TAL"/>
              <w:rPr>
                <w:lang w:eastAsia="zh-CN"/>
              </w:rPr>
            </w:pPr>
          </w:p>
        </w:tc>
      </w:tr>
      <w:tr w:rsidR="00851F44" w:rsidRPr="00A564B4" w14:paraId="3FD20C0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6FD7B9F" w14:textId="77777777" w:rsidR="00851F44" w:rsidRPr="00A564B4" w:rsidRDefault="00851F44" w:rsidP="00851F44">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57C73FB" w14:textId="77777777" w:rsidR="00851F44" w:rsidRPr="00A564B4" w:rsidRDefault="00851F44" w:rsidP="00851F44">
            <w:pPr>
              <w:pStyle w:val="TAL"/>
              <w:rPr>
                <w:lang w:eastAsia="zh-CN"/>
              </w:rPr>
            </w:pPr>
            <w:r w:rsidRPr="00A564B4">
              <w:rPr>
                <w:lang w:eastAsia="zh-CN"/>
              </w:rPr>
              <w:t xml:space="preserve">Narrow 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A294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38E01AE"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9E319DF"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864598E"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2CCC526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A564B4" w:rsidRDefault="00851F44" w:rsidP="00851F44">
            <w:pPr>
              <w:pStyle w:val="TAL"/>
              <w:rPr>
                <w:lang w:eastAsia="zh-CN"/>
              </w:rPr>
            </w:pPr>
          </w:p>
        </w:tc>
      </w:tr>
      <w:tr w:rsidR="00851F44" w:rsidRPr="00A564B4" w14:paraId="1E10AECF"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78250232" w14:textId="77777777" w:rsidR="00851F44" w:rsidRPr="00A564B4" w:rsidRDefault="00851F44" w:rsidP="00851F44">
            <w:pPr>
              <w:pStyle w:val="TAL"/>
              <w:rPr>
                <w:lang w:eastAsia="zh-CN"/>
              </w:rPr>
            </w:pPr>
            <w:r w:rsidRPr="00A564B4">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3ED23033" w14:textId="77777777" w:rsidR="00851F44" w:rsidRPr="00A564B4" w:rsidRDefault="00851F44" w:rsidP="00851F44">
            <w:pPr>
              <w:pStyle w:val="TAL"/>
              <w:rPr>
                <w:lang w:eastAsia="zh-CN"/>
              </w:rPr>
            </w:pPr>
            <w:r w:rsidRPr="00A564B4">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8FEE12"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CACDE56"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EDA731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D7F12A0"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EFA5DF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A564B4" w:rsidRDefault="00851F44" w:rsidP="00851F44">
            <w:pPr>
              <w:pStyle w:val="TAL"/>
              <w:rPr>
                <w:lang w:eastAsia="zh-CN"/>
              </w:rPr>
            </w:pPr>
            <w:r w:rsidRPr="00A564B4">
              <w:rPr>
                <w:lang w:eastAsia="zh-CN"/>
              </w:rPr>
              <w:t>FDD, TDD</w:t>
            </w:r>
          </w:p>
        </w:tc>
      </w:tr>
      <w:tr w:rsidR="00851F44" w:rsidRPr="00A564B4" w14:paraId="7C95CFE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0F0981" w14:textId="77777777" w:rsidR="00851F44" w:rsidRPr="00A564B4" w:rsidRDefault="00851F44" w:rsidP="00851F44">
            <w:pPr>
              <w:pStyle w:val="TAL"/>
              <w:rPr>
                <w:lang w:eastAsia="zh-CN"/>
              </w:rPr>
            </w:pPr>
            <w:r w:rsidRPr="00A564B4">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8EC4639" w14:textId="77777777" w:rsidR="00851F44" w:rsidRPr="00A564B4" w:rsidRDefault="00851F44" w:rsidP="00851F44">
            <w:pPr>
              <w:pStyle w:val="TAL"/>
              <w:rPr>
                <w:lang w:eastAsia="zh-CN"/>
              </w:rPr>
            </w:pPr>
            <w:r w:rsidRPr="00A564B4">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B4EC09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73E4108"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A51BF40"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D22D118"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BBC4D3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A564B4" w:rsidRDefault="00851F44" w:rsidP="00851F44">
            <w:pPr>
              <w:pStyle w:val="TAL"/>
              <w:rPr>
                <w:lang w:eastAsia="zh-CN"/>
              </w:rPr>
            </w:pPr>
          </w:p>
        </w:tc>
      </w:tr>
      <w:tr w:rsidR="00851F44" w:rsidRPr="00A564B4" w14:paraId="4D44EA36"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A570FB8" w14:textId="77777777" w:rsidR="00851F44" w:rsidRPr="00A564B4" w:rsidRDefault="00851F44" w:rsidP="00851F44">
            <w:pPr>
              <w:pStyle w:val="TAL"/>
              <w:rPr>
                <w:lang w:eastAsia="zh-CN"/>
              </w:rPr>
            </w:pPr>
            <w:r w:rsidRPr="00A564B4">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1902BE1E" w14:textId="77777777" w:rsidR="00851F44" w:rsidRPr="00A564B4" w:rsidRDefault="00851F44" w:rsidP="00851F44">
            <w:pPr>
              <w:pStyle w:val="TAL"/>
              <w:rPr>
                <w:lang w:eastAsia="zh-CN"/>
              </w:rPr>
            </w:pPr>
            <w:r w:rsidRPr="00A564B4">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1944483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B92114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ACF72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F937042"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64677E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A564B4" w:rsidRDefault="00851F44" w:rsidP="00851F44">
            <w:pPr>
              <w:pStyle w:val="TAL"/>
              <w:rPr>
                <w:lang w:eastAsia="zh-CN"/>
              </w:rPr>
            </w:pPr>
          </w:p>
        </w:tc>
      </w:tr>
      <w:tr w:rsidR="00851F44" w:rsidRPr="00A564B4" w14:paraId="11A8B240"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7D9F40E" w14:textId="77777777" w:rsidR="00851F44" w:rsidRPr="00A564B4" w:rsidRDefault="00851F44" w:rsidP="00851F44">
            <w:pPr>
              <w:pStyle w:val="TAL"/>
              <w:rPr>
                <w:lang w:eastAsia="zh-CN"/>
              </w:rPr>
            </w:pPr>
            <w:r w:rsidRPr="00A564B4">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2F74A024" w14:textId="77777777" w:rsidR="00851F44" w:rsidRPr="00A564B4" w:rsidRDefault="00851F44" w:rsidP="00851F44">
            <w:pPr>
              <w:pStyle w:val="TAL"/>
              <w:rPr>
                <w:lang w:eastAsia="zh-CN"/>
              </w:rPr>
            </w:pPr>
            <w:r w:rsidRPr="00A564B4">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063DD"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6373E681"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05EDF2B"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02A45B94"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7659E00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A564B4" w:rsidRDefault="00851F44" w:rsidP="00851F44">
            <w:pPr>
              <w:pStyle w:val="TAL"/>
              <w:rPr>
                <w:lang w:eastAsia="zh-CN"/>
              </w:rPr>
            </w:pPr>
          </w:p>
        </w:tc>
      </w:tr>
      <w:tr w:rsidR="00851F44" w:rsidRPr="00A564B4" w14:paraId="11A9D4EA" w14:textId="77777777" w:rsidTr="00BC6DDF">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0FCB0942" w14:textId="77777777" w:rsidR="00851F44" w:rsidRPr="00A564B4" w:rsidRDefault="00851F44" w:rsidP="00851F44">
            <w:pPr>
              <w:pStyle w:val="TAL"/>
              <w:rPr>
                <w:lang w:eastAsia="zh-CN"/>
              </w:rPr>
            </w:pPr>
            <w:r w:rsidRPr="00A564B4">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7B2EF1CE" w14:textId="77777777" w:rsidR="00851F44" w:rsidRPr="00A564B4" w:rsidRDefault="00851F44" w:rsidP="00851F44">
            <w:pPr>
              <w:pStyle w:val="TAL"/>
              <w:rPr>
                <w:lang w:eastAsia="zh-CN"/>
              </w:rPr>
            </w:pPr>
            <w:r w:rsidRPr="00A564B4">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F5AF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512ADE"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9E6538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1F2376"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9A008EF"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50C369" w14:textId="77777777" w:rsidTr="00BC6DDF">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B59DDEA" w14:textId="77777777" w:rsidR="00851F44" w:rsidRPr="00A564B4" w:rsidRDefault="00851F44" w:rsidP="00851F44">
            <w:pPr>
              <w:pStyle w:val="TAL"/>
              <w:rPr>
                <w:lang w:eastAsia="zh-CN"/>
              </w:rPr>
            </w:pPr>
            <w:r w:rsidRPr="00A564B4">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01A329BC" w14:textId="77777777" w:rsidR="00851F44" w:rsidRPr="00A564B4" w:rsidRDefault="00851F44" w:rsidP="00851F44">
            <w:pPr>
              <w:pStyle w:val="TAL"/>
              <w:rPr>
                <w:lang w:eastAsia="zh-CN"/>
              </w:rPr>
            </w:pPr>
            <w:r w:rsidRPr="00A564B4">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4CEF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04A003"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097B8702"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2F70B20"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3A72BBB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9F1D590" w14:textId="77777777" w:rsidTr="00BC6DDF">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2B6588C9" w14:textId="77777777" w:rsidR="00851F44" w:rsidRPr="00A564B4" w:rsidRDefault="00851F44" w:rsidP="00851F44">
            <w:pPr>
              <w:pStyle w:val="TAL"/>
              <w:rPr>
                <w:lang w:eastAsia="zh-CN"/>
              </w:rPr>
            </w:pPr>
            <w:r w:rsidRPr="00A564B4">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713D4163" w14:textId="77777777" w:rsidR="00851F44" w:rsidRPr="00A564B4" w:rsidRDefault="00851F44" w:rsidP="00851F44">
            <w:pPr>
              <w:pStyle w:val="TAL"/>
              <w:rPr>
                <w:lang w:eastAsia="zh-CN"/>
              </w:rPr>
            </w:pPr>
            <w:r w:rsidRPr="00A564B4">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025FE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264BAE"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C322A7A"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B94631C"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36AB0C6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06AB9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0587FF0" w14:textId="77777777" w:rsidTr="00BC6DDF">
        <w:trPr>
          <w:cantSplit/>
          <w:trHeight w:val="702"/>
        </w:trPr>
        <w:tc>
          <w:tcPr>
            <w:tcW w:w="1008" w:type="dxa"/>
            <w:vMerge w:val="restart"/>
            <w:tcBorders>
              <w:left w:val="single" w:sz="4" w:space="0" w:color="auto"/>
              <w:right w:val="single" w:sz="4" w:space="0" w:color="auto"/>
            </w:tcBorders>
            <w:shd w:val="clear" w:color="auto" w:fill="auto"/>
            <w:vAlign w:val="center"/>
          </w:tcPr>
          <w:p w14:paraId="3D9ACC01" w14:textId="77777777" w:rsidR="00851F44" w:rsidRPr="00A564B4" w:rsidRDefault="00851F44" w:rsidP="00851F44">
            <w:pPr>
              <w:pStyle w:val="TAL"/>
              <w:rPr>
                <w:lang w:eastAsia="en-US"/>
              </w:rPr>
            </w:pPr>
          </w:p>
        </w:tc>
        <w:tc>
          <w:tcPr>
            <w:tcW w:w="1646" w:type="dxa"/>
            <w:vMerge w:val="restart"/>
            <w:tcBorders>
              <w:left w:val="single" w:sz="4" w:space="0" w:color="auto"/>
              <w:right w:val="single" w:sz="4" w:space="0" w:color="auto"/>
            </w:tcBorders>
            <w:shd w:val="clear" w:color="auto" w:fill="auto"/>
            <w:vAlign w:val="center"/>
          </w:tcPr>
          <w:p w14:paraId="76912245"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8DC9E16" w14:textId="77777777" w:rsidR="00851F44" w:rsidRPr="00A564B4"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02A996ED" w14:textId="77777777" w:rsidR="00851F44" w:rsidRPr="00A564B4"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3F0FA8E9"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6CFCFE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D68D3C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9912580" w14:textId="77777777" w:rsidR="00851F44" w:rsidRPr="00A564B4" w:rsidRDefault="00851F44" w:rsidP="00851F44">
            <w:pPr>
              <w:pStyle w:val="TAL"/>
              <w:rPr>
                <w:lang w:eastAsia="en-US"/>
              </w:rPr>
            </w:pPr>
          </w:p>
        </w:tc>
      </w:tr>
      <w:tr w:rsidR="00851F44" w:rsidRPr="00A564B4" w14:paraId="7F163124" w14:textId="77777777" w:rsidTr="00BC6DDF">
        <w:trPr>
          <w:cantSplit/>
          <w:trHeight w:val="702"/>
        </w:trPr>
        <w:tc>
          <w:tcPr>
            <w:tcW w:w="1008" w:type="dxa"/>
            <w:vMerge/>
            <w:tcBorders>
              <w:left w:val="single" w:sz="4" w:space="0" w:color="auto"/>
              <w:right w:val="single" w:sz="4" w:space="0" w:color="auto"/>
            </w:tcBorders>
            <w:shd w:val="clear" w:color="auto" w:fill="auto"/>
            <w:vAlign w:val="center"/>
          </w:tcPr>
          <w:p w14:paraId="2E30C4E6" w14:textId="77777777" w:rsidR="00851F44" w:rsidRPr="00A564B4" w:rsidRDefault="00851F44" w:rsidP="00851F44">
            <w:pPr>
              <w:pStyle w:val="TAL"/>
              <w:rPr>
                <w:lang w:eastAsia="en-US"/>
              </w:rPr>
            </w:pPr>
          </w:p>
        </w:tc>
        <w:tc>
          <w:tcPr>
            <w:tcW w:w="1646" w:type="dxa"/>
            <w:vMerge/>
            <w:tcBorders>
              <w:left w:val="single" w:sz="4" w:space="0" w:color="auto"/>
              <w:right w:val="single" w:sz="4" w:space="0" w:color="auto"/>
            </w:tcBorders>
            <w:shd w:val="clear" w:color="auto" w:fill="auto"/>
            <w:vAlign w:val="center"/>
          </w:tcPr>
          <w:p w14:paraId="1FFE7390"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0B6832" w14:textId="77777777" w:rsidR="00851F44" w:rsidRPr="00A564B4" w:rsidRDefault="00851F44" w:rsidP="00851F44">
            <w:pPr>
              <w:pStyle w:val="TAL"/>
              <w:rPr>
                <w:lang w:eastAsia="en-US"/>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6BA92E63"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4657F34" w14:textId="77777777" w:rsidR="00851F44" w:rsidRPr="00A564B4" w:rsidRDefault="00851F44" w:rsidP="00851F44">
            <w:pPr>
              <w:pStyle w:val="TAL"/>
              <w:jc w:val="center"/>
              <w:rPr>
                <w:lang w:eastAsia="en-US"/>
              </w:rPr>
            </w:pPr>
            <w:r w:rsidRPr="00A564B4">
              <w:rPr>
                <w:lang w:eastAsia="en-US"/>
              </w:rPr>
              <w:t>E12</w:t>
            </w:r>
          </w:p>
        </w:tc>
        <w:tc>
          <w:tcPr>
            <w:tcW w:w="1101" w:type="dxa"/>
            <w:gridSpan w:val="2"/>
            <w:tcBorders>
              <w:left w:val="single" w:sz="4" w:space="0" w:color="auto"/>
              <w:right w:val="single" w:sz="4" w:space="0" w:color="auto"/>
            </w:tcBorders>
          </w:tcPr>
          <w:p w14:paraId="54CDD5D1"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7908A4A" w14:textId="77777777" w:rsidR="00851F44" w:rsidRPr="00A564B4" w:rsidRDefault="00851F44" w:rsidP="00851F44">
            <w:pPr>
              <w:pStyle w:val="TAL"/>
              <w:rPr>
                <w:lang w:eastAsia="en-US"/>
              </w:rPr>
            </w:pPr>
          </w:p>
        </w:tc>
      </w:tr>
      <w:tr w:rsidR="00851F44" w:rsidRPr="00A564B4" w14:paraId="22B92CBF" w14:textId="77777777" w:rsidTr="00BC6DDF">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A564B4" w:rsidRDefault="00851F44" w:rsidP="00851F44">
            <w:pPr>
              <w:pStyle w:val="TAL"/>
              <w:rPr>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32A50A4"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496469DC" w14:textId="77777777" w:rsidR="00851F44" w:rsidRPr="00A564B4" w:rsidRDefault="00851F44" w:rsidP="00851F44">
            <w:pPr>
              <w:pStyle w:val="TAL"/>
              <w:rPr>
                <w:lang w:eastAsia="zh-CN"/>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C3E054C"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25E0F6C"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4D8281C4" w14:textId="77777777" w:rsidR="00851F44" w:rsidRPr="00A564B4" w:rsidRDefault="00851F44" w:rsidP="00851F44">
            <w:pPr>
              <w:pStyle w:val="TAL"/>
              <w:rPr>
                <w:lang w:eastAsia="en-US"/>
              </w:rPr>
            </w:pPr>
          </w:p>
        </w:tc>
      </w:tr>
      <w:tr w:rsidR="00851F44" w:rsidRPr="00A564B4" w14:paraId="2EDAE714" w14:textId="77777777" w:rsidTr="00BC6DDF">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34F66E7C" w14:textId="77777777" w:rsidR="00851F44" w:rsidRPr="00A564B4" w:rsidRDefault="00851F44" w:rsidP="00851F44">
            <w:pPr>
              <w:pStyle w:val="TAL"/>
              <w:rPr>
                <w:lang w:eastAsia="ko-KR"/>
              </w:rPr>
            </w:pPr>
            <w:r w:rsidRPr="00A564B4">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CF94F61" w14:textId="77777777" w:rsidR="00851F44" w:rsidRPr="00A564B4" w:rsidRDefault="00851F44" w:rsidP="00851F44">
            <w:pPr>
              <w:pStyle w:val="TAL"/>
              <w:rPr>
                <w:lang w:eastAsia="ko-KR"/>
              </w:rPr>
            </w:pPr>
            <w:r w:rsidRPr="00A564B4">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3672F41"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8CA390" w14:textId="77777777" w:rsidR="00851F44" w:rsidRPr="00A564B4" w:rsidRDefault="00851F44" w:rsidP="00851F44">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666B81B5"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55BF803"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74465D35"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08888B" w14:textId="77777777" w:rsidTr="00BC6DDF">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A564B4" w:rsidRDefault="00851F44" w:rsidP="00851F44">
            <w:pPr>
              <w:pStyle w:val="TAL"/>
              <w:rPr>
                <w:lang w:eastAsia="zh-CN"/>
              </w:rPr>
            </w:pPr>
            <w:r w:rsidRPr="00A564B4">
              <w:rPr>
                <w:lang w:eastAsia="en-US"/>
              </w:rPr>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A564B4" w:rsidRDefault="00851F44" w:rsidP="00851F44">
            <w:pPr>
              <w:pStyle w:val="TAL"/>
              <w:rPr>
                <w:lang w:eastAsia="zh-CN"/>
              </w:rPr>
            </w:pPr>
            <w:r w:rsidRPr="00A564B4">
              <w:rPr>
                <w:rFonts w:cs="v5.0.0"/>
                <w:lang w:eastAsia="en-US"/>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9EB5916"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24C554D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154B0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AFE154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6CF2A0E2"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3312DD2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5BAD158" w14:textId="77777777" w:rsidR="00851F44" w:rsidRPr="00A564B4" w:rsidRDefault="00851F44" w:rsidP="00851F44">
            <w:pPr>
              <w:pStyle w:val="TAL"/>
              <w:rPr>
                <w:lang w:eastAsia="zh-CN"/>
              </w:rPr>
            </w:pPr>
          </w:p>
        </w:tc>
      </w:tr>
      <w:tr w:rsidR="00851F44" w:rsidRPr="00A564B4" w14:paraId="2A1A8305"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842063"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DB41A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21BF4"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11A71E49"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341844D"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37D62A4"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C3DF58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0006475" w14:textId="77777777" w:rsidR="00851F44" w:rsidRPr="00A564B4" w:rsidRDefault="00851F44" w:rsidP="00851F44">
            <w:pPr>
              <w:pStyle w:val="TAL"/>
              <w:rPr>
                <w:lang w:eastAsia="zh-CN"/>
              </w:rPr>
            </w:pPr>
          </w:p>
        </w:tc>
      </w:tr>
      <w:tr w:rsidR="00851F44" w:rsidRPr="00A564B4" w14:paraId="4CA4160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5621183B"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EAB66A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8DD8A1"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CBC68A8"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630802D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4562F902"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F78CF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E75491" w14:textId="77777777" w:rsidR="00851F44" w:rsidRPr="00A564B4" w:rsidRDefault="00851F44" w:rsidP="00851F44">
            <w:pPr>
              <w:pStyle w:val="TAL"/>
              <w:rPr>
                <w:lang w:eastAsia="en-US"/>
              </w:rPr>
            </w:pPr>
          </w:p>
        </w:tc>
      </w:tr>
      <w:tr w:rsidR="00851F44" w:rsidRPr="00A564B4" w14:paraId="27743B38"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DEE8165"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E6D64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B86DA4"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52F75C"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66E8428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774D71D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160665"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5004C18" w14:textId="77777777" w:rsidR="00851F44" w:rsidRPr="00A564B4" w:rsidRDefault="00851F44" w:rsidP="00851F44">
            <w:pPr>
              <w:pStyle w:val="TAL"/>
              <w:rPr>
                <w:lang w:eastAsia="en-US"/>
              </w:rPr>
            </w:pPr>
          </w:p>
        </w:tc>
      </w:tr>
      <w:tr w:rsidR="00851F44" w:rsidRPr="00A564B4" w14:paraId="543499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110889E" w14:textId="77777777" w:rsidR="00851F44" w:rsidRPr="00A564B4" w:rsidRDefault="00851F44" w:rsidP="00851F44">
            <w:pPr>
              <w:pStyle w:val="TAL"/>
              <w:rPr>
                <w:lang w:eastAsia="ko-KR"/>
              </w:rPr>
            </w:pPr>
            <w:r w:rsidRPr="00A564B4">
              <w:rPr>
                <w:lang w:eastAsia="en-US"/>
              </w:rPr>
              <w:t>7.7A.</w:t>
            </w:r>
            <w:r w:rsidRPr="00A564B4">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255F4DB" w14:textId="77777777" w:rsidR="00851F44" w:rsidRPr="00A564B4" w:rsidRDefault="00851F44" w:rsidP="00851F44">
            <w:pPr>
              <w:pStyle w:val="TAL"/>
              <w:rPr>
                <w:lang w:eastAsia="ko-KR"/>
              </w:rPr>
            </w:pPr>
            <w:r w:rsidRPr="00A564B4">
              <w:rPr>
                <w:rFonts w:cs="v5.0.0"/>
                <w:lang w:eastAsia="en-US"/>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69F5F23" w14:textId="77777777" w:rsidR="00851F44" w:rsidRPr="00A564B4" w:rsidRDefault="00851F44" w:rsidP="00851F44">
            <w:pPr>
              <w:pStyle w:val="TAL"/>
              <w:rPr>
                <w:lang w:eastAsia="ko-KR"/>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117291" w14:textId="77777777" w:rsidR="00851F44" w:rsidRPr="00A564B4" w:rsidRDefault="00851F44" w:rsidP="00851F44">
            <w:pPr>
              <w:pStyle w:val="TAL"/>
              <w:rPr>
                <w:lang w:eastAsia="ko-KR"/>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7650EFF" w14:textId="77777777" w:rsidR="00851F44" w:rsidRPr="00A564B4" w:rsidRDefault="00851F44" w:rsidP="00851F44">
            <w:pPr>
              <w:pStyle w:val="TAL"/>
              <w:rPr>
                <w:lang w:eastAsia="ko-KR"/>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AFD4340" w14:textId="77777777" w:rsidR="00851F44" w:rsidRPr="00A564B4" w:rsidRDefault="00851F44" w:rsidP="00851F44">
            <w:pPr>
              <w:pStyle w:val="TAL"/>
              <w:jc w:val="center"/>
              <w:rPr>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5109B65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CA4AAA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39782A"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00FEDBFF"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C4A880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2512578"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E176959"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33165BB"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59188E13"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E0F524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CD38245" w14:textId="77777777" w:rsidR="00851F44" w:rsidRPr="00A564B4" w:rsidRDefault="00851F44" w:rsidP="00851F44">
            <w:pPr>
              <w:pStyle w:val="TAL"/>
              <w:rPr>
                <w:lang w:eastAsia="zh-CN"/>
              </w:rPr>
            </w:pPr>
          </w:p>
        </w:tc>
      </w:tr>
      <w:tr w:rsidR="00851F44" w:rsidRPr="00A564B4" w14:paraId="5F91A81A"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CC3E110"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19DFBAD"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A564B4" w:rsidRDefault="00851F44" w:rsidP="00851F44">
            <w:pPr>
              <w:pStyle w:val="TAL"/>
              <w:rPr>
                <w:lang w:eastAsia="en-US"/>
              </w:rPr>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A564B4" w:rsidRDefault="00851F44" w:rsidP="00851F44">
            <w:pPr>
              <w:pStyle w:val="TAL"/>
              <w:rPr>
                <w:lang w:eastAsia="en-US"/>
              </w:rPr>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D2BD43E"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357A19D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3DA28C" w14:textId="77777777" w:rsidR="00851F44" w:rsidRPr="00A564B4" w:rsidRDefault="00851F44" w:rsidP="00851F44">
            <w:pPr>
              <w:pStyle w:val="TAL"/>
              <w:rPr>
                <w:lang w:eastAsia="zh-CN"/>
              </w:rPr>
            </w:pPr>
          </w:p>
        </w:tc>
      </w:tr>
      <w:tr w:rsidR="00851F44" w:rsidRPr="00A564B4" w14:paraId="65C47057"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EAE614" w14:textId="77777777" w:rsidR="00851F44" w:rsidRPr="00A564B4" w:rsidRDefault="00851F44" w:rsidP="00851F44">
            <w:pPr>
              <w:pStyle w:val="TAL"/>
              <w:rPr>
                <w:lang w:eastAsia="ko-KR"/>
              </w:rPr>
            </w:pPr>
            <w:r w:rsidRPr="00A564B4">
              <w:rPr>
                <w:lang w:eastAsia="en-US"/>
              </w:rPr>
              <w:t>7.7A.</w:t>
            </w:r>
            <w:r w:rsidRPr="00A564B4">
              <w:t>8</w:t>
            </w:r>
          </w:p>
        </w:tc>
        <w:tc>
          <w:tcPr>
            <w:tcW w:w="1646" w:type="dxa"/>
            <w:tcBorders>
              <w:top w:val="single" w:sz="4" w:space="0" w:color="auto"/>
              <w:left w:val="single" w:sz="4" w:space="0" w:color="auto"/>
              <w:right w:val="single" w:sz="4" w:space="0" w:color="auto"/>
            </w:tcBorders>
            <w:shd w:val="clear" w:color="auto" w:fill="auto"/>
            <w:vAlign w:val="center"/>
          </w:tcPr>
          <w:p w14:paraId="5B897809" w14:textId="77777777" w:rsidR="00851F44" w:rsidRPr="00A564B4" w:rsidRDefault="00851F44" w:rsidP="00851F44">
            <w:pPr>
              <w:pStyle w:val="TAL"/>
              <w:rPr>
                <w:lang w:eastAsia="ko-KR"/>
              </w:rPr>
            </w:pPr>
            <w:r w:rsidRPr="00A564B4">
              <w:rPr>
                <w:rFonts w:cs="v5.0.0"/>
                <w:lang w:eastAsia="en-US"/>
              </w:rPr>
              <w:t xml:space="preserve">Spurious response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CEEB54" w14:textId="77777777" w:rsidR="00851F44" w:rsidRPr="00A564B4" w:rsidRDefault="00851F44" w:rsidP="00851F44">
            <w:pPr>
              <w:pStyle w:val="TAL"/>
              <w:rPr>
                <w:lang w:eastAsia="ko-KR"/>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426CB3B" w14:textId="77777777" w:rsidR="00851F44" w:rsidRPr="00A564B4" w:rsidRDefault="00851F44" w:rsidP="00851F44">
            <w:pPr>
              <w:pStyle w:val="TAL"/>
              <w:rPr>
                <w:lang w:eastAsia="ko-KR"/>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0F4F8ED9" w14:textId="77777777" w:rsidR="00851F44" w:rsidRPr="00A564B4" w:rsidRDefault="00851F44" w:rsidP="00851F44">
            <w:pPr>
              <w:pStyle w:val="TAL"/>
              <w:rPr>
                <w:lang w:eastAsia="ko-KR"/>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7CA69" w14:textId="77777777" w:rsidR="00851F44" w:rsidRPr="00A564B4" w:rsidRDefault="00851F44" w:rsidP="00851F44">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638D051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0959B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8DA8741"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3C169ACA"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A3D016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16C04AB" w14:textId="77777777" w:rsidR="00851F44" w:rsidRPr="00A564B4" w:rsidRDefault="00851F44" w:rsidP="00851F44">
            <w:pPr>
              <w:pStyle w:val="TAL"/>
              <w:rPr>
                <w:lang w:eastAsia="zh-CN"/>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7FBE0B3" w14:textId="77777777" w:rsidR="00851F44" w:rsidRPr="00A564B4" w:rsidRDefault="00851F44" w:rsidP="00851F44">
            <w:pPr>
              <w:pStyle w:val="TAL"/>
              <w:rPr>
                <w:lang w:eastAsia="zh-CN"/>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24E7FEEF"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32BCA5F"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FF9D83"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64AA64B" w14:textId="77777777" w:rsidR="00851F44" w:rsidRPr="00A564B4" w:rsidRDefault="00851F44" w:rsidP="00851F44">
            <w:pPr>
              <w:pStyle w:val="TAL"/>
              <w:rPr>
                <w:lang w:eastAsia="zh-CN"/>
              </w:rPr>
            </w:pPr>
          </w:p>
        </w:tc>
      </w:tr>
      <w:tr w:rsidR="00851F44" w:rsidRPr="00A564B4" w14:paraId="1B8021E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28393C4"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CC8A72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A564B4" w:rsidRDefault="00851F44" w:rsidP="00851F44">
            <w:pPr>
              <w:pStyle w:val="TAL"/>
              <w:rPr>
                <w:lang w:eastAsia="en-US"/>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A564B4" w:rsidRDefault="00851F44" w:rsidP="00851F44">
            <w:pPr>
              <w:pStyle w:val="TAL"/>
              <w:rPr>
                <w:lang w:eastAsia="en-US"/>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B59BAA0"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C595780"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A7EBF5C" w14:textId="77777777" w:rsidR="00851F44" w:rsidRPr="00A564B4" w:rsidRDefault="00851F44" w:rsidP="00851F44">
            <w:pPr>
              <w:pStyle w:val="TAL"/>
              <w:rPr>
                <w:lang w:eastAsia="zh-CN"/>
              </w:rPr>
            </w:pPr>
          </w:p>
        </w:tc>
      </w:tr>
      <w:tr w:rsidR="00851F44" w:rsidRPr="00A564B4" w14:paraId="0DDB9A7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DA1BA4B" w14:textId="77777777" w:rsidR="00851F44" w:rsidRPr="00A564B4" w:rsidRDefault="00851F44" w:rsidP="00851F44">
            <w:pPr>
              <w:pStyle w:val="TAL"/>
              <w:rPr>
                <w:lang w:eastAsia="zh-CN"/>
              </w:rPr>
            </w:pPr>
            <w:r w:rsidRPr="00A564B4">
              <w:rPr>
                <w:lang w:eastAsia="en-US"/>
              </w:rPr>
              <w:t>7.7A.</w:t>
            </w:r>
            <w:r w:rsidRPr="00A564B4">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60749022" w14:textId="77777777" w:rsidR="00851F44" w:rsidRPr="00A564B4" w:rsidRDefault="00851F44" w:rsidP="00851F44">
            <w:pPr>
              <w:pStyle w:val="TAL"/>
              <w:rPr>
                <w:lang w:eastAsia="zh-CN"/>
              </w:rPr>
            </w:pPr>
            <w:r w:rsidRPr="00A564B4">
              <w:rPr>
                <w:rFonts w:cs="v5.0.0"/>
                <w:lang w:eastAsia="en-US"/>
              </w:rPr>
              <w:t xml:space="preserve">Spurious response for </w:t>
            </w:r>
            <w:r w:rsidRPr="00A564B4">
              <w:rPr>
                <w:rFonts w:cs="v5.0.0"/>
                <w:lang w:eastAsia="zh-CN"/>
              </w:rPr>
              <w:t>6</w:t>
            </w:r>
            <w:r w:rsidRPr="00A564B4">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6E220DC8" w14:textId="77777777" w:rsidR="00851F44" w:rsidRPr="00A564B4" w:rsidRDefault="00851F44" w:rsidP="00851F44">
            <w:pPr>
              <w:pStyle w:val="TAL"/>
              <w:jc w:val="center"/>
              <w:rPr>
                <w:lang w:eastAsia="en-US"/>
              </w:rPr>
            </w:pPr>
            <w:r w:rsidRPr="00A564B4">
              <w:rPr>
                <w:lang w:eastAsia="zh-CN"/>
              </w:rPr>
              <w:t>TBD</w:t>
            </w:r>
          </w:p>
        </w:tc>
        <w:tc>
          <w:tcPr>
            <w:tcW w:w="1101" w:type="dxa"/>
            <w:gridSpan w:val="2"/>
            <w:tcBorders>
              <w:left w:val="single" w:sz="4" w:space="0" w:color="auto"/>
              <w:bottom w:val="single" w:sz="4" w:space="0" w:color="auto"/>
              <w:right w:val="single" w:sz="4" w:space="0" w:color="auto"/>
            </w:tcBorders>
          </w:tcPr>
          <w:p w14:paraId="2B779EAE"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70F37C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D217DA"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73D4C998" w14:textId="77777777" w:rsidR="00851F44" w:rsidRPr="00A564B4" w:rsidRDefault="00851F44" w:rsidP="00851F44">
            <w:pPr>
              <w:pStyle w:val="TAL"/>
              <w:rPr>
                <w:lang w:eastAsia="zh-CN"/>
              </w:rPr>
            </w:pPr>
            <w:r w:rsidRPr="00A564B4">
              <w:t>7.7A.</w:t>
            </w:r>
            <w:r w:rsidRPr="00A564B4">
              <w:rPr>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546CD2C" w14:textId="77777777" w:rsidR="00851F44" w:rsidRPr="00A564B4" w:rsidRDefault="00851F44" w:rsidP="00851F44">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9DBB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EADCC72"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1C8925A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547560D6"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610D94B"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223D0BC"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CC1CAE1" w14:textId="77777777" w:rsidR="00851F44" w:rsidRPr="00A564B4" w:rsidRDefault="00851F44" w:rsidP="00851F44">
            <w:pPr>
              <w:pStyle w:val="TAL"/>
              <w:rPr>
                <w:lang w:eastAsia="zh-CN"/>
              </w:rPr>
            </w:pPr>
            <w:r w:rsidRPr="00A564B4">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190F90B" w14:textId="77777777" w:rsidR="00851F44" w:rsidRPr="00A564B4" w:rsidRDefault="00851F44" w:rsidP="00851F44">
            <w:pPr>
              <w:pStyle w:val="TAL"/>
              <w:rPr>
                <w:lang w:eastAsia="zh-CN"/>
              </w:rPr>
            </w:pPr>
            <w:r w:rsidRPr="00A564B4">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F1CF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F8422C"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0F5C29"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84F8A5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E7B897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A564B4" w:rsidRDefault="00851F44" w:rsidP="00851F44">
            <w:pPr>
              <w:pStyle w:val="TAL"/>
              <w:rPr>
                <w:lang w:eastAsia="zh-CN"/>
              </w:rPr>
            </w:pPr>
          </w:p>
        </w:tc>
      </w:tr>
      <w:tr w:rsidR="00851F44" w:rsidRPr="00A564B4" w14:paraId="68FFC185"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30B6C1A" w14:textId="77777777" w:rsidR="00851F44" w:rsidRPr="00A564B4" w:rsidRDefault="00851F44" w:rsidP="00851F44">
            <w:pPr>
              <w:pStyle w:val="TAL"/>
              <w:rPr>
                <w:lang w:eastAsia="zh-CN"/>
              </w:rPr>
            </w:pPr>
            <w:r w:rsidRPr="00A564B4">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583EF6F1"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44FB3"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C238D5"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0AFCB3"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8D4E25"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3FBC99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A564B4" w:rsidRDefault="00851F44" w:rsidP="00851F44">
            <w:pPr>
              <w:pStyle w:val="TAL"/>
              <w:rPr>
                <w:lang w:eastAsia="zh-CN"/>
              </w:rPr>
            </w:pPr>
          </w:p>
        </w:tc>
      </w:tr>
      <w:tr w:rsidR="00851F44" w:rsidRPr="00A564B4" w14:paraId="03FAFC24"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6AFFABC" w14:textId="77777777" w:rsidR="00851F44" w:rsidRPr="00A564B4" w:rsidRDefault="00851F44" w:rsidP="00851F44">
            <w:pPr>
              <w:pStyle w:val="TAL"/>
              <w:rPr>
                <w:lang w:eastAsia="zh-CN"/>
              </w:rPr>
            </w:pPr>
            <w:r w:rsidRPr="00A564B4">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1832DBF6"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22D21C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762FC7"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913C69F"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6B7C018"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25115C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A564B4" w:rsidRDefault="00851F44" w:rsidP="00851F44">
            <w:pPr>
              <w:pStyle w:val="TAL"/>
              <w:rPr>
                <w:lang w:eastAsia="zh-CN"/>
              </w:rPr>
            </w:pPr>
          </w:p>
        </w:tc>
      </w:tr>
      <w:tr w:rsidR="00851F44" w:rsidRPr="00A564B4" w14:paraId="2DE2D53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A7A288" w14:textId="77777777" w:rsidR="00851F44" w:rsidRPr="00A564B4" w:rsidRDefault="00851F44" w:rsidP="00851F44">
            <w:pPr>
              <w:pStyle w:val="TAL"/>
              <w:rPr>
                <w:lang w:eastAsia="zh-CN"/>
              </w:rPr>
            </w:pPr>
            <w:r w:rsidRPr="00A564B4">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01310C1" w14:textId="77777777" w:rsidR="00851F44" w:rsidRPr="00A564B4" w:rsidRDefault="00851F44" w:rsidP="00851F44">
            <w:pPr>
              <w:pStyle w:val="TAL"/>
              <w:rPr>
                <w:lang w:eastAsia="zh-CN"/>
              </w:rPr>
            </w:pPr>
            <w:r w:rsidRPr="00A564B4">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6766B5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FFECE6"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3011A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F2285F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A7B35F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A564B4" w:rsidRDefault="00851F44" w:rsidP="00851F44">
            <w:pPr>
              <w:pStyle w:val="TAL"/>
              <w:rPr>
                <w:lang w:eastAsia="zh-CN"/>
              </w:rPr>
            </w:pPr>
          </w:p>
        </w:tc>
      </w:tr>
      <w:tr w:rsidR="00851F44" w:rsidRPr="00A564B4" w14:paraId="7F09834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2196D2C" w14:textId="77777777" w:rsidR="00851F44" w:rsidRPr="00A564B4" w:rsidRDefault="00851F44" w:rsidP="00851F44">
            <w:pPr>
              <w:pStyle w:val="TAL"/>
              <w:rPr>
                <w:lang w:eastAsia="zh-CN"/>
              </w:rPr>
            </w:pPr>
            <w:r w:rsidRPr="00A564B4">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547E2FE9" w14:textId="77777777" w:rsidR="00851F44" w:rsidRPr="00A564B4" w:rsidRDefault="00851F44" w:rsidP="00851F44">
            <w:pPr>
              <w:pStyle w:val="TAL"/>
              <w:rPr>
                <w:lang w:eastAsia="zh-CN"/>
              </w:rPr>
            </w:pPr>
            <w:r w:rsidRPr="00A564B4">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800F276"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62532A"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21D31E0"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50F1A05"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F65FBC6"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A564B4" w:rsidRDefault="00851F44" w:rsidP="00851F44">
            <w:pPr>
              <w:pStyle w:val="TAL"/>
              <w:rPr>
                <w:lang w:eastAsia="zh-CN"/>
              </w:rPr>
            </w:pPr>
          </w:p>
        </w:tc>
      </w:tr>
      <w:tr w:rsidR="00851F44" w:rsidRPr="00A564B4" w14:paraId="32F564B3"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AFD4755" w14:textId="77777777" w:rsidR="00851F44" w:rsidRPr="00A564B4" w:rsidRDefault="00851F44" w:rsidP="00851F44">
            <w:pPr>
              <w:pStyle w:val="TAL"/>
              <w:rPr>
                <w:rFonts w:eastAsia="PMingLiU"/>
                <w:lang w:eastAsia="zh-TW"/>
              </w:rPr>
            </w:pPr>
            <w:r w:rsidRPr="00A564B4">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51A63EF3" w14:textId="77777777" w:rsidR="00851F44" w:rsidRPr="00A564B4" w:rsidRDefault="00851F44" w:rsidP="00851F44">
            <w:pPr>
              <w:pStyle w:val="TAL"/>
              <w:rPr>
                <w:lang w:eastAsia="en-US"/>
              </w:rPr>
            </w:pPr>
            <w:r w:rsidRPr="00A564B4">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C9DD85"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443113"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B1B8630"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9F7A294" w14:textId="77777777" w:rsidR="00851F44" w:rsidRPr="00A564B4" w:rsidRDefault="00851F44" w:rsidP="00851F44">
            <w:pPr>
              <w:pStyle w:val="TAC"/>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7C24B1A6"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A564B4" w:rsidRDefault="00851F44" w:rsidP="00851F44">
            <w:pPr>
              <w:pStyle w:val="TAL"/>
              <w:rPr>
                <w:lang w:eastAsia="zh-CN"/>
              </w:rPr>
            </w:pPr>
            <w:r w:rsidRPr="00A564B4">
              <w:rPr>
                <w:lang w:eastAsia="zh-CN"/>
              </w:rPr>
              <w:t>FDD, TDD</w:t>
            </w:r>
          </w:p>
        </w:tc>
      </w:tr>
      <w:tr w:rsidR="00851F44" w:rsidRPr="00A564B4" w14:paraId="0B4CF7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B24F99A" w14:textId="77777777" w:rsidR="00851F44" w:rsidRPr="00A564B4" w:rsidRDefault="00851F44" w:rsidP="00851F44">
            <w:pPr>
              <w:pStyle w:val="TAL"/>
              <w:rPr>
                <w:lang w:eastAsia="zh-CN"/>
              </w:rPr>
            </w:pPr>
            <w:r w:rsidRPr="00A564B4">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248842DE" w14:textId="77777777" w:rsidR="00851F44" w:rsidRPr="00A564B4" w:rsidRDefault="00851F44" w:rsidP="00851F44">
            <w:pPr>
              <w:pStyle w:val="TAL"/>
              <w:rPr>
                <w:lang w:eastAsia="zh-CN"/>
              </w:rPr>
            </w:pPr>
            <w:r w:rsidRPr="00A564B4">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7A01C9"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55A34C44"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4B1BB25"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165709A"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B9DAF05"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A564B4" w:rsidRDefault="00851F44" w:rsidP="00851F44">
            <w:pPr>
              <w:pStyle w:val="TAL"/>
              <w:rPr>
                <w:lang w:eastAsia="zh-CN"/>
              </w:rPr>
            </w:pPr>
          </w:p>
        </w:tc>
      </w:tr>
      <w:tr w:rsidR="00851F44" w:rsidRPr="00A564B4" w14:paraId="2F34F54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C1672A" w14:textId="77777777" w:rsidR="00851F44" w:rsidRPr="00A564B4" w:rsidRDefault="00851F44" w:rsidP="00851F44">
            <w:pPr>
              <w:pStyle w:val="TAL"/>
              <w:rPr>
                <w:lang w:eastAsia="zh-TW"/>
              </w:rPr>
            </w:pPr>
            <w:r w:rsidRPr="00A564B4">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709F7DA9" w14:textId="77777777" w:rsidR="00851F44" w:rsidRPr="00A564B4" w:rsidRDefault="00851F44" w:rsidP="00851F44">
            <w:pPr>
              <w:pStyle w:val="TAL"/>
            </w:pPr>
            <w:r w:rsidRPr="00A564B4">
              <w:t xml:space="preserve">Spurious response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1A4C092"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87C6467"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7248234"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4EA40D56" w14:textId="77777777" w:rsidR="00851F44" w:rsidRPr="00A564B4" w:rsidRDefault="00851F44" w:rsidP="00851F44">
            <w:pPr>
              <w:pStyle w:val="TAC"/>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6A06D3E"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A564B4" w:rsidRDefault="00851F44" w:rsidP="00851F44">
            <w:pPr>
              <w:pStyle w:val="TAL"/>
              <w:rPr>
                <w:lang w:eastAsia="zh-CN"/>
              </w:rPr>
            </w:pPr>
          </w:p>
        </w:tc>
      </w:tr>
      <w:tr w:rsidR="00851F44" w:rsidRPr="00A564B4" w14:paraId="00872807"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DB1FA16" w14:textId="77777777" w:rsidR="00851F44" w:rsidRPr="00A564B4" w:rsidRDefault="00851F44" w:rsidP="00851F44">
            <w:pPr>
              <w:pStyle w:val="TAL"/>
              <w:rPr>
                <w:lang w:eastAsia="zh-CN"/>
              </w:rPr>
            </w:pPr>
            <w:r w:rsidRPr="00A564B4">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4FD3E34D" w14:textId="77777777" w:rsidR="00851F44" w:rsidRPr="00A564B4" w:rsidRDefault="00851F44" w:rsidP="00851F44">
            <w:pPr>
              <w:pStyle w:val="TAL"/>
              <w:rPr>
                <w:lang w:eastAsia="zh-CN"/>
              </w:rPr>
            </w:pPr>
            <w:r w:rsidRPr="00A564B4">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3DB7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C80E1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7D0A33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11D37C"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8EB34D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A564B4" w:rsidRDefault="00851F44" w:rsidP="00851F44">
            <w:pPr>
              <w:pStyle w:val="TAL"/>
              <w:rPr>
                <w:lang w:eastAsia="zh-CN"/>
              </w:rPr>
            </w:pPr>
          </w:p>
        </w:tc>
      </w:tr>
      <w:tr w:rsidR="00851F44" w:rsidRPr="00A564B4" w14:paraId="6FE8E9DB"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C1744B8" w14:textId="77777777" w:rsidR="00851F44" w:rsidRPr="00A564B4" w:rsidRDefault="00851F44" w:rsidP="00851F44">
            <w:pPr>
              <w:pStyle w:val="TAL"/>
              <w:rPr>
                <w:lang w:eastAsia="zh-CN"/>
              </w:rPr>
            </w:pPr>
            <w:r w:rsidRPr="00A564B4">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03B43F2F" w14:textId="77777777" w:rsidR="00851F44" w:rsidRPr="00A564B4" w:rsidRDefault="00851F44" w:rsidP="00851F44">
            <w:pPr>
              <w:pStyle w:val="TAL"/>
              <w:rPr>
                <w:lang w:eastAsia="zh-CN"/>
              </w:rPr>
            </w:pPr>
            <w:r w:rsidRPr="00A564B4">
              <w:rPr>
                <w:color w:val="000000"/>
                <w:lang w:eastAsia="en-US"/>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4E8A21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9E8EF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CE062D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3BBCC5" w14:textId="77777777" w:rsidR="00851F44" w:rsidRPr="00A564B4" w:rsidRDefault="00851F44" w:rsidP="00851F44">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9C5D178"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A564B4" w:rsidRDefault="00851F44" w:rsidP="00851F44">
            <w:pPr>
              <w:pStyle w:val="TAL"/>
              <w:rPr>
                <w:lang w:eastAsia="zh-CN"/>
              </w:rPr>
            </w:pPr>
          </w:p>
        </w:tc>
      </w:tr>
      <w:tr w:rsidR="00851F44" w:rsidRPr="00A564B4" w14:paraId="58F1EBB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5606587" w14:textId="77777777" w:rsidR="00851F44" w:rsidRPr="00A564B4" w:rsidRDefault="00851F44" w:rsidP="00851F44">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6E23C654" w14:textId="77777777" w:rsidR="00851F44" w:rsidRPr="00A564B4" w:rsidRDefault="00851F44" w:rsidP="00851F44">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C7FFF"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C4740A9"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4888A4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52EB64A"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141A9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A564B4" w:rsidRDefault="00851F44" w:rsidP="00851F44">
            <w:pPr>
              <w:pStyle w:val="TAL"/>
              <w:rPr>
                <w:lang w:eastAsia="zh-CN"/>
              </w:rPr>
            </w:pPr>
          </w:p>
        </w:tc>
      </w:tr>
      <w:tr w:rsidR="00851F44" w:rsidRPr="00A564B4" w14:paraId="3522283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3ECF724" w14:textId="77777777" w:rsidR="00851F44" w:rsidRPr="00A564B4" w:rsidRDefault="00851F44" w:rsidP="00851F44">
            <w:pPr>
              <w:pStyle w:val="TAL"/>
              <w:rPr>
                <w:lang w:eastAsia="zh-CN"/>
              </w:rPr>
            </w:pPr>
            <w:r w:rsidRPr="00A564B4">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44D1FF3D" w14:textId="77777777" w:rsidR="00851F44" w:rsidRPr="00A564B4" w:rsidRDefault="00851F44" w:rsidP="00851F44">
            <w:pPr>
              <w:pStyle w:val="TAL"/>
              <w:rPr>
                <w:lang w:eastAsia="zh-CN"/>
              </w:rPr>
            </w:pPr>
            <w:r w:rsidRPr="00A564B4">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3994D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710A3A0"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61F39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CCA9FC0"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45F75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A564B4" w:rsidRDefault="00851F44" w:rsidP="00851F44">
            <w:pPr>
              <w:pStyle w:val="TAL"/>
              <w:rPr>
                <w:lang w:eastAsia="zh-CN"/>
              </w:rPr>
            </w:pPr>
          </w:p>
        </w:tc>
      </w:tr>
      <w:tr w:rsidR="00851F44" w:rsidRPr="00A564B4" w14:paraId="68CB0C2F"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A6DF4DC" w14:textId="77777777" w:rsidR="00851F44" w:rsidRPr="00A564B4" w:rsidRDefault="00851F44" w:rsidP="00851F44">
            <w:pPr>
              <w:pStyle w:val="TAL"/>
              <w:rPr>
                <w:lang w:eastAsia="zh-CN"/>
              </w:rPr>
            </w:pPr>
            <w:r w:rsidRPr="00A564B4">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67579A2D" w14:textId="77777777" w:rsidR="00851F44" w:rsidRPr="00A564B4" w:rsidRDefault="00851F44" w:rsidP="00851F44">
            <w:pPr>
              <w:pStyle w:val="TAL"/>
              <w:rPr>
                <w:lang w:eastAsia="zh-CN"/>
              </w:rPr>
            </w:pPr>
            <w:r w:rsidRPr="00A564B4">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C28CBC"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109DE0B7"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13C28CD9"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9A2156F"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A1D0A6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A564B4" w:rsidRDefault="00851F44" w:rsidP="00851F44">
            <w:pPr>
              <w:pStyle w:val="TAL"/>
              <w:rPr>
                <w:lang w:eastAsia="zh-CN"/>
              </w:rPr>
            </w:pPr>
          </w:p>
        </w:tc>
      </w:tr>
      <w:tr w:rsidR="00851F44" w:rsidRPr="00A564B4" w14:paraId="54BAA966" w14:textId="77777777" w:rsidTr="00BC6DDF">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509F4ABA" w14:textId="77777777" w:rsidR="00851F44" w:rsidRPr="00A564B4" w:rsidRDefault="00851F44" w:rsidP="00851F44">
            <w:pPr>
              <w:pStyle w:val="TAL"/>
              <w:rPr>
                <w:lang w:eastAsia="zh-CN"/>
              </w:rPr>
            </w:pPr>
            <w:r w:rsidRPr="00A564B4">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0A02B1BE" w14:textId="77777777" w:rsidR="00851F44" w:rsidRPr="00A564B4" w:rsidRDefault="00851F44" w:rsidP="00851F44">
            <w:pPr>
              <w:pStyle w:val="TAL"/>
              <w:rPr>
                <w:lang w:eastAsia="zh-CN"/>
              </w:rPr>
            </w:pPr>
            <w:r w:rsidRPr="00A564B4">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69764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CEB5ABB"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C04A91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9D72289"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D54932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2063D9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8019828" w14:textId="77777777" w:rsidR="00851F44" w:rsidRPr="00A564B4" w:rsidRDefault="00851F44" w:rsidP="00851F44">
            <w:pPr>
              <w:pStyle w:val="TAL"/>
              <w:rPr>
                <w:lang w:eastAsia="zh-CN"/>
              </w:rPr>
            </w:pPr>
            <w:r w:rsidRPr="00A564B4">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1036F1CE" w14:textId="77777777" w:rsidR="00851F44" w:rsidRPr="00A564B4" w:rsidRDefault="00851F44" w:rsidP="00851F44">
            <w:pPr>
              <w:pStyle w:val="TAL"/>
              <w:rPr>
                <w:lang w:eastAsia="zh-CN"/>
              </w:rPr>
            </w:pPr>
            <w:r w:rsidRPr="00A564B4">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E712F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CEC714"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CB7F2BA"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7E7A6B5" w14:textId="77777777" w:rsidR="00851F44" w:rsidRPr="00A564B4" w:rsidRDefault="00851F44" w:rsidP="00851F44">
            <w:pPr>
              <w:pStyle w:val="TAL"/>
              <w:jc w:val="center"/>
              <w:rPr>
                <w:lang w:eastAsia="zh-CN"/>
              </w:rPr>
            </w:pPr>
            <w:r w:rsidRPr="00A564B4">
              <w:rPr>
                <w:lang w:eastAsia="en-US"/>
              </w:rPr>
              <w:t>E11</w:t>
            </w:r>
          </w:p>
        </w:tc>
        <w:tc>
          <w:tcPr>
            <w:tcW w:w="1101" w:type="dxa"/>
            <w:gridSpan w:val="2"/>
            <w:tcBorders>
              <w:top w:val="single" w:sz="4" w:space="0" w:color="auto"/>
              <w:left w:val="single" w:sz="4" w:space="0" w:color="auto"/>
              <w:right w:val="single" w:sz="4" w:space="0" w:color="auto"/>
            </w:tcBorders>
          </w:tcPr>
          <w:p w14:paraId="2CF33F2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5C3EB4A" w14:textId="77777777" w:rsidTr="00BC6DDF">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7474FAA7" w14:textId="77777777" w:rsidR="00851F44" w:rsidRPr="00A564B4" w:rsidRDefault="00851F44" w:rsidP="00851F44">
            <w:pPr>
              <w:pStyle w:val="TAL"/>
              <w:rPr>
                <w:lang w:eastAsia="zh-CN"/>
              </w:rPr>
            </w:pPr>
            <w:r w:rsidRPr="00A564B4">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
          <w:p w14:paraId="46C0D92B" w14:textId="77777777" w:rsidR="00851F44" w:rsidRPr="00A564B4" w:rsidRDefault="00851F44" w:rsidP="00851F44">
            <w:pPr>
              <w:pStyle w:val="TAL"/>
              <w:rPr>
                <w:lang w:eastAsia="zh-CN"/>
              </w:rPr>
            </w:pPr>
            <w:r w:rsidRPr="00A564B4">
              <w:rPr>
                <w:lang w:eastAsia="zh-CN"/>
              </w:rPr>
              <w:t>Wide band Intermodulation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8343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D8FE66"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10A45ACF"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C3C832E" w14:textId="77777777" w:rsidR="00851F44" w:rsidRPr="00A564B4" w:rsidRDefault="00851F44" w:rsidP="00851F44">
            <w:pPr>
              <w:pStyle w:val="TAL"/>
              <w:jc w:val="center"/>
              <w:rPr>
                <w:lang w:eastAsia="zh-CN"/>
              </w:rPr>
            </w:pPr>
            <w:r w:rsidRPr="00A564B4">
              <w:rPr>
                <w:lang w:eastAsia="en-US"/>
              </w:rPr>
              <w:t>E12</w:t>
            </w:r>
          </w:p>
        </w:tc>
        <w:tc>
          <w:tcPr>
            <w:tcW w:w="1101" w:type="dxa"/>
            <w:gridSpan w:val="2"/>
            <w:tcBorders>
              <w:top w:val="single" w:sz="4" w:space="0" w:color="auto"/>
              <w:left w:val="single" w:sz="4" w:space="0" w:color="auto"/>
              <w:right w:val="single" w:sz="4" w:space="0" w:color="auto"/>
            </w:tcBorders>
          </w:tcPr>
          <w:p w14:paraId="0881363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0A49F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62786D"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48261A99"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8D73991"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3C875A5" w14:textId="77777777" w:rsidR="00851F44" w:rsidRPr="00A564B4"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563273" w14:textId="77777777" w:rsidR="00851F44" w:rsidRPr="00A564B4"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41DA5B3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70E9328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D453D9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4579E59" w14:textId="77777777" w:rsidR="00851F44" w:rsidRPr="00A564B4" w:rsidRDefault="00851F44" w:rsidP="00851F44">
            <w:pPr>
              <w:pStyle w:val="TAL"/>
              <w:rPr>
                <w:lang w:eastAsia="en-US"/>
              </w:rPr>
            </w:pPr>
          </w:p>
        </w:tc>
      </w:tr>
      <w:tr w:rsidR="00851F44" w:rsidRPr="00A564B4" w14:paraId="3C73AF6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6CB2BAFF"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FBCBAD4"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4E9F21" w14:textId="77777777" w:rsidR="00851F44" w:rsidRPr="00A564B4" w:rsidRDefault="00851F44" w:rsidP="00851F44">
            <w:pPr>
              <w:pStyle w:val="TAL"/>
              <w:rPr>
                <w:lang w:eastAsia="en-US"/>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263B89E2"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92" w:type="dxa"/>
            <w:gridSpan w:val="2"/>
            <w:tcBorders>
              <w:left w:val="single" w:sz="4" w:space="0" w:color="auto"/>
              <w:right w:val="single" w:sz="4" w:space="0" w:color="auto"/>
            </w:tcBorders>
            <w:vAlign w:val="center"/>
          </w:tcPr>
          <w:p w14:paraId="5525753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0EE88C"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BFBF85B" w14:textId="77777777" w:rsidR="00851F44" w:rsidRPr="00A564B4" w:rsidRDefault="00851F44" w:rsidP="00851F44">
            <w:pPr>
              <w:pStyle w:val="TAL"/>
              <w:rPr>
                <w:lang w:eastAsia="en-US"/>
              </w:rPr>
            </w:pPr>
          </w:p>
        </w:tc>
      </w:tr>
      <w:tr w:rsidR="00851F44" w:rsidRPr="00A564B4" w14:paraId="49A63F1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D1D9F85"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47D90A0"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0F894C"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7413122E"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AAD6C4B"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A203D36"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1D8EA6E" w14:textId="77777777" w:rsidR="00851F44" w:rsidRPr="00A564B4" w:rsidRDefault="00851F44" w:rsidP="00851F44">
            <w:pPr>
              <w:pStyle w:val="TAL"/>
              <w:rPr>
                <w:lang w:eastAsia="en-US"/>
              </w:rPr>
            </w:pPr>
          </w:p>
        </w:tc>
      </w:tr>
      <w:tr w:rsidR="00851F44" w:rsidRPr="00A564B4" w14:paraId="7A532E41"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9CE8FD3" w14:textId="77777777" w:rsidR="00851F44" w:rsidRPr="00A564B4" w:rsidRDefault="00851F44" w:rsidP="00851F44">
            <w:pPr>
              <w:pStyle w:val="TAL"/>
              <w:rPr>
                <w:lang w:eastAsia="zh-CN"/>
              </w:rPr>
            </w:pPr>
            <w:r w:rsidRPr="00A564B4">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547055E9" w14:textId="77777777" w:rsidR="00851F44" w:rsidRPr="00A564B4" w:rsidRDefault="00851F44" w:rsidP="00851F44">
            <w:pPr>
              <w:pStyle w:val="TAL"/>
              <w:rPr>
                <w:lang w:eastAsia="zh-CN"/>
              </w:rPr>
            </w:pPr>
            <w:r w:rsidRPr="00A564B4">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CB7B0"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B3FD84B" w14:textId="77777777" w:rsidR="00851F44" w:rsidRPr="00A564B4" w:rsidRDefault="00851F44" w:rsidP="00851F44">
            <w:pPr>
              <w:pStyle w:val="TAL"/>
              <w:rPr>
                <w:lang w:eastAsia="zh-CN"/>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598ABE" w14:textId="77777777" w:rsidR="00851F44" w:rsidRPr="00A564B4" w:rsidRDefault="00851F44" w:rsidP="00851F44">
            <w:pPr>
              <w:pStyle w:val="TAL"/>
              <w:rPr>
                <w:lang w:eastAsia="zh-CN"/>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2C582A"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213F257E"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89506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A564B4" w:rsidRDefault="00851F44" w:rsidP="00851F44">
            <w:pPr>
              <w:pStyle w:val="TAL"/>
              <w:rPr>
                <w:lang w:eastAsia="zh-CN"/>
              </w:rPr>
            </w:pPr>
            <w:r w:rsidRPr="00A564B4">
              <w:rPr>
                <w:lang w:eastAsia="en-US"/>
              </w:rPr>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A564B4" w:rsidRDefault="00851F44" w:rsidP="00851F44">
            <w:pPr>
              <w:pStyle w:val="TAL"/>
              <w:rPr>
                <w:lang w:eastAsia="zh-CN"/>
              </w:rPr>
            </w:pPr>
            <w:r w:rsidRPr="00A564B4">
              <w:rPr>
                <w:rFonts w:cs="v5.0.0"/>
                <w:lang w:eastAsia="en-US"/>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49EB280"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3732D73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76C5A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9B1EA27"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8C1B3C4"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A1A32A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A152ED1" w14:textId="77777777" w:rsidR="00851F44" w:rsidRPr="00A564B4" w:rsidRDefault="00851F44" w:rsidP="00851F44">
            <w:pPr>
              <w:pStyle w:val="TAL"/>
              <w:rPr>
                <w:lang w:eastAsia="zh-CN"/>
              </w:rPr>
            </w:pPr>
          </w:p>
        </w:tc>
      </w:tr>
      <w:tr w:rsidR="00851F44" w:rsidRPr="00A564B4" w14:paraId="28C0803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970DF64"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A36D7A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FC9AE1"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9CE88D2"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1363CD63"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6CB146C"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7DB5BAF"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5592A81" w14:textId="77777777" w:rsidR="00851F44" w:rsidRPr="00A564B4" w:rsidRDefault="00851F44" w:rsidP="00851F44">
            <w:pPr>
              <w:pStyle w:val="TAL"/>
              <w:rPr>
                <w:lang w:eastAsia="zh-CN"/>
              </w:rPr>
            </w:pPr>
          </w:p>
        </w:tc>
      </w:tr>
      <w:tr w:rsidR="00851F44" w:rsidRPr="00A564B4" w14:paraId="590491E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C03804A"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5D8D9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0CE916"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F56E308"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350956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0581699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50BD7EE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0BA6014" w14:textId="77777777" w:rsidR="00851F44" w:rsidRPr="00A564B4" w:rsidRDefault="00851F44" w:rsidP="00851F44">
            <w:pPr>
              <w:pStyle w:val="TAL"/>
              <w:rPr>
                <w:lang w:eastAsia="en-US"/>
              </w:rPr>
            </w:pPr>
          </w:p>
        </w:tc>
      </w:tr>
      <w:tr w:rsidR="00851F44" w:rsidRPr="00A564B4" w14:paraId="7E708E2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F5EB61F"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7D7D4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3B1714"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F14CC1"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11A76F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F517B1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EC6AD7"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FCB89C1" w14:textId="77777777" w:rsidR="00851F44" w:rsidRPr="00A564B4" w:rsidRDefault="00851F44" w:rsidP="00851F44">
            <w:pPr>
              <w:pStyle w:val="TAL"/>
              <w:rPr>
                <w:lang w:eastAsia="en-US"/>
              </w:rPr>
            </w:pPr>
          </w:p>
        </w:tc>
      </w:tr>
      <w:tr w:rsidR="00851F44" w:rsidRPr="00A564B4" w14:paraId="120A132F"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F0B1EC0" w14:textId="77777777" w:rsidR="00851F44" w:rsidRPr="00A564B4" w:rsidRDefault="00851F44" w:rsidP="00851F44">
            <w:pPr>
              <w:pStyle w:val="TAL"/>
              <w:rPr>
                <w:lang w:eastAsia="en-US"/>
              </w:rPr>
            </w:pPr>
            <w:r w:rsidRPr="00A564B4">
              <w:rPr>
                <w:lang w:eastAsia="en-US"/>
              </w:rPr>
              <w:t>7.8.1A.</w:t>
            </w:r>
            <w:r w:rsidRPr="00A564B4">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8A793D4" w14:textId="77777777" w:rsidR="00851F44" w:rsidRPr="00A564B4" w:rsidRDefault="00851F44" w:rsidP="00851F44">
            <w:pPr>
              <w:pStyle w:val="TAL"/>
              <w:rPr>
                <w:rFonts w:cs="v5.0.0"/>
                <w:lang w:eastAsia="en-US"/>
              </w:rPr>
            </w:pPr>
            <w:r w:rsidRPr="00A564B4">
              <w:rPr>
                <w:rFonts w:cs="v5.0.0"/>
                <w:lang w:eastAsia="en-US"/>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EAF5"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5E882A8"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E95614"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997F816" w14:textId="77777777" w:rsidR="00851F44" w:rsidRPr="00A564B4" w:rsidRDefault="00851F44" w:rsidP="00851F44">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6152E0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93615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1C17C31"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278EBDFA"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2A1AF9BC"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7EB79EF"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B1C175"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7157741A"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30DF80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9F1755F"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F3079E8" w14:textId="77777777" w:rsidR="00851F44" w:rsidRPr="00A564B4" w:rsidRDefault="00851F44" w:rsidP="00851F44">
            <w:pPr>
              <w:pStyle w:val="TAL"/>
              <w:rPr>
                <w:lang w:eastAsia="zh-CN"/>
              </w:rPr>
            </w:pPr>
          </w:p>
        </w:tc>
      </w:tr>
      <w:tr w:rsidR="00851F44" w:rsidRPr="00A564B4" w14:paraId="54458685"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6C64583"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F6560AB"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0209AA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DDA27C7"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34C3BB" w14:textId="77777777" w:rsidR="00851F44" w:rsidRPr="00A564B4" w:rsidRDefault="00851F44" w:rsidP="00851F44">
            <w:pPr>
              <w:pStyle w:val="TAL"/>
              <w:rPr>
                <w:lang w:eastAsia="zh-CN"/>
              </w:rPr>
            </w:pPr>
          </w:p>
        </w:tc>
      </w:tr>
      <w:tr w:rsidR="00851F44" w:rsidRPr="00A564B4" w14:paraId="77082B1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A466EE4" w14:textId="77777777" w:rsidR="00851F44" w:rsidRPr="00A564B4" w:rsidRDefault="00851F44" w:rsidP="00851F44">
            <w:pPr>
              <w:pStyle w:val="TAL"/>
              <w:rPr>
                <w:lang w:eastAsia="en-US"/>
              </w:rPr>
            </w:pPr>
            <w:r w:rsidRPr="00A564B4">
              <w:rPr>
                <w:lang w:eastAsia="en-US"/>
              </w:rPr>
              <w:t>7.8.1A.</w:t>
            </w:r>
            <w:r w:rsidRPr="00A564B4">
              <w:t>8</w:t>
            </w:r>
          </w:p>
        </w:tc>
        <w:tc>
          <w:tcPr>
            <w:tcW w:w="1646" w:type="dxa"/>
            <w:tcBorders>
              <w:top w:val="single" w:sz="4" w:space="0" w:color="auto"/>
              <w:left w:val="single" w:sz="4" w:space="0" w:color="auto"/>
              <w:right w:val="single" w:sz="4" w:space="0" w:color="auto"/>
            </w:tcBorders>
            <w:shd w:val="clear" w:color="auto" w:fill="auto"/>
            <w:vAlign w:val="center"/>
          </w:tcPr>
          <w:p w14:paraId="4B18DABF" w14:textId="77777777" w:rsidR="00851F44" w:rsidRPr="00A564B4" w:rsidRDefault="00851F44" w:rsidP="00851F44">
            <w:pPr>
              <w:pStyle w:val="TAL"/>
              <w:rPr>
                <w:rFonts w:cs="v5.0.0"/>
                <w:lang w:eastAsia="en-US"/>
              </w:rPr>
            </w:pPr>
            <w:r w:rsidRPr="00A564B4">
              <w:rPr>
                <w:rFonts w:cs="v5.0.0"/>
                <w:lang w:eastAsia="en-US"/>
              </w:rPr>
              <w:t xml:space="preserve">Wideband intermodulation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38CBAE4"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EA66B7"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7373428F"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CD5E1D"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CA0433F"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B40910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7B8600D"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F699C60"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1A0B6F6"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97DC06"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75E0B827"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4905B89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B883008"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2A78A4F"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071C5A6" w14:textId="77777777" w:rsidR="00851F44" w:rsidRPr="00A564B4" w:rsidRDefault="00851F44" w:rsidP="00851F44">
            <w:pPr>
              <w:pStyle w:val="TAL"/>
              <w:rPr>
                <w:lang w:eastAsia="zh-CN"/>
              </w:rPr>
            </w:pPr>
          </w:p>
        </w:tc>
      </w:tr>
      <w:tr w:rsidR="00851F44" w:rsidRPr="00A564B4" w14:paraId="1002194B"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7499808"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6D5A456B"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1FD43D8"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C208831"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1587A7" w14:textId="77777777" w:rsidR="00851F44" w:rsidRPr="00A564B4" w:rsidRDefault="00851F44" w:rsidP="00851F44">
            <w:pPr>
              <w:pStyle w:val="TAL"/>
              <w:rPr>
                <w:lang w:eastAsia="zh-CN"/>
              </w:rPr>
            </w:pPr>
          </w:p>
        </w:tc>
      </w:tr>
      <w:tr w:rsidR="00851F44" w:rsidRPr="00A564B4" w14:paraId="1B4C553A"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A564B4" w:rsidRDefault="00851F44" w:rsidP="00851F44">
            <w:pPr>
              <w:pStyle w:val="TAL"/>
              <w:rPr>
                <w:lang w:eastAsia="en-US"/>
              </w:rPr>
            </w:pPr>
            <w:r w:rsidRPr="00A564B4">
              <w:t>7.8.1A.</w:t>
            </w:r>
            <w:r w:rsidRPr="00A564B4">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A564B4" w:rsidRDefault="00851F44" w:rsidP="00851F44">
            <w:pPr>
              <w:pStyle w:val="TAL"/>
              <w:rPr>
                <w:rFonts w:cs="v5.0.0"/>
                <w:lang w:eastAsia="en-US"/>
              </w:rPr>
            </w:pPr>
            <w:r w:rsidRPr="00A564B4">
              <w:rPr>
                <w:rFonts w:cs="v5.0.0"/>
              </w:rPr>
              <w:t xml:space="preserve">Wideband intermodulation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77777777" w:rsidR="00851F44" w:rsidRPr="00A564B4" w:rsidRDefault="00851F44" w:rsidP="00851F44">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39CC21"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0E712B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A6E50EF" w14:textId="77777777" w:rsidR="00851F44" w:rsidRPr="00A564B4" w:rsidRDefault="00851F44" w:rsidP="00851F44">
            <w:pPr>
              <w:pStyle w:val="TAL"/>
              <w:rPr>
                <w:lang w:eastAsia="zh-CN"/>
              </w:rPr>
            </w:pPr>
            <w:r w:rsidRPr="00A564B4">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5523C9DF" w14:textId="77777777" w:rsidR="00851F44" w:rsidRPr="00A564B4" w:rsidRDefault="00851F44" w:rsidP="00851F44">
            <w:pPr>
              <w:pStyle w:val="TAL"/>
              <w:rPr>
                <w:lang w:eastAsia="zh-CN"/>
              </w:rPr>
            </w:pPr>
            <w:r w:rsidRPr="00A564B4">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4632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5D96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564A1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E64E16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F27AA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A564B4" w:rsidRDefault="00851F44" w:rsidP="00851F44">
            <w:pPr>
              <w:pStyle w:val="TAL"/>
              <w:rPr>
                <w:lang w:eastAsia="zh-CN"/>
              </w:rPr>
            </w:pPr>
          </w:p>
        </w:tc>
      </w:tr>
      <w:tr w:rsidR="00851F44" w:rsidRPr="00A564B4" w14:paraId="3254AC1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BC6D24C" w14:textId="77777777" w:rsidR="00851F44" w:rsidRPr="00A564B4" w:rsidRDefault="00851F44" w:rsidP="00851F44">
            <w:pPr>
              <w:pStyle w:val="TAL"/>
              <w:rPr>
                <w:lang w:eastAsia="zh-CN"/>
              </w:rPr>
            </w:pPr>
            <w:r w:rsidRPr="00A564B4">
              <w:rPr>
                <w:lang w:eastAsia="zh-CN"/>
              </w:rPr>
              <w:t>7.8.1D.1</w:t>
            </w:r>
          </w:p>
        </w:tc>
        <w:tc>
          <w:tcPr>
            <w:tcW w:w="1646" w:type="dxa"/>
            <w:tcBorders>
              <w:top w:val="single" w:sz="4" w:space="0" w:color="auto"/>
              <w:left w:val="single" w:sz="4" w:space="0" w:color="auto"/>
              <w:right w:val="single" w:sz="4" w:space="0" w:color="auto"/>
            </w:tcBorders>
            <w:shd w:val="clear" w:color="auto" w:fill="auto"/>
            <w:vAlign w:val="center"/>
          </w:tcPr>
          <w:p w14:paraId="457E8E58" w14:textId="77777777" w:rsidR="00851F44" w:rsidRPr="00A564B4" w:rsidRDefault="00851F44" w:rsidP="00851F44">
            <w:pPr>
              <w:pStyle w:val="TAL"/>
              <w:rPr>
                <w:lang w:eastAsia="zh-CN"/>
              </w:rPr>
            </w:pPr>
            <w:r w:rsidRPr="00A564B4">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278CA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4ABAFB"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0F3F565"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A19DEBD"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D82B13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A564B4" w:rsidRDefault="00851F44" w:rsidP="00851F44">
            <w:pPr>
              <w:pStyle w:val="TAL"/>
              <w:rPr>
                <w:lang w:eastAsia="zh-CN"/>
              </w:rPr>
            </w:pPr>
          </w:p>
        </w:tc>
      </w:tr>
      <w:tr w:rsidR="00851F44" w:rsidRPr="00A564B4" w14:paraId="6B5F101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559FDCF" w14:textId="77777777" w:rsidR="00851F44" w:rsidRPr="00A564B4" w:rsidRDefault="00851F44" w:rsidP="00851F44">
            <w:pPr>
              <w:pStyle w:val="TAL"/>
              <w:rPr>
                <w:lang w:eastAsia="zh-CN"/>
              </w:rPr>
            </w:pPr>
            <w:r w:rsidRPr="00A564B4">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186AF526" w14:textId="77777777" w:rsidR="00851F44" w:rsidRPr="00A564B4" w:rsidRDefault="00851F44" w:rsidP="00851F44">
            <w:pPr>
              <w:pStyle w:val="TAL"/>
              <w:rPr>
                <w:lang w:eastAsia="zh-CN"/>
              </w:rPr>
            </w:pPr>
            <w:r w:rsidRPr="00A564B4">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4B6B86"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A68E0C7"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483F7C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15C46934"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B04AB4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A564B4" w:rsidRDefault="00851F44" w:rsidP="00851F44">
            <w:pPr>
              <w:pStyle w:val="TAL"/>
              <w:rPr>
                <w:lang w:eastAsia="zh-CN"/>
              </w:rPr>
            </w:pPr>
          </w:p>
        </w:tc>
      </w:tr>
      <w:tr w:rsidR="00851F44" w:rsidRPr="00A564B4" w14:paraId="279D0808"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F91201" w14:textId="77777777" w:rsidR="00851F44" w:rsidRPr="00A564B4" w:rsidRDefault="00851F44" w:rsidP="00851F44">
            <w:pPr>
              <w:pStyle w:val="TAL"/>
              <w:rPr>
                <w:lang w:eastAsia="zh-CN"/>
              </w:rPr>
            </w:pPr>
            <w:r w:rsidRPr="00A564B4">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46348D80" w14:textId="77777777" w:rsidR="00851F44" w:rsidRPr="00A564B4" w:rsidRDefault="00851F44" w:rsidP="00851F44">
            <w:pPr>
              <w:pStyle w:val="TAL"/>
              <w:rPr>
                <w:lang w:eastAsia="zh-CN"/>
              </w:rPr>
            </w:pPr>
            <w:r w:rsidRPr="00A564B4">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92538D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403A6E4"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B26578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8F9136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669970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A564B4" w:rsidRDefault="00851F44" w:rsidP="00851F44">
            <w:pPr>
              <w:pStyle w:val="TAL"/>
              <w:rPr>
                <w:lang w:eastAsia="zh-CN"/>
              </w:rPr>
            </w:pPr>
          </w:p>
        </w:tc>
      </w:tr>
      <w:tr w:rsidR="00851F44" w:rsidRPr="00A564B4" w14:paraId="7DBD6F16"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49E203" w14:textId="77777777" w:rsidR="00851F44" w:rsidRPr="00A564B4" w:rsidRDefault="00851F44" w:rsidP="00851F44">
            <w:pPr>
              <w:pStyle w:val="TAL"/>
              <w:rPr>
                <w:lang w:eastAsia="zh-CN"/>
              </w:rPr>
            </w:pPr>
            <w:r w:rsidRPr="00A564B4">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3707565" w14:textId="77777777" w:rsidR="00851F44" w:rsidRPr="00A564B4" w:rsidRDefault="00851F44" w:rsidP="00851F44">
            <w:pPr>
              <w:pStyle w:val="TAL"/>
              <w:rPr>
                <w:lang w:eastAsia="zh-CN"/>
              </w:rPr>
            </w:pPr>
            <w:r w:rsidRPr="00A564B4">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C54512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9BAE8A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27BA562"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C84773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0DE7849"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A564B4" w:rsidRDefault="00851F44" w:rsidP="00851F44">
            <w:pPr>
              <w:pStyle w:val="TAL"/>
              <w:rPr>
                <w:lang w:eastAsia="zh-CN"/>
              </w:rPr>
            </w:pPr>
          </w:p>
        </w:tc>
      </w:tr>
      <w:tr w:rsidR="00851F44" w:rsidRPr="00A564B4" w14:paraId="1BA25E1A"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75B8F15" w14:textId="77777777" w:rsidR="00851F44" w:rsidRPr="00A564B4" w:rsidRDefault="00851F44" w:rsidP="00851F44">
            <w:pPr>
              <w:pStyle w:val="TAL"/>
              <w:rPr>
                <w:rFonts w:eastAsia="PMingLiU"/>
                <w:lang w:eastAsia="zh-TW"/>
              </w:rPr>
            </w:pPr>
            <w:r w:rsidRPr="00A564B4">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3E8D0EA4" w14:textId="77777777" w:rsidR="00851F44" w:rsidRPr="00A564B4" w:rsidRDefault="00851F44" w:rsidP="00851F44">
            <w:pPr>
              <w:pStyle w:val="TAL"/>
              <w:rPr>
                <w:lang w:eastAsia="en-US"/>
              </w:rPr>
            </w:pPr>
            <w:r w:rsidRPr="00A564B4">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47786A4"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8750BFC"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D59842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E30DD68"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63AAD2FE"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A564B4" w:rsidRDefault="00851F44" w:rsidP="00851F44">
            <w:pPr>
              <w:pStyle w:val="TAL"/>
              <w:rPr>
                <w:lang w:eastAsia="zh-CN"/>
              </w:rPr>
            </w:pPr>
            <w:r w:rsidRPr="00A564B4">
              <w:rPr>
                <w:lang w:eastAsia="zh-CN"/>
              </w:rPr>
              <w:t>FDD, TDD</w:t>
            </w:r>
          </w:p>
        </w:tc>
      </w:tr>
      <w:tr w:rsidR="00851F44" w:rsidRPr="00A564B4" w14:paraId="04FC36C2" w14:textId="77777777" w:rsidTr="00BC6DDF">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A564B4" w:rsidRDefault="00851F44" w:rsidP="00851F44">
            <w:pPr>
              <w:pStyle w:val="TAL"/>
              <w:rPr>
                <w:lang w:eastAsia="zh-CN"/>
              </w:rPr>
            </w:pPr>
            <w:r w:rsidRPr="00A564B4">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A564B4" w:rsidRDefault="00851F44" w:rsidP="00851F44">
            <w:pPr>
              <w:pStyle w:val="TAL"/>
              <w:rPr>
                <w:lang w:eastAsia="zh-CN"/>
              </w:rPr>
            </w:pPr>
            <w:r w:rsidRPr="00A564B4">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A564B4" w:rsidRDefault="00851F44" w:rsidP="00851F44">
            <w:pPr>
              <w:pStyle w:val="TAL"/>
              <w:rPr>
                <w:lang w:eastAsia="zh-CN"/>
              </w:rPr>
            </w:pPr>
          </w:p>
        </w:tc>
      </w:tr>
      <w:tr w:rsidR="00851F44" w:rsidRPr="00A564B4" w14:paraId="21C1A720"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ACD6261" w14:textId="77777777" w:rsidR="00851F44" w:rsidRPr="00A564B4" w:rsidRDefault="00851F44" w:rsidP="00851F44">
            <w:pPr>
              <w:pStyle w:val="TAL"/>
              <w:rPr>
                <w:lang w:eastAsia="zh-TW"/>
              </w:rPr>
            </w:pPr>
            <w:r w:rsidRPr="00A564B4">
              <w:rPr>
                <w:lang w:eastAsia="zh-TW"/>
              </w:rPr>
              <w:t>7.8.1F</w:t>
            </w:r>
          </w:p>
        </w:tc>
        <w:tc>
          <w:tcPr>
            <w:tcW w:w="1646" w:type="dxa"/>
            <w:tcBorders>
              <w:top w:val="single" w:sz="4" w:space="0" w:color="auto"/>
              <w:left w:val="single" w:sz="4" w:space="0" w:color="auto"/>
              <w:right w:val="single" w:sz="4" w:space="0" w:color="auto"/>
            </w:tcBorders>
            <w:shd w:val="clear" w:color="auto" w:fill="auto"/>
            <w:vAlign w:val="center"/>
          </w:tcPr>
          <w:p w14:paraId="1443FC08" w14:textId="77777777" w:rsidR="00851F44" w:rsidRPr="00A564B4" w:rsidRDefault="00851F44" w:rsidP="00851F44">
            <w:pPr>
              <w:pStyle w:val="TAL"/>
            </w:pPr>
            <w:r w:rsidRPr="00A564B4">
              <w:t>Wide band Intermodulation for</w:t>
            </w:r>
            <w:r w:rsidRPr="00A564B4">
              <w:rPr>
                <w:lang w:eastAsia="zh-TW"/>
              </w:rPr>
              <w:t xml:space="preserve"> </w:t>
            </w:r>
            <w:r w:rsidRPr="00A564B4">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851F44" w:rsidRPr="00A564B4" w:rsidRDefault="00851F44" w:rsidP="00851F44">
            <w:pPr>
              <w:pStyle w:val="TAL"/>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A564B4" w:rsidRDefault="00851F44" w:rsidP="00851F44">
            <w:pPr>
              <w:pStyle w:val="TAL"/>
              <w:rPr>
                <w:lang w:eastAsia="zh-CN"/>
              </w:rPr>
            </w:pPr>
          </w:p>
        </w:tc>
      </w:tr>
      <w:tr w:rsidR="00851F44" w:rsidRPr="00A564B4" w14:paraId="3BC2983C"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D353CD6" w14:textId="77777777" w:rsidR="00851F44" w:rsidRPr="00A564B4" w:rsidRDefault="00851F44" w:rsidP="00851F44">
            <w:pPr>
              <w:pStyle w:val="TAL"/>
              <w:rPr>
                <w:lang w:eastAsia="zh-CN"/>
              </w:rPr>
            </w:pPr>
            <w:r w:rsidRPr="00A564B4">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1E6B98CA" w14:textId="77777777" w:rsidR="00851F44" w:rsidRPr="00A564B4" w:rsidRDefault="00851F44" w:rsidP="00851F44">
            <w:pPr>
              <w:pStyle w:val="TAL"/>
              <w:rPr>
                <w:lang w:eastAsia="zh-CN"/>
              </w:rPr>
            </w:pPr>
            <w:r w:rsidRPr="00A564B4">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135F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50FB0CD"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5FE762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085DA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1FEEB67"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A564B4" w:rsidRDefault="00851F44" w:rsidP="00851F44">
            <w:pPr>
              <w:pStyle w:val="TAL"/>
              <w:rPr>
                <w:lang w:eastAsia="zh-CN"/>
              </w:rPr>
            </w:pPr>
          </w:p>
        </w:tc>
      </w:tr>
      <w:tr w:rsidR="00851F44" w:rsidRPr="00A564B4" w14:paraId="64A7DBF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357193A" w14:textId="77777777" w:rsidR="00851F44" w:rsidRPr="00A564B4" w:rsidRDefault="00851F44" w:rsidP="00851F44">
            <w:pPr>
              <w:pStyle w:val="TAL"/>
              <w:rPr>
                <w:lang w:eastAsia="zh-CN"/>
              </w:rPr>
            </w:pPr>
            <w:r w:rsidRPr="00A564B4">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2F6FA156" w14:textId="77777777" w:rsidR="00851F44" w:rsidRPr="00A564B4" w:rsidRDefault="00851F44" w:rsidP="00851F44">
            <w:pPr>
              <w:pStyle w:val="TAL"/>
              <w:rPr>
                <w:lang w:eastAsia="zh-CN"/>
              </w:rPr>
            </w:pPr>
            <w:r w:rsidRPr="00A564B4">
              <w:rPr>
                <w:lang w:eastAsia="en-US"/>
              </w:rPr>
              <w:t xml:space="preserve">Wide band Intermodulation for V2X Communication / </w:t>
            </w:r>
            <w:r w:rsidRPr="00A564B4">
              <w:rPr>
                <w:color w:val="000000"/>
                <w:lang w:eastAsia="en-US"/>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8D1CDB"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898FBBE"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FFE570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5C96E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7A171315"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A564B4" w:rsidRDefault="00851F44" w:rsidP="00851F44">
            <w:pPr>
              <w:pStyle w:val="TAL"/>
              <w:rPr>
                <w:lang w:eastAsia="zh-CN"/>
              </w:rPr>
            </w:pPr>
          </w:p>
        </w:tc>
      </w:tr>
      <w:tr w:rsidR="00851F44" w:rsidRPr="00A564B4" w14:paraId="3AF5CF80"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6AF5C45" w14:textId="77777777" w:rsidR="00851F44" w:rsidRPr="00A564B4" w:rsidRDefault="00851F44" w:rsidP="00851F44">
            <w:pPr>
              <w:pStyle w:val="TAL"/>
              <w:rPr>
                <w:lang w:eastAsia="zh-CN"/>
              </w:rPr>
            </w:pPr>
            <w:r w:rsidRPr="00A564B4">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607370FF" w14:textId="77777777" w:rsidR="00851F44" w:rsidRPr="00A564B4" w:rsidRDefault="00851F44" w:rsidP="00851F44">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C2CDBD"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5BA31B"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18CF55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ABC1E0"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339709C"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A564B4" w:rsidRDefault="00851F44" w:rsidP="00851F44">
            <w:pPr>
              <w:pStyle w:val="TAL"/>
              <w:rPr>
                <w:lang w:eastAsia="zh-CN"/>
              </w:rPr>
            </w:pPr>
          </w:p>
        </w:tc>
      </w:tr>
      <w:tr w:rsidR="00851F44" w:rsidRPr="00A564B4" w14:paraId="38436D02" w14:textId="77777777" w:rsidTr="00BC6DDF">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A564B4" w:rsidRDefault="00851F44" w:rsidP="00851F44">
            <w:pPr>
              <w:pStyle w:val="TAL"/>
              <w:rPr>
                <w:lang w:eastAsia="zh-CN"/>
              </w:rPr>
            </w:pPr>
            <w:r w:rsidRPr="00A564B4">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A564B4" w:rsidRDefault="00851F44" w:rsidP="00851F44">
            <w:pPr>
              <w:pStyle w:val="TAL"/>
              <w:rPr>
                <w:lang w:eastAsia="zh-CN"/>
              </w:rPr>
            </w:pPr>
            <w:r w:rsidRPr="00A564B4">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A564B4" w:rsidRDefault="00851F44" w:rsidP="00851F44">
            <w:pPr>
              <w:pStyle w:val="TAL"/>
              <w:rPr>
                <w:lang w:eastAsia="zh-CN"/>
              </w:rPr>
            </w:pPr>
          </w:p>
        </w:tc>
      </w:tr>
      <w:tr w:rsidR="00851F44" w:rsidRPr="00A564B4" w14:paraId="0B4F9C9C" w14:textId="77777777" w:rsidTr="00BC6DDF">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A564B4" w:rsidRDefault="00851F44" w:rsidP="00851F44">
            <w:pPr>
              <w:pStyle w:val="TAL"/>
              <w:rPr>
                <w:lang w:eastAsia="ko-KR"/>
              </w:rPr>
            </w:pPr>
            <w:r w:rsidRPr="00A564B4">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A564B4" w:rsidRDefault="00851F44" w:rsidP="00851F44">
            <w:pPr>
              <w:pStyle w:val="TAL"/>
              <w:rPr>
                <w:lang w:eastAsia="en-US"/>
              </w:rPr>
            </w:pPr>
            <w:r w:rsidRPr="00A564B4">
              <w:rPr>
                <w:lang w:eastAsia="en-US"/>
              </w:rPr>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A564B4" w:rsidRDefault="00851F44" w:rsidP="00851F44">
            <w:pPr>
              <w:pStyle w:val="TAL"/>
              <w:rPr>
                <w:lang w:eastAsia="en-US"/>
              </w:rPr>
            </w:pPr>
            <w:r w:rsidRPr="00A564B4">
              <w:rPr>
                <w:lang w:eastAsia="en-US"/>
              </w:rPr>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A564B4" w:rsidRDefault="00851F44" w:rsidP="00851F44">
            <w:pPr>
              <w:pStyle w:val="TAL"/>
              <w:rPr>
                <w:lang w:eastAsia="en-US"/>
              </w:rPr>
            </w:pPr>
            <w:r w:rsidRPr="00A564B4">
              <w:rPr>
                <w:lang w:eastAsia="en-US"/>
              </w:rPr>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851F44" w:rsidRPr="00A564B4" w:rsidRDefault="00851F44" w:rsidP="00851F44">
            <w:pPr>
              <w:pStyle w:val="TAL"/>
              <w:jc w:val="center"/>
              <w:rPr>
                <w:lang w:eastAsia="en-US"/>
              </w:rPr>
            </w:pPr>
            <w:r w:rsidRPr="00A564B4">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A564B4" w:rsidRDefault="00851F44" w:rsidP="00851F44">
            <w:pPr>
              <w:pStyle w:val="TAL"/>
              <w:rPr>
                <w:lang w:eastAsia="zh-CN"/>
              </w:rPr>
            </w:pPr>
          </w:p>
        </w:tc>
      </w:tr>
      <w:tr w:rsidR="00851F44" w:rsidRPr="00A564B4" w14:paraId="031DB694"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837C53F" w14:textId="77777777" w:rsidR="00851F44" w:rsidRPr="00A564B4" w:rsidRDefault="00851F44" w:rsidP="00851F44">
            <w:pPr>
              <w:pStyle w:val="TAL"/>
              <w:rPr>
                <w:lang w:eastAsia="zh-CN"/>
              </w:rPr>
            </w:pPr>
            <w:r w:rsidRPr="00A564B4">
              <w:rPr>
                <w:lang w:eastAsia="zh-CN"/>
              </w:rPr>
              <w:t>7.9A</w:t>
            </w:r>
          </w:p>
        </w:tc>
        <w:tc>
          <w:tcPr>
            <w:tcW w:w="1646" w:type="dxa"/>
            <w:tcBorders>
              <w:top w:val="single" w:sz="4" w:space="0" w:color="auto"/>
              <w:left w:val="single" w:sz="4" w:space="0" w:color="auto"/>
              <w:right w:val="single" w:sz="4" w:space="0" w:color="auto"/>
            </w:tcBorders>
            <w:shd w:val="clear" w:color="auto" w:fill="auto"/>
            <w:vAlign w:val="center"/>
          </w:tcPr>
          <w:p w14:paraId="5E96BAAE" w14:textId="77777777" w:rsidR="00851F44" w:rsidRPr="00A564B4" w:rsidRDefault="00851F44" w:rsidP="00851F44">
            <w:pPr>
              <w:pStyle w:val="TAL"/>
              <w:rPr>
                <w:lang w:eastAsia="zh-CN"/>
              </w:rPr>
            </w:pPr>
            <w:r w:rsidRPr="00A564B4">
              <w:rPr>
                <w:lang w:eastAsia="zh-CN"/>
              </w:rPr>
              <w:t xml:space="preserve">Spurious emissions </w:t>
            </w:r>
            <w:r w:rsidRPr="00A564B4">
              <w:rPr>
                <w:lang w:eastAsia="en-US"/>
              </w:rPr>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84994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F8FA22" w14:textId="77777777" w:rsidR="00851F44" w:rsidRPr="00A564B4" w:rsidRDefault="00851F44" w:rsidP="00851F44">
            <w:pPr>
              <w:pStyle w:val="TAL"/>
              <w:rPr>
                <w:lang w:eastAsia="zh-CN"/>
              </w:rPr>
            </w:pPr>
            <w:r w:rsidRPr="00A564B4">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2EA0ACD0" w14:textId="77777777" w:rsidR="00851F44" w:rsidRPr="00A564B4" w:rsidRDefault="00851F44" w:rsidP="00851F44">
            <w:pPr>
              <w:pStyle w:val="TAL"/>
              <w:rPr>
                <w:lang w:eastAsia="zh-CN"/>
              </w:rPr>
            </w:pPr>
            <w:r w:rsidRPr="00A564B4">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651285D2" w14:textId="77777777" w:rsidR="00851F44" w:rsidRPr="00A564B4" w:rsidRDefault="00851F44" w:rsidP="00851F44">
            <w:pPr>
              <w:pStyle w:val="TAL"/>
              <w:jc w:val="center"/>
              <w:rPr>
                <w:lang w:eastAsia="zh-CN"/>
              </w:rPr>
            </w:pPr>
            <w:r w:rsidRPr="00A564B4">
              <w:rPr>
                <w:lang w:eastAsia="zh-CN"/>
              </w:rPr>
              <w:t>E13</w:t>
            </w:r>
          </w:p>
        </w:tc>
        <w:tc>
          <w:tcPr>
            <w:tcW w:w="1101" w:type="dxa"/>
            <w:gridSpan w:val="2"/>
            <w:tcBorders>
              <w:top w:val="single" w:sz="4" w:space="0" w:color="auto"/>
              <w:left w:val="single" w:sz="4" w:space="0" w:color="auto"/>
              <w:right w:val="single" w:sz="4" w:space="0" w:color="auto"/>
            </w:tcBorders>
          </w:tcPr>
          <w:p w14:paraId="12A4B67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350AD64"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5F2078F" w14:textId="77777777" w:rsidR="00851F44" w:rsidRPr="00A564B4" w:rsidRDefault="00851F44" w:rsidP="00851F44">
            <w:pPr>
              <w:pStyle w:val="TAL"/>
              <w:rPr>
                <w:lang w:eastAsia="zh-CN"/>
              </w:rPr>
            </w:pPr>
            <w:r w:rsidRPr="00A564B4">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5118D0D7" w14:textId="77777777" w:rsidR="00851F44" w:rsidRPr="00A564B4" w:rsidRDefault="00851F44" w:rsidP="00851F44">
            <w:pPr>
              <w:pStyle w:val="TAL"/>
              <w:rPr>
                <w:lang w:eastAsia="zh-CN"/>
              </w:rPr>
            </w:pPr>
            <w:r w:rsidRPr="00A564B4">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10BB6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F2E69D"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D8600B4"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8D5FA4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3EEECBA"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0FFC763D" w14:textId="77777777" w:rsidR="00851F44" w:rsidRPr="00A564B4" w:rsidRDefault="00851F44" w:rsidP="00851F44">
            <w:pPr>
              <w:pStyle w:val="TAL"/>
              <w:rPr>
                <w:lang w:eastAsia="zh-CN"/>
              </w:rPr>
            </w:pPr>
          </w:p>
        </w:tc>
      </w:tr>
      <w:tr w:rsidR="00851F44" w:rsidRPr="00A564B4" w14:paraId="032EF0F9"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918CE1D" w14:textId="77777777" w:rsidR="00851F44" w:rsidRPr="00A564B4" w:rsidRDefault="00851F44" w:rsidP="00851F44">
            <w:pPr>
              <w:pStyle w:val="TAL"/>
              <w:rPr>
                <w:lang w:eastAsia="zh-CN"/>
              </w:rPr>
            </w:pPr>
            <w:r w:rsidRPr="00A564B4">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37A800E2" w14:textId="77777777" w:rsidR="00851F44" w:rsidRPr="00A564B4" w:rsidRDefault="00851F44" w:rsidP="00851F44">
            <w:pPr>
              <w:pStyle w:val="TAL"/>
              <w:rPr>
                <w:lang w:eastAsia="zh-CN"/>
              </w:rPr>
            </w:pPr>
            <w:r w:rsidRPr="00A564B4">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336A97B"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10A32F"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0511133"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10DA42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360133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67CECA2C" w14:textId="77777777" w:rsidR="00851F44" w:rsidRPr="00A564B4" w:rsidRDefault="00851F44" w:rsidP="00851F44">
            <w:pPr>
              <w:pStyle w:val="TAL"/>
              <w:rPr>
                <w:lang w:eastAsia="zh-CN"/>
              </w:rPr>
            </w:pPr>
          </w:p>
        </w:tc>
      </w:tr>
      <w:tr w:rsidR="00851F44" w:rsidRPr="00A564B4" w14:paraId="1C4C4293"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ADF4504" w14:textId="77777777" w:rsidR="00851F44" w:rsidRPr="00A564B4" w:rsidRDefault="00851F44" w:rsidP="00851F44">
            <w:pPr>
              <w:pStyle w:val="TAL"/>
              <w:rPr>
                <w:lang w:eastAsia="zh-CN"/>
              </w:rPr>
            </w:pPr>
            <w:r w:rsidRPr="00A564B4">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22678C04" w14:textId="77777777" w:rsidR="00851F44" w:rsidRPr="00A564B4" w:rsidRDefault="00851F44" w:rsidP="00851F44">
            <w:pPr>
              <w:pStyle w:val="TAL"/>
              <w:rPr>
                <w:lang w:eastAsia="zh-CN"/>
              </w:rPr>
            </w:pPr>
            <w:r w:rsidRPr="00A564B4">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9732C99"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282DDCC"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183AA76"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2F320E" w14:textId="77777777" w:rsidR="00851F44" w:rsidRPr="00A564B4" w:rsidRDefault="00851F44" w:rsidP="00851F44">
            <w:pPr>
              <w:pStyle w:val="TAC"/>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34A01DFA" w14:textId="77777777" w:rsidR="00851F44" w:rsidRPr="00A564B4" w:rsidRDefault="00851F44" w:rsidP="00851F44">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7DAACB75" w14:textId="77777777" w:rsidR="00851F44" w:rsidRPr="00A564B4" w:rsidRDefault="00851F44" w:rsidP="00851F44">
            <w:pPr>
              <w:pStyle w:val="TAL"/>
              <w:rPr>
                <w:lang w:eastAsia="zh-CN"/>
              </w:rPr>
            </w:pPr>
            <w:r w:rsidRPr="00A564B4">
              <w:rPr>
                <w:lang w:eastAsia="zh-CN"/>
              </w:rPr>
              <w:t>FDD, TDD</w:t>
            </w:r>
          </w:p>
        </w:tc>
      </w:tr>
      <w:tr w:rsidR="00851F44" w:rsidRPr="00A564B4" w14:paraId="3FB2F256"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4A2D566" w14:textId="77777777" w:rsidR="00851F44" w:rsidRPr="00A564B4" w:rsidRDefault="00851F44" w:rsidP="00851F44">
            <w:pPr>
              <w:pStyle w:val="TAL"/>
              <w:rPr>
                <w:lang w:eastAsia="zh-CN"/>
              </w:rPr>
            </w:pPr>
            <w:r w:rsidRPr="00A564B4">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65E17548" w14:textId="77777777" w:rsidR="00851F44" w:rsidRPr="00A564B4" w:rsidRDefault="00851F44" w:rsidP="00851F44">
            <w:pPr>
              <w:pStyle w:val="TAL"/>
              <w:rPr>
                <w:lang w:eastAsia="zh-CN"/>
              </w:rPr>
            </w:pPr>
            <w:r w:rsidRPr="00A564B4">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55D3316"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37D83FF"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13D9F88"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41E12B3"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0C0454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2D9B7E" w14:textId="77777777" w:rsidR="00851F44" w:rsidRPr="00A564B4" w:rsidRDefault="00851F44" w:rsidP="00851F44">
            <w:pPr>
              <w:pStyle w:val="TAL"/>
              <w:rPr>
                <w:lang w:eastAsia="zh-CN"/>
              </w:rPr>
            </w:pPr>
          </w:p>
        </w:tc>
      </w:tr>
      <w:tr w:rsidR="00851F44" w:rsidRPr="00A564B4" w14:paraId="1427F14E"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4F07A49C" w14:textId="77777777" w:rsidR="00851F44" w:rsidRPr="00A564B4" w:rsidRDefault="00851F44" w:rsidP="00851F44">
            <w:pPr>
              <w:pStyle w:val="TAL"/>
              <w:rPr>
                <w:lang w:eastAsia="zh-TW"/>
              </w:rPr>
            </w:pPr>
            <w:r w:rsidRPr="00A564B4">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7342C691" w14:textId="77777777" w:rsidR="00851F44" w:rsidRPr="00A564B4" w:rsidRDefault="00851F44" w:rsidP="00851F44">
            <w:pPr>
              <w:pStyle w:val="TAL"/>
            </w:pPr>
            <w:r w:rsidRPr="00A564B4">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3C896F8"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1549052" w14:textId="77777777" w:rsidR="00851F44" w:rsidRPr="00A564B4" w:rsidRDefault="00851F44" w:rsidP="00851F44">
            <w:pPr>
              <w:pStyle w:val="TAL"/>
              <w:rPr>
                <w:lang w:eastAsia="zh-CN"/>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43166AA"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C6F89"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78FA433"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right w:val="single" w:sz="4" w:space="0" w:color="auto"/>
            </w:tcBorders>
            <w:shd w:val="clear" w:color="auto" w:fill="auto"/>
            <w:vAlign w:val="center"/>
          </w:tcPr>
          <w:p w14:paraId="6C9B12AA" w14:textId="77777777" w:rsidR="00851F44" w:rsidRPr="00A564B4" w:rsidRDefault="00851F44" w:rsidP="00851F44">
            <w:pPr>
              <w:pStyle w:val="TAL"/>
              <w:rPr>
                <w:lang w:eastAsia="zh-CN"/>
              </w:rPr>
            </w:pPr>
          </w:p>
        </w:tc>
      </w:tr>
      <w:tr w:rsidR="00851F44" w:rsidRPr="00A564B4" w14:paraId="02043D04"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5B610664" w14:textId="77777777" w:rsidR="00851F44" w:rsidRPr="00A564B4" w:rsidRDefault="00851F44" w:rsidP="00851F44">
            <w:pPr>
              <w:pStyle w:val="TAL"/>
              <w:rPr>
                <w:lang w:eastAsia="zh-CN"/>
              </w:rPr>
            </w:pPr>
            <w:r w:rsidRPr="00A564B4">
              <w:rPr>
                <w:lang w:eastAsia="zh-CN"/>
              </w:rPr>
              <w:t>7.9G.1</w:t>
            </w:r>
          </w:p>
        </w:tc>
        <w:tc>
          <w:tcPr>
            <w:tcW w:w="1646" w:type="dxa"/>
            <w:tcBorders>
              <w:top w:val="single" w:sz="4" w:space="0" w:color="auto"/>
              <w:left w:val="single" w:sz="4" w:space="0" w:color="auto"/>
              <w:right w:val="single" w:sz="4" w:space="0" w:color="auto"/>
            </w:tcBorders>
            <w:shd w:val="clear" w:color="auto" w:fill="auto"/>
            <w:vAlign w:val="center"/>
          </w:tcPr>
          <w:p w14:paraId="343F07FD" w14:textId="77777777" w:rsidR="00851F44" w:rsidRPr="00A564B4" w:rsidRDefault="00851F44" w:rsidP="00851F44">
            <w:pPr>
              <w:pStyle w:val="TAL"/>
              <w:rPr>
                <w:lang w:eastAsia="zh-CN"/>
              </w:rPr>
            </w:pPr>
            <w:r w:rsidRPr="00A564B4">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2250B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7EAA0F"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24EE2C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75EEAA0" w14:textId="77777777" w:rsidR="00851F44" w:rsidRPr="00A564B4" w:rsidRDefault="00851F44" w:rsidP="00851F44">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2F5BB90B"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6CD6A852" w14:textId="77777777" w:rsidR="00851F44" w:rsidRPr="00A564B4" w:rsidRDefault="00851F44" w:rsidP="00851F44">
            <w:pPr>
              <w:pStyle w:val="TAL"/>
              <w:rPr>
                <w:lang w:eastAsia="zh-CN"/>
              </w:rPr>
            </w:pPr>
          </w:p>
        </w:tc>
      </w:tr>
      <w:tr w:rsidR="00851F44" w:rsidRPr="00A564B4" w14:paraId="0F7A0DC2" w14:textId="77777777" w:rsidTr="00BC6DDF">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A564B4" w:rsidRDefault="00851F44" w:rsidP="00851F44">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A564B4" w:rsidRDefault="00851F44" w:rsidP="00851F44">
            <w:pPr>
              <w:pStyle w:val="TAL"/>
              <w:jc w:val="center"/>
              <w:rPr>
                <w:b/>
                <w:lang w:eastAsia="zh-CN"/>
              </w:rPr>
            </w:pPr>
            <w:r w:rsidRPr="00A564B4">
              <w:rPr>
                <w:b/>
                <w:lang w:eastAsia="en-US"/>
              </w:rPr>
              <w:t>Performance Requirement</w:t>
            </w:r>
          </w:p>
        </w:tc>
      </w:tr>
      <w:tr w:rsidR="00851F44" w:rsidRPr="00A564B4" w14:paraId="2239C6D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A564B4" w:rsidRDefault="00851F44" w:rsidP="00851F44">
            <w:pPr>
              <w:pStyle w:val="TAL"/>
              <w:rPr>
                <w:lang w:eastAsia="zh-CN"/>
              </w:rPr>
            </w:pPr>
            <w:r w:rsidRPr="00A564B4">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851F44" w:rsidRPr="00A564B4" w:rsidRDefault="00851F44" w:rsidP="00851F44">
            <w:pPr>
              <w:pStyle w:val="TAL"/>
              <w:rPr>
                <w:lang w:eastAsia="zh-CN"/>
              </w:rPr>
            </w:pPr>
            <w:r w:rsidRPr="00A564B4">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51F44" w:rsidRPr="00A564B4" w:rsidRDefault="00851F44" w:rsidP="00851F44">
            <w:pPr>
              <w:pStyle w:val="TAL"/>
              <w:rPr>
                <w:lang w:eastAsia="zh-CN"/>
              </w:rPr>
            </w:pPr>
            <w:r w:rsidRPr="00A564B4">
              <w:rPr>
                <w:lang w:eastAsia="zh-CN"/>
              </w:rPr>
              <w:t>Test execution not necessary if 8.2.1.1.1_A.1 or 8.2.1.1.1_A.2 is executed.</w:t>
            </w:r>
          </w:p>
          <w:p w14:paraId="238C3BC2" w14:textId="77777777" w:rsidR="00851F44" w:rsidRPr="00A564B4" w:rsidRDefault="00851F44" w:rsidP="00851F44">
            <w:pPr>
              <w:pStyle w:val="TAL"/>
              <w:rPr>
                <w:lang w:eastAsia="zh-CN"/>
              </w:rPr>
            </w:pPr>
          </w:p>
          <w:p w14:paraId="55DD34A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644115A" w14:textId="77777777" w:rsidTr="00BC6DDF">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A564B4" w:rsidRDefault="00851F44" w:rsidP="00851F44">
            <w:pPr>
              <w:pStyle w:val="TAL"/>
              <w:rPr>
                <w:lang w:eastAsia="zh-CN"/>
              </w:rPr>
            </w:pPr>
            <w:r w:rsidRPr="00A564B4">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851F44" w:rsidRPr="00A564B4" w:rsidRDefault="00851F44" w:rsidP="00851F44">
            <w:pPr>
              <w:pStyle w:val="TAL"/>
              <w:rPr>
                <w:lang w:eastAsia="zh-CN"/>
              </w:rPr>
            </w:pPr>
            <w:r w:rsidRPr="00A564B4">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851F44" w:rsidRPr="00A564B4" w:rsidRDefault="00851F44" w:rsidP="00851F44">
            <w:pPr>
              <w:pStyle w:val="TAL"/>
              <w:rPr>
                <w:lang w:eastAsia="zh-CN"/>
              </w:rPr>
            </w:pPr>
            <w:r w:rsidRPr="00A564B4">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851F44" w:rsidRPr="00A564B4" w:rsidRDefault="00851F44" w:rsidP="00851F44">
            <w:pPr>
              <w:pStyle w:val="TAL"/>
              <w:rPr>
                <w:lang w:eastAsia="zh-CN"/>
              </w:rPr>
            </w:pPr>
            <w:r w:rsidRPr="00A564B4">
              <w:rPr>
                <w:lang w:eastAsia="zh-CN"/>
              </w:rPr>
              <w:t>UE supporting E-UTRA FDD</w:t>
            </w:r>
          </w:p>
          <w:p w14:paraId="0A2E1DBC" w14:textId="77777777" w:rsidR="00851F44" w:rsidRPr="00A564B4" w:rsidRDefault="00851F44" w:rsidP="00851F44">
            <w:pPr>
              <w:pStyle w:val="TAL"/>
              <w:rPr>
                <w:lang w:eastAsia="zh-CN"/>
              </w:rPr>
            </w:pPr>
            <w:r w:rsidRPr="00A564B4">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851F44" w:rsidRPr="00A564B4" w:rsidRDefault="00851F44" w:rsidP="00851F44">
            <w:pPr>
              <w:pStyle w:val="TAL"/>
              <w:rPr>
                <w:lang w:eastAsia="ko-KR"/>
              </w:rPr>
            </w:pPr>
            <w:r w:rsidRPr="00A564B4">
              <w:rPr>
                <w:lang w:eastAsia="zh-CN"/>
              </w:rPr>
              <w:t>Test execution not necessary if 8.2.1.1.1_A.1 or 8.2.1.1.1_A.2 is executed.</w:t>
            </w:r>
          </w:p>
        </w:tc>
      </w:tr>
      <w:tr w:rsidR="00851F44" w:rsidRPr="00A564B4" w14:paraId="735F3889"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851F44" w:rsidRPr="00A564B4" w:rsidRDefault="00851F44" w:rsidP="00851F44">
            <w:pPr>
              <w:pStyle w:val="TAL"/>
              <w:rPr>
                <w:lang w:eastAsia="zh-CN"/>
              </w:rPr>
            </w:pPr>
            <w:r w:rsidRPr="00A564B4">
              <w:rPr>
                <w:lang w:eastAsia="zh-CN"/>
              </w:rPr>
              <w:t>8.2.1.1.1_A.1</w:t>
            </w:r>
          </w:p>
        </w:tc>
        <w:tc>
          <w:tcPr>
            <w:tcW w:w="1646" w:type="dxa"/>
            <w:vMerge w:val="restart"/>
            <w:tcBorders>
              <w:top w:val="nil"/>
              <w:left w:val="nil"/>
              <w:right w:val="single" w:sz="4" w:space="0" w:color="auto"/>
            </w:tcBorders>
            <w:shd w:val="clear" w:color="auto" w:fill="auto"/>
            <w:vAlign w:val="center"/>
          </w:tcPr>
          <w:p w14:paraId="411439E6" w14:textId="77777777" w:rsidR="00851F44" w:rsidRPr="00A564B4" w:rsidRDefault="00851F44" w:rsidP="00851F44">
            <w:pPr>
              <w:pStyle w:val="TAL"/>
              <w:rPr>
                <w:lang w:eastAsia="zh-CN"/>
              </w:rPr>
            </w:pPr>
            <w:r w:rsidRPr="00A564B4">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851F44" w:rsidRPr="00A564B4" w:rsidRDefault="00851F44" w:rsidP="00851F44">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12F9E3FB"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51F44" w:rsidRPr="00A564B4" w:rsidRDefault="00851F44" w:rsidP="00851F44">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1576386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DF592C1"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A564B4" w:rsidDel="00163140" w:rsidRDefault="00851F44" w:rsidP="00851F44">
            <w:pPr>
              <w:pStyle w:val="TAL"/>
              <w:rPr>
                <w:lang w:eastAsia="zh-TW"/>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A564B4" w:rsidRDefault="00851F44" w:rsidP="00851F44">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6DA8B6E8"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851F44" w:rsidRPr="00A564B4" w:rsidRDefault="00851F44" w:rsidP="00851F44">
            <w:pPr>
              <w:pStyle w:val="TAL"/>
              <w:rPr>
                <w:lang w:eastAsia="ko-KR"/>
              </w:rPr>
            </w:pPr>
          </w:p>
        </w:tc>
      </w:tr>
      <w:tr w:rsidR="00851F44" w:rsidRPr="00A564B4" w14:paraId="1CEDC2E8"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A564B4" w:rsidRDefault="00851F44" w:rsidP="00851F44">
            <w:pPr>
              <w:pStyle w:val="TAL"/>
              <w:rPr>
                <w:lang w:eastAsia="zh-CN"/>
              </w:rPr>
            </w:pPr>
            <w:r w:rsidRPr="00A564B4">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851F44" w:rsidRPr="00A564B4" w:rsidRDefault="00851F44" w:rsidP="00851F44">
            <w:pPr>
              <w:pStyle w:val="TAL"/>
              <w:rPr>
                <w:lang w:eastAsia="zh-CN"/>
              </w:rPr>
            </w:pPr>
            <w:r w:rsidRPr="00A564B4">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81" w:type="dxa"/>
            <w:tcBorders>
              <w:top w:val="nil"/>
              <w:left w:val="nil"/>
              <w:right w:val="single" w:sz="4" w:space="0" w:color="auto"/>
            </w:tcBorders>
            <w:vAlign w:val="center"/>
          </w:tcPr>
          <w:p w14:paraId="5385FEBA"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851F44" w:rsidRPr="00A564B4" w:rsidRDefault="00851F44" w:rsidP="00851F44">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851F44" w:rsidRPr="00A564B4" w14:paraId="06F536CA" w14:textId="77777777" w:rsidTr="00BC6DDF">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65ED6E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8192F4B"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A564B4" w:rsidRDefault="00851F44" w:rsidP="00851F44">
            <w:pPr>
              <w:pStyle w:val="TAL"/>
              <w:rPr>
                <w:lang w:eastAsia="zh-CN"/>
              </w:rPr>
            </w:pPr>
            <w:r w:rsidRPr="00A564B4">
              <w:rPr>
                <w:lang w:eastAsia="zh-CN"/>
              </w:rPr>
              <w:t>8.2.1.1.1_A.</w:t>
            </w:r>
            <w:r w:rsidRPr="00A564B4">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851F44" w:rsidRPr="00A564B4" w:rsidRDefault="00851F44" w:rsidP="00851F44">
            <w:pPr>
              <w:pStyle w:val="TAL"/>
              <w:rPr>
                <w:lang w:eastAsia="zh-CN"/>
              </w:rPr>
            </w:pPr>
            <w:r w:rsidRPr="00A564B4">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851F44" w:rsidRPr="00A564B4" w:rsidRDefault="00851F44" w:rsidP="00851F44">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4DL </w:t>
            </w:r>
            <w:r w:rsidRPr="00A564B4">
              <w:rPr>
                <w:rFonts w:cs="Arial"/>
                <w:szCs w:val="18"/>
                <w:lang w:eastAsia="en-US"/>
              </w:rPr>
              <w:t>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Pr="00A564B4" w:rsidRDefault="00851F44" w:rsidP="00851F44">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2E88E68E" w14:textId="77777777" w:rsidR="00851F44" w:rsidRPr="00A564B4" w:rsidRDefault="00851F44" w:rsidP="00851F44">
            <w:pPr>
              <w:pStyle w:val="TAL"/>
              <w:rPr>
                <w:lang w:eastAsia="zh-CN"/>
              </w:rPr>
            </w:pPr>
          </w:p>
          <w:p w14:paraId="550190B4" w14:textId="77777777" w:rsidR="00851F44" w:rsidRPr="00A564B4" w:rsidRDefault="00851F44" w:rsidP="00851F44">
            <w:pPr>
              <w:pStyle w:val="TAL"/>
              <w:rPr>
                <w:lang w:eastAsia="ko-KR"/>
              </w:rPr>
            </w:pPr>
            <w:r w:rsidRPr="00A564B4">
              <w:rPr>
                <w:lang w:eastAsia="zh-CN"/>
              </w:rPr>
              <w:t>Note 7</w:t>
            </w:r>
          </w:p>
        </w:tc>
      </w:tr>
      <w:tr w:rsidR="00851F44" w:rsidRPr="00A564B4" w14:paraId="4EE4FFF5"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851F44" w:rsidRPr="00A564B4" w:rsidRDefault="00851F44" w:rsidP="00851F44">
            <w:pPr>
              <w:pStyle w:val="TAL"/>
              <w:rPr>
                <w:lang w:eastAsia="zh-CN"/>
              </w:rPr>
            </w:pPr>
            <w:r w:rsidRPr="00A564B4">
              <w:rPr>
                <w:lang w:eastAsia="zh-CN"/>
              </w:rPr>
              <w:t>8.2.1.1.1_A.</w:t>
            </w:r>
            <w:r w:rsidRPr="00A564B4">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851F44" w:rsidRPr="00A564B4" w:rsidRDefault="00851F44" w:rsidP="00851F44">
            <w:pPr>
              <w:pStyle w:val="TAL"/>
              <w:rPr>
                <w:lang w:eastAsia="zh-CN"/>
              </w:rPr>
            </w:pPr>
            <w:r w:rsidRPr="00A564B4">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851F44" w:rsidRPr="00A564B4" w:rsidRDefault="00851F44" w:rsidP="00851F44">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0A00C5">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Pr="00A564B4" w:rsidRDefault="00851F44" w:rsidP="00851F44">
            <w:pPr>
              <w:pStyle w:val="TAL"/>
              <w:rPr>
                <w:lang w:eastAsia="zh-CN"/>
              </w:rPr>
            </w:pPr>
            <w:r w:rsidRPr="00A564B4">
              <w:rPr>
                <w:lang w:eastAsia="zh-CN"/>
              </w:rPr>
              <w:t>Test execution not necessary if 8.13.1.2.5 is executed.</w:t>
            </w:r>
          </w:p>
          <w:p w14:paraId="1F542907" w14:textId="77777777" w:rsidR="00851F44" w:rsidRPr="00A564B4" w:rsidRDefault="00851F44" w:rsidP="00851F44">
            <w:pPr>
              <w:pStyle w:val="TAL"/>
              <w:rPr>
                <w:lang w:eastAsia="zh-CN"/>
              </w:rPr>
            </w:pPr>
          </w:p>
          <w:p w14:paraId="7AB6B905" w14:textId="77777777" w:rsidR="00851F44" w:rsidRPr="00A564B4" w:rsidRDefault="00851F44" w:rsidP="00851F44">
            <w:pPr>
              <w:pStyle w:val="TAL"/>
              <w:rPr>
                <w:lang w:eastAsia="ko-KR"/>
              </w:rPr>
            </w:pPr>
            <w:r w:rsidRPr="00A564B4">
              <w:rPr>
                <w:lang w:eastAsia="zh-CN"/>
              </w:rPr>
              <w:t>Note 7</w:t>
            </w:r>
          </w:p>
        </w:tc>
      </w:tr>
      <w:tr w:rsidR="00851F44" w:rsidRPr="00A564B4" w14:paraId="19137354"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851F44" w:rsidRPr="00A564B4" w:rsidRDefault="00851F44" w:rsidP="00851F44">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A564B4" w:rsidRDefault="00851F44" w:rsidP="00851F44">
            <w:pPr>
              <w:pStyle w:val="TAL"/>
              <w:rPr>
                <w:lang w:eastAsia="ko-KR"/>
              </w:rPr>
            </w:pPr>
          </w:p>
        </w:tc>
      </w:tr>
      <w:tr w:rsidR="00851F44" w:rsidRPr="00A564B4" w14:paraId="01A8D68F"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851F44" w:rsidRPr="00A564B4" w:rsidRDefault="00851F44" w:rsidP="00851F44">
            <w:pPr>
              <w:pStyle w:val="TAL"/>
              <w:rPr>
                <w:lang w:eastAsia="ko-KR"/>
              </w:rPr>
            </w:pPr>
            <w:r w:rsidRPr="00A564B4">
              <w:rPr>
                <w:lang w:eastAsia="ko-KR"/>
              </w:rPr>
              <w:t>8.2.1.1.1_A.6</w:t>
            </w:r>
          </w:p>
        </w:tc>
        <w:tc>
          <w:tcPr>
            <w:tcW w:w="1646" w:type="dxa"/>
            <w:tcBorders>
              <w:left w:val="nil"/>
              <w:bottom w:val="single" w:sz="4" w:space="0" w:color="auto"/>
              <w:right w:val="single" w:sz="4" w:space="0" w:color="auto"/>
            </w:tcBorders>
            <w:shd w:val="clear" w:color="auto" w:fill="auto"/>
            <w:vAlign w:val="center"/>
          </w:tcPr>
          <w:p w14:paraId="0E7B8567" w14:textId="77777777" w:rsidR="00851F44" w:rsidRPr="00A564B4" w:rsidRDefault="00851F44" w:rsidP="00851F44">
            <w:pPr>
              <w:pStyle w:val="TAL"/>
              <w:rPr>
                <w:lang w:eastAsia="zh-CN"/>
              </w:rPr>
            </w:pPr>
            <w:r w:rsidRPr="00A564B4">
              <w:rPr>
                <w:lang w:eastAsia="zh-CN"/>
              </w:rPr>
              <w:t>FDD PDSCH Single Antenna Port Performance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851F44" w:rsidRPr="00A564B4" w:rsidRDefault="00851F44" w:rsidP="00851F44">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851F44" w:rsidRPr="00A564B4" w:rsidRDefault="00851F44" w:rsidP="00851F44">
            <w:pPr>
              <w:pStyle w:val="TAL"/>
              <w:rPr>
                <w:lang w:eastAsia="ko-KR"/>
              </w:rPr>
            </w:pPr>
            <w:r w:rsidRPr="00A564B4">
              <w:rPr>
                <w:lang w:eastAsia="ko-KR"/>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1F3D2A3"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A564B4" w:rsidRDefault="00851F44" w:rsidP="00851F44">
            <w:pPr>
              <w:pStyle w:val="TAL"/>
              <w:rPr>
                <w:lang w:eastAsia="zh-CN"/>
              </w:rPr>
            </w:pPr>
            <w:r w:rsidRPr="00A564B4">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851F44" w:rsidRPr="00A564B4" w:rsidRDefault="00851F44" w:rsidP="00851F44">
            <w:pPr>
              <w:pStyle w:val="TAL"/>
              <w:rPr>
                <w:lang w:eastAsia="zh-CN"/>
              </w:rPr>
            </w:pPr>
            <w:r w:rsidRPr="00A564B4">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A564B4" w:rsidRDefault="00851F44" w:rsidP="00851F44">
            <w:pPr>
              <w:pStyle w:val="TAL"/>
              <w:rPr>
                <w:lang w:eastAsia="ko-KR"/>
              </w:rPr>
            </w:pPr>
          </w:p>
        </w:tc>
      </w:tr>
      <w:tr w:rsidR="00851F44" w:rsidRPr="00A564B4" w14:paraId="4585F4BB" w14:textId="77777777" w:rsidTr="00BC6DDF">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A564B4" w:rsidRDefault="00851F44" w:rsidP="00851F44">
            <w:pPr>
              <w:pStyle w:val="TAL"/>
              <w:rPr>
                <w:lang w:eastAsia="zh-CN"/>
              </w:rPr>
            </w:pPr>
            <w:r w:rsidRPr="00A564B4">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851F44" w:rsidRPr="00A564B4" w:rsidRDefault="00851F44" w:rsidP="00851F44">
            <w:pPr>
              <w:pStyle w:val="TAL"/>
              <w:rPr>
                <w:lang w:eastAsia="zh-CN"/>
              </w:rPr>
            </w:pPr>
            <w:r w:rsidRPr="00A564B4">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A564B4" w:rsidRDefault="00851F44" w:rsidP="00851F44">
            <w:pPr>
              <w:pStyle w:val="TAL"/>
              <w:rPr>
                <w:lang w:eastAsia="ko-KR"/>
              </w:rPr>
            </w:pPr>
          </w:p>
        </w:tc>
      </w:tr>
      <w:tr w:rsidR="00851F44" w:rsidRPr="00A564B4" w14:paraId="2C3023B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A564B4" w:rsidRDefault="00851F44" w:rsidP="00851F44">
            <w:pPr>
              <w:pStyle w:val="TAL"/>
              <w:rPr>
                <w:lang w:eastAsia="zh-CN"/>
              </w:rPr>
            </w:pPr>
            <w:r w:rsidRPr="00A564B4">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851F44" w:rsidRPr="00A564B4" w:rsidRDefault="00851F44" w:rsidP="00851F44">
            <w:pPr>
              <w:pStyle w:val="TAL"/>
              <w:rPr>
                <w:lang w:eastAsia="zh-CN"/>
              </w:rPr>
            </w:pPr>
            <w:r w:rsidRPr="00A564B4">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851F44" w:rsidRPr="00A564B4" w:rsidRDefault="00851F44" w:rsidP="00851F44">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851F44" w:rsidRPr="00A564B4" w:rsidRDefault="00851F44" w:rsidP="00851F44">
            <w:pPr>
              <w:pStyle w:val="TAL"/>
              <w:rPr>
                <w:lang w:eastAsia="zh-CN"/>
              </w:rPr>
            </w:pPr>
            <w:r w:rsidRPr="00A564B4">
              <w:rPr>
                <w:lang w:eastAsia="zh-CN"/>
              </w:rPr>
              <w:t>UE supporting E-UTRA FDD</w:t>
            </w:r>
          </w:p>
          <w:p w14:paraId="098D1703" w14:textId="77777777" w:rsidR="00851F44" w:rsidRPr="00A564B4" w:rsidRDefault="00851F44" w:rsidP="00851F44">
            <w:pPr>
              <w:pStyle w:val="TAL"/>
              <w:rPr>
                <w:lang w:eastAsia="zh-CN"/>
              </w:rPr>
            </w:pPr>
            <w:r w:rsidRPr="00A564B4">
              <w:rPr>
                <w:lang w:eastAsia="zh-CN"/>
              </w:rPr>
              <w:t>(UE category 1)</w:t>
            </w:r>
          </w:p>
        </w:tc>
        <w:tc>
          <w:tcPr>
            <w:tcW w:w="1181" w:type="dxa"/>
            <w:tcBorders>
              <w:top w:val="nil"/>
              <w:left w:val="nil"/>
              <w:bottom w:val="single" w:sz="4" w:space="0" w:color="auto"/>
              <w:right w:val="single" w:sz="4" w:space="0" w:color="auto"/>
            </w:tcBorders>
          </w:tcPr>
          <w:p w14:paraId="04B87EB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A564B4" w:rsidRDefault="00851F44" w:rsidP="00851F44">
            <w:pPr>
              <w:pStyle w:val="TAL"/>
              <w:rPr>
                <w:lang w:eastAsia="ko-KR"/>
              </w:rPr>
            </w:pPr>
          </w:p>
        </w:tc>
      </w:tr>
      <w:tr w:rsidR="00851F44" w:rsidRPr="00A564B4" w14:paraId="5B61B5EC"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A564B4" w:rsidRDefault="00851F44" w:rsidP="00851F44">
            <w:pPr>
              <w:pStyle w:val="TAL"/>
              <w:rPr>
                <w:lang w:eastAsia="zh-CN"/>
              </w:rPr>
            </w:pPr>
            <w:r w:rsidRPr="00A564B4">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851F44" w:rsidRPr="00A564B4" w:rsidRDefault="00851F44" w:rsidP="00851F44">
            <w:pPr>
              <w:pStyle w:val="TAL"/>
              <w:rPr>
                <w:lang w:eastAsia="zh-CN"/>
              </w:rPr>
            </w:pPr>
            <w:r w:rsidRPr="00A564B4">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A564B4" w:rsidRDefault="00851F44" w:rsidP="00851F44">
            <w:pPr>
              <w:pStyle w:val="TAL"/>
              <w:rPr>
                <w:lang w:eastAsia="ko-KR"/>
              </w:rPr>
            </w:pPr>
          </w:p>
        </w:tc>
      </w:tr>
      <w:tr w:rsidR="00851F44" w:rsidRPr="00A564B4" w14:paraId="3A9C9ED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A564B4" w:rsidRDefault="00851F44" w:rsidP="00851F44">
            <w:pPr>
              <w:pStyle w:val="TAL"/>
              <w:rPr>
                <w:lang w:eastAsia="zh-CN"/>
              </w:rPr>
            </w:pPr>
            <w:r w:rsidRPr="00A564B4">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851F44" w:rsidRPr="00A564B4" w:rsidRDefault="00851F44" w:rsidP="00851F44">
            <w:pPr>
              <w:pStyle w:val="TAL"/>
              <w:rPr>
                <w:lang w:eastAsia="zh-CN"/>
              </w:rPr>
            </w:pPr>
            <w:r w:rsidRPr="00A564B4">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A564B4" w:rsidRDefault="00851F44" w:rsidP="00851F44">
            <w:pPr>
              <w:pStyle w:val="TAL"/>
              <w:rPr>
                <w:lang w:eastAsia="ko-KR"/>
              </w:rPr>
            </w:pPr>
          </w:p>
        </w:tc>
      </w:tr>
      <w:tr w:rsidR="00851F44" w:rsidRPr="00A564B4" w14:paraId="27904FD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A564B4" w:rsidRDefault="00851F44" w:rsidP="00851F44">
            <w:pPr>
              <w:pStyle w:val="TAL"/>
              <w:rPr>
                <w:lang w:eastAsia="zh-CN"/>
              </w:rPr>
            </w:pPr>
            <w:r w:rsidRPr="00A564B4">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851F44" w:rsidRPr="00A564B4" w:rsidRDefault="00851F44" w:rsidP="00851F44">
            <w:pPr>
              <w:pStyle w:val="TAL"/>
              <w:rPr>
                <w:rFonts w:cs="Arial"/>
                <w:lang w:eastAsia="en-US"/>
              </w:rPr>
            </w:pPr>
            <w:r w:rsidRPr="00A564B4">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A564B4" w:rsidRDefault="00851F44" w:rsidP="00851F44">
            <w:pPr>
              <w:pStyle w:val="TAL"/>
              <w:rPr>
                <w:lang w:eastAsia="ko-KR"/>
              </w:rPr>
            </w:pPr>
          </w:p>
        </w:tc>
      </w:tr>
      <w:tr w:rsidR="00851F44" w:rsidRPr="00A564B4" w14:paraId="08C6C9B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A564B4" w:rsidRDefault="00851F44" w:rsidP="00851F44">
            <w:pPr>
              <w:pStyle w:val="TAL"/>
              <w:rPr>
                <w:lang w:eastAsia="zh-CN"/>
              </w:rPr>
            </w:pPr>
            <w:r w:rsidRPr="00A564B4">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851F44" w:rsidRPr="00A564B4" w:rsidRDefault="00851F44" w:rsidP="00851F44">
            <w:pPr>
              <w:pStyle w:val="TAL"/>
              <w:rPr>
                <w:rFonts w:cs="Arial"/>
                <w:lang w:eastAsia="en-US"/>
              </w:rPr>
            </w:pPr>
            <w:r w:rsidRPr="00A564B4">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CRS interference handling </w:t>
            </w:r>
            <w:r w:rsidRPr="00A564B4">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A564B4" w:rsidRDefault="00851F44" w:rsidP="00851F44">
            <w:pPr>
              <w:pStyle w:val="TAL"/>
              <w:rPr>
                <w:lang w:eastAsia="ko-KR"/>
              </w:rPr>
            </w:pPr>
          </w:p>
        </w:tc>
      </w:tr>
      <w:tr w:rsidR="00851F44" w:rsidRPr="00A564B4" w14:paraId="6BBE08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A564B4" w:rsidRDefault="00851F44" w:rsidP="00851F44">
            <w:pPr>
              <w:pStyle w:val="TAL"/>
              <w:rPr>
                <w:lang w:eastAsia="zh-CN"/>
              </w:rPr>
            </w:pPr>
            <w:r w:rsidRPr="00A564B4">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851F44" w:rsidRPr="00A564B4" w:rsidRDefault="00851F44" w:rsidP="00851F44">
            <w:pPr>
              <w:pStyle w:val="TAL"/>
              <w:rPr>
                <w:lang w:eastAsia="zh-CN"/>
              </w:rPr>
            </w:pPr>
            <w:r w:rsidRPr="00A564B4">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A564B4" w:rsidRDefault="00851F44" w:rsidP="00851F44">
            <w:pPr>
              <w:pStyle w:val="TAL"/>
              <w:rPr>
                <w:lang w:eastAsia="ko-KR"/>
              </w:rPr>
            </w:pPr>
          </w:p>
        </w:tc>
      </w:tr>
      <w:tr w:rsidR="00851F44" w:rsidRPr="00A564B4" w14:paraId="3DA4062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A564B4" w:rsidRDefault="00851F44" w:rsidP="00851F44">
            <w:pPr>
              <w:pStyle w:val="TAL"/>
              <w:rPr>
                <w:lang w:eastAsia="zh-CN"/>
              </w:rPr>
            </w:pPr>
            <w:r w:rsidRPr="00A564B4">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851F44" w:rsidRPr="00A564B4" w:rsidRDefault="00851F44" w:rsidP="00851F44">
            <w:pPr>
              <w:pStyle w:val="TAL"/>
              <w:rPr>
                <w:lang w:eastAsia="en-US"/>
              </w:rPr>
            </w:pPr>
            <w:r w:rsidRPr="00A564B4">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60AFEE1"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A564B4" w:rsidRDefault="00851F44" w:rsidP="00851F44">
            <w:pPr>
              <w:pStyle w:val="TAL"/>
              <w:rPr>
                <w:lang w:eastAsia="ko-KR"/>
              </w:rPr>
            </w:pPr>
          </w:p>
        </w:tc>
      </w:tr>
      <w:tr w:rsidR="00851F44" w:rsidRPr="00A564B4" w14:paraId="6994DDF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A564B4" w:rsidRDefault="00851F44" w:rsidP="00851F44">
            <w:pPr>
              <w:pStyle w:val="TAL"/>
              <w:rPr>
                <w:lang w:eastAsia="zh-CN"/>
              </w:rPr>
            </w:pPr>
            <w:r w:rsidRPr="00A564B4">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851F44" w:rsidRPr="00A564B4" w:rsidRDefault="00851F44" w:rsidP="00851F44">
            <w:pPr>
              <w:pStyle w:val="TAL"/>
              <w:rPr>
                <w:lang w:eastAsia="en-US"/>
              </w:rPr>
            </w:pPr>
            <w:r w:rsidRPr="00A564B4">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2F4AE963"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A564B4" w:rsidRDefault="00851F44" w:rsidP="00851F44">
            <w:pPr>
              <w:pStyle w:val="TAL"/>
              <w:rPr>
                <w:lang w:eastAsia="ko-KR"/>
              </w:rPr>
            </w:pPr>
          </w:p>
        </w:tc>
      </w:tr>
      <w:tr w:rsidR="00851F44" w:rsidRPr="00A564B4" w14:paraId="2920ED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A564B4" w:rsidRDefault="00851F44" w:rsidP="00851F44">
            <w:pPr>
              <w:pStyle w:val="TAL"/>
              <w:rPr>
                <w:lang w:eastAsia="zh-CN"/>
              </w:rPr>
            </w:pPr>
            <w:r w:rsidRPr="00A564B4">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851F44" w:rsidRPr="00A564B4" w:rsidRDefault="00851F44" w:rsidP="00851F44">
            <w:pPr>
              <w:pStyle w:val="TAL"/>
              <w:rPr>
                <w:lang w:eastAsia="zh-CN"/>
              </w:rPr>
            </w:pPr>
            <w:r w:rsidRPr="00A564B4">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851F44" w:rsidRPr="00A564B4" w:rsidRDefault="00851F44" w:rsidP="00851F44">
            <w:pPr>
              <w:pStyle w:val="TAL"/>
              <w:rPr>
                <w:lang w:eastAsia="zh-CN"/>
              </w:rPr>
            </w:pPr>
            <w:r w:rsidRPr="00A564B4">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851F44" w:rsidRPr="00A564B4" w:rsidRDefault="00851F44" w:rsidP="00851F44">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851F44" w:rsidRPr="00A564B4" w14:paraId="436B0687"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A564B4" w:rsidRDefault="00851F44" w:rsidP="00851F44">
            <w:pPr>
              <w:pStyle w:val="TAL"/>
              <w:rPr>
                <w:lang w:eastAsia="zh-CN"/>
              </w:rPr>
            </w:pPr>
            <w:r w:rsidRPr="00A564B4">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851F44" w:rsidRPr="00A564B4" w:rsidRDefault="00851F44" w:rsidP="00851F44">
            <w:pPr>
              <w:pStyle w:val="TAL"/>
              <w:rPr>
                <w:lang w:eastAsia="zh-CN"/>
              </w:rPr>
            </w:pPr>
            <w:r w:rsidRPr="00A564B4">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851F44" w:rsidRPr="00A564B4" w:rsidRDefault="00851F44" w:rsidP="00851F44">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851F44" w:rsidRPr="00A564B4" w:rsidRDefault="00851F44" w:rsidP="00851F44">
            <w:pPr>
              <w:pStyle w:val="TAL"/>
              <w:rPr>
                <w:lang w:eastAsia="zh-CN"/>
              </w:rPr>
            </w:pPr>
            <w:r w:rsidRPr="00A564B4">
              <w:rPr>
                <w:lang w:eastAsia="zh-CN"/>
              </w:rPr>
              <w:t>Test execution not necessary if 8.2.1.3.1_A.1</w:t>
            </w:r>
          </w:p>
          <w:p w14:paraId="58D37637" w14:textId="77777777" w:rsidR="00851F44" w:rsidRPr="00A564B4" w:rsidRDefault="00851F44" w:rsidP="00851F44">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851F44" w:rsidRPr="00A564B4" w14:paraId="074D0A1B"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851F44" w:rsidRPr="00A564B4" w:rsidRDefault="00851F44" w:rsidP="00851F44">
            <w:pPr>
              <w:pStyle w:val="TAL"/>
              <w:rPr>
                <w:lang w:eastAsia="zh-CN"/>
              </w:rPr>
            </w:pPr>
            <w:r w:rsidRPr="00A564B4">
              <w:rPr>
                <w:lang w:eastAsia="zh-CN"/>
              </w:rPr>
              <w:t>8.2.1.3.1_A.1</w:t>
            </w:r>
          </w:p>
        </w:tc>
        <w:tc>
          <w:tcPr>
            <w:tcW w:w="1646" w:type="dxa"/>
            <w:vMerge w:val="restart"/>
            <w:tcBorders>
              <w:top w:val="nil"/>
              <w:left w:val="nil"/>
              <w:right w:val="single" w:sz="4" w:space="0" w:color="auto"/>
            </w:tcBorders>
            <w:shd w:val="clear" w:color="auto" w:fill="auto"/>
            <w:vAlign w:val="center"/>
          </w:tcPr>
          <w:p w14:paraId="4D4FD660" w14:textId="77777777" w:rsidR="00851F44" w:rsidRPr="00A564B4" w:rsidRDefault="00851F44" w:rsidP="00851F44">
            <w:pPr>
              <w:pStyle w:val="TAL"/>
              <w:rPr>
                <w:lang w:eastAsia="zh-CN"/>
              </w:rPr>
            </w:pPr>
            <w:r w:rsidRPr="00A564B4">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A564B4" w:rsidRDefault="00851F44" w:rsidP="00851F44">
            <w:pPr>
              <w:pStyle w:val="TAL"/>
              <w:rPr>
                <w:lang w:eastAsia="zh-CN"/>
              </w:rPr>
            </w:pPr>
            <w:r w:rsidRPr="00A564B4">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lang w:eastAsia="en-US"/>
              </w:rPr>
              <w:t>&gt;=</w:t>
            </w:r>
            <w:r w:rsidRPr="00A564B4">
              <w:rPr>
                <w:lang w:eastAsia="zh-CN"/>
              </w:rPr>
              <w:t>2</w:t>
            </w:r>
            <w:r w:rsidRPr="00A564B4">
              <w:rPr>
                <w:lang w:eastAsia="zh-TW"/>
              </w:rPr>
              <w:t>)</w:t>
            </w:r>
          </w:p>
        </w:tc>
        <w:tc>
          <w:tcPr>
            <w:tcW w:w="1181" w:type="dxa"/>
            <w:tcBorders>
              <w:top w:val="nil"/>
              <w:left w:val="nil"/>
              <w:right w:val="single" w:sz="4" w:space="0" w:color="auto"/>
            </w:tcBorders>
            <w:vAlign w:val="center"/>
          </w:tcPr>
          <w:p w14:paraId="6E2D0C32"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851F44" w:rsidRPr="00A564B4" w14:paraId="0F98A4D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A564B4" w:rsidRDefault="00851F44" w:rsidP="00851F44">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A564B4" w:rsidRDefault="00851F44" w:rsidP="00851F44">
            <w:pPr>
              <w:pStyle w:val="TAL"/>
              <w:rPr>
                <w:lang w:eastAsia="zh-CN"/>
              </w:rPr>
            </w:pPr>
            <w:r w:rsidRPr="00A564B4">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851F44" w:rsidRPr="00A564B4" w:rsidRDefault="00851F44" w:rsidP="00851F44">
            <w:pPr>
              <w:pStyle w:val="TAL"/>
              <w:rPr>
                <w:lang w:eastAsia="zh-CN"/>
              </w:rPr>
            </w:pPr>
          </w:p>
          <w:p w14:paraId="39410CE6"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03527D"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851F44" w:rsidRPr="00A564B4" w:rsidRDefault="00851F44" w:rsidP="00851F44">
            <w:pPr>
              <w:pStyle w:val="TAL"/>
              <w:rPr>
                <w:lang w:eastAsia="en-US"/>
              </w:rPr>
            </w:pPr>
            <w:r w:rsidRPr="00A564B4">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851F44" w:rsidRPr="00A564B4" w:rsidRDefault="00851F44" w:rsidP="00851F44">
            <w:pPr>
              <w:pStyle w:val="TAL"/>
              <w:rPr>
                <w:lang w:eastAsia="zh-CN"/>
              </w:rPr>
            </w:pPr>
            <w:r w:rsidRPr="00A564B4">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25C5B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E9A8F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DDFC0CE"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851F44" w:rsidRPr="00A564B4" w:rsidRDefault="00851F44" w:rsidP="00851F44">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FBE3F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A564B4" w:rsidRDefault="00851F44" w:rsidP="00851F44">
            <w:pPr>
              <w:pStyle w:val="TAL"/>
              <w:rPr>
                <w:lang w:eastAsia="ko-KR"/>
              </w:rPr>
            </w:pPr>
          </w:p>
        </w:tc>
      </w:tr>
      <w:tr w:rsidR="00851F44" w:rsidRPr="00A564B4" w14:paraId="0DD94957"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A564B4" w:rsidRDefault="00851F44" w:rsidP="00851F44">
            <w:pPr>
              <w:pStyle w:val="TAL"/>
              <w:rPr>
                <w:lang w:eastAsia="zh-CN"/>
              </w:rPr>
            </w:pPr>
            <w:r w:rsidRPr="00A564B4">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A564B4" w:rsidRDefault="00851F44" w:rsidP="00851F44">
            <w:pPr>
              <w:pStyle w:val="TAL"/>
              <w:rPr>
                <w:lang w:eastAsia="zh-CN"/>
              </w:rPr>
            </w:pPr>
            <w:r w:rsidRPr="00A564B4">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51F44" w:rsidRPr="00A564B4" w:rsidRDefault="00851F44" w:rsidP="00851F44">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4DL</w:t>
            </w:r>
            <w:r w:rsidRPr="00A564B4">
              <w:rPr>
                <w:rFonts w:cs="Arial"/>
                <w:szCs w:val="18"/>
                <w:lang w:eastAsia="en-US"/>
              </w:rPr>
              <w:t xml:space="preserve"> 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705F29F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B4BA693"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51F44" w:rsidRPr="00A564B4" w:rsidRDefault="00851F44" w:rsidP="00851F44">
            <w:pPr>
              <w:pStyle w:val="TAL"/>
              <w:rPr>
                <w:lang w:eastAsia="zh-CN"/>
              </w:rPr>
            </w:pPr>
            <w:r w:rsidRPr="00A564B4">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51F44" w:rsidRPr="00A564B4" w:rsidRDefault="00851F44" w:rsidP="00851F44">
            <w:pPr>
              <w:pStyle w:val="TAL"/>
              <w:rPr>
                <w:lang w:eastAsia="en-US"/>
              </w:rPr>
            </w:pPr>
            <w:r w:rsidRPr="00A564B4">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51F44" w:rsidRPr="00A564B4" w:rsidRDefault="00851F44" w:rsidP="00851F44">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8C3569">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0135E2D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D890B89"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851F44" w:rsidRPr="00A564B4" w:rsidRDefault="00851F44" w:rsidP="00851F44">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851F44" w:rsidRPr="00A564B4" w:rsidRDefault="00851F44" w:rsidP="00851F44">
            <w:pPr>
              <w:pStyle w:val="TAL"/>
              <w:rPr>
                <w:lang w:eastAsia="zh-CN"/>
              </w:rPr>
            </w:pPr>
            <w:r w:rsidRPr="00A564B4">
              <w:rPr>
                <w:lang w:eastAsia="zh-CN"/>
              </w:rPr>
              <w:t xml:space="preserve">UE supporting E-UTRA FDD and 5DL </w:t>
            </w:r>
            <w:r w:rsidRPr="00A564B4">
              <w:rPr>
                <w:rFonts w:cs="Arial"/>
                <w:szCs w:val="18"/>
                <w:lang w:eastAsia="en-US"/>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A564B4" w:rsidRDefault="00851F44" w:rsidP="00851F44">
            <w:pPr>
              <w:pStyle w:val="TAL"/>
              <w:rPr>
                <w:lang w:eastAsia="ko-KR"/>
              </w:rPr>
            </w:pPr>
          </w:p>
        </w:tc>
      </w:tr>
      <w:tr w:rsidR="00851F44" w:rsidRPr="00A564B4" w14:paraId="5F822326"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851F44" w:rsidRPr="00A564B4" w:rsidRDefault="00851F44" w:rsidP="00851F44">
            <w:pPr>
              <w:pStyle w:val="TAL"/>
              <w:rPr>
                <w:lang w:eastAsia="ko-KR"/>
              </w:rPr>
            </w:pPr>
            <w:r w:rsidRPr="00A564B4">
              <w:rPr>
                <w:lang w:eastAsia="ko-KR"/>
              </w:rPr>
              <w:t>8.2.1.3.1_A.5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851F44" w:rsidRPr="00A564B4" w:rsidRDefault="00851F44" w:rsidP="00851F44">
            <w:pPr>
              <w:pStyle w:val="TAL"/>
            </w:pPr>
            <w:r w:rsidRPr="00A564B4">
              <w:t>FDD PDSCH Open Loop Spatial Multiplexing 2x2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851F44" w:rsidRPr="00A564B4" w:rsidRDefault="00851F44" w:rsidP="00851F44">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DD05F46" w14:textId="77777777" w:rsidTr="00BC6DDF">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A564B4" w:rsidRDefault="00851F44" w:rsidP="00851F44">
            <w:pPr>
              <w:pStyle w:val="TAL"/>
              <w:rPr>
                <w:lang w:eastAsia="zh-CN"/>
              </w:rPr>
            </w:pPr>
            <w:r w:rsidRPr="00A564B4">
              <w:rPr>
                <w:lang w:eastAsia="en-US"/>
              </w:rPr>
              <w:t>8.2.1.3.1</w:t>
            </w:r>
            <w:r w:rsidRPr="00A564B4">
              <w:rPr>
                <w:lang w:eastAsia="zh-CN"/>
              </w:rPr>
              <w:t>A</w:t>
            </w:r>
            <w:r w:rsidRPr="00A564B4">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851F44" w:rsidRPr="00A564B4" w:rsidRDefault="00851F44" w:rsidP="00851F44">
            <w:pPr>
              <w:pStyle w:val="TAL"/>
              <w:rPr>
                <w:lang w:eastAsia="zh-CN"/>
              </w:rPr>
            </w:pPr>
            <w:r w:rsidRPr="00A564B4">
              <w:rPr>
                <w:lang w:eastAsia="zh-CN"/>
              </w:rPr>
              <w:t>FDD Soft buffer management test</w:t>
            </w:r>
            <w:r w:rsidRPr="00A564B4">
              <w:rPr>
                <w:lang w:eastAsia="en-US"/>
              </w:rPr>
              <w:t xml:space="preserve"> </w:t>
            </w:r>
            <w:r w:rsidRPr="00A564B4">
              <w:rPr>
                <w:lang w:eastAsia="zh-CN"/>
              </w:rPr>
              <w:t xml:space="preserve">for CA </w:t>
            </w:r>
            <w:r w:rsidRPr="00A564B4">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A564B4" w:rsidRDefault="00851F44" w:rsidP="00851F44">
            <w:pPr>
              <w:pStyle w:val="TAL"/>
              <w:rPr>
                <w:lang w:eastAsia="zh-CN"/>
              </w:rPr>
            </w:pPr>
            <w:r w:rsidRPr="00A564B4">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851F44" w:rsidRPr="00A564B4" w:rsidRDefault="00851F44" w:rsidP="00851F44">
            <w:pPr>
              <w:pStyle w:val="TAL"/>
              <w:rPr>
                <w:lang w:eastAsia="ko-KR"/>
              </w:rPr>
            </w:pPr>
            <w:r w:rsidRPr="00A564B4">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F010527"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A564B4" w:rsidRDefault="00851F44" w:rsidP="00851F44">
            <w:pPr>
              <w:pStyle w:val="TAL"/>
              <w:rPr>
                <w:lang w:eastAsia="zh-CN"/>
              </w:rPr>
            </w:pPr>
            <w:r w:rsidRPr="00A564B4">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A564B4" w:rsidRDefault="00851F44" w:rsidP="00851F44">
            <w:pPr>
              <w:pStyle w:val="TAL"/>
              <w:rPr>
                <w:lang w:eastAsia="zh-CN"/>
              </w:rPr>
            </w:pPr>
            <w:r w:rsidRPr="00A564B4">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851F44" w:rsidRPr="00A564B4" w:rsidRDefault="00851F44" w:rsidP="00851F44">
            <w:pPr>
              <w:pStyle w:val="TAL"/>
              <w:rPr>
                <w:lang w:eastAsia="ko-KR"/>
              </w:rPr>
            </w:pPr>
          </w:p>
        </w:tc>
      </w:tr>
      <w:tr w:rsidR="00851F44" w:rsidRPr="00A564B4" w14:paraId="63DE3C33"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A564B4" w:rsidRDefault="00851F44" w:rsidP="00851F44">
            <w:pPr>
              <w:pStyle w:val="TAL"/>
              <w:rPr>
                <w:lang w:eastAsia="zh-CN"/>
              </w:rPr>
            </w:pPr>
            <w:r w:rsidRPr="00A564B4">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851F44" w:rsidRPr="00A564B4" w:rsidRDefault="00851F44" w:rsidP="00851F44">
            <w:pPr>
              <w:pStyle w:val="TAL"/>
              <w:rPr>
                <w:lang w:eastAsia="zh-CN"/>
              </w:rPr>
            </w:pPr>
            <w:r w:rsidRPr="00A564B4">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A564B4" w:rsidRDefault="00851F44" w:rsidP="00851F44">
            <w:pPr>
              <w:pStyle w:val="TAL"/>
              <w:rPr>
                <w:lang w:eastAsia="zh-CN"/>
              </w:rPr>
            </w:pPr>
          </w:p>
        </w:tc>
      </w:tr>
      <w:tr w:rsidR="00851F44" w:rsidRPr="00A564B4" w14:paraId="12A2FAB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A564B4" w:rsidRDefault="00851F44" w:rsidP="00851F44">
            <w:pPr>
              <w:pStyle w:val="TAL"/>
              <w:rPr>
                <w:lang w:eastAsia="zh-CN"/>
              </w:rPr>
            </w:pPr>
            <w:r w:rsidRPr="00A564B4">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851F44" w:rsidRPr="00A564B4" w:rsidRDefault="00851F44" w:rsidP="00851F44">
            <w:pPr>
              <w:pStyle w:val="TAL"/>
              <w:rPr>
                <w:lang w:eastAsia="zh-CN"/>
              </w:rPr>
            </w:pPr>
            <w:r w:rsidRPr="00A564B4">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A564B4" w:rsidRDefault="00851F44" w:rsidP="00851F44">
            <w:pPr>
              <w:pStyle w:val="TAL"/>
              <w:rPr>
                <w:lang w:eastAsia="zh-CN"/>
              </w:rPr>
            </w:pPr>
          </w:p>
        </w:tc>
      </w:tr>
      <w:tr w:rsidR="00851F44" w:rsidRPr="00A564B4" w14:paraId="43395620"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A564B4" w:rsidRDefault="00851F44" w:rsidP="00851F44">
            <w:pPr>
              <w:pStyle w:val="TAL"/>
              <w:rPr>
                <w:lang w:eastAsia="zh-CN"/>
              </w:rPr>
            </w:pPr>
            <w:r w:rsidRPr="00A564B4">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851F44" w:rsidRPr="00A564B4" w:rsidRDefault="00851F44" w:rsidP="00851F44">
            <w:pPr>
              <w:pStyle w:val="TAL"/>
              <w:rPr>
                <w:lang w:eastAsia="zh-CN"/>
              </w:rPr>
            </w:pPr>
            <w:r w:rsidRPr="00A564B4">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851F44" w:rsidRPr="00A564B4" w:rsidRDefault="00851F44" w:rsidP="00851F44">
            <w:pPr>
              <w:pStyle w:val="TAL"/>
              <w:rPr>
                <w:lang w:eastAsia="zh-CN"/>
              </w:rPr>
            </w:pPr>
            <w:r w:rsidRPr="00A564B4">
              <w:rPr>
                <w:lang w:eastAsia="zh-CN"/>
              </w:rPr>
              <w:t>C</w:t>
            </w:r>
            <w:r w:rsidRPr="00A564B4">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851F44" w:rsidRPr="00A564B4" w:rsidRDefault="00851F44" w:rsidP="00851F44">
            <w:pPr>
              <w:pStyle w:val="TAL"/>
              <w:rPr>
                <w:lang w:eastAsia="zh-CN"/>
              </w:rPr>
            </w:pPr>
            <w:r w:rsidRPr="00A564B4">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A564B4" w:rsidRDefault="00851F44" w:rsidP="00851F44">
            <w:pPr>
              <w:pStyle w:val="TAL"/>
              <w:rPr>
                <w:lang w:eastAsia="ko-KR"/>
              </w:rPr>
            </w:pPr>
          </w:p>
        </w:tc>
      </w:tr>
      <w:tr w:rsidR="00851F44" w:rsidRPr="00A564B4" w14:paraId="039E4215" w14:textId="77777777" w:rsidTr="00BC6DDF">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A564B4" w:rsidRDefault="00851F44" w:rsidP="00851F44">
            <w:pPr>
              <w:pStyle w:val="TAL"/>
              <w:rPr>
                <w:lang w:eastAsia="zh-CN"/>
              </w:rPr>
            </w:pPr>
            <w:r w:rsidRPr="00A564B4">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851F44" w:rsidRPr="00A564B4" w:rsidRDefault="00851F44" w:rsidP="00851F44">
            <w:pPr>
              <w:pStyle w:val="TAL"/>
              <w:rPr>
                <w:lang w:eastAsia="zh-CN"/>
              </w:rPr>
            </w:pPr>
            <w:r w:rsidRPr="00A564B4">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A564B4" w:rsidRDefault="00851F44" w:rsidP="00851F44">
            <w:pPr>
              <w:pStyle w:val="TAL"/>
              <w:rPr>
                <w:lang w:eastAsia="ko-KR"/>
              </w:rPr>
            </w:pPr>
          </w:p>
        </w:tc>
      </w:tr>
      <w:tr w:rsidR="00851F44" w:rsidRPr="00A564B4" w14:paraId="0157968E" w14:textId="77777777" w:rsidTr="00BC6DDF">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A564B4" w:rsidRDefault="00851F44" w:rsidP="00851F44">
            <w:pPr>
              <w:pStyle w:val="TAL"/>
              <w:rPr>
                <w:lang w:eastAsia="zh-CN"/>
              </w:rPr>
            </w:pPr>
            <w:r w:rsidRPr="00A564B4">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851F44" w:rsidRPr="00A564B4" w:rsidRDefault="00851F44" w:rsidP="00851F44">
            <w:pPr>
              <w:pStyle w:val="TAL"/>
              <w:rPr>
                <w:lang w:eastAsia="zh-CN"/>
              </w:rPr>
            </w:pPr>
            <w:r w:rsidRPr="00A564B4">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A564B4" w:rsidRDefault="00851F44" w:rsidP="00851F44">
            <w:pPr>
              <w:pStyle w:val="TAL"/>
              <w:rPr>
                <w:lang w:eastAsia="ko-KR"/>
              </w:rPr>
            </w:pPr>
          </w:p>
        </w:tc>
      </w:tr>
      <w:tr w:rsidR="00851F44" w:rsidRPr="00A564B4" w14:paraId="267D6C5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A564B4" w:rsidRDefault="00851F44" w:rsidP="00851F44">
            <w:pPr>
              <w:pStyle w:val="TAL"/>
              <w:rPr>
                <w:lang w:eastAsia="zh-CN"/>
              </w:rPr>
            </w:pPr>
            <w:r w:rsidRPr="00A564B4">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851F44" w:rsidRPr="00A564B4" w:rsidRDefault="00851F44" w:rsidP="00851F44">
            <w:pPr>
              <w:pStyle w:val="TAL"/>
              <w:rPr>
                <w:lang w:eastAsia="zh-CN"/>
              </w:rPr>
            </w:pPr>
            <w:r w:rsidRPr="00A564B4">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2F35B1B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A564B4" w:rsidRDefault="00851F44" w:rsidP="00851F44">
            <w:pPr>
              <w:pStyle w:val="TAL"/>
              <w:rPr>
                <w:lang w:eastAsia="ko-KR"/>
              </w:rPr>
            </w:pPr>
          </w:p>
        </w:tc>
      </w:tr>
      <w:tr w:rsidR="00851F44" w:rsidRPr="00A564B4" w14:paraId="2A0F72D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A564B4" w:rsidRDefault="00851F44" w:rsidP="00851F44">
            <w:pPr>
              <w:pStyle w:val="TAL"/>
              <w:rPr>
                <w:lang w:eastAsia="zh-CN"/>
              </w:rPr>
            </w:pPr>
            <w:r w:rsidRPr="00A564B4">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851F44" w:rsidRPr="00A564B4" w:rsidRDefault="00851F44" w:rsidP="00851F44">
            <w:pPr>
              <w:pStyle w:val="TAL"/>
              <w:rPr>
                <w:lang w:eastAsia="zh-CN"/>
              </w:rPr>
            </w:pPr>
            <w:r w:rsidRPr="00A564B4">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A564B4" w:rsidRDefault="00851F44" w:rsidP="00851F44">
            <w:pPr>
              <w:pStyle w:val="TAL"/>
              <w:rPr>
                <w:lang w:eastAsia="ko-KR"/>
              </w:rPr>
            </w:pPr>
          </w:p>
        </w:tc>
      </w:tr>
      <w:tr w:rsidR="00851F44" w:rsidRPr="00A564B4" w14:paraId="671B9D6D" w14:textId="77777777" w:rsidTr="00BC6DDF">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A564B4" w:rsidRDefault="00851F44" w:rsidP="00851F44">
            <w:pPr>
              <w:pStyle w:val="TAL"/>
              <w:rPr>
                <w:lang w:eastAsia="zh-CN"/>
              </w:rPr>
            </w:pPr>
            <w:r w:rsidRPr="00A564B4">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851F44" w:rsidRPr="00A564B4" w:rsidRDefault="00851F44" w:rsidP="00851F44">
            <w:pPr>
              <w:pStyle w:val="TAL"/>
              <w:rPr>
                <w:lang w:eastAsia="zh-CN"/>
              </w:rPr>
            </w:pPr>
            <w:r w:rsidRPr="00A564B4">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A564B4" w:rsidRDefault="00851F44" w:rsidP="00851F44">
            <w:pPr>
              <w:pStyle w:val="TAL"/>
              <w:rPr>
                <w:lang w:eastAsia="ko-KR"/>
              </w:rPr>
            </w:pPr>
          </w:p>
        </w:tc>
      </w:tr>
      <w:tr w:rsidR="00851F44" w:rsidRPr="00A564B4" w14:paraId="061FDBBB"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A564B4" w:rsidRDefault="00851F44" w:rsidP="00851F44">
            <w:pPr>
              <w:pStyle w:val="TAL"/>
              <w:rPr>
                <w:lang w:eastAsia="zh-CN"/>
              </w:rPr>
            </w:pPr>
            <w:r w:rsidRPr="00A564B4">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851F44" w:rsidRPr="00A564B4" w:rsidRDefault="00851F44" w:rsidP="00851F44">
            <w:pPr>
              <w:pStyle w:val="TAL"/>
              <w:rPr>
                <w:lang w:eastAsia="zh-CN"/>
              </w:rPr>
            </w:pPr>
            <w:r w:rsidRPr="00A564B4">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532A5C5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A564B4" w:rsidRDefault="00851F44" w:rsidP="00851F44">
            <w:pPr>
              <w:pStyle w:val="TAL"/>
              <w:rPr>
                <w:lang w:eastAsia="ko-KR"/>
              </w:rPr>
            </w:pPr>
          </w:p>
        </w:tc>
      </w:tr>
      <w:tr w:rsidR="00851F44" w:rsidRPr="00A564B4" w14:paraId="3ABB4F45"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A564B4" w:rsidRDefault="00851F44" w:rsidP="00851F44">
            <w:pPr>
              <w:pStyle w:val="TAL"/>
              <w:rPr>
                <w:lang w:eastAsia="zh-CN"/>
              </w:rPr>
            </w:pPr>
            <w:r w:rsidRPr="00A564B4">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851F44" w:rsidRPr="00A564B4" w:rsidRDefault="00851F44" w:rsidP="00851F44">
            <w:pPr>
              <w:pStyle w:val="TAL"/>
              <w:rPr>
                <w:lang w:eastAsia="zh-CN"/>
              </w:rPr>
            </w:pPr>
            <w:r w:rsidRPr="00A564B4">
              <w:rPr>
                <w:lang w:eastAsia="en-US"/>
              </w:rPr>
              <w:t xml:space="preserve">FDD PDSCH Closed Loop Multi Layer Spatial Multiplexing 2x2 </w:t>
            </w:r>
            <w:r w:rsidRPr="00A564B4">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851F44" w:rsidRPr="00A564B4" w:rsidRDefault="00851F44" w:rsidP="00851F44">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851F44" w:rsidRPr="00A564B4" w:rsidRDefault="00851F44" w:rsidP="00851F44">
            <w:pPr>
              <w:pStyle w:val="TAL"/>
              <w:rPr>
                <w:lang w:eastAsia="zh-CN"/>
              </w:rPr>
            </w:pPr>
            <w:r w:rsidRPr="00A564B4">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A564B4" w:rsidRDefault="00851F44" w:rsidP="00851F44">
            <w:pPr>
              <w:pStyle w:val="TAL"/>
              <w:rPr>
                <w:lang w:eastAsia="ko-KR"/>
              </w:rPr>
            </w:pPr>
          </w:p>
        </w:tc>
      </w:tr>
      <w:tr w:rsidR="00851F44" w:rsidRPr="00A564B4" w14:paraId="16606924"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A564B4" w:rsidRDefault="00851F44" w:rsidP="00851F44">
            <w:pPr>
              <w:pStyle w:val="TAL"/>
              <w:rPr>
                <w:lang w:eastAsia="zh-CN"/>
              </w:rPr>
            </w:pPr>
            <w:r w:rsidRPr="00A564B4">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851F44" w:rsidRPr="00A564B4" w:rsidRDefault="00851F44" w:rsidP="00851F44">
            <w:pPr>
              <w:pStyle w:val="TAL"/>
              <w:rPr>
                <w:lang w:eastAsia="zh-CN"/>
              </w:rPr>
            </w:pPr>
            <w:r w:rsidRPr="00A564B4">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851F44" w:rsidRPr="00A564B4" w14:paraId="544A3F1A"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A564B4" w:rsidRDefault="00851F44" w:rsidP="00851F44">
            <w:pPr>
              <w:pStyle w:val="TAL"/>
              <w:rPr>
                <w:lang w:eastAsia="zh-CN"/>
              </w:rPr>
            </w:pPr>
            <w:r w:rsidRPr="00A564B4">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851F44" w:rsidRPr="00A564B4" w:rsidRDefault="00851F44" w:rsidP="00851F44">
            <w:pPr>
              <w:pStyle w:val="TAL"/>
              <w:rPr>
                <w:lang w:eastAsia="zh-CN"/>
              </w:rPr>
            </w:pPr>
            <w:r w:rsidRPr="00A564B4">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851F44" w:rsidRPr="00A564B4" w14:paraId="59E4F1D3"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851F44" w:rsidRPr="00A564B4" w:rsidRDefault="00851F44" w:rsidP="00851F44">
            <w:pPr>
              <w:pStyle w:val="TAL"/>
              <w:rPr>
                <w:lang w:eastAsia="zh-CN"/>
              </w:rPr>
            </w:pPr>
            <w:r w:rsidRPr="00A564B4">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851F44" w:rsidRPr="00A564B4" w:rsidRDefault="00851F44" w:rsidP="00851F44">
            <w:pPr>
              <w:pStyle w:val="TAL"/>
              <w:rPr>
                <w:lang w:eastAsia="zh-CN"/>
              </w:rPr>
            </w:pPr>
            <w:r w:rsidRPr="00A564B4">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851F44" w:rsidRPr="00A564B4" w:rsidRDefault="00851F44" w:rsidP="00851F44">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6E153A4A"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851F44" w:rsidRPr="00A564B4" w:rsidRDefault="00851F44" w:rsidP="00851F44">
            <w:pPr>
              <w:pStyle w:val="TAL"/>
              <w:rPr>
                <w:lang w:eastAsia="zh-CN"/>
              </w:rPr>
            </w:pPr>
            <w:r w:rsidRPr="00A564B4">
              <w:rPr>
                <w:lang w:eastAsia="zh-CN"/>
              </w:rPr>
              <w:t>Test execution not necessary if 8.2.1.4.2_A.2</w:t>
            </w:r>
          </w:p>
          <w:p w14:paraId="122324E5" w14:textId="77777777" w:rsidR="00851F44" w:rsidRPr="00A564B4" w:rsidRDefault="00851F44" w:rsidP="00851F44">
            <w:pPr>
              <w:pStyle w:val="TAL"/>
              <w:rPr>
                <w:lang w:eastAsia="zh-CN"/>
              </w:rPr>
            </w:pPr>
            <w:r w:rsidRPr="00A564B4">
              <w:rPr>
                <w:lang w:eastAsia="zh-CN"/>
              </w:rPr>
              <w:t>or</w:t>
            </w:r>
          </w:p>
          <w:p w14:paraId="694B1452" w14:textId="77777777" w:rsidR="00851F44" w:rsidRPr="00A564B4" w:rsidRDefault="00851F44" w:rsidP="00851F44">
            <w:pPr>
              <w:pStyle w:val="TAL"/>
              <w:rPr>
                <w:lang w:eastAsia="zh-CN"/>
              </w:rPr>
            </w:pPr>
            <w:r w:rsidRPr="00A564B4">
              <w:rPr>
                <w:lang w:eastAsia="zh-CN"/>
              </w:rPr>
              <w:t>8.2.1.4.2_A.3 or 8.2.1.4.2_A.4 or</w:t>
            </w:r>
          </w:p>
          <w:p w14:paraId="0057714C" w14:textId="77777777" w:rsidR="00851F44" w:rsidRPr="00A564B4" w:rsidRDefault="00851F44" w:rsidP="00851F44">
            <w:pPr>
              <w:pStyle w:val="TAL"/>
              <w:rPr>
                <w:lang w:eastAsia="zh-CN"/>
              </w:rPr>
            </w:pPr>
            <w:r w:rsidRPr="00A564B4">
              <w:rPr>
                <w:lang w:eastAsia="zh-CN"/>
              </w:rPr>
              <w:t>8.13.1.1.1.2 or</w:t>
            </w:r>
          </w:p>
          <w:p w14:paraId="35A22C7A" w14:textId="77777777" w:rsidR="00851F44" w:rsidRPr="00A564B4" w:rsidRDefault="00851F44" w:rsidP="00851F44">
            <w:pPr>
              <w:pStyle w:val="TAL"/>
              <w:rPr>
                <w:lang w:eastAsia="zh-CN"/>
              </w:rPr>
            </w:pPr>
            <w:r w:rsidRPr="00A564B4">
              <w:rPr>
                <w:lang w:eastAsia="zh-CN"/>
              </w:rPr>
              <w:t>8.13.1.1.1.3</w:t>
            </w:r>
          </w:p>
          <w:p w14:paraId="2991232F" w14:textId="77777777" w:rsidR="00851F44" w:rsidRPr="00A564B4" w:rsidRDefault="00851F44" w:rsidP="00851F44">
            <w:pPr>
              <w:pStyle w:val="TAL"/>
              <w:rPr>
                <w:lang w:eastAsia="zh-CN"/>
              </w:rPr>
            </w:pPr>
            <w:r w:rsidRPr="00A564B4">
              <w:rPr>
                <w:lang w:eastAsia="zh-CN"/>
              </w:rPr>
              <w:t>or</w:t>
            </w:r>
          </w:p>
          <w:p w14:paraId="3FFF824A" w14:textId="77777777" w:rsidR="00851F44" w:rsidRPr="00A564B4" w:rsidRDefault="00851F44" w:rsidP="00851F44">
            <w:pPr>
              <w:pStyle w:val="TAL"/>
              <w:rPr>
                <w:lang w:eastAsia="zh-CN"/>
              </w:rPr>
            </w:pPr>
            <w:r w:rsidRPr="00A564B4">
              <w:rPr>
                <w:lang w:eastAsia="zh-CN"/>
              </w:rPr>
              <w:t>8.13.1.1.1.4</w:t>
            </w:r>
          </w:p>
          <w:p w14:paraId="48361DE9" w14:textId="77777777" w:rsidR="00851F44" w:rsidRPr="00A564B4" w:rsidRDefault="00851F44" w:rsidP="00851F44">
            <w:pPr>
              <w:pStyle w:val="TAL"/>
              <w:rPr>
                <w:lang w:eastAsia="zh-CN"/>
              </w:rPr>
            </w:pPr>
            <w:r w:rsidRPr="00A564B4">
              <w:rPr>
                <w:lang w:eastAsia="zh-CN"/>
              </w:rPr>
              <w:t>or</w:t>
            </w:r>
          </w:p>
          <w:p w14:paraId="5F2642FE" w14:textId="77777777" w:rsidR="00851F44" w:rsidRPr="00A564B4" w:rsidRDefault="00851F44" w:rsidP="00851F44">
            <w:pPr>
              <w:pStyle w:val="TAL"/>
              <w:rPr>
                <w:lang w:eastAsia="ko-KR"/>
              </w:rPr>
            </w:pPr>
            <w:r w:rsidRPr="00A564B4">
              <w:rPr>
                <w:lang w:eastAsia="zh-CN"/>
              </w:rPr>
              <w:t>8.13.1.1.1.5 is executed.</w:t>
            </w:r>
          </w:p>
        </w:tc>
      </w:tr>
      <w:tr w:rsidR="00851F44" w:rsidRPr="00A564B4" w14:paraId="3CD75CBE"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A564B4" w:rsidRDefault="00851F44" w:rsidP="00851F44">
            <w:pPr>
              <w:pStyle w:val="TAL"/>
              <w:rPr>
                <w:lang w:eastAsia="zh-TW"/>
              </w:rPr>
            </w:pPr>
            <w:r w:rsidRPr="00A564B4">
              <w:rPr>
                <w:lang w:eastAsia="zh-CN"/>
              </w:rPr>
              <w:t>C</w:t>
            </w:r>
            <w:r w:rsidRPr="00A564B4">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75B1A53B"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CE4624" w14:textId="77777777" w:rsidTr="00BC6DDF">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A564B4" w:rsidRDefault="00851F44" w:rsidP="00851F44">
            <w:pPr>
              <w:pStyle w:val="TAL"/>
              <w:rPr>
                <w:lang w:eastAsia="en-US"/>
              </w:rPr>
            </w:pPr>
            <w:r w:rsidRPr="00A564B4">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851F44" w:rsidRPr="00A564B4" w:rsidRDefault="00851F44" w:rsidP="00851F44">
            <w:pPr>
              <w:pStyle w:val="TAL"/>
              <w:rPr>
                <w:lang w:eastAsia="en-US"/>
              </w:rPr>
            </w:pPr>
            <w:r w:rsidRPr="00A564B4">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33CEDA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A564B4" w:rsidRDefault="00851F44" w:rsidP="00851F44">
            <w:pPr>
              <w:pStyle w:val="TAL"/>
              <w:rPr>
                <w:lang w:eastAsia="zh-CN"/>
              </w:rPr>
            </w:pPr>
            <w:r w:rsidRPr="00A564B4">
              <w:rPr>
                <w:lang w:eastAsia="zh-CN"/>
              </w:rPr>
              <w:t xml:space="preserve">Test execution not necessary if </w:t>
            </w:r>
          </w:p>
          <w:p w14:paraId="79CCF8EB" w14:textId="77777777" w:rsidR="00851F44" w:rsidRPr="00A564B4" w:rsidRDefault="00851F44" w:rsidP="00851F44">
            <w:pPr>
              <w:pStyle w:val="TAL"/>
              <w:rPr>
                <w:lang w:eastAsia="zh-CN"/>
              </w:rPr>
            </w:pPr>
            <w:r w:rsidRPr="00A564B4">
              <w:rPr>
                <w:lang w:eastAsia="zh-CN"/>
              </w:rPr>
              <w:t>8.2.1.4.2_A.3 or 8.2.1.4.2_A.4 or</w:t>
            </w:r>
          </w:p>
          <w:p w14:paraId="47764AA1" w14:textId="77777777" w:rsidR="00851F44" w:rsidRPr="00A564B4" w:rsidRDefault="00851F44" w:rsidP="00851F44">
            <w:pPr>
              <w:pStyle w:val="TAL"/>
              <w:rPr>
                <w:lang w:eastAsia="zh-CN"/>
              </w:rPr>
            </w:pPr>
            <w:r w:rsidRPr="00A564B4">
              <w:rPr>
                <w:lang w:eastAsia="zh-CN"/>
              </w:rPr>
              <w:t>8.13.1.1.1.2 or</w:t>
            </w:r>
          </w:p>
          <w:p w14:paraId="2019D4B0" w14:textId="77777777" w:rsidR="00851F44" w:rsidRPr="00A564B4" w:rsidRDefault="00851F44" w:rsidP="00851F44">
            <w:pPr>
              <w:pStyle w:val="TAL"/>
              <w:rPr>
                <w:lang w:eastAsia="zh-CN"/>
              </w:rPr>
            </w:pPr>
            <w:r w:rsidRPr="00A564B4">
              <w:rPr>
                <w:lang w:eastAsia="zh-CN"/>
              </w:rPr>
              <w:t>8.13.1.1.1.3</w:t>
            </w:r>
          </w:p>
          <w:p w14:paraId="1A012162" w14:textId="77777777" w:rsidR="00851F44" w:rsidRPr="00A564B4" w:rsidRDefault="00851F44" w:rsidP="00851F44">
            <w:pPr>
              <w:pStyle w:val="TAL"/>
              <w:rPr>
                <w:lang w:eastAsia="zh-CN"/>
              </w:rPr>
            </w:pPr>
            <w:r w:rsidRPr="00A564B4">
              <w:rPr>
                <w:lang w:eastAsia="zh-CN"/>
              </w:rPr>
              <w:t>or</w:t>
            </w:r>
          </w:p>
          <w:p w14:paraId="386A5DFB" w14:textId="77777777" w:rsidR="00851F44" w:rsidRPr="00A564B4" w:rsidRDefault="00851F44" w:rsidP="00851F44">
            <w:pPr>
              <w:pStyle w:val="TAL"/>
              <w:rPr>
                <w:lang w:eastAsia="zh-CN"/>
              </w:rPr>
            </w:pPr>
            <w:r w:rsidRPr="00A564B4">
              <w:rPr>
                <w:lang w:eastAsia="zh-CN"/>
              </w:rPr>
              <w:t>8.13.1.1.1.4</w:t>
            </w:r>
          </w:p>
          <w:p w14:paraId="63A4348F" w14:textId="77777777" w:rsidR="00851F44" w:rsidRPr="00A564B4" w:rsidRDefault="00851F44" w:rsidP="00851F44">
            <w:pPr>
              <w:pStyle w:val="TAL"/>
              <w:rPr>
                <w:lang w:eastAsia="zh-CN"/>
              </w:rPr>
            </w:pPr>
            <w:r w:rsidRPr="00A564B4">
              <w:rPr>
                <w:lang w:eastAsia="zh-CN"/>
              </w:rPr>
              <w:t>or</w:t>
            </w:r>
          </w:p>
          <w:p w14:paraId="2D812BA4" w14:textId="77777777" w:rsidR="00851F44" w:rsidRPr="00A564B4" w:rsidRDefault="00851F44" w:rsidP="00851F44">
            <w:pPr>
              <w:pStyle w:val="TAL"/>
              <w:rPr>
                <w:lang w:eastAsia="zh-CN"/>
              </w:rPr>
            </w:pPr>
            <w:r w:rsidRPr="00A564B4">
              <w:rPr>
                <w:lang w:eastAsia="zh-CN"/>
              </w:rPr>
              <w:t>8.13.1.1.1.5 is executed.</w:t>
            </w:r>
          </w:p>
          <w:p w14:paraId="4F73F650" w14:textId="77777777" w:rsidR="00851F44" w:rsidRPr="00A564B4" w:rsidRDefault="00851F44" w:rsidP="00851F44">
            <w:pPr>
              <w:pStyle w:val="TAL"/>
              <w:rPr>
                <w:lang w:eastAsia="zh-CN"/>
              </w:rPr>
            </w:pPr>
          </w:p>
          <w:p w14:paraId="2EBD3C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52B9942" w14:textId="77777777" w:rsidTr="00BC6DDF">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A564B4" w:rsidRDefault="00851F44" w:rsidP="00851F44">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876785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A564B4" w:rsidRDefault="00851F44" w:rsidP="00851F44">
            <w:pPr>
              <w:pStyle w:val="TAL"/>
              <w:rPr>
                <w:lang w:eastAsia="ko-KR"/>
              </w:rPr>
            </w:pPr>
          </w:p>
        </w:tc>
      </w:tr>
      <w:tr w:rsidR="00851F44" w:rsidRPr="00A564B4" w14:paraId="45412282" w14:textId="77777777" w:rsidTr="00BC6DDF">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A564B4" w:rsidRDefault="00851F44" w:rsidP="00851F44">
            <w:pPr>
              <w:pStyle w:val="TAL"/>
              <w:rPr>
                <w:lang w:eastAsia="en-US"/>
              </w:rPr>
            </w:pPr>
            <w:r w:rsidRPr="00A564B4">
              <w:rPr>
                <w:rFonts w:cs="Arial"/>
                <w:szCs w:val="18"/>
                <w:lang w:eastAsia="en-US"/>
              </w:rPr>
              <w:t>8.2.1.4.2_A.</w:t>
            </w:r>
            <w:r w:rsidRPr="00A564B4">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A564B4" w:rsidRDefault="00851F44" w:rsidP="00851F44">
            <w:pPr>
              <w:pStyle w:val="TAL"/>
              <w:rPr>
                <w:lang w:eastAsia="en-US"/>
              </w:rPr>
            </w:pPr>
            <w:r w:rsidRPr="00A564B4">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851F44" w:rsidRPr="00A564B4" w:rsidRDefault="00851F44" w:rsidP="00851F44">
            <w:pPr>
              <w:pStyle w:val="TAL"/>
              <w:rPr>
                <w:lang w:eastAsia="en-US"/>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851F44" w:rsidRPr="00A564B4" w:rsidRDefault="00851F44" w:rsidP="00851F44">
            <w:pPr>
              <w:pStyle w:val="TAL"/>
              <w:rPr>
                <w:lang w:eastAsia="zh-CN"/>
              </w:rPr>
            </w:pPr>
            <w:r w:rsidRPr="00A564B4">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TW"/>
              </w:rPr>
              <w:t xml:space="preserve">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4D29986"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A564B4" w:rsidRDefault="00851F44" w:rsidP="00851F44">
            <w:pPr>
              <w:pStyle w:val="TAL"/>
              <w:rPr>
                <w:lang w:eastAsia="zh-CN"/>
              </w:rPr>
            </w:pPr>
            <w:r w:rsidRPr="00A564B4">
              <w:rPr>
                <w:lang w:eastAsia="zh-CN"/>
              </w:rPr>
              <w:t>Test execution not necessary if 8.2.1.4.2_A.4 or</w:t>
            </w:r>
          </w:p>
          <w:p w14:paraId="0FEFCB5D" w14:textId="77777777" w:rsidR="00851F44" w:rsidRPr="00A564B4" w:rsidRDefault="00851F44" w:rsidP="00851F44">
            <w:pPr>
              <w:pStyle w:val="TAL"/>
              <w:rPr>
                <w:lang w:eastAsia="zh-CN"/>
              </w:rPr>
            </w:pPr>
            <w:r w:rsidRPr="00A564B4">
              <w:rPr>
                <w:lang w:eastAsia="zh-CN"/>
              </w:rPr>
              <w:t>8.13.1.1.1.2 or</w:t>
            </w:r>
          </w:p>
          <w:p w14:paraId="7D59767D" w14:textId="77777777" w:rsidR="00851F44" w:rsidRPr="00A564B4" w:rsidRDefault="00851F44" w:rsidP="00851F44">
            <w:pPr>
              <w:pStyle w:val="TAL"/>
              <w:rPr>
                <w:lang w:eastAsia="zh-CN"/>
              </w:rPr>
            </w:pPr>
            <w:r w:rsidRPr="00A564B4">
              <w:rPr>
                <w:lang w:eastAsia="zh-CN"/>
              </w:rPr>
              <w:t>8.13.1.1.1.3</w:t>
            </w:r>
          </w:p>
          <w:p w14:paraId="6C239317" w14:textId="77777777" w:rsidR="00851F44" w:rsidRPr="00A564B4" w:rsidRDefault="00851F44" w:rsidP="00851F44">
            <w:pPr>
              <w:pStyle w:val="TAL"/>
              <w:rPr>
                <w:lang w:eastAsia="zh-CN"/>
              </w:rPr>
            </w:pPr>
            <w:r w:rsidRPr="00A564B4">
              <w:rPr>
                <w:lang w:eastAsia="zh-CN"/>
              </w:rPr>
              <w:t>or</w:t>
            </w:r>
          </w:p>
          <w:p w14:paraId="2BCED8F6" w14:textId="77777777" w:rsidR="00851F44" w:rsidRPr="00A564B4" w:rsidRDefault="00851F44" w:rsidP="00851F44">
            <w:pPr>
              <w:pStyle w:val="TAL"/>
              <w:rPr>
                <w:lang w:eastAsia="zh-CN"/>
              </w:rPr>
            </w:pPr>
            <w:r w:rsidRPr="00A564B4">
              <w:rPr>
                <w:lang w:eastAsia="zh-CN"/>
              </w:rPr>
              <w:t>8.13.1.1.1.4</w:t>
            </w:r>
          </w:p>
          <w:p w14:paraId="396615BB" w14:textId="77777777" w:rsidR="00851F44" w:rsidRPr="00A564B4" w:rsidRDefault="00851F44" w:rsidP="00851F44">
            <w:pPr>
              <w:pStyle w:val="TAL"/>
              <w:rPr>
                <w:lang w:eastAsia="zh-CN"/>
              </w:rPr>
            </w:pPr>
            <w:r w:rsidRPr="00A564B4">
              <w:rPr>
                <w:lang w:eastAsia="zh-CN"/>
              </w:rPr>
              <w:t>or</w:t>
            </w:r>
          </w:p>
          <w:p w14:paraId="1C5C81E6" w14:textId="77777777" w:rsidR="00851F44" w:rsidRPr="00A564B4" w:rsidRDefault="00851F44" w:rsidP="00851F44">
            <w:pPr>
              <w:pStyle w:val="TAL"/>
              <w:rPr>
                <w:lang w:eastAsia="zh-CN"/>
              </w:rPr>
            </w:pPr>
            <w:r w:rsidRPr="00A564B4">
              <w:rPr>
                <w:lang w:eastAsia="zh-CN"/>
              </w:rPr>
              <w:t>8.13.1.1.1.5 is executed.</w:t>
            </w:r>
          </w:p>
          <w:p w14:paraId="23F01BAA" w14:textId="77777777" w:rsidR="00851F44" w:rsidRPr="00A564B4" w:rsidRDefault="00851F44" w:rsidP="00851F44">
            <w:pPr>
              <w:pStyle w:val="TAL"/>
              <w:rPr>
                <w:lang w:eastAsia="zh-CN"/>
              </w:rPr>
            </w:pPr>
          </w:p>
          <w:p w14:paraId="4D620AB2" w14:textId="77777777" w:rsidR="00851F44" w:rsidRPr="00A564B4" w:rsidRDefault="00851F44" w:rsidP="00851F44">
            <w:pPr>
              <w:pStyle w:val="TAL"/>
              <w:rPr>
                <w:lang w:eastAsia="ko-KR"/>
              </w:rPr>
            </w:pPr>
            <w:r w:rsidRPr="00A564B4">
              <w:rPr>
                <w:lang w:eastAsia="zh-CN"/>
              </w:rPr>
              <w:t>Note 7</w:t>
            </w:r>
          </w:p>
        </w:tc>
      </w:tr>
      <w:tr w:rsidR="00851F44" w:rsidRPr="00A564B4" w14:paraId="4871BE3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851F44" w:rsidRPr="00A564B4" w:rsidRDefault="00851F44" w:rsidP="00851F44">
            <w:pPr>
              <w:pStyle w:val="TAL"/>
              <w:rPr>
                <w:lang w:eastAsia="en-US"/>
              </w:rPr>
            </w:pPr>
            <w:r w:rsidRPr="00A564B4">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851F44" w:rsidRPr="00A564B4" w:rsidRDefault="00851F44" w:rsidP="00851F44">
            <w:pPr>
              <w:pStyle w:val="TAL"/>
              <w:rPr>
                <w:lang w:eastAsia="en-US"/>
              </w:rPr>
            </w:pPr>
            <w:r w:rsidRPr="00A564B4">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851F44" w:rsidRPr="00A564B4" w:rsidRDefault="00851F44" w:rsidP="00851F44">
            <w:pPr>
              <w:pStyle w:val="TAL"/>
              <w:rPr>
                <w:lang w:eastAsia="zh-CN"/>
              </w:rPr>
            </w:pPr>
            <w:r w:rsidRPr="00A564B4">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851F44" w:rsidRPr="00A564B4" w:rsidRDefault="00851F44" w:rsidP="00851F44">
            <w:pPr>
              <w:pStyle w:val="TAC"/>
              <w:jc w:val="left"/>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A564B4" w:rsidRDefault="00851F44" w:rsidP="00851F44">
            <w:pPr>
              <w:pStyle w:val="TAL"/>
              <w:rPr>
                <w:lang w:eastAsia="zh-CN"/>
              </w:rPr>
            </w:pPr>
            <w:r w:rsidRPr="00A564B4">
              <w:rPr>
                <w:lang w:eastAsia="zh-CN"/>
              </w:rPr>
              <w:t xml:space="preserve">Test execution not necessary if </w:t>
            </w:r>
          </w:p>
          <w:p w14:paraId="29386192" w14:textId="77777777" w:rsidR="00851F44" w:rsidRPr="00A564B4" w:rsidRDefault="00851F44" w:rsidP="00851F44">
            <w:pPr>
              <w:pStyle w:val="TAL"/>
              <w:rPr>
                <w:lang w:eastAsia="zh-CN"/>
              </w:rPr>
            </w:pPr>
            <w:r w:rsidRPr="00A564B4">
              <w:rPr>
                <w:lang w:eastAsia="zh-CN"/>
              </w:rPr>
              <w:t>8.13.1.1.1.2 or</w:t>
            </w:r>
          </w:p>
          <w:p w14:paraId="7303D795" w14:textId="77777777" w:rsidR="00851F44" w:rsidRPr="00A564B4" w:rsidRDefault="00851F44" w:rsidP="00851F44">
            <w:pPr>
              <w:pStyle w:val="TAL"/>
              <w:rPr>
                <w:lang w:eastAsia="zh-CN"/>
              </w:rPr>
            </w:pPr>
            <w:r w:rsidRPr="00A564B4">
              <w:rPr>
                <w:lang w:eastAsia="zh-CN"/>
              </w:rPr>
              <w:t>8.13.1.1.1.3</w:t>
            </w:r>
          </w:p>
          <w:p w14:paraId="75725C26" w14:textId="77777777" w:rsidR="00851F44" w:rsidRPr="00A564B4" w:rsidRDefault="00851F44" w:rsidP="00851F44">
            <w:pPr>
              <w:pStyle w:val="TAL"/>
              <w:rPr>
                <w:lang w:eastAsia="zh-CN"/>
              </w:rPr>
            </w:pPr>
            <w:r w:rsidRPr="00A564B4">
              <w:rPr>
                <w:lang w:eastAsia="zh-CN"/>
              </w:rPr>
              <w:t>or</w:t>
            </w:r>
          </w:p>
          <w:p w14:paraId="3F4602BC" w14:textId="77777777" w:rsidR="00851F44" w:rsidRPr="00A564B4" w:rsidRDefault="00851F44" w:rsidP="00851F44">
            <w:pPr>
              <w:pStyle w:val="TAL"/>
              <w:rPr>
                <w:lang w:eastAsia="zh-CN"/>
              </w:rPr>
            </w:pPr>
            <w:r w:rsidRPr="00A564B4">
              <w:rPr>
                <w:lang w:eastAsia="zh-CN"/>
              </w:rPr>
              <w:t>8.13.1.1.1.4</w:t>
            </w:r>
          </w:p>
          <w:p w14:paraId="7BE3B38B" w14:textId="77777777" w:rsidR="00851F44" w:rsidRPr="00A564B4" w:rsidRDefault="00851F44" w:rsidP="00851F44">
            <w:pPr>
              <w:pStyle w:val="TAL"/>
              <w:rPr>
                <w:lang w:eastAsia="zh-CN"/>
              </w:rPr>
            </w:pPr>
            <w:r w:rsidRPr="00A564B4">
              <w:rPr>
                <w:lang w:eastAsia="zh-CN"/>
              </w:rPr>
              <w:t>or</w:t>
            </w:r>
          </w:p>
          <w:p w14:paraId="696BE61C" w14:textId="77777777" w:rsidR="00851F44" w:rsidRPr="00A564B4" w:rsidRDefault="00851F44" w:rsidP="00851F44">
            <w:pPr>
              <w:pStyle w:val="TAL"/>
              <w:rPr>
                <w:lang w:eastAsia="zh-CN"/>
              </w:rPr>
            </w:pPr>
            <w:r w:rsidRPr="00A564B4">
              <w:rPr>
                <w:lang w:eastAsia="zh-CN"/>
              </w:rPr>
              <w:t>8.13.1.1.1.5 is executed.</w:t>
            </w:r>
          </w:p>
          <w:p w14:paraId="6B67C1DF" w14:textId="77777777" w:rsidR="00851F44" w:rsidRPr="00A564B4" w:rsidRDefault="00851F44" w:rsidP="00851F44">
            <w:pPr>
              <w:pStyle w:val="TAL"/>
              <w:rPr>
                <w:lang w:eastAsia="zh-CN"/>
              </w:rPr>
            </w:pPr>
          </w:p>
          <w:p w14:paraId="06857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881B486"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851F44" w:rsidRPr="00A564B4" w:rsidRDefault="00851F44" w:rsidP="00851F44">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851F44" w:rsidRPr="00A564B4" w:rsidRDefault="00851F44" w:rsidP="00851F44">
            <w:pPr>
              <w:pStyle w:val="TAL"/>
              <w:rPr>
                <w:lang w:eastAsia="zh-CN"/>
              </w:rPr>
            </w:pPr>
            <w:r w:rsidRPr="00A564B4">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6B1A1F2B" w:rsidR="00851F44" w:rsidRPr="00A564B4" w:rsidRDefault="00851F44" w:rsidP="00851F44">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851F44" w:rsidRPr="00A564B4" w:rsidRDefault="00851F44" w:rsidP="00851F44">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851F44" w:rsidRPr="00A564B4"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A564B4" w:rsidRDefault="00851F44" w:rsidP="00851F44">
            <w:pPr>
              <w:pStyle w:val="TAL"/>
              <w:rPr>
                <w:lang w:eastAsia="en-US"/>
              </w:rPr>
            </w:pPr>
          </w:p>
        </w:tc>
      </w:tr>
      <w:tr w:rsidR="00851F44" w:rsidRPr="00A564B4" w14:paraId="0C238F87"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851F44" w:rsidRPr="00A564B4" w:rsidRDefault="00851F44" w:rsidP="00851F44">
            <w:pPr>
              <w:pStyle w:val="TAL"/>
            </w:pPr>
            <w:r w:rsidRPr="00A564B4">
              <w:t>8.2.1.4.2_A.5</w:t>
            </w:r>
          </w:p>
        </w:tc>
        <w:tc>
          <w:tcPr>
            <w:tcW w:w="1646" w:type="dxa"/>
            <w:tcBorders>
              <w:left w:val="nil"/>
              <w:bottom w:val="single" w:sz="4" w:space="0" w:color="auto"/>
              <w:right w:val="single" w:sz="4" w:space="0" w:color="auto"/>
            </w:tcBorders>
            <w:shd w:val="clear" w:color="auto" w:fill="auto"/>
            <w:vAlign w:val="center"/>
          </w:tcPr>
          <w:p w14:paraId="52DB245F" w14:textId="77777777" w:rsidR="00851F44" w:rsidRPr="00A564B4" w:rsidRDefault="00851F44" w:rsidP="00851F44">
            <w:pPr>
              <w:pStyle w:val="TAL"/>
            </w:pPr>
            <w:r w:rsidRPr="00A564B4">
              <w:t>FDD PDSCH Closed Loop Multi Layer Spatial Multiplexing 4x2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851F44" w:rsidRPr="00A564B4" w:rsidRDefault="00851F44" w:rsidP="00851F44">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851F44" w:rsidRPr="00A564B4" w:rsidRDefault="00851F44" w:rsidP="00851F44">
            <w:pPr>
              <w:pStyle w:val="TAC"/>
              <w:jc w:val="left"/>
              <w:rPr>
                <w:rFonts w:eastAsia="PMingLiU"/>
                <w:lang w:eastAsia="zh-TW"/>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851F44" w:rsidRPr="00A564B4" w:rsidRDefault="00851F44" w:rsidP="00851F44">
            <w:pPr>
              <w:pStyle w:val="TAL"/>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A564B4" w:rsidRDefault="00851F44" w:rsidP="00851F44">
            <w:pPr>
              <w:pStyle w:val="TAL"/>
            </w:pPr>
            <w:r w:rsidRPr="00A564B4">
              <w:rPr>
                <w:lang w:eastAsia="zh-CN"/>
              </w:rPr>
              <w:t xml:space="preserve">Note </w:t>
            </w:r>
            <w:r w:rsidRPr="00A564B4">
              <w:rPr>
                <w:lang w:eastAsia="zh-TW"/>
              </w:rPr>
              <w:t>7</w:t>
            </w:r>
          </w:p>
        </w:tc>
      </w:tr>
      <w:tr w:rsidR="00851F44" w:rsidRPr="00A564B4" w14:paraId="067B7A75"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A564B4" w:rsidRDefault="00851F44" w:rsidP="00851F44">
            <w:pPr>
              <w:pStyle w:val="TAL"/>
              <w:rPr>
                <w:lang w:eastAsia="en-US"/>
              </w:rPr>
            </w:pPr>
            <w:r w:rsidRPr="00A564B4">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851F44" w:rsidRPr="00A564B4" w:rsidRDefault="00851F44" w:rsidP="00851F44">
            <w:pPr>
              <w:pStyle w:val="TAL"/>
              <w:rPr>
                <w:lang w:eastAsia="en-US"/>
              </w:rPr>
            </w:pPr>
            <w:r w:rsidRPr="00A564B4">
              <w:rPr>
                <w:lang w:eastAsia="en-US"/>
              </w:rPr>
              <w:t>FDD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851F44" w:rsidRPr="00A564B4"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A564B4" w:rsidRDefault="00851F44" w:rsidP="00851F44">
            <w:pPr>
              <w:pStyle w:val="TAL"/>
              <w:rPr>
                <w:lang w:eastAsia="ko-KR"/>
              </w:rPr>
            </w:pPr>
            <w:r w:rsidRPr="00A564B4">
              <w:rPr>
                <w:lang w:eastAsia="en-US"/>
              </w:rPr>
              <w:t>8.2.1.4.2A</w:t>
            </w:r>
          </w:p>
        </w:tc>
      </w:tr>
      <w:tr w:rsidR="00851F44" w:rsidRPr="00A564B4" w14:paraId="60AEF609"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A564B4" w:rsidRDefault="00851F44" w:rsidP="00851F44">
            <w:pPr>
              <w:pStyle w:val="TAL"/>
              <w:rPr>
                <w:lang w:eastAsia="en-US"/>
              </w:rPr>
            </w:pPr>
            <w:r w:rsidRPr="00A564B4">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A564B4" w:rsidRDefault="00851F44" w:rsidP="00851F44">
            <w:pPr>
              <w:pStyle w:val="TAL"/>
              <w:rPr>
                <w:lang w:eastAsia="ko-KR"/>
              </w:rPr>
            </w:pPr>
          </w:p>
        </w:tc>
      </w:tr>
      <w:tr w:rsidR="00851F44" w:rsidRPr="00A564B4" w14:paraId="3557A592"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A564B4" w:rsidRDefault="00851F44" w:rsidP="00851F44">
            <w:pPr>
              <w:pStyle w:val="TAL"/>
              <w:rPr>
                <w:lang w:eastAsia="en-US"/>
              </w:rPr>
            </w:pPr>
            <w:r w:rsidRPr="00A564B4">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851F44" w:rsidRPr="00A564B4" w:rsidRDefault="00851F44" w:rsidP="00851F44">
            <w:pPr>
              <w:pStyle w:val="TAL"/>
              <w:rPr>
                <w:lang w:eastAsia="en-US"/>
              </w:rPr>
            </w:pPr>
            <w:r w:rsidRPr="00A564B4">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851F44" w:rsidRPr="00A564B4" w:rsidRDefault="00851F44" w:rsidP="00851F44">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851F44" w:rsidRPr="00A564B4" w:rsidRDefault="00851F44" w:rsidP="00851F44">
            <w:pPr>
              <w:pStyle w:val="TAL"/>
              <w:rPr>
                <w:lang w:eastAsia="zh-CN"/>
              </w:rPr>
            </w:pPr>
            <w:r w:rsidRPr="00A564B4">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851F44" w:rsidRPr="00A564B4" w:rsidRDefault="00851F44" w:rsidP="00851F44">
            <w:pPr>
              <w:pStyle w:val="TAL"/>
              <w:rPr>
                <w:lang w:eastAsia="zh-CN"/>
              </w:rPr>
            </w:pPr>
            <w:r w:rsidRPr="00A564B4">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E18BC9C"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A564B4" w:rsidRDefault="00851F44" w:rsidP="00851F44">
            <w:pPr>
              <w:pStyle w:val="TAL"/>
              <w:rPr>
                <w:lang w:eastAsia="en-US"/>
              </w:rPr>
            </w:pPr>
            <w:r w:rsidRPr="00A564B4">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851F44" w:rsidRPr="00A564B4" w:rsidRDefault="00851F44" w:rsidP="00851F44">
            <w:pPr>
              <w:pStyle w:val="TAL"/>
              <w:rPr>
                <w:lang w:eastAsia="zh-CN"/>
              </w:rPr>
            </w:pPr>
            <w:r w:rsidRPr="00A564B4">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A564B4" w:rsidRDefault="00851F44" w:rsidP="00851F44">
            <w:pPr>
              <w:pStyle w:val="TAL"/>
              <w:rPr>
                <w:lang w:eastAsia="ko-KR"/>
              </w:rPr>
            </w:pPr>
          </w:p>
        </w:tc>
      </w:tr>
      <w:tr w:rsidR="00851F44" w:rsidRPr="00A564B4" w14:paraId="66868D8A"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A564B4" w:rsidRDefault="00851F44" w:rsidP="00851F44">
            <w:pPr>
              <w:pStyle w:val="TAL"/>
              <w:rPr>
                <w:lang w:eastAsia="zh-CN"/>
              </w:rPr>
            </w:pPr>
            <w:r w:rsidRPr="00A564B4">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851F44" w:rsidRPr="00A564B4" w:rsidRDefault="00851F44" w:rsidP="00851F44">
            <w:pPr>
              <w:pStyle w:val="TAL"/>
              <w:rPr>
                <w:lang w:eastAsia="zh-CN"/>
              </w:rPr>
            </w:pPr>
            <w:r w:rsidRPr="00A564B4">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851F44" w:rsidRPr="00A564B4" w:rsidRDefault="00851F44" w:rsidP="00851F44">
            <w:pPr>
              <w:pStyle w:val="TAL"/>
              <w:rPr>
                <w:lang w:eastAsia="ko-KR"/>
              </w:rPr>
            </w:pPr>
            <w:r w:rsidRPr="00A564B4">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851F44" w:rsidRPr="00A564B4" w:rsidRDefault="00851F44" w:rsidP="00851F44">
            <w:pPr>
              <w:pStyle w:val="TAL"/>
              <w:rPr>
                <w:lang w:eastAsia="ko-KR"/>
              </w:rPr>
            </w:pPr>
            <w:r w:rsidRPr="00A564B4">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851F44" w:rsidRPr="00A564B4" w:rsidDel="0078329B"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6A47CEC"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A564B4" w:rsidRDefault="00851F44" w:rsidP="00851F44">
            <w:pPr>
              <w:pStyle w:val="TAL"/>
              <w:rPr>
                <w:lang w:eastAsia="zh-CN"/>
              </w:rPr>
            </w:pPr>
            <w:r w:rsidRPr="00A564B4">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851F44" w:rsidRPr="00A564B4" w:rsidRDefault="00851F44" w:rsidP="00851F44">
            <w:pPr>
              <w:pStyle w:val="TAL"/>
              <w:rPr>
                <w:lang w:eastAsia="zh-CN"/>
              </w:rPr>
            </w:pPr>
            <w:r w:rsidRPr="00A564B4">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851F44" w:rsidRPr="00A564B4" w:rsidRDefault="00851F44" w:rsidP="00851F44">
            <w:pPr>
              <w:pStyle w:val="TAL"/>
              <w:rPr>
                <w:lang w:eastAsia="ko-KR"/>
              </w:rPr>
            </w:pPr>
            <w:r w:rsidRPr="00A564B4">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851F44" w:rsidRPr="00A564B4" w:rsidRDefault="00851F44" w:rsidP="00851F44">
            <w:pPr>
              <w:pStyle w:val="TAL"/>
              <w:rPr>
                <w:lang w:eastAsia="ko-KR"/>
              </w:rPr>
            </w:pPr>
            <w:r w:rsidRPr="00A564B4">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A564B4" w:rsidRDefault="00851F44" w:rsidP="00851F44">
            <w:pPr>
              <w:pStyle w:val="TAL"/>
              <w:rPr>
                <w:lang w:eastAsia="ko-KR"/>
              </w:rPr>
            </w:pPr>
          </w:p>
        </w:tc>
      </w:tr>
      <w:tr w:rsidR="00851F44" w:rsidRPr="00A564B4" w14:paraId="22319BF3"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A564B4" w:rsidRDefault="00851F44" w:rsidP="00851F44">
            <w:pPr>
              <w:pStyle w:val="TAL"/>
              <w:rPr>
                <w:rFonts w:eastAsia="SimSun"/>
                <w:lang w:eastAsia="zh-CN"/>
              </w:rPr>
            </w:pPr>
            <w:r w:rsidRPr="00A564B4">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851F44" w:rsidRPr="00A564B4" w:rsidRDefault="00851F44" w:rsidP="00851F44">
            <w:pPr>
              <w:pStyle w:val="TAL"/>
              <w:rPr>
                <w:rFonts w:eastAsia="SimSun"/>
                <w:lang w:eastAsia="zh-CN"/>
              </w:rPr>
            </w:pPr>
            <w:r w:rsidRPr="00A564B4">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851F44" w:rsidRPr="00A564B4" w:rsidRDefault="00851F44" w:rsidP="00851F44">
            <w:pPr>
              <w:pStyle w:val="TAL"/>
              <w:rPr>
                <w:rFonts w:eastAsia="SimSun"/>
                <w:lang w:eastAsia="zh-CN"/>
              </w:rPr>
            </w:pPr>
            <w:r w:rsidRPr="00A564B4">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851F44" w:rsidRPr="00A564B4" w:rsidRDefault="00851F44" w:rsidP="00851F44">
            <w:pPr>
              <w:pStyle w:val="TAL"/>
              <w:rPr>
                <w:rFonts w:eastAsia="SimSun"/>
                <w:lang w:eastAsia="zh-CN"/>
              </w:rPr>
            </w:pPr>
            <w:r w:rsidRPr="00A564B4">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851F44" w:rsidRPr="00A564B4" w:rsidRDefault="00851F44" w:rsidP="00851F44">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FC3FEF0"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A564B4" w:rsidRDefault="00851F44" w:rsidP="00851F44">
            <w:pPr>
              <w:pStyle w:val="TAL"/>
              <w:rPr>
                <w:lang w:eastAsia="zh-CN"/>
              </w:rPr>
            </w:pPr>
            <w:r w:rsidRPr="00A564B4">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A564B4" w:rsidRDefault="00851F44" w:rsidP="00851F44">
            <w:pPr>
              <w:pStyle w:val="TAL"/>
              <w:rPr>
                <w:lang w:eastAsia="ko-KR"/>
              </w:rPr>
            </w:pPr>
          </w:p>
        </w:tc>
      </w:tr>
      <w:tr w:rsidR="00851F44" w:rsidRPr="00A564B4" w14:paraId="253594E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A564B4" w:rsidRDefault="00851F44" w:rsidP="00851F44">
            <w:pPr>
              <w:pStyle w:val="TAL"/>
              <w:rPr>
                <w:lang w:eastAsia="zh-CN"/>
              </w:rPr>
            </w:pPr>
            <w:r w:rsidRPr="00A564B4">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851F44" w:rsidRPr="00A564B4" w:rsidRDefault="00851F44" w:rsidP="00851F44">
            <w:pPr>
              <w:pStyle w:val="TAL"/>
              <w:rPr>
                <w:lang w:eastAsia="zh-CN"/>
              </w:rPr>
            </w:pPr>
            <w:r w:rsidRPr="00A564B4">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851F44" w:rsidRPr="00A564B4" w14:paraId="1E5B7CC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A564B4" w:rsidRDefault="00851F44" w:rsidP="00851F44">
            <w:pPr>
              <w:pStyle w:val="TAL"/>
              <w:rPr>
                <w:lang w:eastAsia="zh-CN"/>
              </w:rPr>
            </w:pPr>
            <w:r w:rsidRPr="00A564B4">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851F44" w:rsidRPr="00A564B4" w:rsidRDefault="00851F44" w:rsidP="00851F44">
            <w:pPr>
              <w:pStyle w:val="TAL"/>
              <w:rPr>
                <w:lang w:eastAsia="zh-CN"/>
              </w:rPr>
            </w:pPr>
            <w:r w:rsidRPr="00A564B4">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851F44" w:rsidRPr="00A564B4" w:rsidRDefault="00851F44" w:rsidP="00851F44">
            <w:pPr>
              <w:pStyle w:val="TAL"/>
              <w:rPr>
                <w:lang w:eastAsia="zh-CN"/>
              </w:rPr>
            </w:pPr>
            <w:r w:rsidRPr="00A564B4">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851F44" w:rsidRPr="00A564B4" w:rsidRDefault="00851F44" w:rsidP="00851F44">
            <w:pPr>
              <w:pStyle w:val="TAL"/>
              <w:rPr>
                <w:lang w:eastAsia="zh-CN"/>
              </w:rPr>
            </w:pPr>
            <w:r w:rsidRPr="00A564B4">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851F44" w:rsidRPr="00A564B4" w:rsidDel="001D204C" w14:paraId="7D6EE65D"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851F44" w:rsidRPr="00A564B4" w:rsidDel="001D204C" w:rsidRDefault="00851F44" w:rsidP="00851F44">
            <w:pPr>
              <w:pStyle w:val="TAL"/>
              <w:rPr>
                <w:lang w:eastAsia="zh-CN"/>
              </w:rPr>
            </w:pPr>
            <w:r w:rsidRPr="00A564B4">
              <w:rPr>
                <w:lang w:eastAsia="zh-CN"/>
              </w:rPr>
              <w:t>8.2.2.1.1_A.1</w:t>
            </w:r>
          </w:p>
        </w:tc>
        <w:tc>
          <w:tcPr>
            <w:tcW w:w="1646" w:type="dxa"/>
            <w:vMerge w:val="restart"/>
            <w:tcBorders>
              <w:top w:val="nil"/>
              <w:left w:val="nil"/>
              <w:right w:val="single" w:sz="4" w:space="0" w:color="auto"/>
            </w:tcBorders>
            <w:shd w:val="clear" w:color="auto" w:fill="auto"/>
            <w:vAlign w:val="center"/>
          </w:tcPr>
          <w:p w14:paraId="40C628E7" w14:textId="77777777" w:rsidR="00851F44" w:rsidRPr="00A564B4" w:rsidDel="001D204C" w:rsidRDefault="00851F44" w:rsidP="00851F44">
            <w:pPr>
              <w:pStyle w:val="TAL"/>
              <w:rPr>
                <w:lang w:eastAsia="zh-CN"/>
              </w:rPr>
            </w:pPr>
            <w:r w:rsidRPr="00A564B4">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851F44" w:rsidRPr="00A564B4" w:rsidDel="001D204C"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851F44" w:rsidRPr="00A564B4" w:rsidDel="001D204C" w:rsidRDefault="00851F44" w:rsidP="00851F44">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851F44" w:rsidRPr="00A564B4" w:rsidDel="001D204C"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0C06D5B6" w14:textId="77777777" w:rsidR="00851F44" w:rsidRPr="00A564B4" w:rsidDel="001D204C"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851F44" w:rsidRPr="00A564B4" w:rsidDel="001D204C" w:rsidRDefault="00851F44" w:rsidP="00851F44">
            <w:pPr>
              <w:pStyle w:val="TAL"/>
              <w:rPr>
                <w:lang w:eastAsia="ko-KR"/>
              </w:rPr>
            </w:pPr>
            <w:r w:rsidRPr="00A564B4">
              <w:rPr>
                <w:lang w:eastAsia="zh-CN"/>
              </w:rPr>
              <w:t>Test execution not necessary if 8.2.2.1.1_A.2 is executed.</w:t>
            </w:r>
          </w:p>
        </w:tc>
      </w:tr>
      <w:tr w:rsidR="00851F44" w:rsidRPr="00A564B4" w:rsidDel="001D204C" w14:paraId="4D6AE5D3"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A564B4" w:rsidDel="001D204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851F44" w:rsidRPr="00A564B4" w:rsidDel="001D204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851F44" w:rsidRPr="00A564B4" w:rsidDel="001D204C"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851F44" w:rsidRPr="00A564B4" w:rsidDel="001D204C" w:rsidRDefault="00851F44" w:rsidP="00851F44">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851F44" w:rsidRPr="00A564B4" w:rsidDel="001D204C"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851F44" w:rsidRPr="00A564B4" w:rsidDel="001D204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851F44" w:rsidRPr="00A564B4" w:rsidRDefault="00851F44" w:rsidP="00851F44">
            <w:pPr>
              <w:pStyle w:val="TAL"/>
              <w:rPr>
                <w:lang w:eastAsia="ko-KR"/>
              </w:rPr>
            </w:pPr>
          </w:p>
          <w:p w14:paraId="3E07D45E" w14:textId="77777777" w:rsidR="00851F44" w:rsidRPr="00A564B4" w:rsidDel="001D204C"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ED06818"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A564B4" w:rsidRDefault="00851F44" w:rsidP="00851F44">
            <w:pPr>
              <w:pStyle w:val="TAL"/>
              <w:rPr>
                <w:lang w:eastAsia="zh-CN"/>
              </w:rPr>
            </w:pPr>
            <w:r w:rsidRPr="00A564B4">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851F44" w:rsidRPr="00A564B4" w:rsidRDefault="00851F44" w:rsidP="00851F44">
            <w:pPr>
              <w:pStyle w:val="TAL"/>
              <w:rPr>
                <w:snapToGrid w:val="0"/>
                <w:lang w:eastAsia="en-US"/>
              </w:rPr>
            </w:pPr>
            <w:r w:rsidRPr="00A564B4">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851F44" w:rsidRPr="00A564B4" w:rsidRDefault="00851F44" w:rsidP="00851F44">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lang w:eastAsia="zh-CN"/>
              </w:rPr>
              <w:t>i</w:t>
            </w:r>
            <w:r w:rsidRPr="00A564B4">
              <w:rPr>
                <w:rFonts w:cs="Arial"/>
                <w:szCs w:val="18"/>
                <w:lang w:eastAsia="en-US"/>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1A74E8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9D1E52C"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851F44" w:rsidRPr="00A564B4" w:rsidRDefault="00851F44" w:rsidP="00851F44">
            <w:pPr>
              <w:pStyle w:val="TAL"/>
              <w:rPr>
                <w:lang w:eastAsia="en-US"/>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F13248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A564B4" w:rsidRDefault="00851F44" w:rsidP="00851F44">
            <w:pPr>
              <w:pStyle w:val="TAL"/>
              <w:rPr>
                <w:lang w:eastAsia="ko-KR"/>
              </w:rPr>
            </w:pPr>
          </w:p>
        </w:tc>
      </w:tr>
      <w:tr w:rsidR="00851F44" w:rsidRPr="00A564B4" w14:paraId="0A18075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851F44" w:rsidRPr="00A564B4" w:rsidRDefault="00851F44" w:rsidP="00851F44">
            <w:pPr>
              <w:pStyle w:val="TAL"/>
              <w:rPr>
                <w:lang w:eastAsia="zh-CN"/>
              </w:rPr>
            </w:pPr>
            <w:r w:rsidRPr="00A564B4">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851F44" w:rsidRPr="00A564B4" w:rsidRDefault="00851F44" w:rsidP="00851F44">
            <w:pPr>
              <w:pStyle w:val="TAL"/>
              <w:rPr>
                <w:lang w:eastAsia="zh-CN"/>
              </w:rPr>
            </w:pPr>
            <w:r w:rsidRPr="00A564B4">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851F44" w:rsidRPr="00A564B4" w:rsidRDefault="00851F44" w:rsidP="00851F44">
            <w:pPr>
              <w:pStyle w:val="TAL"/>
              <w:rPr>
                <w:lang w:eastAsia="ko-KR"/>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851F44" w:rsidRPr="00A564B4" w:rsidRDefault="00851F44" w:rsidP="00851F44">
            <w:pPr>
              <w:pStyle w:val="TAL"/>
              <w:rPr>
                <w:lang w:eastAsia="ko-KR"/>
              </w:rPr>
            </w:pPr>
            <w:r w:rsidRPr="00A564B4">
              <w:rPr>
                <w:rFonts w:cs="Arial"/>
                <w:szCs w:val="18"/>
                <w:lang w:eastAsia="en-US"/>
              </w:rPr>
              <w:t>CA configurations in Table 4.1-4</w:t>
            </w:r>
            <w:r w:rsidRPr="00A564B4" w:rsidDel="008C3569">
              <w:rPr>
                <w:lang w:eastAsia="zh-CN"/>
              </w:rPr>
              <w:t xml:space="preserve"> </w:t>
            </w:r>
            <w:r w:rsidRPr="00A564B4">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851F44" w:rsidRPr="00A564B4" w:rsidRDefault="00851F44" w:rsidP="00851F44">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1E63125" w14:textId="77777777" w:rsidTr="00BC6DDF">
        <w:trPr>
          <w:cantSplit/>
          <w:trHeight w:val="45"/>
        </w:trPr>
        <w:tc>
          <w:tcPr>
            <w:tcW w:w="1008" w:type="dxa"/>
            <w:tcBorders>
              <w:top w:val="nil"/>
              <w:left w:val="single" w:sz="4" w:space="0" w:color="auto"/>
              <w:right w:val="single" w:sz="4" w:space="0" w:color="auto"/>
            </w:tcBorders>
            <w:shd w:val="clear" w:color="auto" w:fill="auto"/>
          </w:tcPr>
          <w:p w14:paraId="56DED518" w14:textId="77777777" w:rsidR="00851F44" w:rsidRPr="00A564B4" w:rsidRDefault="00851F44" w:rsidP="00851F44">
            <w:pPr>
              <w:pStyle w:val="TAL"/>
              <w:rPr>
                <w:lang w:eastAsia="zh-TW"/>
              </w:rPr>
            </w:pPr>
            <w:r w:rsidRPr="00A564B4">
              <w:rPr>
                <w:lang w:eastAsia="zh-TW"/>
              </w:rPr>
              <w:t>8.2.2.1.1_A.4</w:t>
            </w:r>
          </w:p>
        </w:tc>
        <w:tc>
          <w:tcPr>
            <w:tcW w:w="1646" w:type="dxa"/>
            <w:tcBorders>
              <w:top w:val="nil"/>
              <w:left w:val="nil"/>
              <w:right w:val="single" w:sz="4" w:space="0" w:color="auto"/>
            </w:tcBorders>
            <w:shd w:val="clear" w:color="auto" w:fill="auto"/>
          </w:tcPr>
          <w:p w14:paraId="3DA1EBE9" w14:textId="77777777" w:rsidR="00851F44" w:rsidRPr="00A564B4" w:rsidRDefault="00851F44" w:rsidP="00851F44">
            <w:pPr>
              <w:pStyle w:val="TAL"/>
              <w:rPr>
                <w:lang w:eastAsia="en-US"/>
              </w:rPr>
            </w:pPr>
            <w:r w:rsidRPr="00A564B4">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851F44" w:rsidRPr="00A564B4" w:rsidRDefault="00851F44" w:rsidP="00851F44">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B80E6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851F44" w:rsidRPr="00A564B4"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851F44" w:rsidRPr="00A564B4" w:rsidRDefault="00851F44" w:rsidP="00851F44">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5459A08E"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A564B4" w:rsidRDefault="00851F44" w:rsidP="00851F44">
            <w:pPr>
              <w:pStyle w:val="TAL"/>
              <w:rPr>
                <w:lang w:eastAsia="ko-KR"/>
              </w:rPr>
            </w:pPr>
          </w:p>
        </w:tc>
      </w:tr>
      <w:tr w:rsidR="00851F44" w:rsidRPr="00A564B4" w14:paraId="48A62E3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A564B4" w:rsidRDefault="00851F44" w:rsidP="00851F44">
            <w:pPr>
              <w:pStyle w:val="TAL"/>
              <w:rPr>
                <w:lang w:eastAsia="zh-CN"/>
              </w:rPr>
            </w:pPr>
            <w:r w:rsidRPr="00A564B4">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851F44" w:rsidRPr="00A564B4" w:rsidRDefault="00851F44" w:rsidP="00851F44">
            <w:pPr>
              <w:pStyle w:val="TAL"/>
              <w:rPr>
                <w:lang w:eastAsia="zh-CN"/>
              </w:rPr>
            </w:pPr>
            <w:r w:rsidRPr="00A564B4">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A564B4" w:rsidRDefault="00851F44" w:rsidP="00851F44">
            <w:pPr>
              <w:pStyle w:val="TAL"/>
              <w:rPr>
                <w:lang w:eastAsia="ko-KR"/>
              </w:rPr>
            </w:pPr>
          </w:p>
        </w:tc>
      </w:tr>
      <w:tr w:rsidR="00851F44" w:rsidRPr="00A564B4" w14:paraId="3619C4B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A564B4" w:rsidRDefault="00851F44" w:rsidP="00851F44">
            <w:pPr>
              <w:pStyle w:val="TAL"/>
              <w:rPr>
                <w:lang w:eastAsia="zh-CN"/>
              </w:rPr>
            </w:pPr>
            <w:r w:rsidRPr="00A564B4">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A564B4" w:rsidRDefault="00851F44" w:rsidP="00851F44">
            <w:pPr>
              <w:pStyle w:val="TAL"/>
              <w:rPr>
                <w:lang w:eastAsia="ko-KR"/>
              </w:rPr>
            </w:pPr>
          </w:p>
        </w:tc>
      </w:tr>
      <w:tr w:rsidR="00851F44" w:rsidRPr="00A564B4" w14:paraId="441227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A564B4" w:rsidRDefault="00851F44" w:rsidP="00851F44">
            <w:pPr>
              <w:pStyle w:val="TAL"/>
              <w:rPr>
                <w:lang w:eastAsia="zh-CN"/>
              </w:rPr>
            </w:pPr>
            <w:r w:rsidRPr="00A564B4">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851F44" w:rsidRPr="00A564B4" w:rsidRDefault="00851F44" w:rsidP="00851F44">
            <w:pPr>
              <w:pStyle w:val="TAL"/>
              <w:rPr>
                <w:lang w:eastAsia="zh-CN"/>
              </w:rPr>
            </w:pPr>
            <w:r w:rsidRPr="00A564B4">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A564B4" w:rsidRDefault="00851F44" w:rsidP="00851F44">
            <w:pPr>
              <w:pStyle w:val="TAL"/>
              <w:rPr>
                <w:lang w:eastAsia="ko-KR"/>
              </w:rPr>
            </w:pPr>
          </w:p>
        </w:tc>
      </w:tr>
      <w:tr w:rsidR="00851F44" w:rsidRPr="00A564B4" w14:paraId="5AECDB8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A564B4" w:rsidRDefault="00851F44" w:rsidP="00851F44">
            <w:pPr>
              <w:pStyle w:val="TAL"/>
              <w:rPr>
                <w:lang w:eastAsia="zh-CN"/>
              </w:rPr>
            </w:pPr>
            <w:r w:rsidRPr="00A564B4">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851F44" w:rsidRPr="00A564B4" w:rsidRDefault="00851F44" w:rsidP="00851F44">
            <w:pPr>
              <w:pStyle w:val="TAL"/>
              <w:rPr>
                <w:lang w:eastAsia="zh-CN"/>
              </w:rPr>
            </w:pPr>
            <w:r w:rsidRPr="00A564B4">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A564B4" w:rsidRDefault="00851F44" w:rsidP="00851F44">
            <w:pPr>
              <w:pStyle w:val="TAL"/>
              <w:rPr>
                <w:lang w:eastAsia="ko-KR"/>
              </w:rPr>
            </w:pPr>
          </w:p>
        </w:tc>
      </w:tr>
      <w:tr w:rsidR="00851F44" w:rsidRPr="00A564B4" w14:paraId="155081A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A564B4" w:rsidRDefault="00851F44" w:rsidP="00851F44">
            <w:pPr>
              <w:pStyle w:val="TAL"/>
              <w:rPr>
                <w:lang w:eastAsia="zh-CN"/>
              </w:rPr>
            </w:pPr>
            <w:r w:rsidRPr="00A564B4">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851F44" w:rsidRPr="00A564B4" w:rsidRDefault="00851F44" w:rsidP="00851F44">
            <w:pPr>
              <w:pStyle w:val="TAL"/>
              <w:rPr>
                <w:lang w:eastAsia="zh-CN"/>
              </w:rPr>
            </w:pPr>
            <w:r w:rsidRPr="00A564B4">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A564B4" w:rsidRDefault="00851F44" w:rsidP="00851F44">
            <w:pPr>
              <w:pStyle w:val="TAL"/>
              <w:rPr>
                <w:lang w:eastAsia="ko-KR"/>
              </w:rPr>
            </w:pPr>
          </w:p>
        </w:tc>
      </w:tr>
      <w:tr w:rsidR="00851F44" w:rsidRPr="00A564B4" w14:paraId="6A045F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A564B4" w:rsidRDefault="00851F44" w:rsidP="00851F44">
            <w:pPr>
              <w:pStyle w:val="TAL"/>
              <w:rPr>
                <w:lang w:eastAsia="zh-CN"/>
              </w:rPr>
            </w:pPr>
            <w:r w:rsidRPr="00A564B4">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851F44" w:rsidRPr="00A564B4" w:rsidRDefault="00851F44" w:rsidP="00851F44">
            <w:pPr>
              <w:pStyle w:val="TAL"/>
              <w:rPr>
                <w:lang w:eastAsia="zh-CN"/>
              </w:rPr>
            </w:pPr>
            <w:r w:rsidRPr="00A564B4">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A564B4" w:rsidRDefault="00851F44" w:rsidP="00851F44">
            <w:pPr>
              <w:pStyle w:val="TAL"/>
              <w:rPr>
                <w:lang w:eastAsia="ko-KR"/>
              </w:rPr>
            </w:pPr>
          </w:p>
        </w:tc>
      </w:tr>
      <w:tr w:rsidR="00851F44" w:rsidRPr="00A564B4" w14:paraId="3B1C434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A564B4" w:rsidRDefault="00851F44" w:rsidP="00851F44">
            <w:pPr>
              <w:pStyle w:val="TAL"/>
              <w:rPr>
                <w:lang w:eastAsia="zh-CN"/>
              </w:rPr>
            </w:pPr>
            <w:r w:rsidRPr="00A564B4">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851F44" w:rsidRPr="00A564B4" w:rsidRDefault="00851F44" w:rsidP="00851F44">
            <w:pPr>
              <w:pStyle w:val="TAL"/>
              <w:rPr>
                <w:lang w:eastAsia="zh-CN"/>
              </w:rPr>
            </w:pPr>
            <w:r w:rsidRPr="00A564B4">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A564B4" w:rsidRDefault="00851F44" w:rsidP="00851F44">
            <w:pPr>
              <w:pStyle w:val="TAL"/>
              <w:rPr>
                <w:lang w:eastAsia="ko-KR"/>
              </w:rPr>
            </w:pPr>
          </w:p>
        </w:tc>
      </w:tr>
      <w:tr w:rsidR="00851F44" w:rsidRPr="00A564B4" w14:paraId="0624C2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A564B4" w:rsidRDefault="00851F44" w:rsidP="00851F44">
            <w:pPr>
              <w:pStyle w:val="TAL"/>
              <w:rPr>
                <w:lang w:eastAsia="zh-CN"/>
              </w:rPr>
            </w:pPr>
            <w:r w:rsidRPr="00A564B4">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851F44" w:rsidRPr="00A564B4" w:rsidRDefault="00851F44" w:rsidP="00851F44">
            <w:pPr>
              <w:pStyle w:val="TAL"/>
              <w:rPr>
                <w:lang w:eastAsia="zh-CN"/>
              </w:rPr>
            </w:pPr>
            <w:r w:rsidRPr="00A564B4">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79EA234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A564B4" w:rsidRDefault="00851F44" w:rsidP="00851F44">
            <w:pPr>
              <w:pStyle w:val="TAL"/>
              <w:rPr>
                <w:lang w:eastAsia="ko-KR"/>
              </w:rPr>
            </w:pPr>
          </w:p>
        </w:tc>
      </w:tr>
      <w:tr w:rsidR="00851F44" w:rsidRPr="00A564B4" w14:paraId="5F8242F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A564B4" w:rsidRDefault="00851F44" w:rsidP="00851F44">
            <w:pPr>
              <w:pStyle w:val="TAL"/>
              <w:rPr>
                <w:lang w:eastAsia="zh-CN"/>
              </w:rPr>
            </w:pPr>
            <w:r w:rsidRPr="00A564B4">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851F44" w:rsidRPr="00A564B4" w:rsidRDefault="00851F44" w:rsidP="00851F44">
            <w:pPr>
              <w:pStyle w:val="TAL"/>
              <w:rPr>
                <w:lang w:eastAsia="zh-CN"/>
              </w:rPr>
            </w:pPr>
            <w:r w:rsidRPr="00A564B4">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A564B4" w:rsidRDefault="00851F44" w:rsidP="00851F44">
            <w:pPr>
              <w:pStyle w:val="TAL"/>
              <w:rPr>
                <w:lang w:eastAsia="ko-KR"/>
              </w:rPr>
            </w:pPr>
          </w:p>
        </w:tc>
      </w:tr>
      <w:tr w:rsidR="00851F44" w:rsidRPr="00A564B4" w14:paraId="03F0599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A564B4" w:rsidRDefault="00851F44" w:rsidP="00851F44">
            <w:pPr>
              <w:pStyle w:val="TAL"/>
              <w:rPr>
                <w:lang w:eastAsia="zh-CN"/>
              </w:rPr>
            </w:pPr>
            <w:r w:rsidRPr="00A564B4">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851F44" w:rsidRPr="00A564B4" w:rsidRDefault="00851F44" w:rsidP="00851F44">
            <w:pPr>
              <w:pStyle w:val="TAL"/>
              <w:rPr>
                <w:lang w:eastAsia="en-US"/>
              </w:rPr>
            </w:pPr>
            <w:r w:rsidRPr="00A564B4">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851F44" w:rsidRPr="00A564B4" w:rsidRDefault="00851F44" w:rsidP="00851F44">
            <w:pPr>
              <w:pStyle w:val="TAL"/>
              <w:rPr>
                <w:lang w:eastAsia="zh-CN"/>
              </w:rPr>
            </w:pPr>
            <w:r w:rsidRPr="00A564B4">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851F44" w:rsidRPr="00A564B4" w:rsidRDefault="00851F44" w:rsidP="00851F44">
            <w:pPr>
              <w:pStyle w:val="TAL"/>
              <w:rPr>
                <w:lang w:eastAsia="zh-CN"/>
              </w:rPr>
            </w:pPr>
            <w:r w:rsidRPr="00A564B4">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A564B4" w:rsidRDefault="00851F44" w:rsidP="00851F44">
            <w:pPr>
              <w:pStyle w:val="TAL"/>
              <w:rPr>
                <w:lang w:eastAsia="ko-KR"/>
              </w:rPr>
            </w:pPr>
          </w:p>
        </w:tc>
      </w:tr>
      <w:tr w:rsidR="00851F44" w:rsidRPr="00A564B4" w14:paraId="1EE5BE9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A564B4" w:rsidRDefault="00851F44" w:rsidP="00851F44">
            <w:pPr>
              <w:pStyle w:val="TAL"/>
              <w:rPr>
                <w:lang w:eastAsia="zh-CN"/>
              </w:rPr>
            </w:pPr>
            <w:r w:rsidRPr="00A564B4">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851F44" w:rsidRPr="00A564B4" w:rsidRDefault="00851F44" w:rsidP="00851F44">
            <w:pPr>
              <w:pStyle w:val="TAL"/>
              <w:rPr>
                <w:lang w:eastAsia="zh-CN"/>
              </w:rPr>
            </w:pPr>
            <w:r w:rsidRPr="00A564B4">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270233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A564B4" w:rsidRDefault="00851F44" w:rsidP="00851F44">
            <w:pPr>
              <w:pStyle w:val="TAL"/>
              <w:rPr>
                <w:lang w:eastAsia="ko-KR"/>
              </w:rPr>
            </w:pPr>
          </w:p>
        </w:tc>
      </w:tr>
      <w:tr w:rsidR="00851F44" w:rsidRPr="00A564B4" w14:paraId="7170A0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A564B4" w:rsidRDefault="00851F44" w:rsidP="00851F44">
            <w:pPr>
              <w:pStyle w:val="TAL"/>
              <w:rPr>
                <w:lang w:eastAsia="zh-CN"/>
              </w:rPr>
            </w:pPr>
            <w:r w:rsidRPr="00A564B4">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851F44" w:rsidRPr="00A564B4" w:rsidRDefault="00851F44" w:rsidP="00851F44">
            <w:pPr>
              <w:pStyle w:val="TAL"/>
              <w:rPr>
                <w:lang w:eastAsia="zh-CN"/>
              </w:rPr>
            </w:pPr>
            <w:r w:rsidRPr="00A564B4">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10D1DF3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A564B4" w:rsidRDefault="00851F44" w:rsidP="00851F44">
            <w:pPr>
              <w:pStyle w:val="TAL"/>
              <w:rPr>
                <w:lang w:eastAsia="ko-KR"/>
              </w:rPr>
            </w:pPr>
          </w:p>
        </w:tc>
      </w:tr>
      <w:tr w:rsidR="00851F44" w:rsidRPr="00A564B4" w14:paraId="5B066B93"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A564B4" w:rsidRDefault="00851F44" w:rsidP="00851F44">
            <w:pPr>
              <w:pStyle w:val="TAL"/>
              <w:rPr>
                <w:lang w:eastAsia="zh-CN"/>
              </w:rPr>
            </w:pPr>
            <w:r w:rsidRPr="00A564B4">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A564B4" w:rsidRDefault="00851F44" w:rsidP="00851F44">
            <w:pPr>
              <w:pStyle w:val="TAL"/>
              <w:rPr>
                <w:lang w:eastAsia="ko-KR"/>
              </w:rPr>
            </w:pPr>
          </w:p>
        </w:tc>
      </w:tr>
      <w:tr w:rsidR="00851F44" w:rsidRPr="00A564B4" w14:paraId="743666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A564B4" w:rsidRDefault="00851F44" w:rsidP="00851F44">
            <w:pPr>
              <w:pStyle w:val="TAL"/>
              <w:rPr>
                <w:lang w:eastAsia="zh-CN"/>
              </w:rPr>
            </w:pPr>
            <w:r w:rsidRPr="00A564B4">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851F44" w:rsidRPr="00A564B4" w:rsidRDefault="00851F44" w:rsidP="00851F44">
            <w:pPr>
              <w:pStyle w:val="TAL"/>
              <w:rPr>
                <w:lang w:eastAsia="zh-CN"/>
              </w:rPr>
            </w:pPr>
            <w:r w:rsidRPr="00A564B4">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851F44" w:rsidRPr="00A564B4" w14:paraId="391708B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A564B4" w:rsidRDefault="00851F44" w:rsidP="00851F44">
            <w:pPr>
              <w:pStyle w:val="TAL"/>
              <w:rPr>
                <w:lang w:eastAsia="zh-CN"/>
              </w:rPr>
            </w:pPr>
            <w:r w:rsidRPr="00A564B4">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851F44" w:rsidRPr="00A564B4" w:rsidRDefault="00851F44" w:rsidP="00851F44">
            <w:pPr>
              <w:pStyle w:val="TAL"/>
              <w:rPr>
                <w:lang w:eastAsia="zh-CN"/>
              </w:rPr>
            </w:pPr>
            <w:r w:rsidRPr="00A564B4">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851F44" w:rsidRPr="00A564B4" w14:paraId="1A7248C9"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851F44" w:rsidRPr="00A564B4" w:rsidRDefault="00851F44" w:rsidP="00851F44">
            <w:pPr>
              <w:pStyle w:val="TAL"/>
              <w:rPr>
                <w:snapToGrid w:val="0"/>
                <w:lang w:eastAsia="en-US"/>
              </w:rPr>
            </w:pPr>
            <w:r w:rsidRPr="00A564B4">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851F44" w:rsidRPr="00A564B4" w:rsidRDefault="00851F44" w:rsidP="00851F44">
            <w:pPr>
              <w:pStyle w:val="TAL"/>
              <w:rPr>
                <w:snapToGrid w:val="0"/>
                <w:lang w:eastAsia="en-US"/>
              </w:rPr>
            </w:pPr>
            <w:r w:rsidRPr="00A564B4">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851F44" w:rsidRPr="00A564B4" w:rsidRDefault="00851F44" w:rsidP="00851F44">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81" w:type="dxa"/>
            <w:tcBorders>
              <w:top w:val="nil"/>
              <w:left w:val="nil"/>
              <w:right w:val="single" w:sz="4" w:space="0" w:color="auto"/>
            </w:tcBorders>
            <w:vAlign w:val="center"/>
          </w:tcPr>
          <w:p w14:paraId="56E6BA3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851F44" w:rsidRPr="00A564B4" w14:paraId="70A40E4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A564B4"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851F44" w:rsidRPr="00A564B4" w:rsidRDefault="00851F44" w:rsidP="00851F44">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851F44" w:rsidRPr="00A564B4" w:rsidRDefault="00851F44" w:rsidP="00851F44">
            <w:pPr>
              <w:pStyle w:val="TAL"/>
              <w:rPr>
                <w:lang w:eastAsia="zh-CN"/>
              </w:rPr>
            </w:pPr>
            <w:r w:rsidRPr="00A564B4">
              <w:rPr>
                <w:lang w:eastAsia="zh-CN"/>
              </w:rPr>
              <w:t>UE supporting E-UTRA TDD and intra-band non-contiguous DL CA</w:t>
            </w:r>
          </w:p>
          <w:p w14:paraId="3591D20C" w14:textId="77777777" w:rsidR="00851F44" w:rsidRPr="00A564B4" w:rsidRDefault="00851F44" w:rsidP="00851F44">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80E9E1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851F44" w:rsidRPr="00A564B4" w:rsidRDefault="00851F44" w:rsidP="00851F44">
            <w:pPr>
              <w:pStyle w:val="TAL"/>
              <w:rPr>
                <w:lang w:eastAsia="zh-CN"/>
              </w:rPr>
            </w:pPr>
            <w:r w:rsidRPr="00A564B4">
              <w:rPr>
                <w:snapToGrid w:val="0"/>
                <w:lang w:eastAsia="en-US"/>
              </w:rPr>
              <w:t xml:space="preserve">TDD PDSCH Open Loop Spatial Multiplexing 2x2 for CA </w:t>
            </w:r>
            <w:r w:rsidRPr="00A564B4">
              <w:rPr>
                <w:lang w:eastAsia="en-US"/>
              </w:rPr>
              <w:t>(</w:t>
            </w:r>
            <w:r w:rsidRPr="00A564B4">
              <w:rPr>
                <w:b/>
                <w:lang w:eastAsia="zh-CN"/>
              </w:rPr>
              <w:t>3</w:t>
            </w:r>
            <w:r w:rsidRPr="00A564B4">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851F44" w:rsidRPr="00A564B4" w:rsidRDefault="00851F44" w:rsidP="00851F44">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3DL with</w:t>
            </w:r>
            <w:r w:rsidRPr="00A564B4">
              <w:rPr>
                <w:rFonts w:cs="Arial"/>
                <w:szCs w:val="18"/>
                <w:lang w:eastAsia="en-US"/>
              </w:rPr>
              <w:t xml:space="preserve"> CA configurations in Table 4.1-3</w:t>
            </w:r>
            <w:r w:rsidRPr="00A564B4" w:rsidDel="00A55E54">
              <w:rPr>
                <w:lang w:eastAsia="en-US"/>
              </w:rPr>
              <w:t xml:space="preserve"> </w:t>
            </w: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280B9D7"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851F44" w:rsidRPr="00A564B4"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851F44" w:rsidRPr="00A564B4" w:rsidRDefault="00851F44" w:rsidP="00851F44">
            <w:pPr>
              <w:pStyle w:val="TAL"/>
              <w:rPr>
                <w:lang w:eastAsia="zh-CN"/>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A9612C9"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A564B4" w:rsidRDefault="00851F44" w:rsidP="00851F44">
            <w:pPr>
              <w:pStyle w:val="TAL"/>
              <w:rPr>
                <w:lang w:eastAsia="ko-KR"/>
              </w:rPr>
            </w:pPr>
          </w:p>
        </w:tc>
      </w:tr>
      <w:tr w:rsidR="00851F44" w:rsidRPr="00A564B4" w14:paraId="08D42859"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A564B4" w:rsidRDefault="00851F44" w:rsidP="00851F44">
            <w:pPr>
              <w:pStyle w:val="TAL"/>
              <w:rPr>
                <w:lang w:eastAsia="zh-CN"/>
              </w:rPr>
            </w:pPr>
            <w:r w:rsidRPr="00A564B4">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A564B4" w:rsidRDefault="00851F44" w:rsidP="00851F44">
            <w:pPr>
              <w:pStyle w:val="TAL"/>
              <w:rPr>
                <w:lang w:eastAsia="en-US"/>
              </w:rPr>
            </w:pPr>
            <w:r w:rsidRPr="00A564B4">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851F44" w:rsidRPr="00A564B4" w:rsidRDefault="00851F44" w:rsidP="00851F44">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851F44" w:rsidRPr="00A564B4" w:rsidRDefault="00851F44" w:rsidP="00851F44">
            <w:pPr>
              <w:pStyle w:val="TAL"/>
              <w:rPr>
                <w:lang w:eastAsia="zh-CN"/>
              </w:rPr>
            </w:pPr>
            <w:r w:rsidRPr="00A564B4">
              <w:rPr>
                <w:lang w:eastAsia="zh-CN"/>
              </w:rPr>
              <w:t xml:space="preserve">UE supporting 4DL </w:t>
            </w:r>
            <w:r w:rsidRPr="00A564B4">
              <w:rPr>
                <w:rFonts w:cs="Arial"/>
                <w:szCs w:val="18"/>
                <w:lang w:eastAsia="en-US"/>
              </w:rPr>
              <w:t>CA configurations in Table 4.1-4</w:t>
            </w:r>
            <w:r w:rsidRPr="00A564B4">
              <w:rPr>
                <w:lang w:eastAsia="zh-CN"/>
              </w:rPr>
              <w:t>.(UE category &gt;=8)</w:t>
            </w:r>
          </w:p>
        </w:tc>
        <w:tc>
          <w:tcPr>
            <w:tcW w:w="1181" w:type="dxa"/>
            <w:tcBorders>
              <w:top w:val="nil"/>
              <w:left w:val="nil"/>
              <w:bottom w:val="single" w:sz="4" w:space="0" w:color="auto"/>
              <w:right w:val="single" w:sz="4" w:space="0" w:color="auto"/>
            </w:tcBorders>
          </w:tcPr>
          <w:p w14:paraId="651C978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A3DD31D"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851F44" w:rsidRPr="00A564B4" w:rsidRDefault="00851F44" w:rsidP="00851F44">
            <w:pPr>
              <w:pStyle w:val="TAL"/>
              <w:rPr>
                <w:lang w:eastAsia="zh-TW"/>
              </w:rPr>
            </w:pPr>
            <w:r w:rsidRPr="00A564B4">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851F44" w:rsidRPr="00A564B4" w:rsidRDefault="00851F44" w:rsidP="00851F44">
            <w:pPr>
              <w:pStyle w:val="TAL"/>
              <w:rPr>
                <w:lang w:eastAsia="en-US"/>
              </w:rPr>
            </w:pPr>
            <w:r w:rsidRPr="00A564B4">
              <w:rPr>
                <w:lang w:eastAsia="en-US"/>
              </w:rPr>
              <w:t xml:space="preserve">TDD PDSCH </w:t>
            </w:r>
            <w:r w:rsidRPr="00A564B4">
              <w:rPr>
                <w:lang w:eastAsia="ko-KR"/>
              </w:rPr>
              <w:t>Open Loop Spatial Multiplexing 2x2</w:t>
            </w:r>
            <w:r w:rsidRPr="00A564B4">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851F44" w:rsidRPr="00A564B4" w:rsidRDefault="00851F44" w:rsidP="00851F44">
            <w:pPr>
              <w:pStyle w:val="TAL"/>
              <w:rPr>
                <w:lang w:eastAsia="en-US"/>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335BEFB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A73168A"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851F44" w:rsidRPr="00A564B4" w:rsidRDefault="00851F44" w:rsidP="00851F44">
            <w:pPr>
              <w:pStyle w:val="TAL"/>
              <w:rPr>
                <w:lang w:eastAsia="en-US"/>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4E71928D"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A564B4" w:rsidRDefault="00851F44" w:rsidP="00851F44">
            <w:pPr>
              <w:pStyle w:val="TAL"/>
              <w:rPr>
                <w:lang w:eastAsia="ko-KR"/>
              </w:rPr>
            </w:pPr>
          </w:p>
        </w:tc>
      </w:tr>
      <w:tr w:rsidR="00851F44" w:rsidRPr="00A564B4" w14:paraId="2948E1EA"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851F44" w:rsidRPr="00A564B4" w:rsidRDefault="00851F44" w:rsidP="00851F44">
            <w:pPr>
              <w:pStyle w:val="TAL"/>
              <w:rPr>
                <w:lang w:eastAsia="zh-CN"/>
              </w:rPr>
            </w:pPr>
            <w:r w:rsidRPr="00A564B4">
              <w:rPr>
                <w:snapToGrid w:val="0"/>
                <w:lang w:eastAsia="en-US"/>
              </w:rPr>
              <w:t xml:space="preserve">TDD </w:t>
            </w:r>
            <w:r w:rsidRPr="00A564B4">
              <w:rPr>
                <w:snapToGrid w:val="0"/>
                <w:lang w:eastAsia="zh-CN"/>
              </w:rPr>
              <w:t>Soft buffer management</w:t>
            </w:r>
            <w:r w:rsidRPr="00A564B4">
              <w:rPr>
                <w:snapToGrid w:val="0"/>
                <w:lang w:eastAsia="en-US"/>
              </w:rPr>
              <w:t xml:space="preserve"> for CA </w:t>
            </w:r>
            <w:r w:rsidRPr="00A564B4">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851F44" w:rsidRPr="00A564B4" w:rsidRDefault="00851F44" w:rsidP="00851F44">
            <w:pPr>
              <w:pStyle w:val="TAL"/>
              <w:rPr>
                <w:lang w:eastAsia="zh-CN"/>
              </w:rPr>
            </w:pPr>
            <w:r w:rsidRPr="00A564B4">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851F44" w:rsidRPr="00A564B4" w:rsidRDefault="00851F44" w:rsidP="00851F44">
            <w:pPr>
              <w:pStyle w:val="TAL"/>
              <w:rPr>
                <w:lang w:eastAsia="zh-CN"/>
              </w:rPr>
            </w:pPr>
            <w:r w:rsidRPr="00A564B4">
              <w:rPr>
                <w:lang w:eastAsia="zh-CN"/>
              </w:rPr>
              <w:t>UE supporting E-UTRA TDD and intra-band contiguous DL CA or inter-band DL CA</w:t>
            </w:r>
          </w:p>
          <w:p w14:paraId="58BCBC0B" w14:textId="77777777" w:rsidR="00851F44" w:rsidRPr="00A564B4" w:rsidRDefault="00851F44" w:rsidP="00851F44">
            <w:pPr>
              <w:pStyle w:val="TAL"/>
              <w:rPr>
                <w:lang w:eastAsia="zh-CN"/>
              </w:rPr>
            </w:pPr>
            <w:r w:rsidRPr="00A564B4">
              <w:rPr>
                <w:lang w:eastAsia="zh-CN"/>
              </w:rPr>
              <w:t>(UE category 3 and 4)</w:t>
            </w:r>
          </w:p>
        </w:tc>
        <w:tc>
          <w:tcPr>
            <w:tcW w:w="1181" w:type="dxa"/>
            <w:tcBorders>
              <w:top w:val="nil"/>
              <w:left w:val="nil"/>
              <w:right w:val="single" w:sz="4" w:space="0" w:color="auto"/>
            </w:tcBorders>
            <w:vAlign w:val="center"/>
          </w:tcPr>
          <w:p w14:paraId="5B86CA0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851F44" w:rsidRPr="00A564B4" w:rsidRDefault="00851F44" w:rsidP="00851F44">
            <w:pPr>
              <w:pStyle w:val="TAL"/>
              <w:rPr>
                <w:lang w:eastAsia="ko-KR"/>
              </w:rPr>
            </w:pPr>
            <w:r w:rsidRPr="00A564B4">
              <w:rPr>
                <w:lang w:eastAsia="ko-KR"/>
              </w:rPr>
              <w:t>TBD</w:t>
            </w:r>
          </w:p>
        </w:tc>
      </w:tr>
      <w:tr w:rsidR="00851F44" w:rsidRPr="00A564B4" w14:paraId="797F638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A564B4"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A564B4" w:rsidRDefault="00851F44" w:rsidP="00851F44">
            <w:pPr>
              <w:pStyle w:val="TAL"/>
              <w:rPr>
                <w:lang w:eastAsia="zh-CN"/>
              </w:rPr>
            </w:pPr>
            <w:r w:rsidRPr="00A564B4">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A564B4" w:rsidRDefault="00851F44" w:rsidP="00851F44">
            <w:pPr>
              <w:pStyle w:val="TAL"/>
              <w:rPr>
                <w:lang w:eastAsia="zh-CN"/>
              </w:rPr>
            </w:pPr>
            <w:r w:rsidRPr="00A564B4">
              <w:rPr>
                <w:lang w:eastAsia="zh-CN"/>
              </w:rPr>
              <w:t>UE supporting E-UTRA TDD and intra-band non-contiguous DL CA</w:t>
            </w:r>
          </w:p>
          <w:p w14:paraId="5AA6612A" w14:textId="77777777" w:rsidR="00851F44" w:rsidRPr="00A564B4" w:rsidRDefault="00851F44" w:rsidP="00851F44">
            <w:pPr>
              <w:pStyle w:val="TAL"/>
              <w:rPr>
                <w:lang w:eastAsia="zh-CN"/>
              </w:rPr>
            </w:pPr>
            <w:r w:rsidRPr="00A564B4">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CBDB2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A564B4" w:rsidRDefault="00851F44" w:rsidP="00851F44">
            <w:pPr>
              <w:pStyle w:val="TAL"/>
              <w:rPr>
                <w:lang w:eastAsia="zh-CN"/>
              </w:rPr>
            </w:pPr>
            <w:r w:rsidRPr="00A564B4">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851F44" w:rsidRPr="00A564B4" w:rsidRDefault="00851F44" w:rsidP="00851F44">
            <w:pPr>
              <w:pStyle w:val="TAL"/>
              <w:rPr>
                <w:lang w:eastAsia="zh-CN"/>
              </w:rPr>
            </w:pPr>
            <w:r w:rsidRPr="00A564B4">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A564B4" w:rsidRDefault="00851F44" w:rsidP="00851F44">
            <w:pPr>
              <w:pStyle w:val="TAL"/>
              <w:rPr>
                <w:lang w:eastAsia="ko-KR"/>
              </w:rPr>
            </w:pPr>
          </w:p>
        </w:tc>
      </w:tr>
      <w:tr w:rsidR="00851F44" w:rsidRPr="00A564B4" w14:paraId="134749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A564B4" w:rsidRDefault="00851F44" w:rsidP="00851F44">
            <w:pPr>
              <w:pStyle w:val="TAL"/>
              <w:rPr>
                <w:lang w:eastAsia="zh-CN"/>
              </w:rPr>
            </w:pPr>
            <w:r w:rsidRPr="00A564B4">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851F44" w:rsidRPr="00A564B4" w:rsidRDefault="00851F44" w:rsidP="00851F44">
            <w:pPr>
              <w:pStyle w:val="TAL"/>
              <w:rPr>
                <w:lang w:eastAsia="zh-CN"/>
              </w:rPr>
            </w:pPr>
            <w:r w:rsidRPr="00A564B4">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A564B4" w:rsidRDefault="00851F44" w:rsidP="00851F44">
            <w:pPr>
              <w:pStyle w:val="TAL"/>
              <w:rPr>
                <w:lang w:eastAsia="ko-KR"/>
              </w:rPr>
            </w:pPr>
          </w:p>
        </w:tc>
      </w:tr>
      <w:tr w:rsidR="00851F44" w:rsidRPr="00A564B4" w14:paraId="3954CFD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A564B4" w:rsidRDefault="00851F44" w:rsidP="00851F44">
            <w:pPr>
              <w:pStyle w:val="TAL"/>
              <w:rPr>
                <w:lang w:eastAsia="zh-CN"/>
              </w:rPr>
            </w:pPr>
            <w:r w:rsidRPr="00A564B4">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851F44" w:rsidRPr="00A564B4" w:rsidRDefault="00851F44" w:rsidP="00851F44">
            <w:pPr>
              <w:pStyle w:val="TAL"/>
              <w:rPr>
                <w:lang w:eastAsia="zh-CN"/>
              </w:rPr>
            </w:pPr>
            <w:r w:rsidRPr="00A564B4">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851F44" w:rsidRPr="00A564B4" w:rsidRDefault="00851F44" w:rsidP="00851F44">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A564B4" w:rsidRDefault="00851F44" w:rsidP="00851F44">
            <w:pPr>
              <w:pStyle w:val="TAL"/>
              <w:rPr>
                <w:lang w:eastAsia="ko-KR"/>
              </w:rPr>
            </w:pPr>
          </w:p>
        </w:tc>
      </w:tr>
      <w:tr w:rsidR="00851F44" w:rsidRPr="00A564B4" w14:paraId="2906E30F"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A564B4" w:rsidRDefault="00851F44" w:rsidP="00851F44">
            <w:pPr>
              <w:pStyle w:val="TAL"/>
              <w:rPr>
                <w:lang w:eastAsia="zh-CN"/>
              </w:rPr>
            </w:pPr>
            <w:r w:rsidRPr="00A564B4">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851F44" w:rsidRPr="00A564B4" w:rsidRDefault="00851F44" w:rsidP="00851F44">
            <w:pPr>
              <w:pStyle w:val="TAL"/>
              <w:rPr>
                <w:lang w:eastAsia="zh-CN"/>
              </w:rPr>
            </w:pPr>
            <w:r w:rsidRPr="00A564B4">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A564B4" w:rsidRDefault="00851F44" w:rsidP="00851F44">
            <w:pPr>
              <w:pStyle w:val="TAL"/>
              <w:rPr>
                <w:lang w:eastAsia="ko-KR"/>
              </w:rPr>
            </w:pPr>
          </w:p>
        </w:tc>
      </w:tr>
      <w:tr w:rsidR="00851F44" w:rsidRPr="00A564B4" w14:paraId="0D377BAD" w14:textId="77777777" w:rsidTr="00BC6DDF">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A564B4" w:rsidRDefault="00851F44" w:rsidP="00851F44">
            <w:pPr>
              <w:pStyle w:val="TAL"/>
              <w:rPr>
                <w:lang w:eastAsia="zh-CN"/>
              </w:rPr>
            </w:pPr>
            <w:r w:rsidRPr="00A564B4">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851F44" w:rsidRPr="00A564B4" w:rsidRDefault="00851F44" w:rsidP="00851F44">
            <w:pPr>
              <w:pStyle w:val="TAL"/>
              <w:rPr>
                <w:lang w:eastAsia="zh-CN"/>
              </w:rPr>
            </w:pPr>
            <w:r w:rsidRPr="00A564B4">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A564B4" w:rsidRDefault="00851F44" w:rsidP="00851F44">
            <w:pPr>
              <w:pStyle w:val="TAL"/>
              <w:rPr>
                <w:lang w:eastAsia="ko-KR"/>
              </w:rPr>
            </w:pPr>
          </w:p>
        </w:tc>
      </w:tr>
      <w:tr w:rsidR="00851F44" w:rsidRPr="00A564B4" w14:paraId="3EC9731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A564B4" w:rsidRDefault="00851F44" w:rsidP="00851F44">
            <w:pPr>
              <w:pStyle w:val="TAL"/>
              <w:rPr>
                <w:lang w:eastAsia="zh-CN"/>
              </w:rPr>
            </w:pPr>
            <w:r w:rsidRPr="00A564B4">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851F44" w:rsidRPr="00A564B4" w:rsidRDefault="00851F44" w:rsidP="00851F44">
            <w:pPr>
              <w:pStyle w:val="TAL"/>
              <w:rPr>
                <w:lang w:eastAsia="zh-CN"/>
              </w:rPr>
            </w:pPr>
            <w:r w:rsidRPr="00A564B4">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851F44" w:rsidRPr="00A564B4" w:rsidRDefault="00851F44" w:rsidP="00851F44">
            <w:pPr>
              <w:pStyle w:val="TAL"/>
              <w:rPr>
                <w:lang w:eastAsia="ko-KR"/>
              </w:rPr>
            </w:pPr>
            <w:r w:rsidRPr="00A564B4">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851F44" w:rsidRPr="00A564B4" w:rsidRDefault="00851F44" w:rsidP="00851F44">
            <w:pPr>
              <w:pStyle w:val="TAC"/>
              <w:rPr>
                <w:lang w:eastAsia="en-US"/>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A564B4" w:rsidRDefault="00851F44" w:rsidP="00851F44">
            <w:pPr>
              <w:pStyle w:val="TAL"/>
              <w:rPr>
                <w:lang w:eastAsia="ko-KR"/>
              </w:rPr>
            </w:pPr>
          </w:p>
        </w:tc>
      </w:tr>
      <w:tr w:rsidR="00851F44" w:rsidRPr="00A564B4" w14:paraId="655F9B77"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A564B4" w:rsidRDefault="00851F44" w:rsidP="00851F44">
            <w:pPr>
              <w:pStyle w:val="TAL"/>
              <w:rPr>
                <w:lang w:eastAsia="zh-CN"/>
              </w:rPr>
            </w:pPr>
            <w:r w:rsidRPr="00A564B4">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A564B4" w:rsidRDefault="00851F44" w:rsidP="00851F44">
            <w:pPr>
              <w:pStyle w:val="TAL"/>
              <w:rPr>
                <w:lang w:eastAsia="ko-KR"/>
              </w:rPr>
            </w:pPr>
          </w:p>
        </w:tc>
      </w:tr>
      <w:tr w:rsidR="00851F44" w:rsidRPr="00A564B4" w14:paraId="3DA21523" w14:textId="77777777" w:rsidTr="00BC6DDF">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A564B4" w:rsidRDefault="00851F44" w:rsidP="00851F44">
            <w:pPr>
              <w:pStyle w:val="TAL"/>
              <w:rPr>
                <w:lang w:eastAsia="zh-CN"/>
              </w:rPr>
            </w:pPr>
            <w:r w:rsidRPr="00A564B4">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851F44" w:rsidRPr="00A564B4" w:rsidRDefault="00851F44" w:rsidP="00851F44">
            <w:pPr>
              <w:pStyle w:val="TAL"/>
              <w:rPr>
                <w:lang w:eastAsia="zh-CN"/>
              </w:rPr>
            </w:pPr>
            <w:r w:rsidRPr="00A564B4">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A564B4" w:rsidRDefault="00851F44" w:rsidP="00851F44">
            <w:pPr>
              <w:pStyle w:val="TAL"/>
              <w:rPr>
                <w:lang w:eastAsia="ko-KR"/>
              </w:rPr>
            </w:pPr>
          </w:p>
        </w:tc>
      </w:tr>
      <w:tr w:rsidR="00851F44" w:rsidRPr="00A564B4" w14:paraId="33669B5C"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A564B4" w:rsidRDefault="00851F44" w:rsidP="00851F44">
            <w:pPr>
              <w:pStyle w:val="TAL"/>
              <w:rPr>
                <w:lang w:eastAsia="zh-CN"/>
              </w:rPr>
            </w:pPr>
            <w:r w:rsidRPr="00A564B4">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851F44" w:rsidRPr="00A564B4" w:rsidRDefault="00851F44" w:rsidP="00851F44">
            <w:pPr>
              <w:pStyle w:val="TAL"/>
              <w:rPr>
                <w:lang w:eastAsia="zh-CN"/>
              </w:rPr>
            </w:pPr>
            <w:r w:rsidRPr="00A564B4">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A564B4" w:rsidRDefault="00851F44" w:rsidP="00851F44">
            <w:pPr>
              <w:pStyle w:val="TAL"/>
              <w:rPr>
                <w:lang w:eastAsia="ko-KR"/>
              </w:rPr>
            </w:pPr>
          </w:p>
        </w:tc>
      </w:tr>
      <w:tr w:rsidR="00851F44" w:rsidRPr="00A564B4" w14:paraId="5BD22A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A564B4" w:rsidRDefault="00851F44" w:rsidP="00851F44">
            <w:pPr>
              <w:pStyle w:val="TAL"/>
              <w:rPr>
                <w:lang w:eastAsia="zh-CN"/>
              </w:rPr>
            </w:pPr>
            <w:r w:rsidRPr="00A564B4">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851F44" w:rsidRPr="00A564B4" w:rsidRDefault="00851F44" w:rsidP="00851F44">
            <w:pPr>
              <w:pStyle w:val="TAL"/>
              <w:rPr>
                <w:lang w:eastAsia="zh-CN"/>
              </w:rPr>
            </w:pPr>
            <w:r w:rsidRPr="00A564B4">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w:t>
            </w:r>
            <w:r w:rsidRPr="00A564B4">
              <w:rPr>
                <w:lang w:eastAsia="zh-CN"/>
              </w:rPr>
              <w:t xml:space="preserve"> </w:t>
            </w:r>
            <w:r w:rsidRPr="00A564B4">
              <w:rPr>
                <w:lang w:eastAsia="en-US"/>
              </w:rPr>
              <w:t>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A564B4" w:rsidRDefault="00851F44" w:rsidP="00851F44">
            <w:pPr>
              <w:pStyle w:val="TAL"/>
              <w:rPr>
                <w:lang w:eastAsia="ko-KR"/>
              </w:rPr>
            </w:pPr>
          </w:p>
        </w:tc>
      </w:tr>
      <w:tr w:rsidR="00851F44" w:rsidRPr="00A564B4" w14:paraId="7A39703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A564B4" w:rsidRDefault="00851F44" w:rsidP="00851F44">
            <w:pPr>
              <w:pStyle w:val="TAL"/>
              <w:rPr>
                <w:lang w:eastAsia="zh-CN"/>
              </w:rPr>
            </w:pPr>
            <w:r w:rsidRPr="00A564B4">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851F44" w:rsidRPr="00A564B4" w:rsidRDefault="00851F44" w:rsidP="00851F44">
            <w:pPr>
              <w:pStyle w:val="TAL"/>
              <w:rPr>
                <w:lang w:eastAsia="zh-CN"/>
              </w:rPr>
            </w:pPr>
            <w:r w:rsidRPr="00A564B4">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851F44" w:rsidRPr="00A564B4" w:rsidRDefault="00851F44" w:rsidP="00851F44">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851F44" w:rsidRPr="00A564B4" w:rsidRDefault="00851F44" w:rsidP="00851F44">
            <w:pPr>
              <w:pStyle w:val="TAL"/>
              <w:rPr>
                <w:lang w:eastAsia="zh-CN"/>
              </w:rPr>
            </w:pPr>
            <w:r w:rsidRPr="00A564B4">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A564B4" w:rsidRDefault="00851F44" w:rsidP="00851F44">
            <w:pPr>
              <w:pStyle w:val="TAL"/>
              <w:rPr>
                <w:lang w:eastAsia="ko-KR"/>
              </w:rPr>
            </w:pPr>
          </w:p>
        </w:tc>
      </w:tr>
      <w:tr w:rsidR="00851F44" w:rsidRPr="00A564B4" w14:paraId="31C8981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A564B4" w:rsidRDefault="00851F44" w:rsidP="00851F44">
            <w:pPr>
              <w:pStyle w:val="TAL"/>
              <w:rPr>
                <w:lang w:eastAsia="zh-CN"/>
              </w:rPr>
            </w:pPr>
            <w:r w:rsidRPr="00A564B4">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851F44" w:rsidRPr="00A564B4" w:rsidRDefault="00851F44" w:rsidP="00851F44">
            <w:pPr>
              <w:pStyle w:val="TAL"/>
              <w:rPr>
                <w:lang w:eastAsia="zh-CN"/>
              </w:rPr>
            </w:pPr>
            <w:r w:rsidRPr="00A564B4">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851F44" w:rsidRPr="00A564B4" w14:paraId="06552865"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A564B4" w:rsidRDefault="00851F44" w:rsidP="00851F44">
            <w:pPr>
              <w:pStyle w:val="TAL"/>
              <w:rPr>
                <w:lang w:eastAsia="zh-CN"/>
              </w:rPr>
            </w:pPr>
            <w:r w:rsidRPr="00A564B4">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851F44" w:rsidRPr="00A564B4" w:rsidRDefault="00851F44" w:rsidP="00851F44">
            <w:pPr>
              <w:pStyle w:val="TAL"/>
              <w:rPr>
                <w:lang w:eastAsia="zh-CN"/>
              </w:rPr>
            </w:pPr>
            <w:r w:rsidRPr="00A564B4">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851F44" w:rsidRPr="00A564B4" w14:paraId="71AAAB24"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851F44" w:rsidRPr="00A564B4" w:rsidRDefault="00851F44" w:rsidP="00851F44">
            <w:pPr>
              <w:pStyle w:val="TAL"/>
              <w:rPr>
                <w:lang w:eastAsia="zh-CN"/>
              </w:rPr>
            </w:pPr>
            <w:r w:rsidRPr="00A564B4">
              <w:rPr>
                <w:lang w:eastAsia="zh-CN"/>
              </w:rPr>
              <w:t>8.2.2.4.2_A.1</w:t>
            </w:r>
          </w:p>
        </w:tc>
        <w:tc>
          <w:tcPr>
            <w:tcW w:w="1646" w:type="dxa"/>
            <w:vMerge w:val="restart"/>
            <w:tcBorders>
              <w:top w:val="nil"/>
              <w:left w:val="nil"/>
              <w:right w:val="single" w:sz="4" w:space="0" w:color="auto"/>
            </w:tcBorders>
            <w:shd w:val="clear" w:color="auto" w:fill="auto"/>
            <w:vAlign w:val="center"/>
          </w:tcPr>
          <w:p w14:paraId="45B74506" w14:textId="77777777" w:rsidR="00851F44" w:rsidRPr="00A564B4" w:rsidRDefault="00851F44" w:rsidP="00851F44">
            <w:pPr>
              <w:pStyle w:val="TAL"/>
              <w:rPr>
                <w:lang w:eastAsia="zh-CN"/>
              </w:rPr>
            </w:pPr>
            <w:r w:rsidRPr="00A564B4">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851F44" w:rsidRPr="00A564B4" w:rsidRDefault="00851F44" w:rsidP="00851F44">
            <w:pPr>
              <w:pStyle w:val="TAL"/>
              <w:rPr>
                <w:lang w:eastAsia="zh-CN"/>
              </w:rPr>
            </w:pPr>
            <w:r w:rsidRPr="00A564B4">
              <w:rPr>
                <w:lang w:eastAsia="zh-TW"/>
              </w:rPr>
              <w:t>C</w:t>
            </w:r>
            <w:r w:rsidRPr="00A564B4">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4FA256B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851F44" w:rsidRPr="00A564B4" w:rsidRDefault="00851F44" w:rsidP="00851F44">
            <w:pPr>
              <w:pStyle w:val="TAL"/>
              <w:rPr>
                <w:lang w:eastAsia="zh-CN"/>
              </w:rPr>
            </w:pPr>
            <w:r w:rsidRPr="00A564B4">
              <w:rPr>
                <w:lang w:eastAsia="zh-CN"/>
              </w:rPr>
              <w:t>Test execution not necessary if 8.2.2.4.2_A.2</w:t>
            </w:r>
          </w:p>
          <w:p w14:paraId="62F2E13A" w14:textId="77777777" w:rsidR="00851F44" w:rsidRPr="00A564B4" w:rsidRDefault="00851F44" w:rsidP="00851F44">
            <w:pPr>
              <w:pStyle w:val="TAL"/>
              <w:rPr>
                <w:lang w:eastAsia="zh-CN"/>
              </w:rPr>
            </w:pPr>
            <w:r w:rsidRPr="00A564B4">
              <w:rPr>
                <w:lang w:eastAsia="zh-CN"/>
              </w:rPr>
              <w:t>or</w:t>
            </w:r>
          </w:p>
          <w:p w14:paraId="1AB7619D" w14:textId="77777777" w:rsidR="00851F44" w:rsidRPr="00A564B4" w:rsidRDefault="00851F44" w:rsidP="00851F44">
            <w:pPr>
              <w:pStyle w:val="TAL"/>
              <w:rPr>
                <w:lang w:eastAsia="zh-CN"/>
              </w:rPr>
            </w:pPr>
            <w:r w:rsidRPr="00A564B4">
              <w:rPr>
                <w:lang w:eastAsia="zh-CN"/>
              </w:rPr>
              <w:t xml:space="preserve">8.2.2.4.2_A.3 or </w:t>
            </w:r>
          </w:p>
          <w:p w14:paraId="08287AF6" w14:textId="77777777" w:rsidR="00851F44" w:rsidRPr="00A564B4" w:rsidRDefault="00851F44" w:rsidP="00851F44">
            <w:pPr>
              <w:pStyle w:val="TAL"/>
              <w:rPr>
                <w:lang w:eastAsia="zh-CN"/>
              </w:rPr>
            </w:pPr>
            <w:r w:rsidRPr="00A564B4">
              <w:rPr>
                <w:lang w:eastAsia="zh-CN"/>
              </w:rPr>
              <w:t>8.13.2.1.1.2 or</w:t>
            </w:r>
          </w:p>
          <w:p w14:paraId="1401E851" w14:textId="77777777" w:rsidR="00851F44" w:rsidRPr="00A564B4" w:rsidRDefault="00851F44" w:rsidP="00851F44">
            <w:pPr>
              <w:pStyle w:val="TAL"/>
              <w:rPr>
                <w:lang w:eastAsia="zh-CN"/>
              </w:rPr>
            </w:pPr>
            <w:r w:rsidRPr="00A564B4">
              <w:rPr>
                <w:lang w:eastAsia="zh-CN"/>
              </w:rPr>
              <w:t>8.13.2.1.1.3</w:t>
            </w:r>
          </w:p>
          <w:p w14:paraId="283A20B4" w14:textId="77777777" w:rsidR="00851F44" w:rsidRPr="00A564B4" w:rsidRDefault="00851F44" w:rsidP="00851F44">
            <w:pPr>
              <w:pStyle w:val="TAL"/>
              <w:rPr>
                <w:lang w:eastAsia="zh-CN"/>
              </w:rPr>
            </w:pPr>
            <w:r w:rsidRPr="00A564B4">
              <w:rPr>
                <w:lang w:eastAsia="zh-CN"/>
              </w:rPr>
              <w:t>or</w:t>
            </w:r>
          </w:p>
          <w:p w14:paraId="5905527C" w14:textId="77777777" w:rsidR="00851F44" w:rsidRPr="00A564B4" w:rsidRDefault="00851F44" w:rsidP="00851F44">
            <w:pPr>
              <w:pStyle w:val="TAL"/>
              <w:rPr>
                <w:lang w:eastAsia="zh-CN"/>
              </w:rPr>
            </w:pPr>
            <w:r w:rsidRPr="00A564B4">
              <w:rPr>
                <w:lang w:eastAsia="zh-CN"/>
              </w:rPr>
              <w:t>8.13.2.1.1.4</w:t>
            </w:r>
          </w:p>
          <w:p w14:paraId="3C3A489F" w14:textId="77777777" w:rsidR="00851F44" w:rsidRPr="00A564B4" w:rsidRDefault="00851F44" w:rsidP="00851F44">
            <w:pPr>
              <w:pStyle w:val="TAL"/>
              <w:rPr>
                <w:lang w:eastAsia="zh-CN"/>
              </w:rPr>
            </w:pPr>
            <w:r w:rsidRPr="00A564B4">
              <w:rPr>
                <w:lang w:eastAsia="zh-CN"/>
              </w:rPr>
              <w:t>or</w:t>
            </w:r>
          </w:p>
          <w:p w14:paraId="2300D2FB" w14:textId="77777777" w:rsidR="00851F44" w:rsidRPr="00A564B4" w:rsidRDefault="00851F44" w:rsidP="00851F44">
            <w:pPr>
              <w:pStyle w:val="TAL"/>
              <w:rPr>
                <w:lang w:eastAsia="ko-KR"/>
              </w:rPr>
            </w:pPr>
            <w:r w:rsidRPr="00A564B4">
              <w:rPr>
                <w:lang w:eastAsia="zh-CN"/>
              </w:rPr>
              <w:t>8.13.2.1.1.5 is executed.</w:t>
            </w:r>
          </w:p>
        </w:tc>
      </w:tr>
      <w:tr w:rsidR="00851F44" w:rsidRPr="00A564B4" w14:paraId="3712C972"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851F44" w:rsidRPr="00A564B4" w:rsidRDefault="00851F44" w:rsidP="00851F44">
            <w:pPr>
              <w:pStyle w:val="TAL"/>
              <w:rPr>
                <w:lang w:eastAsia="zh-CN"/>
              </w:rPr>
            </w:pPr>
            <w:r w:rsidRPr="00A564B4">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851F44" w:rsidRPr="00A564B4"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3612E"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A564B4" w:rsidRDefault="00851F44" w:rsidP="00851F44">
            <w:pPr>
              <w:pStyle w:val="TAL"/>
              <w:rPr>
                <w:lang w:eastAsia="zh-CN"/>
              </w:rPr>
            </w:pPr>
            <w:r w:rsidRPr="00A564B4">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851F44" w:rsidRPr="00A564B4" w:rsidRDefault="00851F44" w:rsidP="00851F44">
            <w:pPr>
              <w:pStyle w:val="TAL"/>
              <w:rPr>
                <w:lang w:eastAsia="zh-CN"/>
              </w:rPr>
            </w:pPr>
            <w:r w:rsidRPr="00A564B4">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851F44" w:rsidRPr="00A564B4" w:rsidRDefault="00851F44" w:rsidP="00851F44">
            <w:pPr>
              <w:pStyle w:val="TAL"/>
              <w:rPr>
                <w:lang w:eastAsia="en-US"/>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337D85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A564B4" w:rsidRDefault="00851F44" w:rsidP="00851F44">
            <w:pPr>
              <w:pStyle w:val="TAL"/>
              <w:rPr>
                <w:lang w:eastAsia="zh-CN"/>
              </w:rPr>
            </w:pPr>
            <w:r w:rsidRPr="00A564B4">
              <w:rPr>
                <w:lang w:eastAsia="zh-CN"/>
              </w:rPr>
              <w:t xml:space="preserve">Test execution not necessary if </w:t>
            </w:r>
          </w:p>
          <w:p w14:paraId="14F28EFC" w14:textId="77777777" w:rsidR="00851F44" w:rsidRPr="00A564B4" w:rsidRDefault="00851F44" w:rsidP="00851F44">
            <w:pPr>
              <w:pStyle w:val="TAL"/>
              <w:rPr>
                <w:lang w:eastAsia="zh-CN"/>
              </w:rPr>
            </w:pPr>
            <w:r w:rsidRPr="00A564B4">
              <w:rPr>
                <w:lang w:eastAsia="zh-CN"/>
              </w:rPr>
              <w:t xml:space="preserve">8.2.2.4.2_A.3 or </w:t>
            </w:r>
          </w:p>
          <w:p w14:paraId="38641BC9" w14:textId="77777777" w:rsidR="00851F44" w:rsidRPr="00A564B4" w:rsidRDefault="00851F44" w:rsidP="00851F44">
            <w:pPr>
              <w:pStyle w:val="TAL"/>
              <w:rPr>
                <w:lang w:eastAsia="zh-CN"/>
              </w:rPr>
            </w:pPr>
            <w:r w:rsidRPr="00A564B4">
              <w:rPr>
                <w:lang w:eastAsia="zh-CN"/>
              </w:rPr>
              <w:t>8.13.2.1.1.2 or</w:t>
            </w:r>
          </w:p>
          <w:p w14:paraId="738AB75F" w14:textId="77777777" w:rsidR="00851F44" w:rsidRPr="00A564B4" w:rsidRDefault="00851F44" w:rsidP="00851F44">
            <w:pPr>
              <w:pStyle w:val="TAL"/>
              <w:rPr>
                <w:lang w:eastAsia="zh-CN"/>
              </w:rPr>
            </w:pPr>
            <w:r w:rsidRPr="00A564B4">
              <w:rPr>
                <w:lang w:eastAsia="zh-CN"/>
              </w:rPr>
              <w:t>8.13.2.1.1.3</w:t>
            </w:r>
          </w:p>
          <w:p w14:paraId="2BA9B10C" w14:textId="77777777" w:rsidR="00851F44" w:rsidRPr="00A564B4" w:rsidRDefault="00851F44" w:rsidP="00851F44">
            <w:pPr>
              <w:pStyle w:val="TAL"/>
              <w:rPr>
                <w:lang w:eastAsia="zh-CN"/>
              </w:rPr>
            </w:pPr>
            <w:r w:rsidRPr="00A564B4">
              <w:rPr>
                <w:lang w:eastAsia="zh-CN"/>
              </w:rPr>
              <w:t>or</w:t>
            </w:r>
          </w:p>
          <w:p w14:paraId="27F9E4D0" w14:textId="77777777" w:rsidR="00851F44" w:rsidRPr="00A564B4" w:rsidRDefault="00851F44" w:rsidP="00851F44">
            <w:pPr>
              <w:pStyle w:val="TAL"/>
              <w:rPr>
                <w:lang w:eastAsia="zh-CN"/>
              </w:rPr>
            </w:pPr>
            <w:r w:rsidRPr="00A564B4">
              <w:rPr>
                <w:lang w:eastAsia="zh-CN"/>
              </w:rPr>
              <w:t>8.13.2.1.1.4</w:t>
            </w:r>
          </w:p>
          <w:p w14:paraId="38CBD608" w14:textId="77777777" w:rsidR="00851F44" w:rsidRPr="00A564B4" w:rsidRDefault="00851F44" w:rsidP="00851F44">
            <w:pPr>
              <w:pStyle w:val="TAL"/>
              <w:rPr>
                <w:lang w:eastAsia="zh-CN"/>
              </w:rPr>
            </w:pPr>
            <w:r w:rsidRPr="00A564B4">
              <w:rPr>
                <w:lang w:eastAsia="zh-CN"/>
              </w:rPr>
              <w:t>or</w:t>
            </w:r>
          </w:p>
          <w:p w14:paraId="7EDEBBE8" w14:textId="77777777" w:rsidR="00851F44" w:rsidRPr="00A564B4" w:rsidRDefault="00851F44" w:rsidP="00851F44">
            <w:pPr>
              <w:pStyle w:val="TAL"/>
              <w:rPr>
                <w:lang w:eastAsia="zh-CN"/>
              </w:rPr>
            </w:pPr>
            <w:r w:rsidRPr="00A564B4">
              <w:rPr>
                <w:lang w:eastAsia="zh-CN"/>
              </w:rPr>
              <w:t>8.13.2.1.1.5 is executed.</w:t>
            </w:r>
          </w:p>
          <w:p w14:paraId="41DBACAA" w14:textId="77777777" w:rsidR="00851F44" w:rsidRPr="00A564B4" w:rsidRDefault="00851F44" w:rsidP="00851F44">
            <w:pPr>
              <w:pStyle w:val="TAL"/>
              <w:rPr>
                <w:lang w:eastAsia="ko-KR"/>
              </w:rPr>
            </w:pPr>
          </w:p>
          <w:p w14:paraId="237BD97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7A2D91A"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851F44" w:rsidRPr="00A564B4" w:rsidRDefault="00851F44" w:rsidP="00851F44">
            <w:pPr>
              <w:pStyle w:val="TAL"/>
              <w:rPr>
                <w:lang w:eastAsia="en-US"/>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9C3559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A564B4" w:rsidRDefault="00851F44" w:rsidP="00851F44">
            <w:pPr>
              <w:pStyle w:val="TAL"/>
              <w:rPr>
                <w:lang w:eastAsia="ko-KR"/>
              </w:rPr>
            </w:pPr>
          </w:p>
        </w:tc>
      </w:tr>
      <w:tr w:rsidR="00851F44" w:rsidRPr="00A564B4" w14:paraId="6661B0C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A564B4" w:rsidRDefault="00851F44" w:rsidP="00851F44">
            <w:pPr>
              <w:pStyle w:val="TAL"/>
              <w:rPr>
                <w:lang w:eastAsia="zh-CN"/>
              </w:rPr>
            </w:pPr>
            <w:r w:rsidRPr="00A564B4">
              <w:rPr>
                <w:snapToGrid w:val="0"/>
                <w:kern w:val="2"/>
                <w:lang w:eastAsia="en-US"/>
              </w:rPr>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851F44" w:rsidRPr="00A564B4" w:rsidRDefault="00851F44" w:rsidP="00851F44">
            <w:pPr>
              <w:pStyle w:val="TAL"/>
              <w:rPr>
                <w:lang w:eastAsia="zh-CN"/>
              </w:rPr>
            </w:pPr>
            <w:r w:rsidRPr="00A564B4">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851F44" w:rsidRPr="00A564B4" w:rsidRDefault="00851F44" w:rsidP="00851F44">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851F44" w:rsidRPr="00A564B4" w:rsidRDefault="00851F44" w:rsidP="00851F44">
            <w:pPr>
              <w:pStyle w:val="TAL"/>
              <w:rPr>
                <w:lang w:eastAsia="zh-CN"/>
              </w:rPr>
            </w:pPr>
            <w:r w:rsidRPr="00A564B4">
              <w:rPr>
                <w:lang w:eastAsia="zh-CN"/>
              </w:rPr>
              <w:t xml:space="preserve">UE supporting E-UTRA TDD and 4DL </w:t>
            </w:r>
            <w:r w:rsidRPr="00A564B4">
              <w:rPr>
                <w:rFonts w:cs="Arial"/>
                <w:szCs w:val="18"/>
                <w:lang w:eastAsia="en-US"/>
              </w:rPr>
              <w:t>CA configurations in Table 4.1-4</w:t>
            </w:r>
            <w:r w:rsidRPr="00A564B4">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A564B4" w:rsidRDefault="00851F44" w:rsidP="00851F44">
            <w:pPr>
              <w:pStyle w:val="TAL"/>
              <w:rPr>
                <w:lang w:eastAsia="zh-CN"/>
              </w:rPr>
            </w:pPr>
            <w:r w:rsidRPr="00A564B4">
              <w:rPr>
                <w:lang w:eastAsia="zh-CN"/>
              </w:rPr>
              <w:t xml:space="preserve">Test execution not necessary if </w:t>
            </w:r>
          </w:p>
          <w:p w14:paraId="7A650CF1" w14:textId="77777777" w:rsidR="00851F44" w:rsidRPr="00A564B4" w:rsidRDefault="00851F44" w:rsidP="00851F44">
            <w:pPr>
              <w:pStyle w:val="TAL"/>
              <w:rPr>
                <w:lang w:eastAsia="zh-CN"/>
              </w:rPr>
            </w:pPr>
            <w:r w:rsidRPr="00A564B4">
              <w:rPr>
                <w:lang w:eastAsia="zh-CN"/>
              </w:rPr>
              <w:t>8.13.2.1.1.2 or</w:t>
            </w:r>
          </w:p>
          <w:p w14:paraId="11AE64ED" w14:textId="77777777" w:rsidR="00851F44" w:rsidRPr="00A564B4" w:rsidRDefault="00851F44" w:rsidP="00851F44">
            <w:pPr>
              <w:pStyle w:val="TAL"/>
              <w:rPr>
                <w:lang w:eastAsia="zh-CN"/>
              </w:rPr>
            </w:pPr>
            <w:r w:rsidRPr="00A564B4">
              <w:rPr>
                <w:lang w:eastAsia="zh-CN"/>
              </w:rPr>
              <w:t>8.13.2.1.1.3</w:t>
            </w:r>
          </w:p>
          <w:p w14:paraId="6A6296CF" w14:textId="77777777" w:rsidR="00851F44" w:rsidRPr="00A564B4" w:rsidRDefault="00851F44" w:rsidP="00851F44">
            <w:pPr>
              <w:pStyle w:val="TAL"/>
              <w:rPr>
                <w:lang w:eastAsia="zh-CN"/>
              </w:rPr>
            </w:pPr>
            <w:r w:rsidRPr="00A564B4">
              <w:rPr>
                <w:lang w:eastAsia="zh-CN"/>
              </w:rPr>
              <w:t>or</w:t>
            </w:r>
          </w:p>
          <w:p w14:paraId="634084AC" w14:textId="77777777" w:rsidR="00851F44" w:rsidRPr="00A564B4" w:rsidRDefault="00851F44" w:rsidP="00851F44">
            <w:pPr>
              <w:pStyle w:val="TAL"/>
              <w:rPr>
                <w:lang w:eastAsia="zh-CN"/>
              </w:rPr>
            </w:pPr>
            <w:r w:rsidRPr="00A564B4">
              <w:rPr>
                <w:lang w:eastAsia="zh-CN"/>
              </w:rPr>
              <w:t>8.13.2.1.1.4</w:t>
            </w:r>
          </w:p>
          <w:p w14:paraId="3D2EB5E4" w14:textId="77777777" w:rsidR="00851F44" w:rsidRPr="00A564B4" w:rsidRDefault="00851F44" w:rsidP="00851F44">
            <w:pPr>
              <w:pStyle w:val="TAL"/>
              <w:rPr>
                <w:lang w:eastAsia="zh-CN"/>
              </w:rPr>
            </w:pPr>
            <w:r w:rsidRPr="00A564B4">
              <w:rPr>
                <w:lang w:eastAsia="zh-CN"/>
              </w:rPr>
              <w:t>or</w:t>
            </w:r>
          </w:p>
          <w:p w14:paraId="4404CBE3" w14:textId="77777777" w:rsidR="00851F44" w:rsidRPr="00A564B4" w:rsidRDefault="00851F44" w:rsidP="00851F44">
            <w:pPr>
              <w:pStyle w:val="TAL"/>
              <w:rPr>
                <w:lang w:eastAsia="zh-CN"/>
              </w:rPr>
            </w:pPr>
            <w:r w:rsidRPr="00A564B4">
              <w:rPr>
                <w:lang w:eastAsia="zh-CN"/>
              </w:rPr>
              <w:t>8.13.2.1.1.5 is executed.</w:t>
            </w:r>
          </w:p>
          <w:p w14:paraId="070E9810" w14:textId="77777777" w:rsidR="00851F44" w:rsidRPr="00A564B4" w:rsidRDefault="00851F44" w:rsidP="00851F44">
            <w:pPr>
              <w:pStyle w:val="TAL"/>
              <w:rPr>
                <w:lang w:eastAsia="ko-KR"/>
              </w:rPr>
            </w:pPr>
          </w:p>
          <w:p w14:paraId="55EC54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AE5DD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851F44" w:rsidRPr="00A564B4" w:rsidRDefault="00851F44" w:rsidP="00851F44">
            <w:pPr>
              <w:pStyle w:val="TAL"/>
              <w:rPr>
                <w:snapToGrid w:val="0"/>
                <w:kern w:val="2"/>
                <w:lang w:eastAsia="zh-TW"/>
              </w:rPr>
            </w:pPr>
            <w:r w:rsidRPr="00A564B4">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851F44" w:rsidRPr="00A564B4" w:rsidRDefault="00851F44" w:rsidP="00851F44">
            <w:pPr>
              <w:pStyle w:val="TAL"/>
              <w:rPr>
                <w:lang w:eastAsia="zh-CN"/>
              </w:rPr>
            </w:pPr>
            <w:r w:rsidRPr="00A564B4">
              <w:rPr>
                <w:lang w:eastAsia="en-US"/>
              </w:rPr>
              <w:t xml:space="preserve">TDD PDSCH </w:t>
            </w:r>
            <w:r w:rsidRPr="00A564B4">
              <w:rPr>
                <w:lang w:eastAsia="ko-KR"/>
              </w:rPr>
              <w:t>Closed Loop Multi Layer Spatial Multiplexing 4x2</w:t>
            </w:r>
            <w:r w:rsidRPr="00A564B4">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2BACACC8"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A2B4DA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A564B4" w:rsidRDefault="00851F44" w:rsidP="00851F44">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851F44" w:rsidRPr="00A564B4" w:rsidRDefault="00851F44" w:rsidP="00851F44">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612E9682"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A564B4" w:rsidRDefault="00851F44" w:rsidP="00851F44">
            <w:pPr>
              <w:pStyle w:val="TAL"/>
              <w:rPr>
                <w:lang w:eastAsia="zh-CN"/>
              </w:rPr>
            </w:pPr>
          </w:p>
        </w:tc>
      </w:tr>
      <w:tr w:rsidR="00851F44" w:rsidRPr="00A564B4" w14:paraId="295A55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A564B4" w:rsidRDefault="00851F44" w:rsidP="00851F44">
            <w:pPr>
              <w:pStyle w:val="TAL"/>
              <w:rPr>
                <w:lang w:eastAsia="zh-CN"/>
              </w:rPr>
            </w:pPr>
            <w:r w:rsidRPr="00A564B4">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851F44" w:rsidRPr="00A564B4" w:rsidRDefault="00851F44" w:rsidP="00851F44">
            <w:pPr>
              <w:pStyle w:val="TAL"/>
              <w:rPr>
                <w:lang w:eastAsia="zh-CN"/>
              </w:rPr>
            </w:pPr>
            <w:r w:rsidRPr="00A564B4">
              <w:rPr>
                <w:lang w:eastAsia="zh-CN"/>
              </w:rPr>
              <w:t>T</w:t>
            </w:r>
            <w:r w:rsidRPr="00A564B4">
              <w:rPr>
                <w:lang w:eastAsia="en-US"/>
              </w:rPr>
              <w:t>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A564B4" w:rsidRDefault="00851F44" w:rsidP="00851F44">
            <w:pPr>
              <w:pStyle w:val="TAL"/>
              <w:rPr>
                <w:lang w:eastAsia="ko-KR"/>
              </w:rPr>
            </w:pPr>
          </w:p>
        </w:tc>
      </w:tr>
      <w:tr w:rsidR="00851F44" w:rsidRPr="00A564B4" w14:paraId="678810F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A564B4" w:rsidRDefault="00851F44" w:rsidP="00851F44">
            <w:pPr>
              <w:pStyle w:val="TAL"/>
              <w:rPr>
                <w:lang w:eastAsia="zh-CN"/>
              </w:rPr>
            </w:pPr>
            <w:r w:rsidRPr="00A564B4">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851F44" w:rsidRPr="00A564B4" w:rsidRDefault="00851F44" w:rsidP="00851F44">
            <w:pPr>
              <w:pStyle w:val="TAL"/>
              <w:rPr>
                <w:lang w:eastAsia="zh-CN"/>
              </w:rPr>
            </w:pPr>
            <w:r w:rsidRPr="00A564B4">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A564B4" w:rsidRDefault="00851F44" w:rsidP="00851F44">
            <w:pPr>
              <w:pStyle w:val="TAL"/>
              <w:rPr>
                <w:lang w:eastAsia="ko-KR"/>
              </w:rPr>
            </w:pPr>
          </w:p>
        </w:tc>
      </w:tr>
      <w:tr w:rsidR="00851F44" w:rsidRPr="00A564B4" w14:paraId="0C6A434B"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A564B4" w:rsidRDefault="00851F44" w:rsidP="00851F44">
            <w:pPr>
              <w:pStyle w:val="TAL"/>
              <w:rPr>
                <w:lang w:eastAsia="en-US"/>
              </w:rPr>
            </w:pPr>
            <w:r w:rsidRPr="00A564B4">
              <w:rPr>
                <w:lang w:eastAsia="zh-CN"/>
              </w:rPr>
              <w:t>8.2.2.4.</w:t>
            </w:r>
            <w:r w:rsidRPr="00A564B4">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851F44" w:rsidRPr="00A564B4" w:rsidRDefault="00851F44" w:rsidP="00851F44">
            <w:pPr>
              <w:pStyle w:val="TAL"/>
              <w:rPr>
                <w:lang w:eastAsia="en-US"/>
              </w:rPr>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851F44" w:rsidRPr="00A564B4" w:rsidRDefault="00851F44" w:rsidP="00851F44">
            <w:pPr>
              <w:pStyle w:val="TAL"/>
              <w:rPr>
                <w:lang w:eastAsia="zh-CN"/>
              </w:rPr>
            </w:pPr>
            <w:r w:rsidRPr="00A564B4">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851F44" w:rsidRPr="00A564B4" w:rsidRDefault="00851F44" w:rsidP="00851F44">
            <w:pPr>
              <w:pStyle w:val="TAL"/>
              <w:rPr>
                <w:lang w:eastAsia="zh-CN"/>
              </w:rPr>
            </w:pPr>
            <w:r w:rsidRPr="00A564B4">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FE462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A564B4" w:rsidRDefault="00851F44" w:rsidP="00851F44">
            <w:pPr>
              <w:pStyle w:val="TAL"/>
              <w:rPr>
                <w:lang w:eastAsia="zh-CN"/>
              </w:rPr>
            </w:pPr>
            <w:r w:rsidRPr="00A564B4">
              <w:rPr>
                <w:lang w:eastAsia="en-US"/>
              </w:rPr>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851F44" w:rsidRPr="00A564B4" w:rsidRDefault="00851F44" w:rsidP="00851F44">
            <w:pPr>
              <w:pStyle w:val="TAL"/>
              <w:rPr>
                <w:lang w:eastAsia="zh-CN"/>
              </w:rPr>
            </w:pPr>
            <w:r w:rsidRPr="00A564B4">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851F44" w:rsidRPr="00A564B4" w:rsidRDefault="00851F44" w:rsidP="00851F44">
            <w:pPr>
              <w:pStyle w:val="TAL"/>
              <w:rPr>
                <w:lang w:eastAsia="zh-CN"/>
              </w:rPr>
            </w:pPr>
            <w:r w:rsidRPr="00A564B4">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A564B4" w:rsidRDefault="00851F44" w:rsidP="00851F44">
            <w:pPr>
              <w:pStyle w:val="TAL"/>
              <w:rPr>
                <w:lang w:eastAsia="ko-KR"/>
              </w:rPr>
            </w:pPr>
          </w:p>
        </w:tc>
      </w:tr>
      <w:tr w:rsidR="00851F44" w:rsidRPr="00A564B4" w14:paraId="5E6B749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A564B4" w:rsidRDefault="00851F44" w:rsidP="00851F44">
            <w:pPr>
              <w:pStyle w:val="TAL"/>
              <w:rPr>
                <w:lang w:eastAsia="zh-CN"/>
              </w:rPr>
            </w:pPr>
            <w:r w:rsidRPr="00A564B4">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851F44" w:rsidRPr="00A564B4" w:rsidRDefault="00851F44" w:rsidP="00851F44">
            <w:pPr>
              <w:pStyle w:val="TAL"/>
              <w:rPr>
                <w:lang w:eastAsia="zh-CN"/>
              </w:rPr>
            </w:pPr>
            <w:r w:rsidRPr="00A564B4">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851F44" w:rsidRPr="00A564B4" w:rsidRDefault="00851F44" w:rsidP="00851F44">
            <w:pPr>
              <w:pStyle w:val="TAL"/>
              <w:rPr>
                <w:lang w:eastAsia="ko-KR"/>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851F44" w:rsidRPr="00A564B4" w:rsidRDefault="00851F44" w:rsidP="00851F44">
            <w:pPr>
              <w:pStyle w:val="TAL"/>
              <w:rPr>
                <w:lang w:eastAsia="ko-KR"/>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443BF1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A564B4" w:rsidRDefault="00851F44" w:rsidP="00851F44">
            <w:pPr>
              <w:pStyle w:val="TAL"/>
              <w:rPr>
                <w:lang w:eastAsia="zh-CN"/>
              </w:rPr>
            </w:pPr>
            <w:r w:rsidRPr="00A564B4">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851F44" w:rsidRPr="00A564B4" w:rsidRDefault="00851F44" w:rsidP="00851F44">
            <w:pPr>
              <w:pStyle w:val="TAL"/>
              <w:rPr>
                <w:lang w:eastAsia="zh-CN"/>
              </w:rPr>
            </w:pPr>
            <w:r w:rsidRPr="00A564B4">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851F44" w:rsidRPr="00A564B4" w:rsidRDefault="00851F44" w:rsidP="00851F44">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7F2A3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A564B4" w:rsidRDefault="00851F44" w:rsidP="00851F44">
            <w:pPr>
              <w:pStyle w:val="TAL"/>
              <w:rPr>
                <w:lang w:eastAsia="zh-CN"/>
              </w:rPr>
            </w:pPr>
            <w:r w:rsidRPr="00A564B4">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851F44" w:rsidRPr="00A564B4" w:rsidRDefault="00851F44" w:rsidP="00851F44">
            <w:pPr>
              <w:pStyle w:val="TAL"/>
              <w:rPr>
                <w:lang w:eastAsia="zh-CN"/>
              </w:rPr>
            </w:pPr>
            <w:r w:rsidRPr="00A564B4">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851F44" w:rsidRPr="00A564B4" w:rsidRDefault="00851F44" w:rsidP="00851F44">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06FD3C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A564B4" w:rsidRDefault="00851F44" w:rsidP="00851F44">
            <w:pPr>
              <w:pStyle w:val="TAL"/>
              <w:rPr>
                <w:lang w:eastAsia="en-US"/>
              </w:rPr>
            </w:pPr>
            <w:r w:rsidRPr="00A564B4">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851F44" w:rsidRPr="00A564B4" w:rsidRDefault="00851F44" w:rsidP="00851F44">
            <w:pPr>
              <w:pStyle w:val="TAL"/>
              <w:rPr>
                <w:lang w:eastAsia="en-US"/>
              </w:rPr>
            </w:pPr>
            <w:r w:rsidRPr="00A564B4">
              <w:rPr>
                <w:lang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851F44" w:rsidRPr="00A564B4" w:rsidRDefault="00851F44" w:rsidP="00851F44">
            <w:pPr>
              <w:pStyle w:val="TAL"/>
              <w:rPr>
                <w:lang w:eastAsia="en-US"/>
              </w:rPr>
            </w:pPr>
            <w:r w:rsidRPr="00A564B4">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851F44" w:rsidRPr="00A564B4" w:rsidRDefault="00851F44" w:rsidP="00851F44">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851F44" w:rsidRPr="00A564B4" w:rsidRDefault="00851F44" w:rsidP="00851F44">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A564B4" w:rsidRDefault="00851F44" w:rsidP="00851F44">
            <w:pPr>
              <w:pStyle w:val="TAL"/>
              <w:rPr>
                <w:lang w:eastAsia="zh-CN"/>
              </w:rPr>
            </w:pPr>
          </w:p>
        </w:tc>
      </w:tr>
      <w:tr w:rsidR="00851F44" w:rsidRPr="00A564B4" w14:paraId="4F0872D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851F44" w:rsidRPr="00A564B4" w:rsidRDefault="00851F44" w:rsidP="00851F44">
            <w:pPr>
              <w:pStyle w:val="TAL"/>
              <w:rPr>
                <w:lang w:eastAsia="en-US"/>
              </w:rPr>
            </w:pPr>
            <w:r w:rsidRPr="00A564B4">
              <w:rPr>
                <w:lang w:eastAsia="en-US"/>
              </w:rPr>
              <w:t>TDD FDD CA PDSCH Single Antenna Port Performance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851F44" w:rsidRPr="00A564B4" w:rsidRDefault="00851F44" w:rsidP="00851F44">
            <w:pPr>
              <w:pStyle w:val="TAL"/>
              <w:rPr>
                <w:lang w:eastAsia="en-US"/>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6AE480D"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A564B4" w:rsidRDefault="00851F44" w:rsidP="00851F44">
            <w:pPr>
              <w:pStyle w:val="TAL"/>
              <w:rPr>
                <w:lang w:eastAsia="zh-CN"/>
              </w:rPr>
            </w:pPr>
            <w:r w:rsidRPr="00A564B4">
              <w:rPr>
                <w:lang w:eastAsia="zh-CN"/>
              </w:rPr>
              <w:t>Test execution not necessary if</w:t>
            </w:r>
          </w:p>
          <w:p w14:paraId="44A7CF5E" w14:textId="77777777" w:rsidR="00851F44" w:rsidRPr="00A564B4" w:rsidRDefault="00851F44" w:rsidP="00851F44">
            <w:pPr>
              <w:pStyle w:val="TAL"/>
              <w:rPr>
                <w:lang w:eastAsia="zh-CN"/>
              </w:rPr>
            </w:pPr>
            <w:r w:rsidRPr="00A564B4">
              <w:rPr>
                <w:lang w:eastAsia="zh-CN"/>
              </w:rPr>
              <w:t>8.13.3.2.3 or</w:t>
            </w:r>
          </w:p>
          <w:p w14:paraId="74CB1AAB" w14:textId="77777777" w:rsidR="00851F44" w:rsidRPr="00A564B4" w:rsidRDefault="00851F44" w:rsidP="00851F44">
            <w:pPr>
              <w:pStyle w:val="TAL"/>
              <w:rPr>
                <w:lang w:eastAsia="zh-CN"/>
              </w:rPr>
            </w:pPr>
            <w:r w:rsidRPr="00A564B4">
              <w:rPr>
                <w:lang w:eastAsia="zh-CN"/>
              </w:rPr>
              <w:t>8.13.3.2.4 or</w:t>
            </w:r>
          </w:p>
          <w:p w14:paraId="2ECB03F0" w14:textId="77777777" w:rsidR="00851F44" w:rsidRPr="00A564B4" w:rsidRDefault="00851F44" w:rsidP="00851F44">
            <w:pPr>
              <w:pStyle w:val="TAL"/>
              <w:rPr>
                <w:lang w:eastAsia="zh-CN"/>
              </w:rPr>
            </w:pPr>
            <w:r w:rsidRPr="00A564B4">
              <w:rPr>
                <w:lang w:eastAsia="zh-CN"/>
              </w:rPr>
              <w:t>8.13.3.2.5 or</w:t>
            </w:r>
          </w:p>
          <w:p w14:paraId="3D62E4BB" w14:textId="77777777" w:rsidR="00851F44" w:rsidRPr="00A564B4" w:rsidRDefault="00851F44" w:rsidP="00851F44">
            <w:pPr>
              <w:pStyle w:val="TAL"/>
              <w:rPr>
                <w:lang w:eastAsia="zh-CN"/>
              </w:rPr>
            </w:pPr>
            <w:r w:rsidRPr="00A564B4">
              <w:rPr>
                <w:lang w:eastAsia="zh-CN"/>
              </w:rPr>
              <w:t>8.13.3.2.6 is executed.</w:t>
            </w:r>
          </w:p>
          <w:p w14:paraId="15EDABE8" w14:textId="77777777" w:rsidR="00851F44" w:rsidRPr="00A564B4" w:rsidRDefault="00851F44" w:rsidP="00851F44">
            <w:pPr>
              <w:pStyle w:val="TAL"/>
              <w:rPr>
                <w:lang w:eastAsia="zh-CN"/>
              </w:rPr>
            </w:pPr>
          </w:p>
          <w:p w14:paraId="59E8B22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A9397A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851F44" w:rsidRPr="00A564B4" w:rsidRDefault="00851F44" w:rsidP="00851F44">
            <w:pPr>
              <w:pStyle w:val="TAL"/>
              <w:rPr>
                <w:lang w:eastAsia="en-US"/>
              </w:rPr>
            </w:pPr>
            <w:r w:rsidRPr="00A564B4">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851F44" w:rsidRPr="00A564B4" w:rsidRDefault="00851F44" w:rsidP="00851F44">
            <w:pPr>
              <w:pStyle w:val="TAL"/>
              <w:rPr>
                <w:lang w:eastAsia="en-US"/>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3F3A32D"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A564B4" w:rsidRDefault="00851F44" w:rsidP="00851F44">
            <w:pPr>
              <w:pStyle w:val="TAL"/>
              <w:rPr>
                <w:lang w:eastAsia="zh-CN"/>
              </w:rPr>
            </w:pPr>
            <w:r w:rsidRPr="00A564B4">
              <w:rPr>
                <w:lang w:eastAsia="zh-CN"/>
              </w:rPr>
              <w:t>Test execution not necessary if</w:t>
            </w:r>
          </w:p>
          <w:p w14:paraId="40BC86A8" w14:textId="77777777" w:rsidR="00851F44" w:rsidRPr="00A564B4" w:rsidRDefault="00851F44" w:rsidP="00851F44">
            <w:pPr>
              <w:pStyle w:val="TAL"/>
              <w:rPr>
                <w:lang w:eastAsia="zh-CN"/>
              </w:rPr>
            </w:pPr>
            <w:r w:rsidRPr="00A564B4">
              <w:rPr>
                <w:lang w:eastAsia="zh-CN"/>
              </w:rPr>
              <w:t>8.13.3.2.3 or</w:t>
            </w:r>
          </w:p>
          <w:p w14:paraId="1B86A583" w14:textId="77777777" w:rsidR="00851F44" w:rsidRPr="00A564B4" w:rsidRDefault="00851F44" w:rsidP="00851F44">
            <w:pPr>
              <w:pStyle w:val="TAL"/>
              <w:rPr>
                <w:lang w:eastAsia="zh-CN"/>
              </w:rPr>
            </w:pPr>
            <w:r w:rsidRPr="00A564B4">
              <w:rPr>
                <w:lang w:eastAsia="zh-CN"/>
              </w:rPr>
              <w:t>8.13.3.2.4 or</w:t>
            </w:r>
          </w:p>
          <w:p w14:paraId="17885B33" w14:textId="77777777" w:rsidR="00851F44" w:rsidRPr="00A564B4" w:rsidRDefault="00851F44" w:rsidP="00851F44">
            <w:pPr>
              <w:pStyle w:val="TAL"/>
              <w:rPr>
                <w:lang w:eastAsia="zh-CN"/>
              </w:rPr>
            </w:pPr>
            <w:r w:rsidRPr="00A564B4">
              <w:rPr>
                <w:lang w:eastAsia="zh-CN"/>
              </w:rPr>
              <w:t>8.13.3.2.5 or</w:t>
            </w:r>
          </w:p>
          <w:p w14:paraId="651F6760" w14:textId="77777777" w:rsidR="00851F44" w:rsidRPr="00A564B4" w:rsidRDefault="00851F44" w:rsidP="00851F44">
            <w:pPr>
              <w:pStyle w:val="TAL"/>
              <w:rPr>
                <w:lang w:eastAsia="zh-CN"/>
              </w:rPr>
            </w:pPr>
            <w:r w:rsidRPr="00A564B4">
              <w:rPr>
                <w:lang w:eastAsia="zh-CN"/>
              </w:rPr>
              <w:t>8.13.3.2.6 is executed.</w:t>
            </w:r>
          </w:p>
          <w:p w14:paraId="00CDC265" w14:textId="77777777" w:rsidR="00851F44" w:rsidRPr="00A564B4" w:rsidRDefault="00851F44" w:rsidP="00851F44">
            <w:pPr>
              <w:pStyle w:val="TAL"/>
              <w:rPr>
                <w:lang w:eastAsia="zh-CN"/>
              </w:rPr>
            </w:pPr>
          </w:p>
          <w:p w14:paraId="70A73B1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B859E1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851F44" w:rsidRPr="00A564B4" w:rsidRDefault="00851F44" w:rsidP="00851F44">
            <w:pPr>
              <w:pStyle w:val="TAL"/>
              <w:rPr>
                <w:lang w:eastAsia="en-US"/>
              </w:rPr>
            </w:pPr>
            <w:r w:rsidRPr="00A564B4">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A35598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A564B4" w:rsidRDefault="00851F44" w:rsidP="00851F44">
            <w:pPr>
              <w:pStyle w:val="TAL"/>
              <w:rPr>
                <w:lang w:eastAsia="zh-CN"/>
              </w:rPr>
            </w:pPr>
            <w:r w:rsidRPr="00A564B4">
              <w:rPr>
                <w:lang w:eastAsia="zh-CN"/>
              </w:rPr>
              <w:t>Test execution not necessary if</w:t>
            </w:r>
          </w:p>
          <w:p w14:paraId="6B3C3DEC" w14:textId="77777777" w:rsidR="00851F44" w:rsidRPr="00A564B4" w:rsidRDefault="00851F44" w:rsidP="00851F44">
            <w:pPr>
              <w:pStyle w:val="TAL"/>
              <w:rPr>
                <w:lang w:eastAsia="zh-CN"/>
              </w:rPr>
            </w:pPr>
            <w:r w:rsidRPr="00A564B4">
              <w:rPr>
                <w:lang w:eastAsia="zh-CN"/>
              </w:rPr>
              <w:t>8.13.3.2.3 or</w:t>
            </w:r>
          </w:p>
          <w:p w14:paraId="01206752" w14:textId="77777777" w:rsidR="00851F44" w:rsidRPr="00A564B4" w:rsidRDefault="00851F44" w:rsidP="00851F44">
            <w:pPr>
              <w:pStyle w:val="TAL"/>
              <w:rPr>
                <w:lang w:eastAsia="zh-CN"/>
              </w:rPr>
            </w:pPr>
            <w:r w:rsidRPr="00A564B4">
              <w:rPr>
                <w:lang w:eastAsia="zh-CN"/>
              </w:rPr>
              <w:t>8.13.3.2.4 or</w:t>
            </w:r>
          </w:p>
          <w:p w14:paraId="53286D82" w14:textId="77777777" w:rsidR="00851F44" w:rsidRPr="00A564B4" w:rsidRDefault="00851F44" w:rsidP="00851F44">
            <w:pPr>
              <w:pStyle w:val="TAL"/>
              <w:rPr>
                <w:lang w:eastAsia="zh-CN"/>
              </w:rPr>
            </w:pPr>
            <w:r w:rsidRPr="00A564B4">
              <w:rPr>
                <w:lang w:eastAsia="zh-CN"/>
              </w:rPr>
              <w:t>8.13.3.2.5 or</w:t>
            </w:r>
          </w:p>
          <w:p w14:paraId="50FE0153" w14:textId="77777777" w:rsidR="00851F44" w:rsidRPr="00A564B4" w:rsidRDefault="00851F44" w:rsidP="00851F44">
            <w:pPr>
              <w:pStyle w:val="TAL"/>
              <w:rPr>
                <w:lang w:eastAsia="zh-CN"/>
              </w:rPr>
            </w:pPr>
            <w:r w:rsidRPr="00A564B4">
              <w:rPr>
                <w:lang w:eastAsia="zh-CN"/>
              </w:rPr>
              <w:t>8.13.3.2.6 is executed.</w:t>
            </w:r>
          </w:p>
        </w:tc>
      </w:tr>
      <w:tr w:rsidR="00851F44" w:rsidRPr="00A564B4" w14:paraId="36C42B9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A564B4" w:rsidRDefault="00851F44" w:rsidP="00851F44">
            <w:pPr>
              <w:pStyle w:val="TAL"/>
              <w:rPr>
                <w:lang w:eastAsia="en-US"/>
              </w:rPr>
            </w:pPr>
            <w:r w:rsidRPr="00A564B4">
              <w:rPr>
                <w:color w:val="000000"/>
                <w:lang w:eastAsia="en-US"/>
              </w:rPr>
              <w:t>8.2.3.1</w:t>
            </w:r>
            <w:r w:rsidRPr="00A564B4">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851F44" w:rsidRPr="00A564B4" w:rsidRDefault="00851F44" w:rsidP="00851F44">
            <w:pPr>
              <w:pStyle w:val="TAL"/>
              <w:rPr>
                <w:lang w:eastAsia="en-US"/>
              </w:rPr>
            </w:pPr>
            <w:r w:rsidRPr="00A564B4">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851F44" w:rsidRPr="00A564B4" w:rsidRDefault="00851F44" w:rsidP="00851F44">
            <w:pPr>
              <w:pStyle w:val="TAL"/>
              <w:rPr>
                <w:lang w:eastAsia="zh-CN"/>
              </w:rPr>
            </w:pPr>
            <w:r w:rsidRPr="00A564B4">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851F44" w:rsidRPr="00A564B4" w:rsidRDefault="00851F44" w:rsidP="00851F44">
            <w:pPr>
              <w:pStyle w:val="TAL"/>
              <w:rPr>
                <w:lang w:eastAsia="en-US"/>
              </w:rPr>
            </w:pPr>
            <w:r w:rsidRPr="00A564B4">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A564B4" w:rsidRDefault="00851F44" w:rsidP="00851F44">
            <w:pPr>
              <w:pStyle w:val="TAL"/>
              <w:rPr>
                <w:lang w:eastAsia="zh-CN"/>
              </w:rPr>
            </w:pPr>
            <w:r w:rsidRPr="00A564B4">
              <w:rPr>
                <w:lang w:eastAsia="zh-CN"/>
              </w:rPr>
              <w:t>Test execution not necessary if</w:t>
            </w:r>
          </w:p>
          <w:p w14:paraId="445275E8" w14:textId="77777777" w:rsidR="00851F44" w:rsidRPr="00A564B4" w:rsidRDefault="00851F44" w:rsidP="00851F44">
            <w:pPr>
              <w:pStyle w:val="TAL"/>
              <w:rPr>
                <w:lang w:eastAsia="zh-CN"/>
              </w:rPr>
            </w:pPr>
            <w:r w:rsidRPr="00A564B4">
              <w:rPr>
                <w:lang w:eastAsia="zh-CN"/>
              </w:rPr>
              <w:t>8.13.3.2.3 or</w:t>
            </w:r>
          </w:p>
          <w:p w14:paraId="2A8223B1" w14:textId="77777777" w:rsidR="00851F44" w:rsidRPr="00A564B4" w:rsidRDefault="00851F44" w:rsidP="00851F44">
            <w:pPr>
              <w:pStyle w:val="TAL"/>
              <w:rPr>
                <w:lang w:eastAsia="zh-CN"/>
              </w:rPr>
            </w:pPr>
            <w:r w:rsidRPr="00A564B4">
              <w:rPr>
                <w:lang w:eastAsia="zh-CN"/>
              </w:rPr>
              <w:t>8.13.3.2.4 or</w:t>
            </w:r>
          </w:p>
          <w:p w14:paraId="5DA0120B" w14:textId="77777777" w:rsidR="00851F44" w:rsidRPr="00A564B4" w:rsidRDefault="00851F44" w:rsidP="00851F44">
            <w:pPr>
              <w:pStyle w:val="TAL"/>
              <w:rPr>
                <w:lang w:eastAsia="zh-CN"/>
              </w:rPr>
            </w:pPr>
            <w:r w:rsidRPr="00A564B4">
              <w:rPr>
                <w:lang w:eastAsia="zh-CN"/>
              </w:rPr>
              <w:t>8.13.3.2.5 or</w:t>
            </w:r>
          </w:p>
          <w:p w14:paraId="60E11A8B" w14:textId="77777777" w:rsidR="00851F44" w:rsidRPr="00A564B4" w:rsidRDefault="00851F44" w:rsidP="00851F44">
            <w:pPr>
              <w:pStyle w:val="TAL"/>
              <w:rPr>
                <w:lang w:eastAsia="zh-CN"/>
              </w:rPr>
            </w:pPr>
            <w:r w:rsidRPr="00A564B4">
              <w:rPr>
                <w:lang w:eastAsia="zh-CN"/>
              </w:rPr>
              <w:t>8.13.3.2.6 is executed.</w:t>
            </w:r>
          </w:p>
        </w:tc>
      </w:tr>
      <w:tr w:rsidR="00851F44" w:rsidRPr="00A564B4" w14:paraId="2C10FDFB"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A564B4" w:rsidRDefault="00851F44" w:rsidP="00851F44">
            <w:pPr>
              <w:pStyle w:val="TAL"/>
              <w:rPr>
                <w:color w:val="000000"/>
              </w:rPr>
            </w:pPr>
            <w:r w:rsidRPr="00A564B4">
              <w:rPr>
                <w:color w:val="000000"/>
              </w:rPr>
              <w:t>8.2.3.1</w:t>
            </w:r>
            <w:r w:rsidRPr="00A564B4">
              <w:rPr>
                <w:color w:val="000000"/>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851F44" w:rsidRPr="00A564B4" w:rsidRDefault="00851F44" w:rsidP="00851F44">
            <w:pPr>
              <w:pStyle w:val="TAL"/>
              <w:rPr>
                <w:color w:val="000000"/>
              </w:rPr>
            </w:pPr>
            <w:r w:rsidRPr="00A564B4">
              <w:rPr>
                <w:color w:val="000000"/>
              </w:rPr>
              <w:t>TDD FDD CA PDSCH Single Antenna Port Performance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851F44" w:rsidRPr="00A564B4" w:rsidRDefault="00851F44" w:rsidP="00851F44">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851F44" w:rsidRPr="00A564B4" w:rsidRDefault="00851F44" w:rsidP="00851F44">
            <w:pPr>
              <w:pStyle w:val="TAL"/>
              <w:rPr>
                <w:color w:val="000000"/>
                <w:lang w:eastAsia="ko-KR"/>
              </w:rPr>
            </w:pPr>
            <w:r w:rsidRPr="00A564B4">
              <w:rPr>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642807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A564B4" w:rsidRDefault="00851F44" w:rsidP="00851F44">
            <w:pPr>
              <w:pStyle w:val="TAL"/>
              <w:rPr>
                <w:color w:val="000000"/>
              </w:rPr>
            </w:pPr>
            <w:r w:rsidRPr="00A564B4">
              <w:rPr>
                <w:color w:val="000000"/>
              </w:rPr>
              <w:t>8.2.3.1</w:t>
            </w:r>
            <w:r w:rsidRPr="00A564B4">
              <w:rPr>
                <w:color w:val="000000"/>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851F44" w:rsidRPr="00A564B4" w:rsidRDefault="00851F44" w:rsidP="00851F44">
            <w:pPr>
              <w:pStyle w:val="TAL"/>
              <w:rPr>
                <w:color w:val="000000"/>
              </w:rPr>
            </w:pPr>
            <w:r w:rsidRPr="00A564B4">
              <w:rPr>
                <w:color w:val="000000"/>
              </w:rPr>
              <w:t>TDD FDD CA PDSCH Single Antenna Port Performance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851F44" w:rsidRPr="00A564B4" w:rsidRDefault="00851F44" w:rsidP="00851F44">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851F44" w:rsidRPr="00A564B4" w:rsidRDefault="00851F44" w:rsidP="00851F44">
            <w:pPr>
              <w:pStyle w:val="TAL"/>
              <w:rPr>
                <w:color w:val="000000"/>
                <w:lang w:eastAsia="ko-KR"/>
              </w:rPr>
            </w:pPr>
            <w:r w:rsidRPr="00A564B4">
              <w:rPr>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A564B4" w:rsidRDefault="00851F44" w:rsidP="00851F44">
            <w:pPr>
              <w:pStyle w:val="TAL"/>
              <w:rPr>
                <w:lang w:eastAsia="zh-CN"/>
              </w:rPr>
            </w:pPr>
            <w:r w:rsidRPr="00A564B4">
              <w:rPr>
                <w:lang w:eastAsia="ko-KR"/>
              </w:rPr>
              <w:t>Note 7</w:t>
            </w:r>
          </w:p>
        </w:tc>
      </w:tr>
      <w:tr w:rsidR="00851F44" w:rsidRPr="00A564B4" w14:paraId="5499412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851F44" w:rsidRPr="00A564B4" w:rsidRDefault="00851F44" w:rsidP="00851F44">
            <w:pPr>
              <w:pStyle w:val="TAL"/>
              <w:rPr>
                <w:lang w:eastAsia="en-US"/>
              </w:rPr>
            </w:pPr>
            <w:r w:rsidRPr="00A564B4">
              <w:rPr>
                <w:lang w:eastAsia="en-US"/>
              </w:rPr>
              <w:t>TDD FDD CA PDSCH Single Antenna Port Performance for TDD PCell</w:t>
            </w:r>
            <w:r w:rsidRPr="00A564B4">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851F44" w:rsidRPr="00A564B4" w:rsidRDefault="00851F44" w:rsidP="00851F44">
            <w:pPr>
              <w:pStyle w:val="TAL"/>
              <w:rPr>
                <w:lang w:eastAsia="en-US"/>
              </w:rPr>
            </w:pPr>
            <w:r w:rsidRPr="00A564B4">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CCD6705"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A564B4" w:rsidRDefault="00851F44" w:rsidP="00851F44">
            <w:pPr>
              <w:pStyle w:val="TAL"/>
              <w:rPr>
                <w:lang w:eastAsia="zh-CN"/>
              </w:rPr>
            </w:pPr>
            <w:r w:rsidRPr="00A564B4">
              <w:rPr>
                <w:lang w:eastAsia="zh-CN"/>
              </w:rPr>
              <w:t xml:space="preserve">Test execution not necessary if </w:t>
            </w:r>
          </w:p>
          <w:p w14:paraId="66209742" w14:textId="77777777" w:rsidR="00851F44" w:rsidRPr="00A564B4" w:rsidRDefault="00851F44" w:rsidP="00851F44">
            <w:pPr>
              <w:pStyle w:val="TAL"/>
              <w:rPr>
                <w:lang w:eastAsia="zh-CN"/>
              </w:rPr>
            </w:pPr>
            <w:r w:rsidRPr="00A564B4">
              <w:rPr>
                <w:lang w:eastAsia="zh-CN"/>
              </w:rPr>
              <w:t>8.13.3.2.7 or</w:t>
            </w:r>
          </w:p>
          <w:p w14:paraId="0B57AB8D" w14:textId="77777777" w:rsidR="00851F44" w:rsidRPr="00A564B4" w:rsidRDefault="00851F44" w:rsidP="00851F44">
            <w:pPr>
              <w:pStyle w:val="TAL"/>
              <w:rPr>
                <w:lang w:eastAsia="zh-CN"/>
              </w:rPr>
            </w:pPr>
            <w:r w:rsidRPr="00A564B4">
              <w:rPr>
                <w:lang w:eastAsia="zh-CN"/>
              </w:rPr>
              <w:t>8.13.3.2.8 or</w:t>
            </w:r>
          </w:p>
          <w:p w14:paraId="3D5CFB44" w14:textId="77777777" w:rsidR="00851F44" w:rsidRPr="00A564B4" w:rsidRDefault="00851F44" w:rsidP="00851F44">
            <w:pPr>
              <w:pStyle w:val="TAL"/>
              <w:rPr>
                <w:lang w:eastAsia="zh-CN"/>
              </w:rPr>
            </w:pPr>
            <w:r w:rsidRPr="00A564B4">
              <w:rPr>
                <w:lang w:eastAsia="zh-CN"/>
              </w:rPr>
              <w:t>8.13.3.2.9 or</w:t>
            </w:r>
          </w:p>
          <w:p w14:paraId="33203EA3" w14:textId="77777777" w:rsidR="00851F44" w:rsidRPr="00A564B4" w:rsidRDefault="00851F44" w:rsidP="00851F44">
            <w:pPr>
              <w:pStyle w:val="TAL"/>
              <w:rPr>
                <w:lang w:eastAsia="zh-CN"/>
              </w:rPr>
            </w:pPr>
            <w:r w:rsidRPr="00A564B4">
              <w:rPr>
                <w:lang w:eastAsia="zh-CN"/>
              </w:rPr>
              <w:t>8.13.3.2.10 is executed.</w:t>
            </w:r>
          </w:p>
          <w:p w14:paraId="770FD25F" w14:textId="77777777" w:rsidR="00851F44" w:rsidRPr="00A564B4" w:rsidRDefault="00851F44" w:rsidP="00851F44">
            <w:pPr>
              <w:pStyle w:val="TAL"/>
              <w:rPr>
                <w:lang w:eastAsia="zh-CN"/>
              </w:rPr>
            </w:pPr>
          </w:p>
          <w:p w14:paraId="35067A9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7029AA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851F44" w:rsidRPr="00A564B4" w:rsidRDefault="00851F44" w:rsidP="00851F44">
            <w:pPr>
              <w:pStyle w:val="TAL"/>
              <w:rPr>
                <w:lang w:eastAsia="en-US"/>
              </w:rPr>
            </w:pPr>
            <w:r w:rsidRPr="00A564B4">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851F44" w:rsidRPr="00A564B4" w:rsidRDefault="00851F44" w:rsidP="00851F44">
            <w:pPr>
              <w:pStyle w:val="TAL"/>
              <w:rPr>
                <w:lang w:eastAsia="en-US"/>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941D9F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A564B4" w:rsidRDefault="00851F44" w:rsidP="00851F44">
            <w:pPr>
              <w:pStyle w:val="TAL"/>
              <w:rPr>
                <w:lang w:eastAsia="zh-CN"/>
              </w:rPr>
            </w:pPr>
            <w:r w:rsidRPr="00A564B4">
              <w:rPr>
                <w:lang w:eastAsia="zh-CN"/>
              </w:rPr>
              <w:t>Test execution not necessary if</w:t>
            </w:r>
          </w:p>
          <w:p w14:paraId="089AE099" w14:textId="77777777" w:rsidR="00851F44" w:rsidRPr="00A564B4" w:rsidRDefault="00851F44" w:rsidP="00851F44">
            <w:pPr>
              <w:pStyle w:val="TAL"/>
              <w:rPr>
                <w:lang w:eastAsia="zh-CN"/>
              </w:rPr>
            </w:pPr>
            <w:r w:rsidRPr="00A564B4">
              <w:rPr>
                <w:lang w:eastAsia="zh-CN"/>
              </w:rPr>
              <w:t>8.13.3.2.7 or</w:t>
            </w:r>
          </w:p>
          <w:p w14:paraId="38A70375" w14:textId="77777777" w:rsidR="00851F44" w:rsidRPr="00A564B4" w:rsidRDefault="00851F44" w:rsidP="00851F44">
            <w:pPr>
              <w:pStyle w:val="TAL"/>
              <w:rPr>
                <w:lang w:eastAsia="zh-CN"/>
              </w:rPr>
            </w:pPr>
            <w:r w:rsidRPr="00A564B4">
              <w:rPr>
                <w:lang w:eastAsia="zh-CN"/>
              </w:rPr>
              <w:t>8.13.3.2.8 or</w:t>
            </w:r>
          </w:p>
          <w:p w14:paraId="7A3C69FB" w14:textId="77777777" w:rsidR="00851F44" w:rsidRPr="00A564B4" w:rsidRDefault="00851F44" w:rsidP="00851F44">
            <w:pPr>
              <w:pStyle w:val="TAL"/>
              <w:rPr>
                <w:lang w:eastAsia="zh-CN"/>
              </w:rPr>
            </w:pPr>
            <w:r w:rsidRPr="00A564B4">
              <w:rPr>
                <w:lang w:eastAsia="zh-CN"/>
              </w:rPr>
              <w:t>8.13.3.2.9 or</w:t>
            </w:r>
          </w:p>
          <w:p w14:paraId="7ABAB126" w14:textId="77777777" w:rsidR="00851F44" w:rsidRPr="00A564B4" w:rsidRDefault="00851F44" w:rsidP="00851F44">
            <w:pPr>
              <w:pStyle w:val="TAL"/>
              <w:rPr>
                <w:lang w:eastAsia="zh-CN"/>
              </w:rPr>
            </w:pPr>
            <w:r w:rsidRPr="00A564B4">
              <w:rPr>
                <w:lang w:eastAsia="zh-CN"/>
              </w:rPr>
              <w:t>8.13.3.2.10 is executed.</w:t>
            </w:r>
          </w:p>
          <w:p w14:paraId="672AFF74" w14:textId="77777777" w:rsidR="00851F44" w:rsidRPr="00A564B4" w:rsidRDefault="00851F44" w:rsidP="00851F44">
            <w:pPr>
              <w:pStyle w:val="TAL"/>
              <w:rPr>
                <w:lang w:eastAsia="zh-CN"/>
              </w:rPr>
            </w:pPr>
          </w:p>
          <w:p w14:paraId="779700B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60E26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A564B4" w:rsidRDefault="00851F44" w:rsidP="00851F44">
            <w:pPr>
              <w:pStyle w:val="TAC"/>
              <w:rPr>
                <w:lang w:eastAsia="en-US"/>
              </w:rPr>
            </w:pPr>
            <w:r w:rsidRPr="00A564B4">
              <w:rPr>
                <w:lang w:eastAsia="en-US"/>
              </w:rPr>
              <w:t>8.2.3.1</w:t>
            </w:r>
            <w:r w:rsidRPr="00A564B4">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851F44" w:rsidRPr="00A564B4" w:rsidRDefault="00851F44" w:rsidP="00851F44">
            <w:pPr>
              <w:pStyle w:val="TAL"/>
              <w:rPr>
                <w:lang w:eastAsia="en-US"/>
              </w:rPr>
            </w:pPr>
            <w:r w:rsidRPr="00A564B4">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851F44" w:rsidRPr="00A564B4" w:rsidRDefault="00851F44" w:rsidP="00851F44">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851F44" w:rsidRPr="00A564B4" w:rsidRDefault="00851F44" w:rsidP="00851F44">
            <w:pPr>
              <w:pStyle w:val="TAC"/>
              <w:rPr>
                <w:lang w:eastAsia="en-US"/>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81" w:type="dxa"/>
            <w:tcBorders>
              <w:top w:val="nil"/>
              <w:left w:val="nil"/>
              <w:bottom w:val="single" w:sz="4" w:space="0" w:color="auto"/>
              <w:right w:val="single" w:sz="4" w:space="0" w:color="auto"/>
            </w:tcBorders>
          </w:tcPr>
          <w:p w14:paraId="60CED2C3"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851F44" w:rsidRPr="00A564B4"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A564B4" w:rsidRDefault="00851F44" w:rsidP="00851F44">
            <w:pPr>
              <w:pStyle w:val="TAL"/>
              <w:rPr>
                <w:lang w:eastAsia="zh-CN"/>
              </w:rPr>
            </w:pPr>
            <w:r w:rsidRPr="00A564B4">
              <w:rPr>
                <w:lang w:eastAsia="zh-CN"/>
              </w:rPr>
              <w:t>Test execution not necessary if</w:t>
            </w:r>
          </w:p>
          <w:p w14:paraId="190B50B9" w14:textId="77777777" w:rsidR="00851F44" w:rsidRPr="00A564B4" w:rsidRDefault="00851F44" w:rsidP="00851F44">
            <w:pPr>
              <w:pStyle w:val="TAL"/>
              <w:rPr>
                <w:lang w:eastAsia="zh-CN"/>
              </w:rPr>
            </w:pPr>
            <w:r w:rsidRPr="00A564B4">
              <w:rPr>
                <w:lang w:eastAsia="zh-CN"/>
              </w:rPr>
              <w:t>8.13.3.2.7 or</w:t>
            </w:r>
          </w:p>
          <w:p w14:paraId="62249B7A" w14:textId="77777777" w:rsidR="00851F44" w:rsidRPr="00A564B4" w:rsidRDefault="00851F44" w:rsidP="00851F44">
            <w:pPr>
              <w:pStyle w:val="TAL"/>
              <w:rPr>
                <w:lang w:eastAsia="zh-CN"/>
              </w:rPr>
            </w:pPr>
            <w:r w:rsidRPr="00A564B4">
              <w:rPr>
                <w:lang w:eastAsia="zh-CN"/>
              </w:rPr>
              <w:t>8.13.3.2.8 or</w:t>
            </w:r>
          </w:p>
          <w:p w14:paraId="316D8218" w14:textId="77777777" w:rsidR="00851F44" w:rsidRPr="00A564B4" w:rsidRDefault="00851F44" w:rsidP="00851F44">
            <w:pPr>
              <w:pStyle w:val="TAL"/>
              <w:rPr>
                <w:lang w:eastAsia="zh-CN"/>
              </w:rPr>
            </w:pPr>
            <w:r w:rsidRPr="00A564B4">
              <w:rPr>
                <w:lang w:eastAsia="zh-CN"/>
              </w:rPr>
              <w:t>8.13.3.2.9 or</w:t>
            </w:r>
          </w:p>
          <w:p w14:paraId="5124A657" w14:textId="77777777" w:rsidR="00851F44" w:rsidRPr="00A564B4" w:rsidRDefault="00851F44" w:rsidP="00851F44">
            <w:pPr>
              <w:pStyle w:val="TAL"/>
              <w:rPr>
                <w:lang w:eastAsia="zh-CN"/>
              </w:rPr>
            </w:pPr>
            <w:r w:rsidRPr="00A564B4">
              <w:rPr>
                <w:lang w:eastAsia="zh-CN"/>
              </w:rPr>
              <w:t>8.13.3.2.10 is executed.</w:t>
            </w:r>
          </w:p>
        </w:tc>
      </w:tr>
      <w:tr w:rsidR="00851F44" w:rsidRPr="00A564B4" w14:paraId="741D820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A564B4" w:rsidRDefault="00851F44" w:rsidP="00851F44">
            <w:pPr>
              <w:pStyle w:val="TAC"/>
              <w:rPr>
                <w:lang w:eastAsia="en-US"/>
              </w:rPr>
            </w:pPr>
            <w:r w:rsidRPr="00A564B4">
              <w:rPr>
                <w:lang w:eastAsia="en-US"/>
              </w:rPr>
              <w:t>8.2.3.1</w:t>
            </w:r>
            <w:r w:rsidRPr="00A564B4">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851F44" w:rsidRPr="00A564B4" w:rsidRDefault="00851F44" w:rsidP="00851F44">
            <w:pPr>
              <w:pStyle w:val="TAL"/>
              <w:rPr>
                <w:lang w:eastAsia="en-US"/>
              </w:rPr>
            </w:pPr>
            <w:r w:rsidRPr="00A564B4">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851F44" w:rsidRPr="00A564B4" w:rsidRDefault="00851F44" w:rsidP="00851F44">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851F44" w:rsidRPr="00A564B4" w:rsidRDefault="00851F44" w:rsidP="00851F44">
            <w:pPr>
              <w:pStyle w:val="TAC"/>
              <w:rPr>
                <w:lang w:eastAsia="en-US"/>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81" w:type="dxa"/>
            <w:tcBorders>
              <w:top w:val="nil"/>
              <w:left w:val="nil"/>
              <w:bottom w:val="single" w:sz="4" w:space="0" w:color="auto"/>
              <w:right w:val="single" w:sz="4" w:space="0" w:color="auto"/>
            </w:tcBorders>
          </w:tcPr>
          <w:p w14:paraId="2B9D6585"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851F44" w:rsidRPr="00A564B4"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A564B4" w:rsidRDefault="00851F44" w:rsidP="00851F44">
            <w:pPr>
              <w:pStyle w:val="TAL"/>
              <w:rPr>
                <w:lang w:eastAsia="zh-CN"/>
              </w:rPr>
            </w:pPr>
            <w:r w:rsidRPr="00A564B4">
              <w:rPr>
                <w:lang w:eastAsia="zh-CN"/>
              </w:rPr>
              <w:t>Test execution not necessary if</w:t>
            </w:r>
          </w:p>
          <w:p w14:paraId="6CBBF2FA" w14:textId="77777777" w:rsidR="00851F44" w:rsidRPr="00A564B4" w:rsidRDefault="00851F44" w:rsidP="00851F44">
            <w:pPr>
              <w:pStyle w:val="TAL"/>
              <w:rPr>
                <w:lang w:eastAsia="zh-CN"/>
              </w:rPr>
            </w:pPr>
            <w:r w:rsidRPr="00A564B4">
              <w:rPr>
                <w:lang w:eastAsia="zh-CN"/>
              </w:rPr>
              <w:t>8.13.3.2.7 or</w:t>
            </w:r>
          </w:p>
          <w:p w14:paraId="016553B1" w14:textId="77777777" w:rsidR="00851F44" w:rsidRPr="00A564B4" w:rsidRDefault="00851F44" w:rsidP="00851F44">
            <w:pPr>
              <w:pStyle w:val="TAL"/>
              <w:rPr>
                <w:lang w:eastAsia="zh-CN"/>
              </w:rPr>
            </w:pPr>
            <w:r w:rsidRPr="00A564B4">
              <w:rPr>
                <w:lang w:eastAsia="zh-CN"/>
              </w:rPr>
              <w:t>8.13.3.2.8 or</w:t>
            </w:r>
          </w:p>
          <w:p w14:paraId="27484BF3" w14:textId="77777777" w:rsidR="00851F44" w:rsidRPr="00A564B4" w:rsidRDefault="00851F44" w:rsidP="00851F44">
            <w:pPr>
              <w:pStyle w:val="TAL"/>
              <w:rPr>
                <w:lang w:eastAsia="zh-CN"/>
              </w:rPr>
            </w:pPr>
            <w:r w:rsidRPr="00A564B4">
              <w:rPr>
                <w:lang w:eastAsia="zh-CN"/>
              </w:rPr>
              <w:t>8.13.3.2.9 or</w:t>
            </w:r>
          </w:p>
          <w:p w14:paraId="1B9667EC" w14:textId="77777777" w:rsidR="00851F44" w:rsidRPr="00A564B4" w:rsidRDefault="00851F44" w:rsidP="00851F44">
            <w:pPr>
              <w:pStyle w:val="TAL"/>
              <w:rPr>
                <w:lang w:eastAsia="zh-CN"/>
              </w:rPr>
            </w:pPr>
            <w:r w:rsidRPr="00A564B4">
              <w:rPr>
                <w:lang w:eastAsia="zh-CN"/>
              </w:rPr>
              <w:t>8.13.3.2.10 is executed.</w:t>
            </w:r>
          </w:p>
        </w:tc>
      </w:tr>
      <w:tr w:rsidR="00851F44" w:rsidRPr="00A564B4" w14:paraId="67A8485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A564B4" w:rsidRDefault="00851F44" w:rsidP="00851F44">
            <w:pPr>
              <w:pStyle w:val="TAC"/>
            </w:pPr>
            <w:r w:rsidRPr="00A564B4">
              <w:t>8.2.3.1</w:t>
            </w:r>
            <w:r w:rsidRPr="00A564B4">
              <w:rPr>
                <w:lang w:eastAsia="zh-CN"/>
              </w:rPr>
              <w:t>.2.5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851F44" w:rsidRPr="00A564B4" w:rsidRDefault="00851F44" w:rsidP="00851F44">
            <w:pPr>
              <w:pStyle w:val="TAL"/>
            </w:pPr>
            <w:r w:rsidRPr="00A564B4">
              <w:t>TDD FDD CA PDSCH Single Antenna Port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851F44" w:rsidRPr="00A564B4" w:rsidRDefault="00851F44" w:rsidP="00851F44">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851F44" w:rsidRPr="00A564B4" w:rsidRDefault="00851F44" w:rsidP="00851F44">
            <w:pPr>
              <w:pStyle w:val="TAC"/>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DC6A12C"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851F44" w:rsidRPr="00A564B4" w:rsidRDefault="00851F44" w:rsidP="00851F44">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14D708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A564B4" w:rsidRDefault="00851F44" w:rsidP="00851F44">
            <w:pPr>
              <w:pStyle w:val="TAC"/>
            </w:pPr>
            <w:r w:rsidRPr="00A564B4">
              <w:t>8.2.3.1</w:t>
            </w:r>
            <w:r w:rsidRPr="00A564B4">
              <w:rPr>
                <w:lang w:eastAsia="zh-CN"/>
              </w:rPr>
              <w:t>.2.6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851F44" w:rsidRPr="00A564B4" w:rsidRDefault="00851F44" w:rsidP="00851F44">
            <w:pPr>
              <w:pStyle w:val="TAL"/>
            </w:pPr>
            <w:r w:rsidRPr="00A564B4">
              <w:t>TDD FDD CA PDSCH Single Antenna Port Performance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851F44" w:rsidRPr="00A564B4" w:rsidRDefault="00851F44" w:rsidP="00851F44">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851F44" w:rsidRPr="00A564B4" w:rsidRDefault="00851F44" w:rsidP="00851F44">
            <w:pPr>
              <w:pStyle w:val="TAC"/>
              <w:rPr>
                <w:lang w:eastAsia="ko-KR"/>
              </w:rPr>
            </w:pPr>
            <w:r w:rsidRPr="00A564B4">
              <w:rPr>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851F44" w:rsidRPr="00A564B4" w:rsidRDefault="00851F44" w:rsidP="00851F44">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A564B4" w:rsidRDefault="00851F44" w:rsidP="00851F44">
            <w:pPr>
              <w:pStyle w:val="TAL"/>
              <w:rPr>
                <w:lang w:eastAsia="zh-CN"/>
              </w:rPr>
            </w:pPr>
            <w:r w:rsidRPr="00A564B4">
              <w:rPr>
                <w:lang w:eastAsia="ko-KR"/>
              </w:rPr>
              <w:t>Note 7</w:t>
            </w:r>
          </w:p>
        </w:tc>
      </w:tr>
      <w:tr w:rsidR="00851F44" w:rsidRPr="00A564B4" w14:paraId="3A156E4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851F44" w:rsidRPr="00A564B4" w:rsidRDefault="00851F44" w:rsidP="00851F44">
            <w:pPr>
              <w:pStyle w:val="TAL"/>
              <w:rPr>
                <w:lang w:eastAsia="zh-CN"/>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E864CA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EC8B4B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851F44" w:rsidRPr="00A564B4" w:rsidRDefault="00851F44" w:rsidP="00851F44">
            <w:pPr>
              <w:pStyle w:val="TAL"/>
              <w:rPr>
                <w:lang w:eastAsia="zh-CN"/>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BFBFB1F"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76A7FF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A564B4" w:rsidRDefault="00851F44" w:rsidP="00851F44">
            <w:pPr>
              <w:pStyle w:val="TAL"/>
              <w:rPr>
                <w:lang w:eastAsia="en-US"/>
              </w:rPr>
            </w:pPr>
            <w:r w:rsidRPr="00A564B4">
              <w:rPr>
                <w:lang w:eastAsia="en-US"/>
              </w:rPr>
              <w:t>8.2.3.2</w:t>
            </w:r>
            <w:r w:rsidRPr="00A564B4">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851F44" w:rsidRPr="00A564B4" w:rsidRDefault="00851F44" w:rsidP="00851F44">
            <w:pPr>
              <w:pStyle w:val="TAL"/>
              <w:rPr>
                <w:lang w:eastAsia="en-US"/>
              </w:rPr>
            </w:pPr>
            <w:r w:rsidRPr="00A564B4">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30BD02E"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A564B4" w:rsidRDefault="00851F44" w:rsidP="00851F44">
            <w:pPr>
              <w:pStyle w:val="TAL"/>
              <w:rPr>
                <w:lang w:eastAsia="zh-CN"/>
              </w:rPr>
            </w:pPr>
          </w:p>
        </w:tc>
      </w:tr>
      <w:tr w:rsidR="00851F44" w:rsidRPr="00A564B4" w14:paraId="239D3BE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A564B4" w:rsidRDefault="00851F44" w:rsidP="00851F44">
            <w:pPr>
              <w:pStyle w:val="TAL"/>
              <w:rPr>
                <w:lang w:eastAsia="en-US"/>
              </w:rPr>
            </w:pPr>
            <w:r w:rsidRPr="00A564B4">
              <w:rPr>
                <w:lang w:eastAsia="en-US"/>
              </w:rPr>
              <w:t>8.2.3.2</w:t>
            </w:r>
            <w:r w:rsidRPr="00A564B4">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851F44" w:rsidRPr="00A564B4" w:rsidRDefault="00851F44" w:rsidP="00851F44">
            <w:pPr>
              <w:pStyle w:val="TAL"/>
              <w:rPr>
                <w:lang w:eastAsia="en-US"/>
              </w:rPr>
            </w:pPr>
            <w:r w:rsidRPr="00A564B4">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851F44" w:rsidRPr="00A564B4" w:rsidRDefault="00851F44" w:rsidP="00851F44">
            <w:pPr>
              <w:pStyle w:val="TAL"/>
              <w:rPr>
                <w:lang w:eastAsia="en-US"/>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0D464F5F"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A564B4" w:rsidRDefault="00851F44" w:rsidP="00851F44">
            <w:pPr>
              <w:pStyle w:val="TAL"/>
              <w:rPr>
                <w:lang w:eastAsia="zh-CN"/>
              </w:rPr>
            </w:pPr>
          </w:p>
        </w:tc>
      </w:tr>
      <w:tr w:rsidR="00851F44" w:rsidRPr="00A564B4" w14:paraId="73EBB85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A564B4" w:rsidRDefault="00851F44" w:rsidP="00851F44">
            <w:pPr>
              <w:pStyle w:val="TAL"/>
            </w:pPr>
            <w:r w:rsidRPr="00A564B4">
              <w:t>8.2.3.2</w:t>
            </w:r>
            <w:r w:rsidRPr="00A564B4">
              <w:rPr>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851F44" w:rsidRPr="00A564B4" w:rsidRDefault="00851F44" w:rsidP="00851F44">
            <w:pPr>
              <w:pStyle w:val="TAL"/>
            </w:pPr>
            <w:r w:rsidRPr="00A564B4">
              <w:t>TDD FDD CA PDSCH Open Loop Spatial Multiplexing 2x2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851F44" w:rsidRPr="00A564B4" w:rsidRDefault="00851F44" w:rsidP="00851F44">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6E6048A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587E3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A564B4" w:rsidRDefault="00851F44" w:rsidP="00851F44">
            <w:pPr>
              <w:pStyle w:val="TAL"/>
            </w:pPr>
            <w:r w:rsidRPr="00A564B4">
              <w:t>8.2.3.2</w:t>
            </w:r>
            <w:r w:rsidRPr="00A564B4">
              <w:rPr>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851F44" w:rsidRPr="00A564B4" w:rsidRDefault="00851F44" w:rsidP="00851F44">
            <w:pPr>
              <w:pStyle w:val="TAL"/>
            </w:pPr>
            <w:r w:rsidRPr="00A564B4">
              <w:t>TDD FDD CA PDSCH Open Loop Spatial Multiplexing 2x2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851F44" w:rsidRPr="00A564B4" w:rsidRDefault="00851F44" w:rsidP="00851F44">
            <w:pPr>
              <w:pStyle w:val="TAL"/>
              <w:rPr>
                <w:lang w:eastAsia="ko-KR"/>
              </w:rPr>
            </w:pPr>
            <w:r w:rsidRPr="00A564B4">
              <w:rPr>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851F44" w:rsidRPr="00A564B4" w:rsidRDefault="00851F44" w:rsidP="00851F44">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764092B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A564B4" w:rsidRDefault="00851F44" w:rsidP="00851F44">
            <w:pPr>
              <w:pStyle w:val="TAL"/>
              <w:rPr>
                <w:lang w:eastAsia="zh-CN"/>
              </w:rPr>
            </w:pPr>
            <w:r w:rsidRPr="00A564B4">
              <w:rPr>
                <w:lang w:eastAsia="ko-KR"/>
              </w:rPr>
              <w:t>Note 7</w:t>
            </w:r>
          </w:p>
        </w:tc>
      </w:tr>
      <w:tr w:rsidR="00851F44" w:rsidRPr="00A564B4" w14:paraId="299B9D7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851F44" w:rsidRPr="00A564B4" w:rsidRDefault="00851F44" w:rsidP="00851F44">
            <w:pPr>
              <w:pStyle w:val="TAL"/>
              <w:rPr>
                <w:lang w:eastAsia="en-US"/>
              </w:rPr>
            </w:pPr>
            <w:r w:rsidRPr="00A564B4">
              <w:rPr>
                <w:lang w:eastAsia="en-US"/>
              </w:rPr>
              <w:t>TDD FDD CA PDSCH Soft buffer management test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851F44" w:rsidRPr="00A564B4" w:rsidRDefault="00851F44" w:rsidP="00851F44">
            <w:pPr>
              <w:pStyle w:val="TAL"/>
              <w:rPr>
                <w:lang w:eastAsia="en-US"/>
              </w:rPr>
            </w:pPr>
            <w:r w:rsidRPr="00A564B4">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(UE categories 3 </w:t>
            </w:r>
            <w:r w:rsidRPr="00A564B4">
              <w:rPr>
                <w:lang w:eastAsia="en-US"/>
              </w:rPr>
              <w:t>and</w:t>
            </w:r>
            <w:r w:rsidRPr="00A564B4">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B1DF5F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851F44" w:rsidRPr="00A564B4" w:rsidRDefault="00851F44" w:rsidP="00851F44">
            <w:pPr>
              <w:pStyle w:val="TAL"/>
              <w:rPr>
                <w:lang w:eastAsia="en-US"/>
              </w:rPr>
            </w:pPr>
            <w:r w:rsidRPr="00A564B4">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2126212"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235DB3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851F44" w:rsidRPr="00A564B4" w:rsidRDefault="00851F44" w:rsidP="00851F44">
            <w:pPr>
              <w:pStyle w:val="TAL"/>
              <w:rPr>
                <w:lang w:eastAsia="en-US"/>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D8E4659"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A564B4" w:rsidRDefault="00851F44" w:rsidP="00851F44">
            <w:pPr>
              <w:pStyle w:val="TAL"/>
              <w:rPr>
                <w:lang w:eastAsia="zh-CN"/>
              </w:rPr>
            </w:pPr>
          </w:p>
        </w:tc>
      </w:tr>
      <w:tr w:rsidR="00851F44" w:rsidRPr="00A564B4" w14:paraId="2B727CE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A564B4" w:rsidRDefault="00851F44" w:rsidP="00851F44">
            <w:pPr>
              <w:pStyle w:val="TAL"/>
              <w:rPr>
                <w:lang w:eastAsia="en-US"/>
              </w:rPr>
            </w:pPr>
            <w:r w:rsidRPr="00A564B4">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851F44" w:rsidRPr="00A564B4" w:rsidRDefault="00851F44" w:rsidP="00851F44">
            <w:pPr>
              <w:pStyle w:val="TAL"/>
              <w:rPr>
                <w:lang w:eastAsia="en-US"/>
              </w:rPr>
            </w:pPr>
            <w:r w:rsidRPr="00A564B4">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851F44" w:rsidRPr="00A564B4" w:rsidRDefault="00851F44" w:rsidP="00851F44">
            <w:pPr>
              <w:pStyle w:val="TAL"/>
              <w:rPr>
                <w:lang w:eastAsia="en-US"/>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851F44" w:rsidRPr="00A564B4" w:rsidRDefault="00851F44" w:rsidP="00851F44">
            <w:pPr>
              <w:pStyle w:val="TAL"/>
              <w:rPr>
                <w:lang w:eastAsia="en-US"/>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A564B4" w:rsidRDefault="00851F44" w:rsidP="00851F44">
            <w:pPr>
              <w:pStyle w:val="TAL"/>
              <w:rPr>
                <w:lang w:eastAsia="zh-CN"/>
              </w:rPr>
            </w:pPr>
          </w:p>
        </w:tc>
      </w:tr>
      <w:tr w:rsidR="00851F44" w:rsidRPr="00A564B4" w14:paraId="5A3AE50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A564B4" w:rsidRDefault="00851F44" w:rsidP="00851F44">
            <w:pPr>
              <w:pStyle w:val="TAL"/>
              <w:rPr>
                <w:lang w:eastAsia="en-US"/>
              </w:rPr>
            </w:pPr>
            <w:r w:rsidRPr="00A564B4">
              <w:rPr>
                <w:lang w:eastAsia="en-US"/>
              </w:rPr>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851F44" w:rsidRPr="00A564B4" w:rsidRDefault="00851F44" w:rsidP="00851F44">
            <w:pPr>
              <w:pStyle w:val="TAL"/>
              <w:rPr>
                <w:lang w:eastAsia="en-US"/>
              </w:rPr>
            </w:pPr>
            <w:r w:rsidRPr="00A564B4">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851F44" w:rsidRPr="00A564B4" w:rsidRDefault="00851F44" w:rsidP="00851F44">
            <w:pPr>
              <w:pStyle w:val="TAL"/>
              <w:rPr>
                <w:lang w:eastAsia="en-US"/>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851F44" w:rsidRPr="00A564B4" w:rsidRDefault="00851F44" w:rsidP="00851F44">
            <w:pPr>
              <w:pStyle w:val="TAL"/>
              <w:rPr>
                <w:lang w:eastAsia="en-US"/>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A564B4" w:rsidRDefault="00851F44" w:rsidP="00851F44">
            <w:pPr>
              <w:pStyle w:val="TAL"/>
              <w:rPr>
                <w:lang w:eastAsia="zh-CN"/>
              </w:rPr>
            </w:pPr>
          </w:p>
        </w:tc>
      </w:tr>
      <w:tr w:rsidR="00851F44" w:rsidRPr="00A564B4" w14:paraId="55DC784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A564B4" w:rsidRDefault="00851F44" w:rsidP="00851F44">
            <w:pPr>
              <w:pStyle w:val="TAL"/>
            </w:pPr>
            <w:r w:rsidRPr="00A564B4">
              <w:t>8.2.3.2.2.5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851F44" w:rsidRPr="00A564B4" w:rsidRDefault="00851F44" w:rsidP="00851F44">
            <w:pPr>
              <w:pStyle w:val="TAL"/>
            </w:pPr>
            <w:r w:rsidRPr="00A564B4">
              <w:t>TDD FDD CA PDSCH Open Loop Spatial Multiplexing 2x2 for TDD PCell(6DL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851F44" w:rsidRPr="00A564B4" w:rsidRDefault="00851F44" w:rsidP="00851F44">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337AA9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A564B4" w:rsidRDefault="00851F44" w:rsidP="00851F44">
            <w:pPr>
              <w:pStyle w:val="TAL"/>
            </w:pPr>
            <w:r w:rsidRPr="00A564B4">
              <w:t>8.2.3.2.2.6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851F44" w:rsidRPr="00A564B4" w:rsidRDefault="00851F44" w:rsidP="00851F44">
            <w:pPr>
              <w:pStyle w:val="TAL"/>
            </w:pPr>
            <w:r w:rsidRPr="00A564B4">
              <w:t>TDD FDD CA PDSCH Open Loop Spatial Multiplexing 2x2 for TDD PCell(7DL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851F44" w:rsidRPr="00A564B4" w:rsidRDefault="00851F44" w:rsidP="00851F44">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A564B4" w:rsidRDefault="00851F44" w:rsidP="00851F44">
            <w:pPr>
              <w:pStyle w:val="TAL"/>
              <w:rPr>
                <w:lang w:eastAsia="zh-CN"/>
              </w:rPr>
            </w:pPr>
            <w:r w:rsidRPr="00A564B4">
              <w:rPr>
                <w:lang w:eastAsia="ko-KR"/>
              </w:rPr>
              <w:t>Note 7</w:t>
            </w:r>
          </w:p>
        </w:tc>
      </w:tr>
      <w:tr w:rsidR="00851F44" w:rsidRPr="00A564B4" w14:paraId="58021A7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851F44" w:rsidRPr="00A564B4" w:rsidRDefault="00851F44" w:rsidP="00851F44">
            <w:pPr>
              <w:pStyle w:val="TAL"/>
              <w:rPr>
                <w:lang w:eastAsia="en-US"/>
              </w:rPr>
            </w:pPr>
            <w:r w:rsidRPr="00A564B4">
              <w:rPr>
                <w:lang w:eastAsia="en-US"/>
              </w:rPr>
              <w:t>TDD FDD CA PDSCH Soft buffer management test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851F44" w:rsidRPr="00A564B4" w:rsidRDefault="00851F44" w:rsidP="00851F44">
            <w:pPr>
              <w:pStyle w:val="TAL"/>
              <w:rPr>
                <w:lang w:eastAsia="en-US"/>
              </w:rPr>
            </w:pPr>
            <w:r w:rsidRPr="00A564B4">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PCell</w:t>
            </w:r>
            <w:r w:rsidRPr="00A564B4">
              <w:rPr>
                <w:lang w:eastAsia="zh-CN"/>
              </w:rPr>
              <w:t xml:space="preserve"> (UE categories 3 </w:t>
            </w:r>
            <w:r w:rsidRPr="00A564B4">
              <w:rPr>
                <w:lang w:eastAsia="en-US"/>
              </w:rPr>
              <w:t>and</w:t>
            </w:r>
            <w:r w:rsidRPr="00A564B4">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E1BFDC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851F44" w:rsidRPr="00A564B4" w:rsidRDefault="00851F44" w:rsidP="00851F44">
            <w:pPr>
              <w:pStyle w:val="TAL"/>
              <w:rPr>
                <w:lang w:eastAsia="en-US"/>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1F430BC"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97D174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851F44" w:rsidRPr="00A564B4" w:rsidRDefault="00851F44" w:rsidP="00851F44">
            <w:pPr>
              <w:pStyle w:val="TAL"/>
              <w:rPr>
                <w:lang w:eastAsia="en-US"/>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AC9E05B"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A564B4" w:rsidRDefault="00851F44" w:rsidP="00851F44">
            <w:pPr>
              <w:pStyle w:val="TAL"/>
              <w:rPr>
                <w:lang w:eastAsia="zh-CN"/>
              </w:rPr>
            </w:pPr>
          </w:p>
        </w:tc>
      </w:tr>
      <w:tr w:rsidR="00851F44" w:rsidRPr="00A564B4" w14:paraId="5231A1B7"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A564B4" w:rsidRDefault="00851F44" w:rsidP="00851F44">
            <w:pPr>
              <w:pStyle w:val="TAL"/>
              <w:rPr>
                <w:lang w:eastAsia="en-US"/>
              </w:rPr>
            </w:pPr>
            <w:r w:rsidRPr="00A564B4">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851F44" w:rsidRPr="00A564B4" w:rsidRDefault="00851F44" w:rsidP="00851F44">
            <w:pPr>
              <w:pStyle w:val="TAL"/>
              <w:rPr>
                <w:lang w:eastAsia="en-US"/>
              </w:rPr>
            </w:pPr>
            <w:r w:rsidRPr="00A564B4">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851F44" w:rsidRPr="00A564B4" w:rsidRDefault="00851F44" w:rsidP="00851F44">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76A1886E"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F6FAA8E"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A564B4" w:rsidRDefault="00851F44" w:rsidP="00851F44">
            <w:pPr>
              <w:pStyle w:val="TAL"/>
              <w:rPr>
                <w:lang w:eastAsia="en-US"/>
              </w:rPr>
            </w:pPr>
            <w:r w:rsidRPr="00A564B4">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851F44" w:rsidRPr="00A564B4" w:rsidRDefault="00851F44" w:rsidP="00851F44">
            <w:pPr>
              <w:pStyle w:val="TAL"/>
              <w:rPr>
                <w:lang w:eastAsia="en-US"/>
              </w:rPr>
            </w:pPr>
            <w:r w:rsidRPr="00A564B4">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851F44" w:rsidRPr="00A564B4" w:rsidRDefault="00851F44" w:rsidP="00851F44">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851F44" w:rsidRPr="00A564B4" w:rsidRDefault="00851F44" w:rsidP="00851F44">
            <w:pPr>
              <w:pStyle w:val="TAL"/>
              <w:rPr>
                <w:lang w:eastAsia="en-US"/>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67353961"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D0EA3C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A564B4" w:rsidRDefault="00851F44" w:rsidP="00851F44">
            <w:pPr>
              <w:pStyle w:val="TAL"/>
            </w:pPr>
            <w:r w:rsidRPr="00A564B4">
              <w:t>8.2.3.3.1.5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851F44" w:rsidRPr="00A564B4" w:rsidRDefault="00851F44" w:rsidP="00851F44">
            <w:pPr>
              <w:pStyle w:val="TAL"/>
            </w:pPr>
            <w:r w:rsidRPr="00A564B4">
              <w:t>TDD FDD CA PDSCH Closed Loop Multi Layer Spatial Multiplexing 4x2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851F44" w:rsidRPr="00A564B4" w:rsidRDefault="00851F44" w:rsidP="00851F44">
            <w:pPr>
              <w:pStyle w:val="TAL"/>
            </w:pPr>
            <w:r w:rsidRPr="00A564B4">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851F44" w:rsidRPr="00A564B4" w:rsidRDefault="00851F44" w:rsidP="00851F44">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851F44" w:rsidRPr="00A564B4" w:rsidRDefault="00851F44" w:rsidP="00851F44">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C036CE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0313E3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A564B4" w:rsidRDefault="00851F44" w:rsidP="00851F44">
            <w:pPr>
              <w:pStyle w:val="TAL"/>
            </w:pPr>
            <w:r w:rsidRPr="00A564B4">
              <w:rPr>
                <w:rFonts w:eastAsia="Malgun Gothic"/>
                <w:lang w:eastAsia="en-US"/>
              </w:rPr>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851F44" w:rsidRPr="00A564B4" w:rsidRDefault="00851F44" w:rsidP="00851F44">
            <w:pPr>
              <w:pStyle w:val="TAL"/>
            </w:pPr>
            <w:r w:rsidRPr="00A564B4">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851F44" w:rsidRPr="00A564B4" w:rsidRDefault="00851F44" w:rsidP="00851F44">
            <w:pPr>
              <w:pStyle w:val="TAL"/>
            </w:pPr>
            <w:r w:rsidRPr="00A564B4">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851F44" w:rsidRPr="00A564B4" w:rsidRDefault="00851F44" w:rsidP="00851F44">
            <w:pPr>
              <w:pStyle w:val="TAL"/>
              <w:rPr>
                <w:lang w:eastAsia="ko-KR"/>
              </w:rPr>
            </w:pPr>
            <w:r w:rsidRPr="00A564B4">
              <w:rPr>
                <w:rFonts w:eastAsia="Malgun Gothic"/>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851F44" w:rsidRPr="00A564B4" w:rsidRDefault="00851F44" w:rsidP="00851F44">
            <w:pPr>
              <w:pStyle w:val="TAL"/>
              <w:rPr>
                <w:lang w:eastAsia="zh-CN"/>
              </w:rPr>
            </w:pPr>
            <w:r w:rsidRPr="00A564B4">
              <w:rPr>
                <w:rFonts w:eastAsia="Malgun Gothic"/>
                <w:lang w:eastAsia="zh-CN"/>
              </w:rPr>
              <w:t xml:space="preserve">UE supporting E-UTRA FDD and TDD and 7DL CA with </w:t>
            </w:r>
            <w:r w:rsidRPr="00A564B4">
              <w:rPr>
                <w:rFonts w:eastAsia="Malgun Gothic"/>
                <w:lang w:eastAsia="en-US"/>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851F44" w:rsidRPr="00A564B4" w:rsidRDefault="00851F44" w:rsidP="00851F44">
            <w:pPr>
              <w:pStyle w:val="TAC"/>
              <w:rPr>
                <w:lang w:eastAsia="ko-KR"/>
              </w:rPr>
            </w:pPr>
            <w:r w:rsidRPr="00A564B4">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851F44" w:rsidRPr="00A564B4" w:rsidRDefault="00851F44" w:rsidP="00851F44">
            <w:pPr>
              <w:pStyle w:val="TAL"/>
              <w:rPr>
                <w:lang w:eastAsia="zh-CN"/>
              </w:rPr>
            </w:pPr>
            <w:r w:rsidRPr="00A564B4">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A564B4" w:rsidRDefault="00851F44" w:rsidP="00851F44">
            <w:pPr>
              <w:pStyle w:val="TAL"/>
              <w:rPr>
                <w:lang w:eastAsia="zh-CN"/>
              </w:rPr>
            </w:pPr>
            <w:r w:rsidRPr="00A564B4">
              <w:rPr>
                <w:rFonts w:eastAsia="Malgun Gothic"/>
                <w:lang w:eastAsia="ko-KR"/>
              </w:rPr>
              <w:t>Note 7</w:t>
            </w:r>
          </w:p>
        </w:tc>
      </w:tr>
      <w:tr w:rsidR="00851F44" w:rsidRPr="00A564B4" w14:paraId="35CBAD9F"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A564B4" w:rsidRDefault="00851F44" w:rsidP="00851F44">
            <w:pPr>
              <w:pStyle w:val="TAL"/>
              <w:rPr>
                <w:lang w:eastAsia="zh-CN"/>
              </w:rPr>
            </w:pPr>
            <w:r w:rsidRPr="00A564B4">
              <w:rPr>
                <w:lang w:eastAsia="en-US"/>
              </w:rPr>
              <w:t>8.2.3.3.2</w:t>
            </w:r>
            <w:r w:rsidRPr="00A564B4">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851F44" w:rsidRPr="00A564B4" w:rsidRDefault="00851F44" w:rsidP="00851F44">
            <w:pPr>
              <w:pStyle w:val="TAL"/>
              <w:rPr>
                <w:lang w:eastAsia="en-US"/>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653B62F"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51C66B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A564B4" w:rsidRDefault="00851F44" w:rsidP="00851F44">
            <w:pPr>
              <w:pStyle w:val="TAL"/>
              <w:rPr>
                <w:lang w:eastAsia="zh-CN"/>
              </w:rPr>
            </w:pPr>
            <w:r w:rsidRPr="00A564B4">
              <w:rPr>
                <w:lang w:eastAsia="en-US"/>
              </w:rPr>
              <w:t>8.2.3.3.2</w:t>
            </w:r>
            <w:r w:rsidRPr="00A564B4">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851F44" w:rsidRPr="00A564B4" w:rsidRDefault="00851F44" w:rsidP="00851F44">
            <w:pPr>
              <w:pStyle w:val="TAL"/>
              <w:rPr>
                <w:lang w:eastAsia="zh-CN"/>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968D284"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ED3328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A564B4" w:rsidRDefault="00851F44" w:rsidP="00851F44">
            <w:pPr>
              <w:pStyle w:val="TAL"/>
              <w:rPr>
                <w:lang w:eastAsia="en-US"/>
              </w:rPr>
            </w:pPr>
            <w:r w:rsidRPr="00A564B4">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851F44" w:rsidRPr="00A564B4" w:rsidRDefault="00851F44" w:rsidP="00851F44">
            <w:pPr>
              <w:pStyle w:val="TAL"/>
              <w:rPr>
                <w:lang w:eastAsia="en-US"/>
              </w:rPr>
            </w:pPr>
            <w:r w:rsidRPr="00A564B4">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851F44" w:rsidRPr="00A564B4" w:rsidRDefault="00851F44" w:rsidP="00851F44">
            <w:pPr>
              <w:pStyle w:val="TAL"/>
              <w:rPr>
                <w:lang w:eastAsia="zh-CN"/>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A88862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A564B4" w:rsidRDefault="00851F44" w:rsidP="00851F44">
            <w:pPr>
              <w:pStyle w:val="TAL"/>
              <w:rPr>
                <w:lang w:eastAsia="en-US"/>
              </w:rPr>
            </w:pPr>
            <w:r w:rsidRPr="00A564B4">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851F44" w:rsidRPr="00A564B4" w:rsidRDefault="00851F44" w:rsidP="00851F44">
            <w:pPr>
              <w:pStyle w:val="TAL"/>
              <w:rPr>
                <w:lang w:eastAsia="en-US"/>
              </w:rPr>
            </w:pPr>
            <w:r w:rsidRPr="00A564B4">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851F44" w:rsidRPr="00A564B4" w:rsidRDefault="00851F44" w:rsidP="00851F44">
            <w:pPr>
              <w:pStyle w:val="TAL"/>
              <w:rPr>
                <w:lang w:eastAsia="zh-CN"/>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4A01F6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A564B4" w:rsidRDefault="00851F44" w:rsidP="00851F44">
            <w:pPr>
              <w:pStyle w:val="TAL"/>
              <w:rPr>
                <w:lang w:eastAsia="zh-CN"/>
              </w:rPr>
            </w:pPr>
            <w:r w:rsidRPr="00A564B4">
              <w:rPr>
                <w:lang w:eastAsia="zh-CN"/>
              </w:rPr>
              <w:t>8.2.3.3.2.5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851F44" w:rsidRPr="00A564B4" w:rsidRDefault="00851F44" w:rsidP="00851F44">
            <w:pPr>
              <w:pStyle w:val="TAL"/>
              <w:rPr>
                <w:lang w:eastAsia="zh-CN"/>
              </w:rPr>
            </w:pPr>
            <w:r w:rsidRPr="00A564B4">
              <w:rPr>
                <w:lang w:eastAsia="zh-CN"/>
              </w:rPr>
              <w:t>TDD FDD CA PDSCH Closed Loop Multi Layer Spatial Multiplexing 4x2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851F44" w:rsidRPr="00A564B4" w:rsidRDefault="00851F44" w:rsidP="00851F44">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E504C9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A564B4" w:rsidRDefault="00851F44" w:rsidP="00851F44">
            <w:pPr>
              <w:pStyle w:val="TAL"/>
              <w:rPr>
                <w:lang w:eastAsia="zh-CN"/>
              </w:rPr>
            </w:pPr>
            <w:r w:rsidRPr="00A564B4">
              <w:rPr>
                <w:lang w:eastAsia="zh-CN"/>
              </w:rPr>
              <w:t>8.2.3.3.2.6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851F44" w:rsidRPr="00A564B4" w:rsidRDefault="00851F44" w:rsidP="00851F44">
            <w:pPr>
              <w:pStyle w:val="TAL"/>
              <w:rPr>
                <w:lang w:eastAsia="zh-CN"/>
              </w:rPr>
            </w:pPr>
            <w:r w:rsidRPr="00A564B4">
              <w:rPr>
                <w:lang w:eastAsia="zh-CN"/>
              </w:rPr>
              <w:t>TDD FDD CA PDSCH Closed Loop Multi Layer Spatial Multiplexing 4x2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851F44" w:rsidRPr="00A564B4" w:rsidRDefault="00851F44" w:rsidP="00851F44">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A564B4" w:rsidRDefault="00851F44" w:rsidP="00851F44">
            <w:pPr>
              <w:pStyle w:val="TAL"/>
              <w:rPr>
                <w:lang w:eastAsia="zh-CN"/>
              </w:rPr>
            </w:pPr>
            <w:r w:rsidRPr="00A564B4">
              <w:rPr>
                <w:lang w:eastAsia="ko-KR"/>
              </w:rPr>
              <w:t>Note 7</w:t>
            </w:r>
          </w:p>
        </w:tc>
      </w:tr>
      <w:tr w:rsidR="00851F44" w:rsidRPr="00A564B4" w14:paraId="798597E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A564B4" w:rsidRDefault="00851F44" w:rsidP="00851F44">
            <w:pPr>
              <w:pStyle w:val="TAL"/>
              <w:rPr>
                <w:lang w:eastAsia="zh-CN"/>
              </w:rPr>
            </w:pPr>
            <w:r w:rsidRPr="00A564B4">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851F44" w:rsidRPr="00A564B4" w:rsidRDefault="00851F44" w:rsidP="00851F44">
            <w:pPr>
              <w:pStyle w:val="TAL"/>
              <w:rPr>
                <w:lang w:eastAsia="zh-CN"/>
              </w:rPr>
            </w:pPr>
            <w:r w:rsidRPr="00A564B4">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A564B4" w:rsidRDefault="00851F44" w:rsidP="00851F44">
            <w:pPr>
              <w:pStyle w:val="TAL"/>
              <w:rPr>
                <w:lang w:eastAsia="ko-KR"/>
              </w:rPr>
            </w:pPr>
          </w:p>
        </w:tc>
      </w:tr>
      <w:tr w:rsidR="00851F44" w:rsidRPr="00A564B4" w14:paraId="08AEC62B"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A564B4" w:rsidRDefault="00851F44" w:rsidP="00851F44">
            <w:pPr>
              <w:pStyle w:val="TAL"/>
              <w:rPr>
                <w:lang w:eastAsia="zh-CN"/>
              </w:rPr>
            </w:pPr>
            <w:r w:rsidRPr="00A564B4">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851F44" w:rsidRPr="00A564B4" w:rsidRDefault="00851F44" w:rsidP="00851F44">
            <w:pPr>
              <w:pStyle w:val="TAL"/>
              <w:rPr>
                <w:lang w:eastAsia="zh-CN"/>
              </w:rPr>
            </w:pPr>
            <w:r w:rsidRPr="00A564B4">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851F44" w:rsidRPr="00A564B4" w:rsidRDefault="00851F44" w:rsidP="00851F44">
            <w:pPr>
              <w:pStyle w:val="TAL"/>
              <w:rPr>
                <w:lang w:eastAsia="zh-CN"/>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A564B4" w:rsidRDefault="00851F44" w:rsidP="00851F44">
            <w:pPr>
              <w:pStyle w:val="TAL"/>
              <w:rPr>
                <w:lang w:eastAsia="ko-KR"/>
              </w:rPr>
            </w:pPr>
          </w:p>
        </w:tc>
      </w:tr>
      <w:tr w:rsidR="00851F44" w:rsidRPr="00A564B4" w14:paraId="5085A70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A564B4" w:rsidRDefault="00851F44" w:rsidP="00851F44">
            <w:pPr>
              <w:pStyle w:val="TAL"/>
              <w:rPr>
                <w:lang w:eastAsia="zh-CN"/>
              </w:rPr>
            </w:pPr>
            <w:r w:rsidRPr="00A564B4">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A564B4" w:rsidRDefault="00851F44" w:rsidP="00851F44">
            <w:pPr>
              <w:pStyle w:val="TAL"/>
              <w:rPr>
                <w:lang w:eastAsia="ko-KR"/>
              </w:rPr>
            </w:pPr>
          </w:p>
        </w:tc>
      </w:tr>
      <w:tr w:rsidR="00851F44" w:rsidRPr="00A564B4" w14:paraId="338776BF"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851F44" w:rsidRPr="00A564B4" w:rsidRDefault="00851F44" w:rsidP="00851F44">
            <w:pPr>
              <w:pStyle w:val="TAL"/>
              <w:rPr>
                <w:lang w:eastAsia="zh-CN"/>
              </w:rPr>
            </w:pPr>
            <w:r w:rsidRPr="00A564B4">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02C8698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851F44" w:rsidRPr="00A564B4" w:rsidRDefault="00851F44" w:rsidP="00851F44">
            <w:pPr>
              <w:pStyle w:val="TAL"/>
              <w:rPr>
                <w:lang w:eastAsia="ko-KR"/>
              </w:rPr>
            </w:pPr>
          </w:p>
        </w:tc>
      </w:tr>
      <w:tr w:rsidR="00851F44" w:rsidRPr="00A564B4" w14:paraId="5828F7E3"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8BE18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4571BA8"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851F44" w:rsidRPr="00A564B4" w:rsidRDefault="00851F44" w:rsidP="00851F44">
            <w:pPr>
              <w:pStyle w:val="TAL"/>
              <w:rPr>
                <w:lang w:eastAsia="ko-KR"/>
              </w:rPr>
            </w:pPr>
            <w:r w:rsidRPr="00A564B4">
              <w:rPr>
                <w:lang w:eastAsia="ko-KR"/>
              </w:rPr>
              <w:t>Note 6</w:t>
            </w:r>
          </w:p>
        </w:tc>
      </w:tr>
      <w:tr w:rsidR="00851F44" w:rsidRPr="00A564B4" w14:paraId="44A9DCB4"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851F44" w:rsidRPr="00A564B4" w:rsidRDefault="00851F44" w:rsidP="00851F44">
            <w:pPr>
              <w:pStyle w:val="TAL"/>
              <w:rPr>
                <w:lang w:eastAsia="zh-CN"/>
              </w:rPr>
            </w:pPr>
            <w:r w:rsidRPr="00A564B4">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851F44" w:rsidRPr="00A564B4" w:rsidRDefault="00851F44" w:rsidP="00851F44">
            <w:pPr>
              <w:pStyle w:val="TAL"/>
              <w:rPr>
                <w:lang w:eastAsia="zh-CN"/>
              </w:rPr>
            </w:pPr>
            <w:r w:rsidRPr="00A564B4">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851F44" w:rsidRPr="00A564B4" w:rsidRDefault="00851F44" w:rsidP="00851F44">
            <w:pPr>
              <w:pStyle w:val="TAL"/>
              <w:rPr>
                <w:lang w:eastAsia="zh-CN"/>
              </w:rPr>
            </w:pPr>
            <w:r w:rsidRPr="00A564B4">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851F44" w:rsidRPr="00A564B4" w:rsidRDefault="00851F44" w:rsidP="00851F44">
            <w:pPr>
              <w:pStyle w:val="TAL"/>
              <w:rPr>
                <w:lang w:eastAsia="ko-KR"/>
              </w:rPr>
            </w:pPr>
          </w:p>
        </w:tc>
      </w:tr>
      <w:tr w:rsidR="00851F44" w:rsidRPr="00A564B4" w14:paraId="7A9B9C6F"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851F44" w:rsidRPr="00A564B4"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851F44" w:rsidRPr="00A564B4" w:rsidRDefault="00851F44" w:rsidP="00851F44">
            <w:pPr>
              <w:pStyle w:val="TAL"/>
              <w:rPr>
                <w:lang w:eastAsia="zh-CN"/>
              </w:rPr>
            </w:pPr>
            <w:r w:rsidRPr="00A564B4">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851F44" w:rsidRPr="00A564B4" w:rsidRDefault="00851F44" w:rsidP="00851F44">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2138E72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F085BE6"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851F44" w:rsidRPr="00A564B4" w:rsidRDefault="00851F44" w:rsidP="00851F44">
            <w:pPr>
              <w:pStyle w:val="TAL"/>
              <w:rPr>
                <w:lang w:eastAsia="ko-KR"/>
              </w:rPr>
            </w:pPr>
            <w:r w:rsidRPr="00A564B4">
              <w:rPr>
                <w:lang w:eastAsia="ko-KR"/>
              </w:rPr>
              <w:t>Note 6</w:t>
            </w:r>
          </w:p>
        </w:tc>
      </w:tr>
      <w:tr w:rsidR="00851F44" w:rsidRPr="00A564B4" w14:paraId="5CCBA0E9"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851F44" w:rsidRPr="00A564B4" w:rsidRDefault="00851F44" w:rsidP="00851F44">
            <w:pPr>
              <w:pStyle w:val="TAL"/>
              <w:rPr>
                <w:lang w:eastAsia="zh-CN"/>
              </w:rPr>
            </w:pPr>
            <w:r w:rsidRPr="00A564B4">
              <w:rPr>
                <w:lang w:eastAsia="zh-CN"/>
              </w:rPr>
              <w:t>8.3.1.1.2_D</w:t>
            </w:r>
          </w:p>
        </w:tc>
        <w:tc>
          <w:tcPr>
            <w:tcW w:w="1646" w:type="dxa"/>
            <w:tcBorders>
              <w:top w:val="nil"/>
              <w:left w:val="nil"/>
              <w:right w:val="single" w:sz="4" w:space="0" w:color="auto"/>
            </w:tcBorders>
            <w:shd w:val="clear" w:color="auto" w:fill="auto"/>
            <w:vAlign w:val="center"/>
          </w:tcPr>
          <w:p w14:paraId="61DDAA4F" w14:textId="77777777" w:rsidR="00851F44" w:rsidRPr="00A564B4" w:rsidRDefault="00851F44" w:rsidP="00851F44">
            <w:pPr>
              <w:pStyle w:val="TAL"/>
              <w:rPr>
                <w:lang w:eastAsia="zh-CN"/>
              </w:rPr>
            </w:pPr>
            <w:r w:rsidRPr="00A564B4">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3946C44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851F44" w:rsidRPr="00A564B4" w:rsidRDefault="00851F44" w:rsidP="00851F44">
            <w:pPr>
              <w:pStyle w:val="TAL"/>
              <w:rPr>
                <w:lang w:eastAsia="ko-KR"/>
              </w:rPr>
            </w:pPr>
          </w:p>
        </w:tc>
      </w:tr>
      <w:tr w:rsidR="00851F44" w:rsidRPr="00A564B4" w14:paraId="6A835830"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773949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817D56B"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851F44" w:rsidRPr="00A564B4" w:rsidRDefault="00851F44" w:rsidP="00851F44">
            <w:pPr>
              <w:pStyle w:val="TAL"/>
              <w:rPr>
                <w:lang w:eastAsia="ko-KR"/>
              </w:rPr>
            </w:pPr>
            <w:r w:rsidRPr="00A564B4">
              <w:rPr>
                <w:lang w:eastAsia="ko-KR"/>
              </w:rPr>
              <w:t>Note 6</w:t>
            </w:r>
          </w:p>
        </w:tc>
      </w:tr>
      <w:tr w:rsidR="00851F44" w:rsidRPr="00A564B4" w14:paraId="4D0866F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851F44" w:rsidRPr="00A564B4" w:rsidRDefault="00851F44" w:rsidP="00851F44">
            <w:pPr>
              <w:pStyle w:val="TAL"/>
              <w:rPr>
                <w:lang w:eastAsia="zh-CN"/>
              </w:rPr>
            </w:pPr>
            <w:r w:rsidRPr="00A564B4">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851F44" w:rsidRPr="00A564B4" w:rsidRDefault="00851F44" w:rsidP="00851F44">
            <w:pPr>
              <w:pStyle w:val="TAL"/>
              <w:rPr>
                <w:lang w:eastAsia="zh-CN"/>
              </w:rPr>
            </w:pPr>
            <w:r w:rsidRPr="00A564B4">
              <w:rPr>
                <w:rFonts w:cs="Arial"/>
                <w:szCs w:val="16"/>
                <w:lang w:eastAsia="en-US"/>
              </w:rPr>
              <w:t xml:space="preserve">FDD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851F44" w:rsidRPr="00A564B4" w:rsidRDefault="00851F44" w:rsidP="00851F44">
            <w:pPr>
              <w:pStyle w:val="TAL"/>
              <w:rPr>
                <w:lang w:eastAsia="zh-CN"/>
              </w:rPr>
            </w:pPr>
            <w:r w:rsidRPr="00A564B4">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851F44" w:rsidRPr="00A564B4" w:rsidRDefault="00851F44" w:rsidP="00851F44">
            <w:pPr>
              <w:pStyle w:val="TAL"/>
              <w:rPr>
                <w:lang w:eastAsia="zh-CN"/>
              </w:rPr>
            </w:pPr>
            <w:r w:rsidRPr="00A564B4">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851F44" w:rsidRPr="00A564B4" w:rsidRDefault="00851F44" w:rsidP="00851F44">
            <w:pPr>
              <w:pStyle w:val="TAL"/>
              <w:rPr>
                <w:lang w:eastAsia="ko-KR"/>
              </w:rPr>
            </w:pPr>
          </w:p>
        </w:tc>
      </w:tr>
      <w:tr w:rsidR="00851F44" w:rsidRPr="00A564B4" w14:paraId="0C318109"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851F44" w:rsidRPr="00A564B4"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851F44" w:rsidRPr="00A564B4" w:rsidRDefault="00851F44" w:rsidP="00851F44">
            <w:pPr>
              <w:pStyle w:val="TAL"/>
              <w:rPr>
                <w:lang w:eastAsia="zh-CN"/>
              </w:rPr>
            </w:pPr>
            <w:r w:rsidRPr="00A564B4">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851F44" w:rsidRPr="00A564B4" w:rsidRDefault="00851F44" w:rsidP="00851F44">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8E16C7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B0A09B0"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851F44" w:rsidRPr="00A564B4" w:rsidRDefault="00851F44" w:rsidP="00851F44">
            <w:pPr>
              <w:pStyle w:val="TAL"/>
              <w:rPr>
                <w:lang w:eastAsia="ko-KR"/>
              </w:rPr>
            </w:pPr>
            <w:r w:rsidRPr="00A564B4">
              <w:rPr>
                <w:lang w:eastAsia="ko-KR"/>
              </w:rPr>
              <w:t>Note 6</w:t>
            </w:r>
          </w:p>
        </w:tc>
      </w:tr>
      <w:tr w:rsidR="00851F44" w:rsidRPr="00A564B4" w14:paraId="32CD9E9E"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851F44" w:rsidRPr="00A564B4" w:rsidRDefault="00851F44" w:rsidP="00851F44">
            <w:pPr>
              <w:pStyle w:val="TAL"/>
              <w:rPr>
                <w:lang w:eastAsia="zh-CN"/>
              </w:rPr>
            </w:pPr>
            <w:r w:rsidRPr="00A564B4">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tcPr>
          <w:p w14:paraId="40A9366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851F44" w:rsidRPr="00A564B4" w:rsidRDefault="00851F44" w:rsidP="00851F44">
            <w:pPr>
              <w:pStyle w:val="TAL"/>
              <w:rPr>
                <w:lang w:eastAsia="ko-KR"/>
              </w:rPr>
            </w:pPr>
          </w:p>
        </w:tc>
      </w:tr>
      <w:tr w:rsidR="00851F44" w:rsidRPr="00A564B4" w14:paraId="13E3877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851F44" w:rsidRPr="00A564B4" w:rsidRDefault="00851F44" w:rsidP="00851F44">
            <w:pPr>
              <w:pStyle w:val="TAL"/>
              <w:rPr>
                <w:rFonts w:eastAsia="PMingLiU"/>
                <w:lang w:eastAsia="zh-TW"/>
              </w:rPr>
            </w:pPr>
            <w:r w:rsidRPr="00A564B4">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851F44" w:rsidRPr="00A564B4" w:rsidRDefault="00851F44" w:rsidP="00851F44">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CA4F0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nil"/>
              <w:left w:val="nil"/>
              <w:bottom w:val="single" w:sz="4" w:space="0" w:color="auto"/>
              <w:right w:val="single" w:sz="4" w:space="0" w:color="auto"/>
            </w:tcBorders>
          </w:tcPr>
          <w:p w14:paraId="7745CF3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A564B4" w:rsidRDefault="00851F44" w:rsidP="00851F44">
            <w:pPr>
              <w:pStyle w:val="TAL"/>
              <w:rPr>
                <w:lang w:eastAsia="ko-KR"/>
              </w:rPr>
            </w:pPr>
            <w:r w:rsidRPr="00A564B4">
              <w:rPr>
                <w:lang w:eastAsia="ko-KR"/>
              </w:rPr>
              <w:t>Note 6</w:t>
            </w:r>
          </w:p>
        </w:tc>
      </w:tr>
      <w:tr w:rsidR="00851F44" w:rsidRPr="00A564B4" w14:paraId="0744D4A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A564B4" w:rsidRDefault="00851F44" w:rsidP="00851F44">
            <w:pPr>
              <w:pStyle w:val="TAL"/>
              <w:rPr>
                <w:lang w:eastAsia="zh-CN"/>
              </w:rPr>
            </w:pPr>
            <w:r w:rsidRPr="00A564B4">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851F44" w:rsidRPr="00A564B4" w:rsidRDefault="00851F44" w:rsidP="00851F44">
            <w:pPr>
              <w:pStyle w:val="TAL"/>
              <w:rPr>
                <w:lang w:eastAsia="en-US"/>
              </w:rPr>
            </w:pPr>
            <w:r w:rsidRPr="00A564B4">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5EE66ED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A564B4" w:rsidRDefault="00851F44" w:rsidP="00851F44">
            <w:pPr>
              <w:pStyle w:val="TAL"/>
              <w:rPr>
                <w:lang w:eastAsia="ko-KR"/>
              </w:rPr>
            </w:pPr>
          </w:p>
        </w:tc>
      </w:tr>
      <w:tr w:rsidR="00851F44" w:rsidRPr="00A564B4" w14:paraId="5C665A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A564B4" w:rsidRDefault="00851F44" w:rsidP="00851F44">
            <w:pPr>
              <w:pStyle w:val="TAL"/>
              <w:rPr>
                <w:lang w:eastAsia="zh-CN"/>
              </w:rPr>
            </w:pPr>
            <w:r w:rsidRPr="00A564B4">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851F44" w:rsidRPr="00A564B4" w:rsidRDefault="00851F44" w:rsidP="00851F44">
            <w:pPr>
              <w:pStyle w:val="TAL"/>
              <w:rPr>
                <w:lang w:eastAsia="zh-CN"/>
              </w:rPr>
            </w:pPr>
            <w:r w:rsidRPr="00A564B4">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851F44" w:rsidRPr="00A564B4" w:rsidRDefault="00851F44" w:rsidP="00851F44">
            <w:pPr>
              <w:pStyle w:val="TAL"/>
              <w:rPr>
                <w:lang w:eastAsia="zh-CN"/>
              </w:rPr>
            </w:pPr>
            <w:r w:rsidRPr="00A564B4">
              <w:rPr>
                <w:lang w:eastAsia="zh-CN"/>
              </w:rPr>
              <w:t xml:space="preserve">UE supporting E-UTRA FDD, enhanced </w:t>
            </w:r>
            <w:r w:rsidRPr="00A564B4">
              <w:rPr>
                <w:lang w:eastAsia="en-US"/>
              </w:rPr>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A564B4" w:rsidRDefault="00851F44" w:rsidP="00851F44">
            <w:pPr>
              <w:pStyle w:val="TAL"/>
              <w:rPr>
                <w:lang w:eastAsia="ko-KR"/>
              </w:rPr>
            </w:pPr>
          </w:p>
        </w:tc>
      </w:tr>
      <w:tr w:rsidR="00851F44" w:rsidRPr="00A564B4" w14:paraId="168D9F68"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851F44" w:rsidRPr="00A564B4" w:rsidRDefault="00851F44" w:rsidP="00851F44">
            <w:pPr>
              <w:pStyle w:val="TAL"/>
              <w:rPr>
                <w:lang w:eastAsia="zh-CN"/>
              </w:rPr>
            </w:pPr>
            <w:r w:rsidRPr="00A564B4">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851F44" w:rsidRPr="00A564B4" w:rsidRDefault="00851F44" w:rsidP="00851F44">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851F44" w:rsidRPr="00A564B4" w:rsidRDefault="00851F44" w:rsidP="00851F44">
            <w:pPr>
              <w:pStyle w:val="TAL"/>
              <w:rPr>
                <w:lang w:eastAsia="zh-CN"/>
              </w:rPr>
            </w:pPr>
            <w:r w:rsidRPr="00A564B4">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851F44" w:rsidRPr="00A564B4" w:rsidRDefault="00851F44" w:rsidP="00851F44">
            <w:pPr>
              <w:pStyle w:val="TAL"/>
              <w:rPr>
                <w:lang w:eastAsia="zh-CN"/>
              </w:rPr>
            </w:pPr>
            <w:r w:rsidRPr="00A564B4">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rPr>
                <w:lang w:eastAsia="en-US"/>
              </w:rPr>
              <w:t>dmrs-Enhancements-r13</w:t>
            </w:r>
          </w:p>
        </w:tc>
        <w:tc>
          <w:tcPr>
            <w:tcW w:w="1181" w:type="dxa"/>
            <w:tcBorders>
              <w:top w:val="nil"/>
              <w:left w:val="nil"/>
              <w:right w:val="single" w:sz="4" w:space="0" w:color="auto"/>
            </w:tcBorders>
          </w:tcPr>
          <w:p w14:paraId="2A8968E9"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851F44" w:rsidRPr="00A564B4" w:rsidRDefault="00851F44" w:rsidP="00851F44">
            <w:pPr>
              <w:pStyle w:val="TAL"/>
              <w:rPr>
                <w:lang w:eastAsia="ko-KR"/>
              </w:rPr>
            </w:pPr>
          </w:p>
        </w:tc>
      </w:tr>
      <w:tr w:rsidR="00851F44" w:rsidRPr="00A564B4" w14:paraId="17C19E96"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851F44" w:rsidRPr="00A564B4" w:rsidRDefault="00851F44" w:rsidP="00851F44">
            <w:pPr>
              <w:pStyle w:val="TAL"/>
              <w:rPr>
                <w:lang w:eastAsia="zh-CN"/>
              </w:rPr>
            </w:pPr>
            <w:r w:rsidRPr="00A564B4">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851F44" w:rsidRPr="00A564B4" w:rsidRDefault="00851F44" w:rsidP="00851F44">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D09C5E"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B0B95B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851F44" w:rsidRPr="00A564B4" w:rsidRDefault="00851F44" w:rsidP="00851F44">
            <w:pPr>
              <w:pStyle w:val="TAL"/>
              <w:rPr>
                <w:lang w:eastAsia="ko-KR"/>
              </w:rPr>
            </w:pPr>
            <w:r w:rsidRPr="00A564B4">
              <w:rPr>
                <w:lang w:eastAsia="ko-KR"/>
              </w:rPr>
              <w:t>Note 6</w:t>
            </w:r>
          </w:p>
        </w:tc>
      </w:tr>
      <w:tr w:rsidR="00851F44" w:rsidRPr="00A564B4" w14:paraId="26318E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A564B4" w:rsidRDefault="00851F44" w:rsidP="00851F44">
            <w:pPr>
              <w:pStyle w:val="TAL"/>
              <w:rPr>
                <w:lang w:eastAsia="zh-CN"/>
              </w:rPr>
            </w:pPr>
            <w:r w:rsidRPr="00A564B4">
              <w:rPr>
                <w:lang w:eastAsia="zh-CN"/>
              </w:rPr>
              <w:t>8.3.1.1.10</w:t>
            </w:r>
          </w:p>
        </w:tc>
        <w:tc>
          <w:tcPr>
            <w:tcW w:w="1646" w:type="dxa"/>
            <w:tcBorders>
              <w:top w:val="nil"/>
              <w:left w:val="nil"/>
              <w:bottom w:val="single" w:sz="4" w:space="0" w:color="auto"/>
              <w:right w:val="single" w:sz="4" w:space="0" w:color="auto"/>
            </w:tcBorders>
            <w:shd w:val="clear" w:color="auto" w:fill="auto"/>
            <w:vAlign w:val="center"/>
          </w:tcPr>
          <w:p w14:paraId="1A87C761" w14:textId="6A20DF48"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eFD-MIMO</w:t>
            </w:r>
          </w:p>
        </w:tc>
        <w:tc>
          <w:tcPr>
            <w:tcW w:w="992" w:type="dxa"/>
            <w:gridSpan w:val="2"/>
            <w:tcBorders>
              <w:top w:val="nil"/>
              <w:left w:val="nil"/>
              <w:bottom w:val="single" w:sz="4" w:space="0" w:color="auto"/>
              <w:right w:val="single" w:sz="4" w:space="0" w:color="auto"/>
            </w:tcBorders>
            <w:shd w:val="clear" w:color="auto" w:fill="auto"/>
            <w:vAlign w:val="center"/>
          </w:tcPr>
          <w:p w14:paraId="65F8A755" w14:textId="0A22BC21"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F385295" w14:textId="71C9F5CF" w:rsidR="00851F44" w:rsidRPr="00A564B4" w:rsidRDefault="00D07FBF" w:rsidP="00851F44">
            <w:pPr>
              <w:pStyle w:val="TAL"/>
              <w:rPr>
                <w:lang w:eastAsia="zh-CN"/>
              </w:rPr>
            </w:pPr>
            <w:r w:rsidRPr="00A564B4">
              <w:rPr>
                <w:lang w:eastAsia="zh-CN"/>
              </w:rPr>
              <w:t>C361</w:t>
            </w:r>
          </w:p>
        </w:tc>
        <w:tc>
          <w:tcPr>
            <w:tcW w:w="2303" w:type="dxa"/>
            <w:gridSpan w:val="2"/>
            <w:tcBorders>
              <w:top w:val="nil"/>
              <w:left w:val="nil"/>
              <w:bottom w:val="single" w:sz="4" w:space="0" w:color="auto"/>
              <w:right w:val="single" w:sz="4" w:space="0" w:color="auto"/>
            </w:tcBorders>
            <w:shd w:val="clear" w:color="auto" w:fill="auto"/>
            <w:vAlign w:val="center"/>
          </w:tcPr>
          <w:p w14:paraId="7EC4C46A" w14:textId="6D259341"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t>aperiodic ZP-CSI-RS reporting</w:t>
            </w:r>
          </w:p>
        </w:tc>
        <w:tc>
          <w:tcPr>
            <w:tcW w:w="1181" w:type="dxa"/>
            <w:tcBorders>
              <w:top w:val="nil"/>
              <w:left w:val="nil"/>
              <w:bottom w:val="single" w:sz="4" w:space="0" w:color="auto"/>
              <w:right w:val="single" w:sz="4" w:space="0" w:color="auto"/>
            </w:tcBorders>
          </w:tcPr>
          <w:p w14:paraId="5DB00FBE" w14:textId="5624765F"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4658C1F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A564B4" w:rsidRDefault="00851F44" w:rsidP="00851F44">
            <w:pPr>
              <w:pStyle w:val="TAL"/>
              <w:rPr>
                <w:lang w:eastAsia="ko-KR"/>
              </w:rPr>
            </w:pPr>
          </w:p>
        </w:tc>
      </w:tr>
      <w:tr w:rsidR="00851F44" w:rsidRPr="00A564B4" w14:paraId="1F384B5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A564B4" w:rsidRDefault="00851F44" w:rsidP="00851F44">
            <w:pPr>
              <w:pStyle w:val="TAL"/>
              <w:rPr>
                <w:lang w:eastAsia="zh-CN"/>
              </w:rPr>
            </w:pPr>
            <w:r w:rsidRPr="00A564B4">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851F44" w:rsidRPr="00A564B4" w:rsidRDefault="00851F44" w:rsidP="00851F44">
            <w:pPr>
              <w:pStyle w:val="TAL"/>
              <w:rPr>
                <w:lang w:eastAsia="zh-CN"/>
              </w:rPr>
            </w:pPr>
            <w:r w:rsidRPr="00A564B4">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A564B4" w:rsidRDefault="00851F44" w:rsidP="00851F44">
            <w:pPr>
              <w:pStyle w:val="TAL"/>
              <w:rPr>
                <w:lang w:eastAsia="ko-KR"/>
              </w:rPr>
            </w:pPr>
          </w:p>
        </w:tc>
      </w:tr>
      <w:tr w:rsidR="00851F44" w:rsidRPr="00A564B4" w14:paraId="1B83BA94"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851F44" w:rsidRPr="00A564B4" w:rsidRDefault="00851F44" w:rsidP="00851F44">
            <w:pPr>
              <w:pStyle w:val="TAL"/>
              <w:rPr>
                <w:lang w:eastAsia="zh-CN"/>
              </w:rPr>
            </w:pPr>
            <w:r w:rsidRPr="00A564B4">
              <w:rPr>
                <w:lang w:eastAsia="zh-CN"/>
              </w:rPr>
              <w:t>8.3.1.2.1_D_1</w:t>
            </w:r>
          </w:p>
        </w:tc>
        <w:tc>
          <w:tcPr>
            <w:tcW w:w="1646" w:type="dxa"/>
            <w:tcBorders>
              <w:top w:val="nil"/>
              <w:left w:val="nil"/>
              <w:right w:val="single" w:sz="4" w:space="0" w:color="auto"/>
            </w:tcBorders>
            <w:shd w:val="clear" w:color="auto" w:fill="auto"/>
            <w:vAlign w:val="center"/>
          </w:tcPr>
          <w:p w14:paraId="2BA7A3CA" w14:textId="77777777" w:rsidR="00851F44" w:rsidRPr="00A564B4" w:rsidRDefault="00851F44" w:rsidP="00851F44">
            <w:pPr>
              <w:pStyle w:val="TAL"/>
              <w:rPr>
                <w:lang w:eastAsia="zh-CN"/>
              </w:rPr>
            </w:pPr>
            <w:r w:rsidRPr="00A564B4">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851F44" w:rsidRPr="00A564B4" w:rsidRDefault="00851F44" w:rsidP="00851F44">
            <w:pPr>
              <w:pStyle w:val="TAL"/>
              <w:rPr>
                <w:lang w:eastAsia="zh-CN"/>
              </w:rPr>
            </w:pPr>
          </w:p>
        </w:tc>
      </w:tr>
      <w:tr w:rsidR="00851F44" w:rsidRPr="00A564B4" w14:paraId="76F04BEA"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C2BCF3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7B9E852"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851F44" w:rsidRPr="00A564B4" w:rsidRDefault="00851F44" w:rsidP="00851F44">
            <w:pPr>
              <w:pStyle w:val="TAL"/>
              <w:rPr>
                <w:lang w:eastAsia="zh-CN"/>
              </w:rPr>
            </w:pPr>
            <w:r w:rsidRPr="00A564B4">
              <w:rPr>
                <w:lang w:eastAsia="ko-KR"/>
              </w:rPr>
              <w:t>Note 6</w:t>
            </w:r>
          </w:p>
        </w:tc>
      </w:tr>
      <w:tr w:rsidR="00851F44" w:rsidRPr="00A564B4" w14:paraId="4E553106"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851F44" w:rsidRPr="00A564B4" w:rsidRDefault="00851F44" w:rsidP="00851F44">
            <w:pPr>
              <w:pStyle w:val="TAL"/>
              <w:rPr>
                <w:lang w:eastAsia="zh-CN"/>
              </w:rPr>
            </w:pPr>
            <w:r w:rsidRPr="00A564B4">
              <w:rPr>
                <w:lang w:eastAsia="zh-CN"/>
              </w:rPr>
              <w:t>8.3.1.2.2</w:t>
            </w:r>
          </w:p>
        </w:tc>
        <w:tc>
          <w:tcPr>
            <w:tcW w:w="1646" w:type="dxa"/>
            <w:tcBorders>
              <w:top w:val="nil"/>
              <w:left w:val="nil"/>
              <w:right w:val="single" w:sz="4" w:space="0" w:color="auto"/>
            </w:tcBorders>
            <w:shd w:val="clear" w:color="auto" w:fill="auto"/>
            <w:vAlign w:val="center"/>
          </w:tcPr>
          <w:p w14:paraId="5B3DCED5" w14:textId="77777777" w:rsidR="00851F44" w:rsidRPr="00A564B4" w:rsidRDefault="00851F44" w:rsidP="00851F44">
            <w:pPr>
              <w:pStyle w:val="TAL"/>
              <w:rPr>
                <w:lang w:eastAsia="zh-CN"/>
              </w:rPr>
            </w:pPr>
            <w:r w:rsidRPr="00A564B4">
              <w:rPr>
                <w:lang w:eastAsia="zh-CN"/>
              </w:rPr>
              <w:t xml:space="preserve">FDD PDSCH Dual-layer Spatial Multiplexing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851F44" w:rsidRPr="00A564B4" w:rsidRDefault="00851F44" w:rsidP="00851F44">
            <w:pPr>
              <w:pStyle w:val="TAL"/>
              <w:rPr>
                <w:lang w:eastAsia="zh-CN"/>
              </w:rPr>
            </w:pPr>
            <w:r w:rsidRPr="00A564B4">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851F44" w:rsidRPr="00A564B4" w:rsidRDefault="00851F44" w:rsidP="00851F44">
            <w:pPr>
              <w:pStyle w:val="TAL"/>
              <w:rPr>
                <w:lang w:eastAsia="zh-CN"/>
              </w:rPr>
            </w:pPr>
            <w:r w:rsidRPr="00A564B4">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851F44" w:rsidRPr="00A564B4" w:rsidRDefault="00851F44" w:rsidP="00851F44">
            <w:pPr>
              <w:pStyle w:val="TAL"/>
              <w:rPr>
                <w:lang w:eastAsia="zh-CN"/>
              </w:rPr>
            </w:pPr>
          </w:p>
        </w:tc>
      </w:tr>
      <w:tr w:rsidR="00851F44" w:rsidRPr="00A564B4" w14:paraId="755D09CB"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851F44" w:rsidRPr="00A564B4" w:rsidRDefault="00851F44" w:rsidP="00851F44">
            <w:pPr>
              <w:pStyle w:val="TAL"/>
              <w:rPr>
                <w:lang w:eastAsia="zh-CN"/>
              </w:rPr>
            </w:pPr>
            <w:r w:rsidRPr="00A564B4">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851F44" w:rsidRPr="00A564B4" w:rsidRDefault="00851F44" w:rsidP="00851F44">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A0C9A5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08A194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851F44" w:rsidRPr="00A564B4" w:rsidRDefault="00851F44" w:rsidP="00851F44">
            <w:pPr>
              <w:pStyle w:val="TAL"/>
              <w:rPr>
                <w:lang w:eastAsia="zh-CN"/>
              </w:rPr>
            </w:pPr>
            <w:r w:rsidRPr="00A564B4">
              <w:rPr>
                <w:lang w:eastAsia="ko-KR"/>
              </w:rPr>
              <w:t>Note 6</w:t>
            </w:r>
          </w:p>
        </w:tc>
      </w:tr>
      <w:tr w:rsidR="00851F44" w:rsidRPr="00A564B4" w14:paraId="3AD15B9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A564B4" w:rsidRDefault="00851F44" w:rsidP="00851F44">
            <w:pPr>
              <w:pStyle w:val="TAL"/>
              <w:rPr>
                <w:lang w:eastAsia="zh-CN"/>
              </w:rPr>
            </w:pPr>
            <w:r w:rsidRPr="00A564B4">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851F44" w:rsidRPr="00A564B4" w:rsidRDefault="00851F44" w:rsidP="00851F44">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 xml:space="preserve">on a component carrier within a band with PDSCH transmission mode 10 </w:t>
            </w:r>
            <w:r w:rsidRPr="00A564B4">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A564B4" w:rsidRDefault="00851F44" w:rsidP="00851F44">
            <w:pPr>
              <w:pStyle w:val="TAL"/>
              <w:rPr>
                <w:lang w:eastAsia="zh-CN"/>
              </w:rPr>
            </w:pPr>
          </w:p>
        </w:tc>
      </w:tr>
      <w:tr w:rsidR="00851F44" w:rsidRPr="00A564B4" w14:paraId="4F10D8FE"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A564B4" w:rsidRDefault="00851F44" w:rsidP="00851F44">
            <w:pPr>
              <w:pStyle w:val="TAL"/>
              <w:rPr>
                <w:lang w:eastAsia="zh-CN"/>
              </w:rPr>
            </w:pPr>
            <w:r w:rsidRPr="00A564B4">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851F44" w:rsidRPr="00A564B4" w:rsidRDefault="00851F44" w:rsidP="00851F44">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A564B4" w:rsidRDefault="00851F44" w:rsidP="00851F44">
            <w:pPr>
              <w:pStyle w:val="TAL"/>
              <w:rPr>
                <w:lang w:eastAsia="zh-CN"/>
              </w:rPr>
            </w:pPr>
          </w:p>
        </w:tc>
      </w:tr>
      <w:tr w:rsidR="00851F44" w:rsidRPr="00A564B4" w14:paraId="21A5DA1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A564B4" w:rsidRDefault="00851F44" w:rsidP="00851F44">
            <w:pPr>
              <w:pStyle w:val="TAL"/>
              <w:rPr>
                <w:lang w:eastAsia="zh-CN"/>
              </w:rPr>
            </w:pPr>
            <w:r w:rsidRPr="00A564B4">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851F44" w:rsidRPr="00A564B4" w:rsidRDefault="00851F44" w:rsidP="00851F44">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851F44" w:rsidRPr="00A564B4" w:rsidRDefault="00851F44" w:rsidP="00851F44">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A564B4" w:rsidRDefault="00851F44" w:rsidP="00851F44">
            <w:pPr>
              <w:pStyle w:val="TAL"/>
              <w:rPr>
                <w:lang w:eastAsia="zh-CN"/>
              </w:rPr>
            </w:pPr>
          </w:p>
        </w:tc>
      </w:tr>
      <w:tr w:rsidR="00851F44" w:rsidRPr="00A564B4" w14:paraId="197573F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A564B4" w:rsidRDefault="00851F44" w:rsidP="00851F44">
            <w:pPr>
              <w:pStyle w:val="TAL"/>
              <w:rPr>
                <w:lang w:eastAsia="zh-CN"/>
              </w:rPr>
            </w:pPr>
            <w:r w:rsidRPr="00A564B4">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851F44" w:rsidRPr="00A564B4" w:rsidRDefault="00851F44" w:rsidP="00851F44">
            <w:pPr>
              <w:pStyle w:val="TAL"/>
              <w:rPr>
                <w:lang w:eastAsia="zh-CN"/>
              </w:rPr>
            </w:pPr>
            <w:r w:rsidRPr="00A564B4">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A564B4" w:rsidRDefault="00851F44" w:rsidP="00851F44">
            <w:pPr>
              <w:pStyle w:val="TAL"/>
              <w:rPr>
                <w:lang w:eastAsia="ko-KR"/>
              </w:rPr>
            </w:pPr>
          </w:p>
        </w:tc>
      </w:tr>
      <w:tr w:rsidR="00851F44" w:rsidRPr="00A564B4" w14:paraId="34C5C58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A564B4" w:rsidRDefault="00851F44" w:rsidP="00851F44">
            <w:pPr>
              <w:pStyle w:val="TAL"/>
              <w:rPr>
                <w:lang w:eastAsia="zh-CN"/>
              </w:rPr>
            </w:pPr>
            <w:r w:rsidRPr="00A564B4">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851F44" w:rsidRPr="00A564B4" w:rsidRDefault="00851F44" w:rsidP="00851F44">
            <w:pPr>
              <w:pStyle w:val="TAL"/>
              <w:rPr>
                <w:lang w:eastAsia="zh-CN"/>
              </w:rPr>
            </w:pPr>
            <w:r w:rsidRPr="00A564B4">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A564B4" w:rsidRDefault="00851F44" w:rsidP="00851F44">
            <w:pPr>
              <w:pStyle w:val="TAL"/>
              <w:rPr>
                <w:lang w:eastAsia="ko-KR"/>
              </w:rPr>
            </w:pPr>
          </w:p>
        </w:tc>
      </w:tr>
      <w:tr w:rsidR="00851F44" w:rsidRPr="00A564B4" w14:paraId="0E8D94F6" w14:textId="77777777" w:rsidTr="00BC6DDF">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851F44" w:rsidRPr="00A564B4" w:rsidRDefault="00851F44" w:rsidP="00851F44">
            <w:pPr>
              <w:pStyle w:val="TAL"/>
              <w:rPr>
                <w:lang w:eastAsia="zh-CN"/>
              </w:rPr>
            </w:pPr>
            <w:r w:rsidRPr="00A564B4">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851F44" w:rsidRPr="00A564B4" w:rsidRDefault="00851F44" w:rsidP="00851F44">
            <w:pPr>
              <w:pStyle w:val="TAL"/>
              <w:rPr>
                <w:lang w:eastAsia="zh-CN"/>
              </w:rPr>
            </w:pPr>
            <w:r w:rsidRPr="00A564B4">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851F44" w:rsidRPr="00A564B4" w:rsidRDefault="00851F44" w:rsidP="00851F44">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A564B4" w:rsidRDefault="00851F44" w:rsidP="00851F44">
            <w:pPr>
              <w:pStyle w:val="TAL"/>
              <w:rPr>
                <w:lang w:eastAsia="ko-KR"/>
              </w:rPr>
            </w:pPr>
          </w:p>
        </w:tc>
      </w:tr>
      <w:tr w:rsidR="00851F44" w:rsidRPr="00A564B4" w14:paraId="71668B7C" w14:textId="77777777" w:rsidTr="00BC6DDF">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A564B4" w:rsidRDefault="00851F44" w:rsidP="00851F44">
            <w:pPr>
              <w:pStyle w:val="TAL"/>
              <w:rPr>
                <w:lang w:eastAsia="ko-KR"/>
              </w:rPr>
            </w:pPr>
          </w:p>
        </w:tc>
      </w:tr>
      <w:tr w:rsidR="00851F44" w:rsidRPr="00A564B4" w14:paraId="5D4C4779"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851F44" w:rsidRPr="00A564B4" w:rsidRDefault="00851F44" w:rsidP="00851F44">
            <w:pPr>
              <w:pStyle w:val="TAL"/>
              <w:rPr>
                <w:lang w:eastAsia="zh-CN"/>
              </w:rPr>
            </w:pPr>
            <w:r w:rsidRPr="00A564B4">
              <w:rPr>
                <w:lang w:eastAsia="zh-CN"/>
              </w:rPr>
              <w:t>8.3.2.1.2_D</w:t>
            </w:r>
          </w:p>
        </w:tc>
        <w:tc>
          <w:tcPr>
            <w:tcW w:w="1646" w:type="dxa"/>
            <w:tcBorders>
              <w:top w:val="nil"/>
              <w:left w:val="nil"/>
              <w:right w:val="single" w:sz="4" w:space="0" w:color="auto"/>
            </w:tcBorders>
            <w:shd w:val="clear" w:color="auto" w:fill="auto"/>
            <w:vAlign w:val="center"/>
          </w:tcPr>
          <w:p w14:paraId="175FBD8E" w14:textId="77777777"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nil"/>
              <w:right w:val="single" w:sz="4" w:space="0" w:color="auto"/>
            </w:tcBorders>
          </w:tcPr>
          <w:p w14:paraId="4B27179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851F44" w:rsidRPr="00A564B4" w:rsidRDefault="00851F44" w:rsidP="00851F44">
            <w:pPr>
              <w:pStyle w:val="TAL"/>
              <w:rPr>
                <w:lang w:eastAsia="ko-KR"/>
              </w:rPr>
            </w:pPr>
          </w:p>
        </w:tc>
      </w:tr>
      <w:tr w:rsidR="00851F44" w:rsidRPr="00A564B4" w14:paraId="7AFC7BCD"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C2C3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0CB67EB"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851F44" w:rsidRPr="00A564B4" w:rsidRDefault="00851F44" w:rsidP="00851F44">
            <w:pPr>
              <w:pStyle w:val="TAL"/>
              <w:rPr>
                <w:lang w:eastAsia="ko-KR"/>
              </w:rPr>
            </w:pPr>
            <w:r w:rsidRPr="00A564B4">
              <w:rPr>
                <w:lang w:eastAsia="ko-KR"/>
              </w:rPr>
              <w:t>Note 6</w:t>
            </w:r>
          </w:p>
        </w:tc>
      </w:tr>
      <w:tr w:rsidR="00851F44" w:rsidRPr="00A564B4" w14:paraId="63EA0A08"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851F44" w:rsidRPr="00A564B4" w:rsidRDefault="00851F44" w:rsidP="00851F44">
            <w:pPr>
              <w:pStyle w:val="TAL"/>
              <w:rPr>
                <w:lang w:eastAsia="zh-CN"/>
              </w:rPr>
            </w:pPr>
            <w:r w:rsidRPr="00A564B4">
              <w:rPr>
                <w:lang w:eastAsia="en-US"/>
              </w:rPr>
              <w:t>8.3.2.1.2_</w:t>
            </w:r>
            <w:r w:rsidRPr="00A564B4">
              <w:rPr>
                <w:lang w:eastAsia="zh-CN"/>
              </w:rPr>
              <w:t>H</w:t>
            </w:r>
          </w:p>
        </w:tc>
        <w:tc>
          <w:tcPr>
            <w:tcW w:w="1646" w:type="dxa"/>
            <w:tcBorders>
              <w:top w:val="nil"/>
              <w:left w:val="nil"/>
              <w:right w:val="single" w:sz="4" w:space="0" w:color="auto"/>
            </w:tcBorders>
            <w:shd w:val="clear" w:color="auto" w:fill="auto"/>
            <w:vAlign w:val="center"/>
          </w:tcPr>
          <w:p w14:paraId="30D1E749" w14:textId="77777777" w:rsidR="00851F44" w:rsidRPr="00A564B4" w:rsidRDefault="00851F44" w:rsidP="00851F44">
            <w:pPr>
              <w:pStyle w:val="TAL"/>
              <w:rPr>
                <w:lang w:eastAsia="zh-CN"/>
              </w:rPr>
            </w:pPr>
            <w:r w:rsidRPr="00A564B4">
              <w:rPr>
                <w:lang w:eastAsia="en-US"/>
              </w:rPr>
              <w:t>TDD PDSCH Single-layer Spatial Multiplexing on antenna ports 7 or 8 without a simultaneous transmission</w:t>
            </w:r>
            <w:r w:rsidRPr="00A564B4">
              <w:rPr>
                <w:lang w:eastAsia="zh-CN"/>
              </w:rPr>
              <w:t xml:space="preserve"> </w:t>
            </w:r>
            <w:r w:rsidRPr="00A564B4">
              <w:rPr>
                <w:lang w:eastAsia="en-US"/>
              </w:rPr>
              <w:t>for eDL-MIMO</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851F44" w:rsidRPr="00A564B4" w:rsidRDefault="00851F44" w:rsidP="00851F44">
            <w:pPr>
              <w:pStyle w:val="TAL"/>
              <w:rPr>
                <w:lang w:eastAsia="zh-CN"/>
              </w:rPr>
            </w:pPr>
            <w:r w:rsidRPr="00A564B4">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851F44" w:rsidRPr="00A564B4" w:rsidRDefault="00851F44" w:rsidP="00851F44">
            <w:pPr>
              <w:pStyle w:val="TAL"/>
              <w:rPr>
                <w:lang w:eastAsia="zh-CN"/>
              </w:rPr>
            </w:pPr>
            <w:r w:rsidRPr="00A564B4">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851F44" w:rsidRPr="00A564B4" w:rsidRDefault="00851F44" w:rsidP="00851F44">
            <w:pPr>
              <w:pStyle w:val="TAL"/>
              <w:rPr>
                <w:lang w:eastAsia="ko-KR"/>
              </w:rPr>
            </w:pPr>
          </w:p>
        </w:tc>
      </w:tr>
      <w:tr w:rsidR="00851F44" w:rsidRPr="00A564B4" w14:paraId="4518879C"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851F44" w:rsidRPr="00A564B4"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851F44" w:rsidRPr="00A564B4" w:rsidRDefault="00851F44" w:rsidP="00851F44">
            <w:pPr>
              <w:pStyle w:val="TAL"/>
              <w:rPr>
                <w:lang w:eastAsia="zh-CN"/>
              </w:rPr>
            </w:pPr>
            <w:r w:rsidRPr="00A564B4">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851F44" w:rsidRPr="00A564B4" w:rsidRDefault="00851F44" w:rsidP="00851F44">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74CC4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71C89C5"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851F44" w:rsidRPr="00A564B4" w:rsidRDefault="00851F44" w:rsidP="00851F44">
            <w:pPr>
              <w:pStyle w:val="TAL"/>
              <w:rPr>
                <w:lang w:eastAsia="ko-KR"/>
              </w:rPr>
            </w:pPr>
            <w:r w:rsidRPr="00A564B4">
              <w:rPr>
                <w:lang w:eastAsia="ko-KR"/>
              </w:rPr>
              <w:t>Note 6</w:t>
            </w:r>
          </w:p>
        </w:tc>
      </w:tr>
      <w:tr w:rsidR="00851F44" w:rsidRPr="00A564B4" w14:paraId="2C3CD34D" w14:textId="77777777" w:rsidTr="00BC6DDF">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851F44" w:rsidRPr="00A564B4" w:rsidRDefault="00851F44" w:rsidP="00851F44">
            <w:pPr>
              <w:pStyle w:val="TAL"/>
              <w:rPr>
                <w:lang w:eastAsia="zh-CN"/>
              </w:rPr>
            </w:pPr>
            <w:r w:rsidRPr="00A564B4">
              <w:rPr>
                <w:lang w:eastAsia="zh-CN"/>
              </w:rPr>
              <w:t>8.3.2.1.3</w:t>
            </w:r>
          </w:p>
        </w:tc>
        <w:tc>
          <w:tcPr>
            <w:tcW w:w="1646" w:type="dxa"/>
            <w:tcBorders>
              <w:top w:val="nil"/>
              <w:left w:val="nil"/>
              <w:right w:val="single" w:sz="4" w:space="0" w:color="auto"/>
            </w:tcBorders>
            <w:shd w:val="clear" w:color="auto" w:fill="auto"/>
            <w:vAlign w:val="center"/>
          </w:tcPr>
          <w:p w14:paraId="6D9BC6AC" w14:textId="77777777" w:rsidR="00851F44" w:rsidRPr="00A564B4" w:rsidRDefault="00851F44" w:rsidP="00851F44">
            <w:pPr>
              <w:pStyle w:val="TAL"/>
              <w:rPr>
                <w:lang w:eastAsia="zh-CN"/>
              </w:rPr>
            </w:pPr>
            <w:r w:rsidRPr="00A564B4">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851F44" w:rsidRPr="00A564B4" w:rsidRDefault="00851F44" w:rsidP="00851F44">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A564B4" w:rsidRDefault="00851F44" w:rsidP="00851F44">
            <w:pPr>
              <w:pStyle w:val="TAL"/>
              <w:rPr>
                <w:lang w:eastAsia="ko-KR"/>
              </w:rPr>
            </w:pPr>
          </w:p>
        </w:tc>
      </w:tr>
      <w:tr w:rsidR="00851F44" w:rsidRPr="00A564B4" w14:paraId="16F79F73" w14:textId="77777777" w:rsidTr="00BC6DDF">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A564B4" w:rsidRDefault="00851F44" w:rsidP="00851F44">
            <w:pPr>
              <w:pStyle w:val="TAL"/>
              <w:rPr>
                <w:lang w:eastAsia="ko-KR"/>
              </w:rPr>
            </w:pPr>
          </w:p>
        </w:tc>
      </w:tr>
      <w:tr w:rsidR="00851F44" w:rsidRPr="00A564B4" w14:paraId="10C5F69D"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851F44" w:rsidRPr="00A564B4" w:rsidRDefault="00851F44" w:rsidP="00851F44">
            <w:pPr>
              <w:pStyle w:val="TAL"/>
              <w:rPr>
                <w:lang w:eastAsia="zh-CN"/>
              </w:rPr>
            </w:pPr>
            <w:r w:rsidRPr="00A564B4">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851F44" w:rsidRPr="00A564B4" w:rsidRDefault="00851F44" w:rsidP="00851F44">
            <w:pPr>
              <w:pStyle w:val="TAL"/>
              <w:rPr>
                <w:lang w:eastAsia="zh-CN"/>
              </w:rPr>
            </w:pPr>
            <w:r w:rsidRPr="00A564B4">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851F44" w:rsidRPr="00A564B4" w:rsidRDefault="00851F44" w:rsidP="00851F44">
            <w:pPr>
              <w:pStyle w:val="TAL"/>
              <w:rPr>
                <w:lang w:eastAsia="zh-CN"/>
              </w:rPr>
            </w:pPr>
            <w:r w:rsidRPr="00A564B4">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181" w:type="dxa"/>
            <w:tcBorders>
              <w:top w:val="nil"/>
              <w:left w:val="nil"/>
              <w:right w:val="single" w:sz="4" w:space="0" w:color="auto"/>
            </w:tcBorders>
          </w:tcPr>
          <w:p w14:paraId="1D26593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851F44" w:rsidRPr="00A564B4" w:rsidRDefault="00851F44" w:rsidP="00851F44">
            <w:pPr>
              <w:pStyle w:val="TAL"/>
              <w:rPr>
                <w:lang w:eastAsia="ko-KR"/>
              </w:rPr>
            </w:pPr>
          </w:p>
        </w:tc>
      </w:tr>
      <w:tr w:rsidR="00851F44" w:rsidRPr="00A564B4" w14:paraId="3AF05969"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851F44" w:rsidRPr="00A564B4" w:rsidRDefault="00851F44" w:rsidP="00851F44">
            <w:pPr>
              <w:pStyle w:val="TAL"/>
              <w:rPr>
                <w:rFonts w:eastAsia="PMingLiU" w:cs="Arial"/>
                <w:szCs w:val="18"/>
                <w:lang w:eastAsia="zh-TW"/>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CFC97BA"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1558880"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851F44" w:rsidRPr="00A564B4" w:rsidRDefault="00851F44" w:rsidP="00851F44">
            <w:pPr>
              <w:pStyle w:val="TAL"/>
              <w:rPr>
                <w:lang w:eastAsia="ko-KR"/>
              </w:rPr>
            </w:pPr>
            <w:r w:rsidRPr="00A564B4">
              <w:rPr>
                <w:lang w:eastAsia="ko-KR"/>
              </w:rPr>
              <w:t>Note 6</w:t>
            </w:r>
          </w:p>
        </w:tc>
      </w:tr>
      <w:tr w:rsidR="00851F44" w:rsidRPr="00A564B4" w14:paraId="73D63340"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851F44" w:rsidRPr="00A564B4" w:rsidRDefault="00851F44" w:rsidP="00851F44">
            <w:pPr>
              <w:pStyle w:val="TAL"/>
              <w:rPr>
                <w:lang w:eastAsia="zh-CN"/>
              </w:rPr>
            </w:pPr>
            <w:r w:rsidRPr="00A564B4">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851F44" w:rsidRPr="00A564B4" w:rsidRDefault="00851F44" w:rsidP="00851F44">
            <w:pPr>
              <w:pStyle w:val="TAL"/>
              <w:rPr>
                <w:lang w:eastAsia="zh-CN"/>
              </w:rPr>
            </w:pPr>
            <w:r w:rsidRPr="00A564B4">
              <w:rPr>
                <w:rFonts w:cs="Arial"/>
                <w:szCs w:val="16"/>
                <w:lang w:eastAsia="zh-CN"/>
              </w:rPr>
              <w:t>T</w:t>
            </w:r>
            <w:r w:rsidRPr="00A564B4">
              <w:rPr>
                <w:rFonts w:cs="Arial"/>
                <w:szCs w:val="16"/>
                <w:lang w:eastAsia="en-US"/>
              </w:rPr>
              <w:t xml:space="preserve">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851F44" w:rsidRPr="00A564B4" w:rsidRDefault="00851F44" w:rsidP="00851F44">
            <w:pPr>
              <w:pStyle w:val="TAL"/>
              <w:rPr>
                <w:lang w:eastAsia="zh-CN"/>
              </w:rPr>
            </w:pPr>
            <w:r w:rsidRPr="00A564B4">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851F44" w:rsidRPr="00A564B4" w:rsidRDefault="00851F44" w:rsidP="00851F44">
            <w:pPr>
              <w:pStyle w:val="TAL"/>
              <w:rPr>
                <w:lang w:eastAsia="zh-CN"/>
              </w:rPr>
            </w:pPr>
            <w:r w:rsidRPr="00A564B4">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851F44" w:rsidRPr="00A564B4" w:rsidRDefault="00851F44" w:rsidP="00851F44">
            <w:pPr>
              <w:pStyle w:val="TAL"/>
              <w:rPr>
                <w:lang w:eastAsia="ko-KR"/>
              </w:rPr>
            </w:pPr>
          </w:p>
        </w:tc>
      </w:tr>
      <w:tr w:rsidR="00851F44" w:rsidRPr="00A564B4" w14:paraId="1DD4C1E1"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851F44" w:rsidRPr="00A564B4" w:rsidRDefault="00851F44" w:rsidP="00851F44">
            <w:pPr>
              <w:pStyle w:val="TAL"/>
              <w:rPr>
                <w:lang w:eastAsia="zh-CN"/>
              </w:rPr>
            </w:pPr>
            <w:r w:rsidRPr="00A564B4">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851F44" w:rsidRPr="00A564B4" w:rsidRDefault="00851F44" w:rsidP="00851F44">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2A5F3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7371BA4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851F44" w:rsidRPr="00A564B4" w:rsidRDefault="00851F44" w:rsidP="00851F44">
            <w:pPr>
              <w:pStyle w:val="TAL"/>
              <w:rPr>
                <w:lang w:eastAsia="ko-KR"/>
              </w:rPr>
            </w:pPr>
            <w:r w:rsidRPr="00A564B4">
              <w:rPr>
                <w:lang w:eastAsia="ko-KR"/>
              </w:rPr>
              <w:t>Note 6</w:t>
            </w:r>
          </w:p>
        </w:tc>
      </w:tr>
      <w:tr w:rsidR="00851F44" w:rsidRPr="00A564B4" w14:paraId="453D283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851F44" w:rsidRPr="00A564B4" w:rsidRDefault="00851F44" w:rsidP="00851F44">
            <w:pPr>
              <w:pStyle w:val="TAL"/>
              <w:rPr>
                <w:lang w:eastAsia="zh-CN"/>
              </w:rPr>
            </w:pPr>
            <w:r w:rsidRPr="00A564B4">
              <w:rPr>
                <w:rFonts w:eastAsia="PMingLiU"/>
                <w:lang w:eastAsia="zh-TW"/>
              </w:rPr>
              <w:t>T</w:t>
            </w:r>
            <w:r w:rsidRPr="00A564B4">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A564B4" w:rsidRDefault="00851F44" w:rsidP="00851F44">
            <w:pPr>
              <w:pStyle w:val="TAL"/>
              <w:rPr>
                <w:lang w:eastAsia="zh-CN"/>
              </w:rPr>
            </w:pPr>
            <w:r w:rsidRPr="00A564B4">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A564B4" w:rsidRDefault="00851F44" w:rsidP="00851F44">
            <w:pPr>
              <w:pStyle w:val="TAL"/>
              <w:rPr>
                <w:lang w:eastAsia="zh-CN"/>
              </w:rPr>
            </w:pPr>
            <w:r w:rsidRPr="00A564B4">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right w:val="single" w:sz="4" w:space="0" w:color="auto"/>
            </w:tcBorders>
          </w:tcPr>
          <w:p w14:paraId="013A76ED"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851F44" w:rsidRPr="00A564B4" w:rsidRDefault="00851F44" w:rsidP="00851F44">
            <w:pPr>
              <w:pStyle w:val="TAL"/>
              <w:rPr>
                <w:lang w:eastAsia="ko-KR"/>
              </w:rPr>
            </w:pPr>
          </w:p>
        </w:tc>
      </w:tr>
      <w:tr w:rsidR="00851F44" w:rsidRPr="00A564B4" w14:paraId="3BDC83CF"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851F44" w:rsidRPr="00A564B4" w:rsidRDefault="00851F44" w:rsidP="00851F44">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A564B4" w:rsidRDefault="00851F44" w:rsidP="00851F44">
            <w:pPr>
              <w:pStyle w:val="TAL"/>
              <w:rPr>
                <w:rFonts w:eastAsia="PMingLiU"/>
                <w:lang w:eastAsia="zh-TW"/>
              </w:rPr>
            </w:pPr>
            <w:r w:rsidRPr="00A564B4">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851F44" w:rsidRPr="00A564B4" w:rsidRDefault="00851F44" w:rsidP="00851F44">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0B81A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17A8259"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851F44" w:rsidRPr="00A564B4" w:rsidRDefault="00851F44" w:rsidP="00851F44">
            <w:pPr>
              <w:pStyle w:val="TAL"/>
              <w:rPr>
                <w:lang w:eastAsia="ko-KR"/>
              </w:rPr>
            </w:pPr>
            <w:r w:rsidRPr="00A564B4">
              <w:rPr>
                <w:lang w:eastAsia="ko-KR"/>
              </w:rPr>
              <w:t>Note 6</w:t>
            </w:r>
          </w:p>
        </w:tc>
      </w:tr>
      <w:tr w:rsidR="00851F44" w:rsidRPr="00A564B4" w14:paraId="2489779B"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A564B4" w:rsidRDefault="00851F44" w:rsidP="00851F44">
            <w:pPr>
              <w:pStyle w:val="TAL"/>
              <w:rPr>
                <w:lang w:eastAsia="zh-CN"/>
              </w:rPr>
            </w:pPr>
            <w:r w:rsidRPr="00A564B4">
              <w:rPr>
                <w:rFonts w:eastAsia="PMingLiU"/>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A564B4" w:rsidRDefault="00851F44" w:rsidP="00851F44">
            <w:pPr>
              <w:pStyle w:val="TAL"/>
              <w:rPr>
                <w:rFonts w:eastAsia="PMingLiU"/>
                <w:lang w:eastAsia="zh-TW"/>
              </w:rPr>
            </w:pPr>
            <w:r w:rsidRPr="00A564B4">
              <w:rPr>
                <w:rFonts w:eastAsia="PMingLiU" w:cs="Arial"/>
                <w:szCs w:val="16"/>
                <w:lang w:eastAsia="zh-TW"/>
              </w:rPr>
              <w:t>T</w:t>
            </w:r>
            <w:r w:rsidRPr="00A564B4">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A564B4" w:rsidRDefault="00851F44" w:rsidP="00851F44">
            <w:pPr>
              <w:pStyle w:val="TAL"/>
              <w:rPr>
                <w:lang w:eastAsia="zh-CN"/>
              </w:rPr>
            </w:pPr>
            <w:r w:rsidRPr="00A564B4">
              <w:rPr>
                <w:lang w:eastAsia="zh-CN"/>
              </w:rPr>
              <w:t>C15</w:t>
            </w:r>
            <w:r w:rsidRPr="00A564B4">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7FB131F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A564B4" w:rsidRDefault="00851F44" w:rsidP="00851F44">
            <w:pPr>
              <w:pStyle w:val="TAL"/>
              <w:rPr>
                <w:lang w:eastAsia="ko-KR"/>
              </w:rPr>
            </w:pPr>
          </w:p>
        </w:tc>
      </w:tr>
      <w:tr w:rsidR="00851F44" w:rsidRPr="00A564B4" w14:paraId="42B71F27"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A564B4" w:rsidRDefault="00851F44" w:rsidP="00851F44">
            <w:pPr>
              <w:pStyle w:val="TAL"/>
              <w:rPr>
                <w:lang w:eastAsia="zh-CN"/>
              </w:rPr>
            </w:pPr>
            <w:r w:rsidRPr="00A564B4">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A564B4" w:rsidRDefault="00851F44" w:rsidP="00851F44">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A564B4" w:rsidRDefault="00851F44" w:rsidP="00851F44">
            <w:pPr>
              <w:pStyle w:val="TAL"/>
              <w:rPr>
                <w:lang w:eastAsia="zh-CN"/>
              </w:rPr>
            </w:pPr>
            <w:r w:rsidRPr="00A564B4">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851F44" w:rsidRPr="00A564B4" w:rsidRDefault="00851F44" w:rsidP="00851F44">
            <w:pPr>
              <w:pStyle w:val="TAL"/>
              <w:rPr>
                <w:lang w:eastAsia="zh-CN"/>
              </w:rPr>
            </w:pPr>
            <w:r w:rsidRPr="00A564B4">
              <w:rPr>
                <w:lang w:eastAsia="zh-CN"/>
              </w:rPr>
              <w:t xml:space="preserve">UE supporting E-UTRA TDD, enhanced </w:t>
            </w:r>
            <w:r w:rsidRPr="00A564B4">
              <w:rPr>
                <w:lang w:eastAsia="en-US"/>
              </w:rPr>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A564B4" w:rsidRDefault="00851F44" w:rsidP="00851F44">
            <w:pPr>
              <w:pStyle w:val="TAL"/>
              <w:rPr>
                <w:lang w:eastAsia="ko-KR"/>
              </w:rPr>
            </w:pPr>
          </w:p>
        </w:tc>
      </w:tr>
      <w:tr w:rsidR="00851F44" w:rsidRPr="00A564B4" w14:paraId="19FA88F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851F44" w:rsidRPr="00A564B4" w:rsidRDefault="00851F44" w:rsidP="00851F44">
            <w:pPr>
              <w:pStyle w:val="TAL"/>
              <w:rPr>
                <w:lang w:eastAsia="zh-CN"/>
              </w:rPr>
            </w:pPr>
            <w:r w:rsidRPr="00A564B4">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851F44" w:rsidRPr="00A564B4" w:rsidRDefault="00851F44" w:rsidP="00851F44">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A564B4" w:rsidRDefault="00851F44" w:rsidP="00851F44">
            <w:pPr>
              <w:pStyle w:val="TAL"/>
              <w:rPr>
                <w:lang w:eastAsia="zh-CN"/>
              </w:rPr>
            </w:pPr>
            <w:r w:rsidRPr="00A564B4">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A564B4" w:rsidRDefault="00851F44" w:rsidP="00851F44">
            <w:pPr>
              <w:pStyle w:val="TAL"/>
              <w:rPr>
                <w:lang w:eastAsia="zh-CN"/>
              </w:rPr>
            </w:pPr>
            <w:r w:rsidRPr="00A564B4">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851F44" w:rsidRPr="00A564B4" w:rsidRDefault="00851F44" w:rsidP="00851F44">
            <w:pPr>
              <w:pStyle w:val="TAL"/>
              <w:rPr>
                <w:lang w:eastAsia="zh-CN"/>
              </w:rPr>
            </w:pPr>
            <w:r w:rsidRPr="00A564B4">
              <w:rPr>
                <w:lang w:eastAsia="zh-CN"/>
              </w:rPr>
              <w:t xml:space="preserve">UE supporting E-UTRA TDD and Feature Group Indicator 103 and </w:t>
            </w:r>
            <w:r w:rsidRPr="00A564B4">
              <w:rPr>
                <w:lang w:eastAsia="en-US"/>
              </w:rPr>
              <w:t>dmrs-Enhancements-r13</w:t>
            </w:r>
          </w:p>
        </w:tc>
        <w:tc>
          <w:tcPr>
            <w:tcW w:w="1181" w:type="dxa"/>
            <w:tcBorders>
              <w:top w:val="nil"/>
              <w:left w:val="nil"/>
              <w:right w:val="single" w:sz="4" w:space="0" w:color="auto"/>
            </w:tcBorders>
          </w:tcPr>
          <w:p w14:paraId="5E6993A7"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851F44" w:rsidRPr="00A564B4" w:rsidRDefault="00851F44" w:rsidP="00851F44">
            <w:pPr>
              <w:pStyle w:val="TAL"/>
              <w:rPr>
                <w:lang w:eastAsia="ko-KR"/>
              </w:rPr>
            </w:pPr>
          </w:p>
        </w:tc>
      </w:tr>
      <w:tr w:rsidR="00851F44" w:rsidRPr="00A564B4" w14:paraId="042D04F8"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A564B4" w:rsidRDefault="00851F44" w:rsidP="00851F44">
            <w:pPr>
              <w:pStyle w:val="TAL"/>
              <w:rPr>
                <w:lang w:eastAsia="zh-CN"/>
              </w:rPr>
            </w:pPr>
            <w:r w:rsidRPr="00A564B4">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851F44" w:rsidRPr="00A564B4" w:rsidRDefault="00851F44" w:rsidP="00851F44">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785EEBB"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8242B11"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851F44" w:rsidRPr="00A564B4" w:rsidRDefault="00851F44" w:rsidP="00851F44">
            <w:pPr>
              <w:pStyle w:val="TAL"/>
              <w:rPr>
                <w:lang w:eastAsia="ko-KR"/>
              </w:rPr>
            </w:pPr>
            <w:r w:rsidRPr="00A564B4">
              <w:rPr>
                <w:lang w:eastAsia="ko-KR"/>
              </w:rPr>
              <w:t>Note 6</w:t>
            </w:r>
          </w:p>
        </w:tc>
      </w:tr>
      <w:tr w:rsidR="00851F44" w:rsidRPr="00A564B4" w14:paraId="740934D4"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A564B4" w:rsidRDefault="00851F44" w:rsidP="00851F44">
            <w:pPr>
              <w:pStyle w:val="TAL"/>
              <w:rPr>
                <w:lang w:eastAsia="zh-CN"/>
              </w:rPr>
            </w:pPr>
            <w:r w:rsidRPr="00A564B4">
              <w:rPr>
                <w:lang w:eastAsia="zh-CN"/>
              </w:rPr>
              <w:t>8.3.2.1.11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A564B4" w:rsidRDefault="00D07FBF" w:rsidP="00851F44">
            <w:pPr>
              <w:pStyle w:val="TAL"/>
              <w:rPr>
                <w:lang w:eastAsia="zh-CN"/>
              </w:rPr>
            </w:pPr>
            <w:r w:rsidRPr="00A564B4">
              <w:rPr>
                <w:lang w:eastAsia="zh-CN"/>
              </w:rPr>
              <w:t>C362</w:t>
            </w:r>
          </w:p>
        </w:tc>
        <w:tc>
          <w:tcPr>
            <w:tcW w:w="2303" w:type="dxa"/>
            <w:gridSpan w:val="2"/>
            <w:tcBorders>
              <w:top w:val="nil"/>
              <w:left w:val="nil"/>
              <w:bottom w:val="single" w:sz="4" w:space="0" w:color="auto"/>
              <w:right w:val="single" w:sz="4" w:space="0" w:color="auto"/>
            </w:tcBorders>
            <w:shd w:val="clear" w:color="auto" w:fill="auto"/>
            <w:vAlign w:val="center"/>
          </w:tcPr>
          <w:p w14:paraId="0D39E94D" w14:textId="4664BD34" w:rsidR="00851F44" w:rsidRPr="00A564B4" w:rsidRDefault="00851F44" w:rsidP="00851F44">
            <w:pPr>
              <w:pStyle w:val="TAL"/>
              <w:rPr>
                <w:lang w:eastAsia="zh-CN"/>
              </w:rPr>
            </w:pPr>
            <w:r w:rsidRPr="00A564B4">
              <w:rPr>
                <w:lang w:eastAsia="zh-CN"/>
              </w:rPr>
              <w:t xml:space="preserve">UE supporting E-UTRA TDD and Feature Group Indicator 104 and </w:t>
            </w:r>
            <w:r w:rsidRPr="00A564B4">
              <w:t>aperiodic ZP-CSI-RS reporting</w:t>
            </w:r>
          </w:p>
        </w:tc>
        <w:tc>
          <w:tcPr>
            <w:tcW w:w="1181" w:type="dxa"/>
            <w:tcBorders>
              <w:top w:val="nil"/>
              <w:left w:val="nil"/>
              <w:bottom w:val="single" w:sz="4" w:space="0" w:color="auto"/>
              <w:right w:val="single" w:sz="4" w:space="0" w:color="auto"/>
            </w:tcBorders>
          </w:tcPr>
          <w:p w14:paraId="01B7E79F" w14:textId="485C9379"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73D7E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A564B4" w:rsidRDefault="00851F44" w:rsidP="00851F44">
            <w:pPr>
              <w:pStyle w:val="TAL"/>
              <w:rPr>
                <w:lang w:eastAsia="ko-KR"/>
              </w:rPr>
            </w:pPr>
          </w:p>
        </w:tc>
      </w:tr>
      <w:tr w:rsidR="00851F44" w:rsidRPr="00A564B4" w14:paraId="033AFCE5"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851F44" w:rsidRPr="00A564B4" w:rsidRDefault="00851F44" w:rsidP="00851F44">
            <w:pPr>
              <w:pStyle w:val="TAL"/>
              <w:rPr>
                <w:lang w:eastAsia="zh-CN"/>
              </w:rPr>
            </w:pPr>
            <w:r w:rsidRPr="00A564B4">
              <w:rPr>
                <w:lang w:eastAsia="zh-CN"/>
              </w:rPr>
              <w:t>8.3.2.2.1</w:t>
            </w:r>
          </w:p>
        </w:tc>
        <w:tc>
          <w:tcPr>
            <w:tcW w:w="1646" w:type="dxa"/>
            <w:tcBorders>
              <w:top w:val="single" w:sz="4" w:space="0" w:color="auto"/>
              <w:left w:val="nil"/>
              <w:right w:val="single" w:sz="4" w:space="0" w:color="auto"/>
            </w:tcBorders>
            <w:shd w:val="clear" w:color="auto" w:fill="auto"/>
            <w:vAlign w:val="center"/>
          </w:tcPr>
          <w:p w14:paraId="63263687" w14:textId="77777777" w:rsidR="00851F44" w:rsidRPr="00A564B4" w:rsidRDefault="00851F44" w:rsidP="00851F44">
            <w:pPr>
              <w:pStyle w:val="TAL"/>
              <w:rPr>
                <w:lang w:eastAsia="zh-CN"/>
              </w:rPr>
            </w:pPr>
            <w:r w:rsidRPr="00A564B4">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A564B4" w:rsidRDefault="00851F44" w:rsidP="00851F44">
            <w:pPr>
              <w:pStyle w:val="TAL"/>
              <w:rPr>
                <w:lang w:eastAsia="zh-CN"/>
              </w:rPr>
            </w:pPr>
            <w:r w:rsidRPr="00A564B4">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A564B4" w:rsidRDefault="00851F44" w:rsidP="00851F44">
            <w:pPr>
              <w:pStyle w:val="TAL"/>
              <w:rPr>
                <w:lang w:eastAsia="ko-KR"/>
              </w:rPr>
            </w:pPr>
          </w:p>
        </w:tc>
      </w:tr>
      <w:tr w:rsidR="00851F44" w:rsidRPr="00A564B4" w14:paraId="1BF3B0E6"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A564B4" w:rsidRDefault="00851F44" w:rsidP="00851F44">
            <w:pPr>
              <w:pStyle w:val="TAL"/>
              <w:rPr>
                <w:lang w:eastAsia="ko-KR"/>
              </w:rPr>
            </w:pPr>
          </w:p>
        </w:tc>
      </w:tr>
      <w:tr w:rsidR="00851F44" w:rsidRPr="00A564B4" w14:paraId="3BBA6669"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A564B4" w:rsidRDefault="00851F44" w:rsidP="00851F44">
            <w:pPr>
              <w:pStyle w:val="TAL"/>
              <w:rPr>
                <w:lang w:eastAsia="zh-CN"/>
              </w:rPr>
            </w:pPr>
            <w:r w:rsidRPr="00A564B4">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851F44" w:rsidRPr="00A564B4" w:rsidRDefault="00851F44" w:rsidP="00851F44">
            <w:pPr>
              <w:pStyle w:val="TAL"/>
              <w:rPr>
                <w:lang w:eastAsia="zh-CN"/>
              </w:rPr>
            </w:pPr>
            <w:r w:rsidRPr="00A564B4">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A564B4" w:rsidRDefault="00851F44" w:rsidP="00851F44">
            <w:pPr>
              <w:pStyle w:val="TAL"/>
              <w:rPr>
                <w:lang w:eastAsia="ko-KR"/>
              </w:rPr>
            </w:pPr>
          </w:p>
        </w:tc>
      </w:tr>
      <w:tr w:rsidR="00851F44" w:rsidRPr="00A564B4" w14:paraId="4E552F71"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851F44" w:rsidRPr="00A564B4" w:rsidRDefault="00851F44" w:rsidP="00851F44">
            <w:pPr>
              <w:pStyle w:val="TAL"/>
              <w:rPr>
                <w:lang w:eastAsia="zh-CN"/>
              </w:rPr>
            </w:pPr>
            <w:r w:rsidRPr="00A564B4">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851F44" w:rsidRPr="00A564B4" w:rsidRDefault="00851F44" w:rsidP="00851F44">
            <w:pPr>
              <w:pStyle w:val="TAL"/>
              <w:rPr>
                <w:lang w:eastAsia="zh-CN"/>
              </w:rPr>
            </w:pPr>
            <w:r w:rsidRPr="00A564B4">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851F44" w:rsidRPr="00A564B4" w:rsidRDefault="00851F44" w:rsidP="00851F44">
            <w:pPr>
              <w:pStyle w:val="TAL"/>
              <w:rPr>
                <w:lang w:eastAsia="zh-CN"/>
              </w:rPr>
            </w:pPr>
            <w:r w:rsidRPr="00A564B4">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right w:val="single" w:sz="4" w:space="0" w:color="auto"/>
            </w:tcBorders>
          </w:tcPr>
          <w:p w14:paraId="169C4832"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851F44" w:rsidRPr="00A564B4" w:rsidRDefault="00851F44" w:rsidP="00851F44">
            <w:pPr>
              <w:pStyle w:val="TAL"/>
              <w:rPr>
                <w:lang w:eastAsia="zh-CN"/>
              </w:rPr>
            </w:pPr>
          </w:p>
        </w:tc>
      </w:tr>
      <w:tr w:rsidR="00851F44" w:rsidRPr="00A564B4" w14:paraId="4D759AB8"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851F44" w:rsidRPr="00A564B4" w:rsidRDefault="00851F44" w:rsidP="00851F44">
            <w:pPr>
              <w:pStyle w:val="TAL"/>
              <w:rPr>
                <w:rFonts w:eastAsia="PMingLiU"/>
                <w:lang w:eastAsia="zh-TW"/>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3A994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9170D8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851F44" w:rsidRPr="00A564B4" w:rsidRDefault="00851F44" w:rsidP="00851F44">
            <w:pPr>
              <w:pStyle w:val="TAL"/>
              <w:rPr>
                <w:lang w:eastAsia="zh-CN"/>
              </w:rPr>
            </w:pPr>
            <w:r w:rsidRPr="00A564B4">
              <w:rPr>
                <w:lang w:eastAsia="ko-KR"/>
              </w:rPr>
              <w:t>Note 6</w:t>
            </w:r>
          </w:p>
        </w:tc>
      </w:tr>
      <w:tr w:rsidR="00851F44" w:rsidRPr="00A564B4" w14:paraId="42DA7F31"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A564B4" w:rsidRDefault="00851F44" w:rsidP="00851F44">
            <w:pPr>
              <w:pStyle w:val="TAL"/>
              <w:rPr>
                <w:lang w:eastAsia="zh-CN"/>
              </w:rPr>
            </w:pPr>
            <w:r w:rsidRPr="00A564B4">
              <w:rPr>
                <w:snapToGrid w:val="0"/>
                <w:kern w:val="2"/>
                <w:lang w:eastAsia="en-US"/>
              </w:rPr>
              <w:t>8.3.2.2</w:t>
            </w:r>
            <w:r w:rsidRPr="00A564B4">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851F44" w:rsidRPr="00A564B4" w:rsidRDefault="00851F44" w:rsidP="00851F44">
            <w:pPr>
              <w:pStyle w:val="TAL"/>
              <w:rPr>
                <w:lang w:eastAsia="zh-CN"/>
              </w:rPr>
            </w:pPr>
            <w:r w:rsidRPr="00A564B4">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A564B4" w:rsidRDefault="00851F44" w:rsidP="00851F44">
            <w:pPr>
              <w:pStyle w:val="TAL"/>
              <w:rPr>
                <w:lang w:eastAsia="zh-CN"/>
              </w:rPr>
            </w:pPr>
          </w:p>
        </w:tc>
      </w:tr>
      <w:tr w:rsidR="00851F44" w:rsidRPr="00A564B4" w14:paraId="6F4057B9"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A564B4" w:rsidRDefault="00851F44" w:rsidP="00851F44">
            <w:pPr>
              <w:pStyle w:val="TAL"/>
              <w:rPr>
                <w:lang w:eastAsia="zh-CN"/>
              </w:rPr>
            </w:pPr>
            <w:r w:rsidRPr="00A564B4">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851F44" w:rsidRPr="00A564B4" w:rsidRDefault="00851F44" w:rsidP="00851F44">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A564B4" w:rsidRDefault="00851F44" w:rsidP="00851F44">
            <w:pPr>
              <w:pStyle w:val="TAL"/>
              <w:rPr>
                <w:lang w:eastAsia="zh-CN"/>
              </w:rPr>
            </w:pPr>
          </w:p>
        </w:tc>
      </w:tr>
      <w:tr w:rsidR="00851F44" w:rsidRPr="00A564B4" w14:paraId="06F56AD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A564B4" w:rsidRDefault="00851F44" w:rsidP="00851F44">
            <w:pPr>
              <w:pStyle w:val="TAL"/>
              <w:rPr>
                <w:lang w:eastAsia="zh-CN"/>
              </w:rPr>
            </w:pPr>
            <w:r w:rsidRPr="00A564B4">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851F44" w:rsidRPr="00A564B4" w:rsidRDefault="00851F44" w:rsidP="00851F44">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A564B4" w:rsidRDefault="00851F44" w:rsidP="00851F44">
            <w:pPr>
              <w:pStyle w:val="TAL"/>
              <w:rPr>
                <w:lang w:eastAsia="zh-CN"/>
              </w:rPr>
            </w:pPr>
          </w:p>
        </w:tc>
      </w:tr>
      <w:tr w:rsidR="00851F44" w:rsidRPr="00A564B4" w14:paraId="58AAE80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A564B4" w:rsidRDefault="00851F44" w:rsidP="00851F44">
            <w:pPr>
              <w:pStyle w:val="TAL"/>
              <w:rPr>
                <w:lang w:eastAsia="zh-CN"/>
              </w:rPr>
            </w:pPr>
            <w:r w:rsidRPr="00A564B4">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851F44" w:rsidRPr="00A564B4" w:rsidRDefault="00851F44" w:rsidP="00851F44">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851F44" w:rsidRPr="00A564B4" w:rsidRDefault="00851F44" w:rsidP="00851F44">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A564B4" w:rsidRDefault="00851F44" w:rsidP="00851F44">
            <w:pPr>
              <w:pStyle w:val="TAL"/>
              <w:rPr>
                <w:lang w:eastAsia="zh-CN"/>
              </w:rPr>
            </w:pPr>
          </w:p>
        </w:tc>
      </w:tr>
      <w:tr w:rsidR="00851F44" w:rsidRPr="00A564B4" w14:paraId="48372CF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A564B4" w:rsidRDefault="00851F44" w:rsidP="00851F44">
            <w:pPr>
              <w:pStyle w:val="TAL"/>
              <w:rPr>
                <w:lang w:eastAsia="zh-CN"/>
              </w:rPr>
            </w:pPr>
            <w:r w:rsidRPr="00A564B4">
              <w:rPr>
                <w:lang w:eastAsia="zh-CN"/>
              </w:rPr>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851F44" w:rsidRPr="00A564B4" w:rsidRDefault="00851F44" w:rsidP="00851F44">
            <w:pPr>
              <w:pStyle w:val="TAL"/>
              <w:rPr>
                <w:lang w:eastAsia="zh-CN"/>
              </w:rPr>
            </w:pPr>
            <w:r w:rsidRPr="00A564B4">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851F44" w:rsidRPr="00A564B4" w:rsidRDefault="00851F44" w:rsidP="00851F44">
            <w:pPr>
              <w:pStyle w:val="TAL"/>
              <w:rPr>
                <w:lang w:eastAsia="zh-CN"/>
              </w:rPr>
            </w:pPr>
            <w:r w:rsidRPr="00A564B4">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851F44" w:rsidRPr="00A564B4" w:rsidRDefault="00851F44" w:rsidP="00851F44">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0AA623B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A564B4" w:rsidRDefault="00851F44" w:rsidP="00851F44">
            <w:pPr>
              <w:pStyle w:val="TAL"/>
              <w:rPr>
                <w:lang w:eastAsia="zh-CN"/>
              </w:rPr>
            </w:pPr>
          </w:p>
        </w:tc>
      </w:tr>
      <w:tr w:rsidR="00851F44" w:rsidRPr="00A564B4" w14:paraId="0EB9102A"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A564B4" w:rsidRDefault="00851F44" w:rsidP="00851F44">
            <w:pPr>
              <w:pStyle w:val="TAL"/>
              <w:rPr>
                <w:lang w:eastAsia="zh-CN"/>
              </w:rPr>
            </w:pPr>
            <w:r w:rsidRPr="00A564B4">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851F44" w:rsidRPr="00A564B4" w:rsidRDefault="00851F44" w:rsidP="00851F44">
            <w:pPr>
              <w:pStyle w:val="TAL"/>
              <w:rPr>
                <w:lang w:eastAsia="zh-CN"/>
              </w:rPr>
            </w:pPr>
            <w:r w:rsidRPr="00A564B4">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851F44" w:rsidRPr="00A564B4" w:rsidRDefault="00851F44" w:rsidP="00851F44">
            <w:pPr>
              <w:pStyle w:val="TAL"/>
              <w:rPr>
                <w:lang w:eastAsia="zh-CN"/>
              </w:rPr>
            </w:pPr>
            <w:r w:rsidRPr="00A564B4">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851F44" w:rsidRPr="00A564B4" w:rsidRDefault="00851F44" w:rsidP="00851F44">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0BCBCB6C"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A564B4" w:rsidRDefault="00851F44" w:rsidP="00851F44">
            <w:pPr>
              <w:pStyle w:val="TAL"/>
              <w:rPr>
                <w:lang w:eastAsia="zh-CN"/>
              </w:rPr>
            </w:pPr>
          </w:p>
        </w:tc>
      </w:tr>
      <w:tr w:rsidR="00851F44" w:rsidRPr="00A564B4" w14:paraId="4A749BB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A564B4" w:rsidRDefault="00851F44" w:rsidP="00851F44">
            <w:pPr>
              <w:pStyle w:val="TAL"/>
              <w:rPr>
                <w:lang w:eastAsia="zh-CN"/>
              </w:rPr>
            </w:pPr>
            <w:r w:rsidRPr="00A564B4">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851F44" w:rsidRPr="00A564B4" w:rsidRDefault="00851F44" w:rsidP="00851F44">
            <w:pPr>
              <w:pStyle w:val="TAL"/>
              <w:rPr>
                <w:lang w:eastAsia="zh-CN"/>
              </w:rPr>
            </w:pPr>
            <w:r w:rsidRPr="00A564B4">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A564B4" w:rsidRDefault="00851F44" w:rsidP="00851F44">
            <w:pPr>
              <w:pStyle w:val="TAL"/>
              <w:rPr>
                <w:lang w:eastAsia="ko-KR"/>
              </w:rPr>
            </w:pPr>
          </w:p>
        </w:tc>
      </w:tr>
      <w:tr w:rsidR="00851F44" w:rsidRPr="00A564B4" w14:paraId="31231BB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A564B4" w:rsidRDefault="00851F44" w:rsidP="00851F44">
            <w:pPr>
              <w:pStyle w:val="TAL"/>
              <w:rPr>
                <w:lang w:eastAsia="zh-CN"/>
              </w:rPr>
            </w:pPr>
            <w:r w:rsidRPr="00A564B4">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A564B4" w:rsidRDefault="00851F44" w:rsidP="00851F44">
            <w:pPr>
              <w:pStyle w:val="TAL"/>
              <w:rPr>
                <w:lang w:eastAsia="ko-KR"/>
              </w:rPr>
            </w:pPr>
          </w:p>
        </w:tc>
      </w:tr>
      <w:tr w:rsidR="00851F44" w:rsidRPr="00A564B4" w14:paraId="27C84D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A564B4" w:rsidRDefault="00851F44" w:rsidP="00851F44">
            <w:pPr>
              <w:pStyle w:val="TAL"/>
              <w:rPr>
                <w:lang w:eastAsia="zh-CN"/>
              </w:rPr>
            </w:pPr>
            <w:r w:rsidRPr="00A564B4">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851F44" w:rsidRPr="00A564B4" w:rsidRDefault="00851F44" w:rsidP="00851F44">
            <w:pPr>
              <w:pStyle w:val="TAL"/>
              <w:rPr>
                <w:lang w:eastAsia="zh-CN"/>
              </w:rPr>
            </w:pPr>
            <w:r w:rsidRPr="00A564B4">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A564B4" w:rsidRDefault="00851F44" w:rsidP="00851F44">
            <w:pPr>
              <w:pStyle w:val="TAL"/>
              <w:rPr>
                <w:lang w:eastAsia="ko-KR"/>
              </w:rPr>
            </w:pPr>
          </w:p>
        </w:tc>
      </w:tr>
      <w:tr w:rsidR="00851F44" w:rsidRPr="00A564B4" w14:paraId="495750DB" w14:textId="77777777" w:rsidTr="00BC6DDF">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A564B4" w:rsidRDefault="00851F44" w:rsidP="00851F44">
            <w:pPr>
              <w:pStyle w:val="TAL"/>
              <w:rPr>
                <w:lang w:eastAsia="zh-CN"/>
              </w:rPr>
            </w:pPr>
            <w:r w:rsidRPr="00A564B4">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851F44" w:rsidRPr="00A564B4" w:rsidRDefault="00851F44" w:rsidP="00851F44">
            <w:pPr>
              <w:pStyle w:val="TAL"/>
              <w:rPr>
                <w:lang w:eastAsia="zh-CN"/>
              </w:rPr>
            </w:pPr>
            <w:r w:rsidRPr="00A564B4">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A564B4" w:rsidRDefault="00851F44" w:rsidP="00851F44">
            <w:pPr>
              <w:pStyle w:val="TAL"/>
              <w:rPr>
                <w:lang w:eastAsia="ko-KR"/>
              </w:rPr>
            </w:pPr>
          </w:p>
        </w:tc>
      </w:tr>
      <w:tr w:rsidR="00851F44" w:rsidRPr="00A564B4" w14:paraId="018203FF"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A564B4" w:rsidRDefault="00851F44" w:rsidP="00851F44">
            <w:pPr>
              <w:pStyle w:val="TAL"/>
              <w:rPr>
                <w:lang w:eastAsia="zh-CN"/>
              </w:rPr>
            </w:pPr>
            <w:r w:rsidRPr="00A564B4">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851F44" w:rsidRPr="00A564B4" w:rsidRDefault="00851F44" w:rsidP="00851F44">
            <w:pPr>
              <w:pStyle w:val="TAL"/>
              <w:rPr>
                <w:lang w:eastAsia="zh-CN"/>
              </w:rPr>
            </w:pPr>
            <w:r w:rsidRPr="00A564B4">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A564B4" w:rsidRDefault="00851F44" w:rsidP="00851F44">
            <w:pPr>
              <w:pStyle w:val="TAL"/>
              <w:rPr>
                <w:lang w:eastAsia="ko-KR"/>
              </w:rPr>
            </w:pPr>
          </w:p>
        </w:tc>
      </w:tr>
      <w:tr w:rsidR="00851F44" w:rsidRPr="00A564B4" w14:paraId="29245DF7"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A564B4" w:rsidRDefault="00851F44" w:rsidP="00851F44">
            <w:pPr>
              <w:pStyle w:val="TAL"/>
              <w:rPr>
                <w:lang w:eastAsia="zh-CN"/>
              </w:rPr>
            </w:pPr>
            <w:r w:rsidRPr="00A564B4">
              <w:rPr>
                <w:lang w:eastAsia="zh-CN"/>
              </w:rPr>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851F44" w:rsidRPr="00A564B4" w:rsidRDefault="00851F44" w:rsidP="00851F44">
            <w:pPr>
              <w:pStyle w:val="TAL"/>
              <w:rPr>
                <w:lang w:eastAsia="zh-CN"/>
              </w:rPr>
            </w:pPr>
            <w:r w:rsidRPr="00A564B4">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A564B4" w:rsidRDefault="00851F44" w:rsidP="00851F44">
            <w:pPr>
              <w:pStyle w:val="TAL"/>
              <w:rPr>
                <w:lang w:eastAsia="ko-KR"/>
              </w:rPr>
            </w:pPr>
          </w:p>
        </w:tc>
      </w:tr>
      <w:tr w:rsidR="00851F44" w:rsidRPr="00A564B4" w14:paraId="68B1DCD5"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A564B4" w:rsidRDefault="00851F44" w:rsidP="00851F44">
            <w:pPr>
              <w:pStyle w:val="TAL"/>
              <w:rPr>
                <w:lang w:eastAsia="zh-CN"/>
              </w:rPr>
            </w:pPr>
            <w:r w:rsidRPr="00A564B4">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851F44" w:rsidRPr="00A564B4" w:rsidRDefault="00851F44" w:rsidP="00851F44">
            <w:pPr>
              <w:pStyle w:val="TAL"/>
              <w:rPr>
                <w:lang w:eastAsia="zh-CN"/>
              </w:rPr>
            </w:pPr>
            <w:r w:rsidRPr="00A564B4">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w:t>
            </w:r>
          </w:p>
        </w:tc>
        <w:tc>
          <w:tcPr>
            <w:tcW w:w="1181" w:type="dxa"/>
            <w:tcBorders>
              <w:top w:val="nil"/>
              <w:left w:val="nil"/>
              <w:bottom w:val="single" w:sz="4" w:space="0" w:color="auto"/>
              <w:right w:val="single" w:sz="4" w:space="0" w:color="auto"/>
            </w:tcBorders>
          </w:tcPr>
          <w:p w14:paraId="64AEDD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A564B4" w:rsidRDefault="00851F44" w:rsidP="00851F44">
            <w:pPr>
              <w:pStyle w:val="TAL"/>
              <w:rPr>
                <w:lang w:eastAsia="ko-KR"/>
              </w:rPr>
            </w:pPr>
          </w:p>
        </w:tc>
      </w:tr>
      <w:tr w:rsidR="00851F44" w:rsidRPr="00A564B4" w14:paraId="296434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A564B4" w:rsidRDefault="00851F44" w:rsidP="00851F44">
            <w:pPr>
              <w:pStyle w:val="TAL"/>
              <w:rPr>
                <w:lang w:eastAsia="zh-CN"/>
              </w:rPr>
            </w:pPr>
            <w:r w:rsidRPr="00A564B4">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851F44" w:rsidRPr="00A564B4" w:rsidRDefault="00851F44" w:rsidP="00851F44">
            <w:pPr>
              <w:pStyle w:val="TAL"/>
              <w:rPr>
                <w:lang w:eastAsia="zh-CN"/>
              </w:rPr>
            </w:pPr>
            <w:r w:rsidRPr="00A564B4">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A564B4" w:rsidRDefault="00851F44" w:rsidP="00851F44">
            <w:pPr>
              <w:pStyle w:val="TAL"/>
              <w:rPr>
                <w:lang w:eastAsia="ko-KR"/>
              </w:rPr>
            </w:pPr>
          </w:p>
        </w:tc>
      </w:tr>
      <w:tr w:rsidR="00851F44" w:rsidRPr="00A564B4" w14:paraId="6E4AED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A564B4" w:rsidRDefault="00851F44" w:rsidP="00851F44">
            <w:pPr>
              <w:pStyle w:val="TAL"/>
              <w:rPr>
                <w:lang w:eastAsia="zh-CN"/>
              </w:rPr>
            </w:pPr>
            <w:r w:rsidRPr="00A564B4">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851F44" w:rsidRPr="00A564B4" w:rsidRDefault="00851F44" w:rsidP="00851F44">
            <w:pPr>
              <w:pStyle w:val="TAL"/>
              <w:rPr>
                <w:lang w:eastAsia="zh-CN"/>
              </w:rPr>
            </w:pPr>
            <w:r w:rsidRPr="00A564B4">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A564B4" w:rsidRDefault="00851F44" w:rsidP="00851F44">
            <w:pPr>
              <w:pStyle w:val="TAL"/>
              <w:rPr>
                <w:lang w:eastAsia="ko-KR"/>
              </w:rPr>
            </w:pPr>
          </w:p>
        </w:tc>
      </w:tr>
      <w:tr w:rsidR="00851F44" w:rsidRPr="00A564B4" w14:paraId="5C16B63C"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A564B4" w:rsidRDefault="00851F44" w:rsidP="00851F44">
            <w:pPr>
              <w:pStyle w:val="TAL"/>
              <w:rPr>
                <w:rFonts w:cs="Arial"/>
                <w:lang w:eastAsia="zh-CN"/>
              </w:rPr>
            </w:pPr>
            <w:r w:rsidRPr="00A564B4">
              <w:rPr>
                <w:rFonts w:cs="Arial"/>
                <w:lang w:eastAsia="en-US"/>
              </w:rPr>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851F44" w:rsidRPr="00A564B4" w:rsidRDefault="00851F44" w:rsidP="00851F44">
            <w:pPr>
              <w:pStyle w:val="TAL"/>
              <w:rPr>
                <w:rFonts w:cs="Arial"/>
                <w:lang w:eastAsia="en-US"/>
              </w:rPr>
            </w:pPr>
            <w:r w:rsidRPr="00A564B4">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A564B4" w:rsidRDefault="00851F44" w:rsidP="00851F44">
            <w:pPr>
              <w:pStyle w:val="TAL"/>
              <w:rPr>
                <w:lang w:eastAsia="ko-KR"/>
              </w:rPr>
            </w:pPr>
          </w:p>
        </w:tc>
      </w:tr>
      <w:tr w:rsidR="00851F44" w:rsidRPr="00A564B4" w14:paraId="3BD29143"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A564B4" w:rsidRDefault="00851F44" w:rsidP="00851F44">
            <w:pPr>
              <w:pStyle w:val="TAL"/>
              <w:rPr>
                <w:lang w:eastAsia="zh-CN"/>
              </w:rPr>
            </w:pPr>
            <w:r w:rsidRPr="00A564B4">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A564B4" w:rsidRDefault="00851F44" w:rsidP="00851F44">
            <w:pPr>
              <w:pStyle w:val="TAL"/>
              <w:rPr>
                <w:lang w:eastAsia="ko-KR"/>
              </w:rPr>
            </w:pPr>
          </w:p>
        </w:tc>
      </w:tr>
      <w:tr w:rsidR="00851F44" w:rsidRPr="00A564B4" w14:paraId="0764C6B5"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A564B4" w:rsidRDefault="00851F44" w:rsidP="00851F44">
            <w:pPr>
              <w:pStyle w:val="TAL"/>
              <w:rPr>
                <w:lang w:eastAsia="zh-CN"/>
              </w:rPr>
            </w:pPr>
            <w:r w:rsidRPr="00A564B4">
              <w:rPr>
                <w:szCs w:val="16"/>
                <w:lang w:eastAsia="en-US"/>
              </w:rPr>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A564B4" w:rsidRDefault="00851F44" w:rsidP="00851F44">
            <w:pPr>
              <w:pStyle w:val="TAL"/>
              <w:rPr>
                <w:lang w:eastAsia="ko-KR"/>
              </w:rPr>
            </w:pPr>
          </w:p>
        </w:tc>
      </w:tr>
      <w:tr w:rsidR="00851F44" w:rsidRPr="00A564B4" w14:paraId="7509D9C1"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A564B4" w:rsidRDefault="00851F44" w:rsidP="00851F44">
            <w:pPr>
              <w:pStyle w:val="TAL"/>
              <w:rPr>
                <w:lang w:eastAsia="zh-CN"/>
              </w:rPr>
            </w:pPr>
            <w:r w:rsidRPr="00A564B4">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A564B4" w:rsidRDefault="00851F44" w:rsidP="00851F44">
            <w:pPr>
              <w:pStyle w:val="TAL"/>
              <w:rPr>
                <w:lang w:eastAsia="ko-KR"/>
              </w:rPr>
            </w:pPr>
          </w:p>
        </w:tc>
      </w:tr>
      <w:tr w:rsidR="00851F44" w:rsidRPr="00A564B4" w14:paraId="55FB1296"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A564B4" w:rsidRDefault="00851F44" w:rsidP="00851F44">
            <w:pPr>
              <w:pStyle w:val="TAL"/>
              <w:rPr>
                <w:lang w:eastAsia="zh-CN"/>
              </w:rPr>
            </w:pPr>
            <w:r w:rsidRPr="00A564B4">
              <w:rPr>
                <w:szCs w:val="16"/>
                <w:lang w:eastAsia="en-US"/>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A564B4" w:rsidRDefault="00851F44" w:rsidP="00851F44">
            <w:pPr>
              <w:pStyle w:val="TAL"/>
              <w:rPr>
                <w:lang w:eastAsia="ko-KR"/>
              </w:rPr>
            </w:pPr>
          </w:p>
        </w:tc>
      </w:tr>
      <w:tr w:rsidR="00851F44" w:rsidRPr="00A564B4" w14:paraId="01E2771B"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A564B4" w:rsidRDefault="00851F44" w:rsidP="00851F44">
            <w:pPr>
              <w:pStyle w:val="TAL"/>
              <w:rPr>
                <w:lang w:eastAsia="zh-CN"/>
              </w:rPr>
            </w:pPr>
            <w:r w:rsidRPr="00A564B4">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851F44" w:rsidRPr="00A564B4" w:rsidRDefault="00851F44" w:rsidP="00851F44">
            <w:pPr>
              <w:pStyle w:val="TAL"/>
              <w:rPr>
                <w:lang w:eastAsia="zh-CN"/>
              </w:rPr>
            </w:pPr>
            <w:r w:rsidRPr="00A564B4">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A564B4" w:rsidRDefault="00851F44" w:rsidP="00851F44">
            <w:pPr>
              <w:pStyle w:val="TAL"/>
              <w:rPr>
                <w:lang w:eastAsia="ko-KR"/>
              </w:rPr>
            </w:pPr>
          </w:p>
        </w:tc>
      </w:tr>
      <w:tr w:rsidR="00851F44" w:rsidRPr="00A564B4" w14:paraId="4A05FEB3" w14:textId="77777777" w:rsidTr="00BC6DDF">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A564B4" w:rsidRDefault="00851F44" w:rsidP="00851F44">
            <w:pPr>
              <w:pStyle w:val="TAL"/>
              <w:rPr>
                <w:lang w:eastAsia="zh-CN"/>
              </w:rPr>
            </w:pPr>
            <w:r w:rsidRPr="00A564B4">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A564B4" w:rsidRDefault="00851F44" w:rsidP="00851F44">
            <w:pPr>
              <w:pStyle w:val="TAL"/>
              <w:rPr>
                <w:lang w:eastAsia="ko-KR"/>
              </w:rPr>
            </w:pPr>
          </w:p>
        </w:tc>
      </w:tr>
      <w:tr w:rsidR="00851F44" w:rsidRPr="00A564B4" w14:paraId="06E133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A564B4" w:rsidRDefault="00851F44" w:rsidP="00851F44">
            <w:pPr>
              <w:pStyle w:val="TAL"/>
              <w:rPr>
                <w:lang w:eastAsia="zh-CN"/>
              </w:rPr>
            </w:pPr>
            <w:r w:rsidRPr="00A564B4">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851F44" w:rsidRPr="00A564B4" w:rsidRDefault="00851F44" w:rsidP="00851F44">
            <w:pPr>
              <w:pStyle w:val="TAL"/>
              <w:rPr>
                <w:lang w:eastAsia="zh-CN"/>
              </w:rPr>
            </w:pPr>
            <w:r w:rsidRPr="00A564B4">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A564B4" w:rsidRDefault="00851F44" w:rsidP="00851F44">
            <w:pPr>
              <w:pStyle w:val="TAL"/>
              <w:rPr>
                <w:lang w:eastAsia="ko-KR"/>
              </w:rPr>
            </w:pPr>
          </w:p>
        </w:tc>
      </w:tr>
      <w:tr w:rsidR="00851F44" w:rsidRPr="00A564B4" w14:paraId="19F1DB9C" w14:textId="77777777" w:rsidTr="00BC6DDF">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A564B4" w:rsidRDefault="00851F44" w:rsidP="00851F44">
            <w:pPr>
              <w:pStyle w:val="TAL"/>
              <w:rPr>
                <w:lang w:eastAsia="zh-CN"/>
              </w:rPr>
            </w:pPr>
            <w:r w:rsidRPr="00A564B4">
              <w:rPr>
                <w:lang w:eastAsia="zh-CN"/>
              </w:rPr>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851F44" w:rsidRPr="00A564B4" w:rsidRDefault="00851F44" w:rsidP="00851F44">
            <w:pPr>
              <w:pStyle w:val="TAL"/>
              <w:rPr>
                <w:lang w:eastAsia="zh-CN"/>
              </w:rPr>
            </w:pPr>
            <w:r w:rsidRPr="00A564B4">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A564B4" w:rsidRDefault="00851F44" w:rsidP="00851F44">
            <w:pPr>
              <w:pStyle w:val="TAL"/>
              <w:rPr>
                <w:lang w:eastAsia="ko-KR"/>
              </w:rPr>
            </w:pPr>
          </w:p>
        </w:tc>
      </w:tr>
      <w:tr w:rsidR="00851F44" w:rsidRPr="00A564B4" w14:paraId="60B7ECC8"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A564B4" w:rsidRDefault="00851F44" w:rsidP="00851F44">
            <w:pPr>
              <w:pStyle w:val="TAL"/>
              <w:rPr>
                <w:lang w:eastAsia="zh-CN"/>
              </w:rPr>
            </w:pPr>
            <w:r w:rsidRPr="00A564B4">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851F44" w:rsidRPr="00A564B4" w:rsidRDefault="00851F44" w:rsidP="00851F44">
            <w:pPr>
              <w:pStyle w:val="TAL"/>
              <w:rPr>
                <w:lang w:eastAsia="zh-CN"/>
              </w:rPr>
            </w:pPr>
            <w:r w:rsidRPr="00A564B4">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A564B4" w:rsidRDefault="00851F44" w:rsidP="00851F44">
            <w:pPr>
              <w:pStyle w:val="TAL"/>
              <w:rPr>
                <w:lang w:eastAsia="ko-KR"/>
              </w:rPr>
            </w:pPr>
          </w:p>
        </w:tc>
      </w:tr>
      <w:tr w:rsidR="00851F44" w:rsidRPr="00A564B4" w14:paraId="0990B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A564B4" w:rsidRDefault="00851F44" w:rsidP="00851F44">
            <w:pPr>
              <w:pStyle w:val="TAL"/>
              <w:rPr>
                <w:lang w:eastAsia="zh-CN"/>
              </w:rPr>
            </w:pPr>
            <w:r w:rsidRPr="00A564B4">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851F44" w:rsidRPr="00A564B4" w:rsidRDefault="00851F44" w:rsidP="00851F44">
            <w:pPr>
              <w:pStyle w:val="TAL"/>
              <w:rPr>
                <w:lang w:eastAsia="zh-CN"/>
              </w:rPr>
            </w:pPr>
            <w:r w:rsidRPr="00A564B4">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A564B4" w:rsidRDefault="00851F44" w:rsidP="00851F44">
            <w:pPr>
              <w:pStyle w:val="TAL"/>
              <w:rPr>
                <w:lang w:eastAsia="ko-KR"/>
              </w:rPr>
            </w:pPr>
          </w:p>
        </w:tc>
      </w:tr>
      <w:tr w:rsidR="00851F44" w:rsidRPr="00A564B4" w14:paraId="555DE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A564B4" w:rsidRDefault="00851F44" w:rsidP="00851F44">
            <w:pPr>
              <w:pStyle w:val="TAL"/>
              <w:rPr>
                <w:lang w:eastAsia="zh-CN"/>
              </w:rPr>
            </w:pPr>
            <w:r w:rsidRPr="00A564B4">
              <w:rPr>
                <w:rFonts w:cs="Arial"/>
                <w:lang w:eastAsia="en-US"/>
              </w:rPr>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851F44" w:rsidRPr="00A564B4" w:rsidRDefault="00851F44" w:rsidP="00851F44">
            <w:pPr>
              <w:pStyle w:val="TAL"/>
              <w:rPr>
                <w:lang w:eastAsia="zh-CN"/>
              </w:rPr>
            </w:pPr>
            <w:r w:rsidRPr="00A564B4">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A564B4" w:rsidRDefault="00851F44" w:rsidP="00851F44">
            <w:pPr>
              <w:pStyle w:val="TAL"/>
              <w:rPr>
                <w:lang w:eastAsia="ko-KR"/>
              </w:rPr>
            </w:pPr>
          </w:p>
        </w:tc>
      </w:tr>
      <w:tr w:rsidR="00851F44" w:rsidRPr="00A564B4" w14:paraId="3450C8C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A564B4" w:rsidRDefault="00851F44" w:rsidP="00851F44">
            <w:pPr>
              <w:pStyle w:val="TAL"/>
              <w:rPr>
                <w:rFonts w:cs="Arial"/>
                <w:lang w:eastAsia="en-US"/>
              </w:rPr>
            </w:pPr>
            <w:r w:rsidRPr="00A564B4">
              <w:rPr>
                <w:rFonts w:cs="Arial"/>
                <w:lang w:eastAsia="en-US"/>
              </w:rPr>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851F44" w:rsidRPr="00A564B4" w:rsidRDefault="00851F44" w:rsidP="00851F44">
            <w:pPr>
              <w:pStyle w:val="TAL"/>
              <w:rPr>
                <w:rFonts w:cs="Arial"/>
                <w:lang w:eastAsia="en-US"/>
              </w:rPr>
            </w:pPr>
            <w:r w:rsidRPr="00A564B4">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A564B4" w:rsidRDefault="00851F44" w:rsidP="00851F44">
            <w:pPr>
              <w:pStyle w:val="TAL"/>
              <w:rPr>
                <w:lang w:eastAsia="ko-KR"/>
              </w:rPr>
            </w:pPr>
          </w:p>
        </w:tc>
      </w:tr>
      <w:tr w:rsidR="00851F44" w:rsidRPr="00A564B4" w14:paraId="0861318B"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A564B4" w:rsidRDefault="00851F44" w:rsidP="00851F44">
            <w:pPr>
              <w:pStyle w:val="TAL"/>
              <w:rPr>
                <w:lang w:eastAsia="zh-CN"/>
              </w:rPr>
            </w:pPr>
            <w:r w:rsidRPr="00A564B4">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851F44" w:rsidRPr="00A564B4" w:rsidRDefault="00851F44" w:rsidP="00851F44">
            <w:pPr>
              <w:pStyle w:val="TAL"/>
              <w:rPr>
                <w:lang w:eastAsia="zh-CN"/>
              </w:rPr>
            </w:pPr>
            <w:r w:rsidRPr="00A564B4">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A564B4" w:rsidRDefault="00851F44" w:rsidP="00851F44">
            <w:pPr>
              <w:pStyle w:val="TAL"/>
              <w:rPr>
                <w:lang w:eastAsia="ko-KR"/>
              </w:rPr>
            </w:pPr>
          </w:p>
        </w:tc>
      </w:tr>
      <w:tr w:rsidR="00851F44" w:rsidRPr="00A564B4" w14:paraId="7FCF799C"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A564B4" w:rsidRDefault="00851F44" w:rsidP="00851F44">
            <w:pPr>
              <w:pStyle w:val="TAL"/>
              <w:rPr>
                <w:lang w:eastAsia="zh-CN"/>
              </w:rPr>
            </w:pPr>
            <w:r w:rsidRPr="00A564B4">
              <w:rPr>
                <w:lang w:eastAsia="zh-CN"/>
              </w:rPr>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851F44" w:rsidRPr="00A564B4" w:rsidRDefault="00851F44" w:rsidP="00851F44">
            <w:pPr>
              <w:pStyle w:val="TAL"/>
              <w:rPr>
                <w:lang w:eastAsia="zh-CN"/>
              </w:rPr>
            </w:pPr>
            <w:r w:rsidRPr="00A564B4">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A564B4" w:rsidRDefault="00851F44" w:rsidP="00851F44">
            <w:pPr>
              <w:pStyle w:val="TAL"/>
              <w:rPr>
                <w:lang w:eastAsia="ko-KR"/>
              </w:rPr>
            </w:pPr>
          </w:p>
        </w:tc>
      </w:tr>
      <w:tr w:rsidR="00851F44" w:rsidRPr="00A564B4" w14:paraId="329A5CB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A564B4" w:rsidRDefault="00851F44" w:rsidP="00851F44">
            <w:pPr>
              <w:pStyle w:val="TAL"/>
              <w:rPr>
                <w:lang w:eastAsia="zh-CN"/>
              </w:rPr>
            </w:pPr>
            <w:r w:rsidRPr="00A564B4">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851F44" w:rsidRPr="00A564B4" w:rsidRDefault="00851F44" w:rsidP="00851F44">
            <w:pPr>
              <w:pStyle w:val="TAL"/>
              <w:rPr>
                <w:lang w:eastAsia="zh-CN"/>
              </w:rPr>
            </w:pPr>
            <w:r w:rsidRPr="00A564B4">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851F44" w:rsidRPr="00A564B4" w:rsidRDefault="00851F44" w:rsidP="00851F44">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A564B4" w:rsidRDefault="00851F44" w:rsidP="00851F44">
            <w:pPr>
              <w:pStyle w:val="TAL"/>
              <w:rPr>
                <w:lang w:eastAsia="ko-KR"/>
              </w:rPr>
            </w:pPr>
          </w:p>
        </w:tc>
      </w:tr>
      <w:tr w:rsidR="00851F44" w:rsidRPr="00A564B4" w14:paraId="1B28931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A564B4" w:rsidRDefault="00851F44" w:rsidP="00851F44">
            <w:pPr>
              <w:pStyle w:val="TAL"/>
              <w:rPr>
                <w:lang w:eastAsia="zh-CN"/>
              </w:rPr>
            </w:pPr>
            <w:r w:rsidRPr="00A564B4">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851F44" w:rsidRPr="00A564B4" w:rsidRDefault="00851F44" w:rsidP="00851F44">
            <w:pPr>
              <w:pStyle w:val="TAL"/>
              <w:rPr>
                <w:lang w:eastAsia="zh-CN"/>
              </w:rPr>
            </w:pPr>
            <w:r w:rsidRPr="00A564B4">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851F44" w:rsidRPr="00A564B4" w:rsidRDefault="00851F44" w:rsidP="00851F44">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A564B4" w:rsidRDefault="00851F44" w:rsidP="00851F44">
            <w:pPr>
              <w:pStyle w:val="TAL"/>
              <w:rPr>
                <w:lang w:eastAsia="ko-KR"/>
              </w:rPr>
            </w:pPr>
          </w:p>
        </w:tc>
      </w:tr>
      <w:tr w:rsidR="00851F44" w:rsidRPr="00A564B4" w14:paraId="39DED23F"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A564B4" w:rsidRDefault="00851F44" w:rsidP="00851F44">
            <w:pPr>
              <w:pStyle w:val="TAL"/>
              <w:rPr>
                <w:lang w:eastAsia="zh-CN"/>
              </w:rPr>
            </w:pPr>
            <w:r w:rsidRPr="00A564B4">
              <w:rPr>
                <w:szCs w:val="16"/>
                <w:lang w:eastAsia="en-US"/>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851F44" w:rsidRPr="00A564B4" w:rsidRDefault="00851F44" w:rsidP="00851F44">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A564B4" w:rsidRDefault="00851F44" w:rsidP="00851F44">
            <w:pPr>
              <w:pStyle w:val="TAL"/>
              <w:rPr>
                <w:lang w:eastAsia="ko-KR"/>
              </w:rPr>
            </w:pPr>
          </w:p>
        </w:tc>
      </w:tr>
      <w:tr w:rsidR="00851F44" w:rsidRPr="00A564B4" w14:paraId="1E6E72F3"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A564B4" w:rsidRDefault="00851F44" w:rsidP="00851F44">
            <w:pPr>
              <w:pStyle w:val="TAL"/>
              <w:rPr>
                <w:lang w:eastAsia="zh-CN"/>
              </w:rPr>
            </w:pPr>
            <w:r w:rsidRPr="00A564B4">
              <w:rPr>
                <w:szCs w:val="16"/>
                <w:lang w:eastAsia="en-US"/>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851F44" w:rsidRPr="00A564B4" w:rsidRDefault="00851F44" w:rsidP="00851F44">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A564B4" w:rsidRDefault="00851F44" w:rsidP="00851F44">
            <w:pPr>
              <w:pStyle w:val="TAL"/>
              <w:rPr>
                <w:lang w:eastAsia="ko-KR"/>
              </w:rPr>
            </w:pPr>
          </w:p>
        </w:tc>
      </w:tr>
      <w:tr w:rsidR="00851F44" w:rsidRPr="00A564B4" w14:paraId="2B0B36C6"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A564B4" w:rsidRDefault="00851F44" w:rsidP="00851F44">
            <w:pPr>
              <w:pStyle w:val="TAL"/>
              <w:rPr>
                <w:lang w:eastAsia="zh-CN"/>
              </w:rPr>
            </w:pPr>
            <w:r w:rsidRPr="00A564B4">
              <w:rPr>
                <w:lang w:eastAsia="zh-CN"/>
              </w:rPr>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851F44" w:rsidRPr="00A564B4" w:rsidRDefault="00851F44" w:rsidP="00851F44">
            <w:pPr>
              <w:pStyle w:val="TAL"/>
              <w:rPr>
                <w:lang w:eastAsia="zh-CN"/>
              </w:rPr>
            </w:pPr>
            <w:r w:rsidRPr="00A564B4">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A564B4" w:rsidRDefault="00851F44" w:rsidP="00851F44">
            <w:pPr>
              <w:pStyle w:val="TAL"/>
              <w:rPr>
                <w:lang w:eastAsia="ko-KR"/>
              </w:rPr>
            </w:pPr>
          </w:p>
        </w:tc>
      </w:tr>
      <w:tr w:rsidR="00851F44" w:rsidRPr="00A564B4" w14:paraId="2823102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A564B4" w:rsidRDefault="00851F44" w:rsidP="00851F44">
            <w:pPr>
              <w:pStyle w:val="TAL"/>
              <w:rPr>
                <w:lang w:eastAsia="zh-CN"/>
              </w:rPr>
            </w:pPr>
            <w:r w:rsidRPr="00A564B4">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851F44" w:rsidRPr="00A564B4" w:rsidRDefault="00851F44" w:rsidP="00851F44">
            <w:pPr>
              <w:pStyle w:val="TAL"/>
              <w:rPr>
                <w:lang w:eastAsia="zh-CN"/>
              </w:rPr>
            </w:pPr>
            <w:r w:rsidRPr="00A564B4">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851F44" w:rsidRPr="00A564B4" w:rsidRDefault="00851F44" w:rsidP="00851F44">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851F44" w:rsidRPr="00A564B4" w:rsidRDefault="00851F44" w:rsidP="00851F44">
            <w:pPr>
              <w:pStyle w:val="TAL"/>
              <w:rPr>
                <w:lang w:eastAsia="zh-CN"/>
              </w:rPr>
            </w:pPr>
            <w:r w:rsidRPr="00A564B4">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A564B4" w:rsidRDefault="00851F44" w:rsidP="00851F44">
            <w:pPr>
              <w:pStyle w:val="TAL"/>
              <w:rPr>
                <w:lang w:eastAsia="ko-KR"/>
              </w:rPr>
            </w:pPr>
          </w:p>
        </w:tc>
      </w:tr>
      <w:tr w:rsidR="00851F44" w:rsidRPr="00A564B4" w14:paraId="74ADBB8A"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A564B4" w:rsidRDefault="00851F44" w:rsidP="00851F44">
            <w:pPr>
              <w:pStyle w:val="TAL"/>
              <w:rPr>
                <w:lang w:eastAsia="zh-CN"/>
              </w:rPr>
            </w:pPr>
            <w:r w:rsidRPr="00A564B4">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851F44" w:rsidRPr="00A564B4" w:rsidRDefault="00851F44" w:rsidP="00851F44">
            <w:pPr>
              <w:pStyle w:val="TAL"/>
              <w:rPr>
                <w:lang w:eastAsia="zh-CN"/>
              </w:rPr>
            </w:pPr>
            <w:r w:rsidRPr="00A564B4">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A564B4" w:rsidRDefault="00851F44" w:rsidP="00851F44">
            <w:pPr>
              <w:pStyle w:val="TAL"/>
              <w:rPr>
                <w:lang w:eastAsia="ko-KR"/>
              </w:rPr>
            </w:pPr>
          </w:p>
        </w:tc>
      </w:tr>
      <w:tr w:rsidR="00851F44" w:rsidRPr="00A564B4" w14:paraId="75E7BD59"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A564B4" w:rsidRDefault="00851F44" w:rsidP="00851F44">
            <w:pPr>
              <w:pStyle w:val="TAL"/>
              <w:rPr>
                <w:lang w:eastAsia="zh-CN"/>
              </w:rPr>
            </w:pPr>
            <w:r w:rsidRPr="00A564B4">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A564B4" w:rsidRDefault="00851F44" w:rsidP="00851F44">
            <w:pPr>
              <w:pStyle w:val="TAL"/>
              <w:rPr>
                <w:lang w:eastAsia="ko-KR"/>
              </w:rPr>
            </w:pPr>
          </w:p>
        </w:tc>
      </w:tr>
      <w:tr w:rsidR="00851F44" w:rsidRPr="00A564B4" w14:paraId="19B020A6"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A564B4" w:rsidRDefault="00851F44" w:rsidP="00851F44">
            <w:pPr>
              <w:pStyle w:val="TAL"/>
              <w:rPr>
                <w:lang w:eastAsia="zh-CN"/>
              </w:rPr>
            </w:pPr>
            <w:r w:rsidRPr="00A564B4">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851F44" w:rsidRPr="00A564B4" w:rsidRDefault="00851F44" w:rsidP="00851F44">
            <w:pPr>
              <w:pStyle w:val="TAL"/>
              <w:rPr>
                <w:lang w:eastAsia="zh-CN"/>
              </w:rPr>
            </w:pPr>
            <w:r w:rsidRPr="00A564B4">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A564B4" w:rsidRDefault="00851F44" w:rsidP="00851F44">
            <w:pPr>
              <w:pStyle w:val="TAL"/>
              <w:rPr>
                <w:lang w:eastAsia="ko-KR"/>
              </w:rPr>
            </w:pPr>
          </w:p>
        </w:tc>
      </w:tr>
      <w:tr w:rsidR="00851F44" w:rsidRPr="00A564B4" w14:paraId="4F94B9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A564B4" w:rsidRDefault="00851F44" w:rsidP="00851F44">
            <w:pPr>
              <w:pStyle w:val="TAL"/>
              <w:rPr>
                <w:lang w:eastAsia="zh-CN"/>
              </w:rPr>
            </w:pPr>
            <w:r w:rsidRPr="00A564B4">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851F44" w:rsidRPr="00A564B4" w:rsidRDefault="00851F44" w:rsidP="00851F44">
            <w:pPr>
              <w:pStyle w:val="TAL"/>
              <w:rPr>
                <w:lang w:eastAsia="zh-CN"/>
              </w:rPr>
            </w:pPr>
            <w:r w:rsidRPr="00A564B4">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A564B4" w:rsidRDefault="00851F44" w:rsidP="00851F44">
            <w:pPr>
              <w:pStyle w:val="TAL"/>
              <w:rPr>
                <w:lang w:eastAsia="ko-KR"/>
              </w:rPr>
            </w:pPr>
          </w:p>
        </w:tc>
      </w:tr>
      <w:tr w:rsidR="00851F44" w:rsidRPr="00A564B4" w14:paraId="2B94D9CE" w14:textId="77777777" w:rsidTr="00BC6DDF">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A564B4" w:rsidRDefault="00851F44" w:rsidP="00851F44">
            <w:pPr>
              <w:pStyle w:val="TAL"/>
              <w:rPr>
                <w:lang w:eastAsia="zh-CN"/>
              </w:rPr>
            </w:pPr>
            <w:r w:rsidRPr="00A564B4">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851F44" w:rsidRPr="00A564B4" w:rsidRDefault="00851F44" w:rsidP="00851F44">
            <w:pPr>
              <w:pStyle w:val="TAL"/>
              <w:rPr>
                <w:lang w:eastAsia="zh-CN"/>
              </w:rPr>
            </w:pPr>
            <w:r w:rsidRPr="00A564B4">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A564B4" w:rsidRDefault="00851F44" w:rsidP="00851F44">
            <w:pPr>
              <w:pStyle w:val="TAL"/>
              <w:rPr>
                <w:lang w:eastAsia="ko-KR"/>
              </w:rPr>
            </w:pPr>
          </w:p>
        </w:tc>
      </w:tr>
      <w:tr w:rsidR="00851F44" w:rsidRPr="00A564B4" w14:paraId="72237CA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A564B4" w:rsidRDefault="00851F44" w:rsidP="00851F44">
            <w:pPr>
              <w:pStyle w:val="TAL"/>
              <w:rPr>
                <w:lang w:eastAsia="zh-CN"/>
              </w:rPr>
            </w:pPr>
            <w:r w:rsidRPr="00A564B4">
              <w:rPr>
                <w:lang w:eastAsia="zh-CN"/>
              </w:rPr>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851F44" w:rsidRPr="00A564B4" w:rsidRDefault="00851F44" w:rsidP="00851F44">
            <w:pPr>
              <w:pStyle w:val="TAL"/>
              <w:rPr>
                <w:lang w:eastAsia="zh-CN"/>
              </w:rPr>
            </w:pPr>
            <w:r w:rsidRPr="00A564B4">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A564B4" w:rsidRDefault="00851F44" w:rsidP="00851F44">
            <w:pPr>
              <w:pStyle w:val="TAL"/>
              <w:rPr>
                <w:lang w:eastAsia="ko-KR"/>
              </w:rPr>
            </w:pPr>
          </w:p>
        </w:tc>
      </w:tr>
      <w:tr w:rsidR="00851F44" w:rsidRPr="00A564B4" w14:paraId="18B3FDA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A564B4" w:rsidRDefault="00851F44" w:rsidP="00851F44">
            <w:pPr>
              <w:pStyle w:val="TAL"/>
              <w:rPr>
                <w:lang w:eastAsia="zh-CN"/>
              </w:rPr>
            </w:pPr>
            <w:r w:rsidRPr="00A564B4">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851F44" w:rsidRPr="00A564B4" w:rsidRDefault="00851F44" w:rsidP="00851F44">
            <w:pPr>
              <w:pStyle w:val="TAL"/>
              <w:rPr>
                <w:lang w:eastAsia="zh-CN"/>
              </w:rPr>
            </w:pPr>
            <w:r w:rsidRPr="00A564B4">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A564B4" w:rsidRDefault="00851F44" w:rsidP="00851F44">
            <w:pPr>
              <w:pStyle w:val="TAL"/>
              <w:rPr>
                <w:lang w:eastAsia="ko-KR"/>
              </w:rPr>
            </w:pPr>
          </w:p>
        </w:tc>
      </w:tr>
      <w:tr w:rsidR="00851F44" w:rsidRPr="00A564B4" w14:paraId="5D9E04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A564B4" w:rsidRDefault="00851F44" w:rsidP="00851F44">
            <w:pPr>
              <w:pStyle w:val="TAL"/>
              <w:rPr>
                <w:lang w:eastAsia="zh-CN"/>
              </w:rPr>
            </w:pPr>
            <w:r w:rsidRPr="00A564B4">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851F44" w:rsidRPr="00A564B4" w:rsidRDefault="00851F44" w:rsidP="00851F44">
            <w:pPr>
              <w:pStyle w:val="TAL"/>
              <w:rPr>
                <w:lang w:eastAsia="zh-CN"/>
              </w:rPr>
            </w:pPr>
            <w:r w:rsidRPr="00A564B4">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A564B4" w:rsidRDefault="00851F44" w:rsidP="00851F44">
            <w:pPr>
              <w:pStyle w:val="TAL"/>
              <w:rPr>
                <w:lang w:eastAsia="ko-KR"/>
              </w:rPr>
            </w:pPr>
          </w:p>
        </w:tc>
      </w:tr>
      <w:tr w:rsidR="00851F44" w:rsidRPr="00A564B4" w14:paraId="6B57975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A564B4" w:rsidRDefault="00851F44" w:rsidP="00851F44">
            <w:pPr>
              <w:pStyle w:val="TAL"/>
              <w:rPr>
                <w:lang w:eastAsia="zh-CN"/>
              </w:rPr>
            </w:pPr>
            <w:r w:rsidRPr="00A564B4">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851F44" w:rsidRPr="00A564B4" w:rsidRDefault="00851F44" w:rsidP="00851F44">
            <w:pPr>
              <w:pStyle w:val="TAL"/>
              <w:rPr>
                <w:lang w:eastAsia="zh-CN"/>
              </w:rPr>
            </w:pPr>
            <w:r w:rsidRPr="00A564B4">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A564B4" w:rsidRDefault="00851F44" w:rsidP="00851F44">
            <w:pPr>
              <w:pStyle w:val="TAL"/>
              <w:rPr>
                <w:lang w:eastAsia="ko-KR"/>
              </w:rPr>
            </w:pPr>
          </w:p>
        </w:tc>
      </w:tr>
      <w:tr w:rsidR="00851F44" w:rsidRPr="00A564B4" w14:paraId="5829115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A564B4" w:rsidRDefault="00851F44" w:rsidP="00851F44">
            <w:pPr>
              <w:pStyle w:val="TAL"/>
              <w:rPr>
                <w:lang w:eastAsia="zh-CN"/>
              </w:rPr>
            </w:pPr>
            <w:r w:rsidRPr="00A564B4">
              <w:rPr>
                <w:szCs w:val="16"/>
                <w:lang w:eastAsia="en-US"/>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A564B4" w:rsidRDefault="00851F44" w:rsidP="00851F44">
            <w:pPr>
              <w:pStyle w:val="TAL"/>
              <w:rPr>
                <w:lang w:eastAsia="ko-KR"/>
              </w:rPr>
            </w:pPr>
          </w:p>
        </w:tc>
      </w:tr>
      <w:tr w:rsidR="00851F44" w:rsidRPr="00A564B4" w14:paraId="73629E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A564B4" w:rsidRDefault="00851F44" w:rsidP="00851F44">
            <w:pPr>
              <w:pStyle w:val="TAL"/>
              <w:rPr>
                <w:lang w:eastAsia="zh-CN"/>
              </w:rPr>
            </w:pPr>
            <w:r w:rsidRPr="00A564B4">
              <w:rPr>
                <w:szCs w:val="16"/>
                <w:lang w:eastAsia="en-US"/>
              </w:rPr>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A564B4" w:rsidRDefault="00851F44" w:rsidP="00851F44">
            <w:pPr>
              <w:pStyle w:val="TAL"/>
              <w:rPr>
                <w:lang w:eastAsia="ko-KR"/>
              </w:rPr>
            </w:pPr>
          </w:p>
        </w:tc>
      </w:tr>
      <w:tr w:rsidR="00851F44" w:rsidRPr="00A564B4" w14:paraId="5B97559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A564B4" w:rsidRDefault="00851F44" w:rsidP="00851F44">
            <w:pPr>
              <w:pStyle w:val="TAL"/>
              <w:rPr>
                <w:lang w:eastAsia="zh-CN"/>
              </w:rPr>
            </w:pPr>
            <w:r w:rsidRPr="00A564B4">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A564B4" w:rsidRDefault="00851F44" w:rsidP="00851F44">
            <w:pPr>
              <w:pStyle w:val="TAL"/>
              <w:rPr>
                <w:lang w:eastAsia="ko-KR"/>
              </w:rPr>
            </w:pPr>
          </w:p>
        </w:tc>
      </w:tr>
      <w:tr w:rsidR="00851F44" w:rsidRPr="00A564B4" w14:paraId="18D94B8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A564B4" w:rsidRDefault="00851F44" w:rsidP="00851F44">
            <w:pPr>
              <w:pStyle w:val="TAL"/>
              <w:rPr>
                <w:lang w:eastAsia="zh-CN"/>
              </w:rPr>
            </w:pPr>
            <w:r w:rsidRPr="00A564B4">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851F44" w:rsidRPr="00A564B4" w:rsidRDefault="00851F44" w:rsidP="00851F44">
            <w:pPr>
              <w:pStyle w:val="TAL"/>
              <w:rPr>
                <w:lang w:eastAsia="zh-CN"/>
              </w:rPr>
            </w:pPr>
            <w:r w:rsidRPr="00A564B4">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A564B4" w:rsidRDefault="00851F44" w:rsidP="00851F44">
            <w:pPr>
              <w:pStyle w:val="TAL"/>
              <w:rPr>
                <w:lang w:eastAsia="ko-KR"/>
              </w:rPr>
            </w:pPr>
          </w:p>
        </w:tc>
      </w:tr>
      <w:tr w:rsidR="00851F44" w:rsidRPr="00A564B4" w14:paraId="78286EC6" w14:textId="77777777" w:rsidTr="00BC6DDF">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A564B4" w:rsidRDefault="00851F44" w:rsidP="00851F44">
            <w:pPr>
              <w:pStyle w:val="TAL"/>
              <w:rPr>
                <w:lang w:eastAsia="zh-CN"/>
              </w:rPr>
            </w:pPr>
            <w:r w:rsidRPr="00A564B4">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A564B4" w:rsidRDefault="00851F44" w:rsidP="00851F44">
            <w:pPr>
              <w:pStyle w:val="TAL"/>
              <w:rPr>
                <w:lang w:eastAsia="ko-KR"/>
              </w:rPr>
            </w:pPr>
          </w:p>
        </w:tc>
      </w:tr>
      <w:tr w:rsidR="00851F44" w:rsidRPr="00A564B4" w14:paraId="2B301D28" w14:textId="77777777" w:rsidTr="00BC6DDF">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A564B4" w:rsidRDefault="00851F44" w:rsidP="00851F44">
            <w:pPr>
              <w:pStyle w:val="TAL"/>
              <w:rPr>
                <w:lang w:eastAsia="zh-CN"/>
              </w:rPr>
            </w:pPr>
            <w:r w:rsidRPr="00A564B4">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851F44" w:rsidRPr="00A564B4" w:rsidRDefault="00851F44" w:rsidP="00851F44">
            <w:pPr>
              <w:pStyle w:val="TAL"/>
              <w:rPr>
                <w:lang w:eastAsia="zh-CN"/>
              </w:rPr>
            </w:pPr>
            <w:r w:rsidRPr="00A564B4">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A564B4" w:rsidRDefault="00851F44" w:rsidP="00851F44">
            <w:pPr>
              <w:pStyle w:val="TAL"/>
              <w:rPr>
                <w:lang w:eastAsia="ko-KR"/>
              </w:rPr>
            </w:pPr>
          </w:p>
        </w:tc>
      </w:tr>
      <w:tr w:rsidR="00851F44" w:rsidRPr="00A564B4" w14:paraId="5FCE539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A564B4" w:rsidRDefault="00851F44" w:rsidP="00851F44">
            <w:pPr>
              <w:pStyle w:val="TAL"/>
              <w:rPr>
                <w:lang w:eastAsia="zh-CN"/>
              </w:rPr>
            </w:pPr>
            <w:r w:rsidRPr="00A564B4">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851F44" w:rsidRPr="00A564B4" w:rsidRDefault="00851F44" w:rsidP="00851F44">
            <w:pPr>
              <w:pStyle w:val="TAL"/>
              <w:rPr>
                <w:lang w:eastAsia="zh-CN"/>
              </w:rPr>
            </w:pPr>
            <w:r w:rsidRPr="00A564B4">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A564B4" w:rsidRDefault="00851F44" w:rsidP="00851F44">
            <w:pPr>
              <w:pStyle w:val="TAL"/>
              <w:rPr>
                <w:lang w:eastAsia="ko-KR"/>
              </w:rPr>
            </w:pPr>
          </w:p>
        </w:tc>
      </w:tr>
      <w:tr w:rsidR="00851F44" w:rsidRPr="00A564B4" w14:paraId="511A8C5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A564B4" w:rsidRDefault="00851F44" w:rsidP="00851F44">
            <w:pPr>
              <w:pStyle w:val="TAL"/>
              <w:rPr>
                <w:lang w:eastAsia="zh-CN"/>
              </w:rPr>
            </w:pPr>
            <w:r w:rsidRPr="00A564B4">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851F44" w:rsidRPr="00A564B4" w:rsidRDefault="00851F44" w:rsidP="00851F44">
            <w:pPr>
              <w:pStyle w:val="TAL"/>
              <w:rPr>
                <w:lang w:eastAsia="zh-CN"/>
              </w:rPr>
            </w:pPr>
            <w:r w:rsidRPr="00A564B4">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A564B4" w:rsidRDefault="00851F44" w:rsidP="00851F44">
            <w:pPr>
              <w:pStyle w:val="TAL"/>
              <w:rPr>
                <w:lang w:eastAsia="ko-KR"/>
              </w:rPr>
            </w:pPr>
          </w:p>
        </w:tc>
      </w:tr>
      <w:tr w:rsidR="00851F44" w:rsidRPr="00A564B4" w14:paraId="01702B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A564B4" w:rsidRDefault="00851F44" w:rsidP="00851F44">
            <w:pPr>
              <w:pStyle w:val="TAL"/>
              <w:rPr>
                <w:lang w:eastAsia="zh-CN"/>
              </w:rPr>
            </w:pPr>
            <w:r w:rsidRPr="00A564B4">
              <w:rPr>
                <w:lang w:eastAsia="zh-CN"/>
              </w:rPr>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851F44" w:rsidRPr="00A564B4" w:rsidRDefault="00851F44" w:rsidP="00851F44">
            <w:pPr>
              <w:pStyle w:val="TAL"/>
              <w:rPr>
                <w:lang w:eastAsia="zh-CN"/>
              </w:rPr>
            </w:pPr>
            <w:r w:rsidRPr="00A564B4">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A564B4" w:rsidRDefault="00851F44" w:rsidP="00851F44">
            <w:pPr>
              <w:pStyle w:val="TAL"/>
              <w:rPr>
                <w:lang w:eastAsia="ko-KR"/>
              </w:rPr>
            </w:pPr>
          </w:p>
        </w:tc>
      </w:tr>
      <w:tr w:rsidR="00851F44" w:rsidRPr="00A564B4" w14:paraId="3824E1EF"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A564B4" w:rsidRDefault="00851F44" w:rsidP="00851F44">
            <w:pPr>
              <w:pStyle w:val="TAL"/>
              <w:rPr>
                <w:lang w:eastAsia="zh-CN"/>
              </w:rPr>
            </w:pPr>
            <w:r w:rsidRPr="00A564B4">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851F44" w:rsidRPr="00A564B4" w:rsidRDefault="00851F44" w:rsidP="00851F44">
            <w:pPr>
              <w:pStyle w:val="TAL"/>
              <w:rPr>
                <w:lang w:eastAsia="zh-CN"/>
              </w:rPr>
            </w:pPr>
            <w:r w:rsidRPr="00A564B4">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A564B4" w:rsidRDefault="00851F44" w:rsidP="00851F44">
            <w:pPr>
              <w:pStyle w:val="TAL"/>
              <w:rPr>
                <w:lang w:eastAsia="ko-KR"/>
              </w:rPr>
            </w:pPr>
          </w:p>
        </w:tc>
      </w:tr>
      <w:tr w:rsidR="00851F44" w:rsidRPr="00A564B4" w14:paraId="7019C19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A564B4" w:rsidRDefault="00851F44" w:rsidP="00851F44">
            <w:pPr>
              <w:pStyle w:val="TAL"/>
              <w:rPr>
                <w:lang w:eastAsia="zh-CN"/>
              </w:rPr>
            </w:pPr>
            <w:r w:rsidRPr="00A564B4">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851F44" w:rsidRPr="00A564B4" w:rsidRDefault="00851F44" w:rsidP="00851F44">
            <w:pPr>
              <w:pStyle w:val="TAL"/>
              <w:rPr>
                <w:lang w:eastAsia="zh-CN"/>
              </w:rPr>
            </w:pPr>
            <w:r w:rsidRPr="00A564B4">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851F44" w:rsidRPr="00A564B4" w:rsidRDefault="00851F44" w:rsidP="00851F44">
            <w:pPr>
              <w:pStyle w:val="TAL"/>
              <w:rPr>
                <w:lang w:eastAsia="zh-TW"/>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A564B4" w:rsidRDefault="00851F44" w:rsidP="00851F44">
            <w:pPr>
              <w:pStyle w:val="TAL"/>
              <w:rPr>
                <w:lang w:eastAsia="zh-CN"/>
              </w:rPr>
            </w:pPr>
          </w:p>
        </w:tc>
      </w:tr>
      <w:tr w:rsidR="00851F44" w:rsidRPr="00A564B4" w14:paraId="14A58D5F"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A564B4" w:rsidRDefault="00851F44" w:rsidP="00851F44">
            <w:pPr>
              <w:pStyle w:val="TAL"/>
              <w:rPr>
                <w:lang w:eastAsia="zh-CN"/>
              </w:rPr>
            </w:pPr>
            <w:r w:rsidRPr="00A564B4">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851F44" w:rsidRPr="00A564B4" w:rsidRDefault="00851F44" w:rsidP="00851F44">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A564B4" w:rsidRDefault="00851F44" w:rsidP="00851F44">
            <w:pPr>
              <w:pStyle w:val="TAL"/>
              <w:rPr>
                <w:lang w:eastAsia="zh-CN"/>
              </w:rPr>
            </w:pPr>
          </w:p>
        </w:tc>
      </w:tr>
      <w:tr w:rsidR="00851F44" w:rsidRPr="00A564B4" w14:paraId="1B5C33D8"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A564B4" w:rsidRDefault="00851F44" w:rsidP="00851F44">
            <w:pPr>
              <w:pStyle w:val="TAL"/>
              <w:rPr>
                <w:lang w:eastAsia="zh-CN"/>
              </w:rPr>
            </w:pPr>
            <w:r w:rsidRPr="00A564B4">
              <w:rPr>
                <w:szCs w:val="16"/>
                <w:lang w:eastAsia="en-US"/>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851F44" w:rsidRPr="00A564B4" w:rsidRDefault="00851F44" w:rsidP="00851F44">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A564B4" w:rsidRDefault="00851F44" w:rsidP="00851F44">
            <w:pPr>
              <w:pStyle w:val="TAL"/>
              <w:rPr>
                <w:lang w:eastAsia="zh-CN"/>
              </w:rPr>
            </w:pPr>
          </w:p>
        </w:tc>
      </w:tr>
      <w:tr w:rsidR="00851F44" w:rsidRPr="00A564B4" w14:paraId="3D2D6812"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A564B4" w:rsidRDefault="00851F44" w:rsidP="00851F44">
            <w:pPr>
              <w:pStyle w:val="TAL"/>
              <w:rPr>
                <w:lang w:eastAsia="zh-CN"/>
              </w:rPr>
            </w:pPr>
            <w:r w:rsidRPr="00A564B4">
              <w:rPr>
                <w:szCs w:val="16"/>
                <w:lang w:eastAsia="en-US"/>
              </w:rPr>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851F44" w:rsidRPr="00A564B4" w:rsidRDefault="00851F44" w:rsidP="00851F44">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A564B4" w:rsidRDefault="00851F44" w:rsidP="00851F44">
            <w:pPr>
              <w:pStyle w:val="TAL"/>
              <w:rPr>
                <w:lang w:eastAsia="zh-CN"/>
              </w:rPr>
            </w:pPr>
          </w:p>
        </w:tc>
      </w:tr>
      <w:tr w:rsidR="00851F44" w:rsidRPr="00A564B4" w14:paraId="72AFD76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A564B4" w:rsidRDefault="00851F44" w:rsidP="00851F44">
            <w:pPr>
              <w:pStyle w:val="TAL"/>
              <w:rPr>
                <w:lang w:eastAsia="zh-CN"/>
              </w:rPr>
            </w:pPr>
            <w:r w:rsidRPr="00A564B4">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851F44" w:rsidRPr="00A564B4" w:rsidRDefault="00851F44" w:rsidP="00851F44">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A564B4" w:rsidRDefault="00851F44" w:rsidP="00851F44">
            <w:pPr>
              <w:pStyle w:val="TAL"/>
              <w:rPr>
                <w:lang w:eastAsia="zh-CN"/>
              </w:rPr>
            </w:pPr>
          </w:p>
        </w:tc>
      </w:tr>
      <w:tr w:rsidR="00851F44" w:rsidRPr="00A564B4" w14:paraId="3BC145CD"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A564B4" w:rsidRDefault="00851F44" w:rsidP="00851F44">
            <w:pPr>
              <w:pStyle w:val="TAL"/>
              <w:rPr>
                <w:lang w:eastAsia="zh-CN"/>
              </w:rPr>
            </w:pPr>
            <w:r w:rsidRPr="00A564B4">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851F44" w:rsidRPr="00A564B4" w:rsidRDefault="00851F44" w:rsidP="00851F44">
            <w:pPr>
              <w:pStyle w:val="TAL"/>
              <w:rPr>
                <w:lang w:eastAsia="zh-CN"/>
              </w:rPr>
            </w:pPr>
            <w:r w:rsidRPr="00A564B4">
              <w:rPr>
                <w:lang w:eastAsia="zh-CN"/>
              </w:rPr>
              <w:t xml:space="preserve">FDD sustained data rate performance </w:t>
            </w:r>
            <w:r w:rsidRPr="00A564B4">
              <w:rPr>
                <w:lang w:eastAsia="en-US"/>
              </w:rPr>
              <w:t>(Rel-</w:t>
            </w:r>
            <w:r w:rsidRPr="00A564B4">
              <w:rPr>
                <w:lang w:eastAsia="zh-CN"/>
              </w:rPr>
              <w:t>9</w:t>
            </w:r>
            <w:r w:rsidRPr="00A564B4">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851F44" w:rsidRPr="00A564B4" w:rsidRDefault="00851F44" w:rsidP="00851F44">
            <w:pPr>
              <w:pStyle w:val="TAL"/>
              <w:rPr>
                <w:lang w:eastAsia="zh-CN"/>
              </w:rPr>
            </w:pPr>
            <w:r w:rsidRPr="00A564B4">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851F44" w:rsidRPr="00A564B4" w:rsidRDefault="00851F44" w:rsidP="00851F44">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A564B4" w:rsidRDefault="00851F44" w:rsidP="00851F44">
            <w:pPr>
              <w:pStyle w:val="TAL"/>
              <w:rPr>
                <w:lang w:eastAsia="ko-KR"/>
              </w:rPr>
            </w:pPr>
            <w:r w:rsidRPr="00A564B4">
              <w:rPr>
                <w:lang w:eastAsia="zh-CN"/>
              </w:rPr>
              <w:t>It is not necessary for CA UEs and EPDCCH UEs to be tested in this test if 8.7.1.1_A.1 or 8.7.3.1 is executed.</w:t>
            </w:r>
          </w:p>
        </w:tc>
      </w:tr>
      <w:tr w:rsidR="00851F44" w:rsidRPr="00A564B4" w14:paraId="26978F70"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A564B4" w:rsidRDefault="00851F44" w:rsidP="00851F44">
            <w:pPr>
              <w:pStyle w:val="TAL"/>
              <w:rPr>
                <w:lang w:eastAsia="en-US"/>
              </w:rPr>
            </w:pPr>
            <w:r w:rsidRPr="00A564B4">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851F44" w:rsidRPr="00A564B4" w:rsidRDefault="00851F44" w:rsidP="00851F44">
            <w:pPr>
              <w:pStyle w:val="TAL"/>
              <w:rPr>
                <w:lang w:eastAsia="en-US"/>
              </w:rPr>
            </w:pPr>
            <w:r w:rsidRPr="00A564B4">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851F44" w:rsidRPr="00A564B4" w:rsidRDefault="00851F44" w:rsidP="00851F44">
            <w:pPr>
              <w:pStyle w:val="TAL"/>
              <w:rPr>
                <w:lang w:eastAsia="en-US"/>
              </w:rPr>
            </w:pPr>
            <w:r w:rsidRPr="00A564B4">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851F44" w:rsidRPr="00A564B4" w:rsidRDefault="00851F44" w:rsidP="00851F44">
            <w:pPr>
              <w:pStyle w:val="TAL"/>
              <w:rPr>
                <w:lang w:eastAsia="en-US"/>
              </w:rPr>
            </w:pPr>
            <w:r w:rsidRPr="00A564B4">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F</w:t>
            </w:r>
            <w:r w:rsidRPr="00A564B4">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A564B4" w:rsidRDefault="00851F44" w:rsidP="00851F44">
            <w:pPr>
              <w:pStyle w:val="TAL"/>
              <w:rPr>
                <w:lang w:eastAsia="ko-KR"/>
              </w:rPr>
            </w:pPr>
            <w:r w:rsidRPr="00A564B4">
              <w:rPr>
                <w:lang w:eastAsia="zh-CN"/>
              </w:rPr>
              <w:t>It is not necessary for CA UEs and EPDCCH UEs to be tested in this test if 8.7.1.1_A.1or 8.7.3.1 is executed.</w:t>
            </w:r>
          </w:p>
        </w:tc>
      </w:tr>
      <w:tr w:rsidR="00851F44" w:rsidRPr="00A564B4" w14:paraId="300EC7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A564B4" w:rsidRDefault="00851F44" w:rsidP="00851F44">
            <w:pPr>
              <w:pStyle w:val="TAL"/>
            </w:pPr>
            <w:r w:rsidRPr="00A564B4">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851F44" w:rsidRPr="00A564B4" w:rsidRDefault="00851F44" w:rsidP="00851F44">
            <w:pPr>
              <w:pStyle w:val="TAL"/>
            </w:pPr>
            <w:r w:rsidRPr="00A564B4">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851F44" w:rsidRPr="00A564B4" w:rsidRDefault="00851F44" w:rsidP="00851F44">
            <w:pPr>
              <w:pStyle w:val="TAL"/>
            </w:pPr>
            <w:r w:rsidRPr="00A564B4">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851F44" w:rsidRPr="00A564B4" w:rsidRDefault="00851F44" w:rsidP="00851F44">
            <w:pPr>
              <w:pStyle w:val="TAL"/>
            </w:pPr>
            <w:r w:rsidRPr="00A564B4">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851F44" w:rsidRPr="00A564B4" w:rsidRDefault="00851F44" w:rsidP="00851F44">
            <w:pPr>
              <w:pStyle w:val="TAL"/>
              <w:rPr>
                <w:lang w:eastAsia="zh-CN"/>
              </w:rPr>
            </w:pPr>
          </w:p>
        </w:tc>
      </w:tr>
      <w:tr w:rsidR="00851F44" w:rsidRPr="00A564B4" w14:paraId="0BC35AAE"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851F44" w:rsidRPr="00A564B4" w:rsidRDefault="00851F44" w:rsidP="00851F44">
            <w:pPr>
              <w:pStyle w:val="TAL"/>
              <w:rPr>
                <w:lang w:eastAsia="zh-CN"/>
              </w:rPr>
            </w:pPr>
            <w:r w:rsidRPr="00A564B4">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851F44" w:rsidRPr="00A564B4" w:rsidRDefault="00851F44" w:rsidP="00851F44">
            <w:pPr>
              <w:pStyle w:val="TAL"/>
              <w:rPr>
                <w:lang w:eastAsia="zh-CN"/>
              </w:rPr>
            </w:pPr>
            <w:r w:rsidRPr="00A564B4">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851F44" w:rsidRPr="00A564B4" w:rsidRDefault="00851F44" w:rsidP="00851F44">
            <w:pPr>
              <w:pStyle w:val="TAL"/>
              <w:rPr>
                <w:lang w:eastAsia="zh-CN"/>
              </w:rPr>
            </w:pPr>
            <w:r w:rsidRPr="00A564B4">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851F44" w:rsidRPr="00A564B4" w:rsidRDefault="00851F44" w:rsidP="00851F44">
            <w:pPr>
              <w:pStyle w:val="TAL"/>
              <w:rPr>
                <w:lang w:eastAsia="zh-CN"/>
              </w:rPr>
            </w:pPr>
            <w:r w:rsidRPr="00A564B4">
              <w:rPr>
                <w:lang w:eastAsia="zh-CN"/>
              </w:rPr>
              <w:t>UE supporting E-UTRA FDD and intra-band contiguous DL CA or inter-band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81" w:type="dxa"/>
            <w:tcBorders>
              <w:top w:val="nil"/>
              <w:left w:val="nil"/>
              <w:right w:val="single" w:sz="4" w:space="0" w:color="auto"/>
            </w:tcBorders>
            <w:vAlign w:val="center"/>
          </w:tcPr>
          <w:p w14:paraId="6D6A3C2E"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8.7.1.1_</w:t>
            </w:r>
            <w:r w:rsidRPr="00A564B4">
              <w:rPr>
                <w:lang w:eastAsia="zh-CN"/>
              </w:rPr>
              <w:t>A.2 is executed.</w:t>
            </w:r>
          </w:p>
        </w:tc>
      </w:tr>
      <w:tr w:rsidR="00851F44" w:rsidRPr="00A564B4" w14:paraId="326F050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A564B4" w:rsidDel="00CD7D58" w:rsidRDefault="00851F44" w:rsidP="00851F44">
            <w:pPr>
              <w:pStyle w:val="TAL"/>
              <w:rPr>
                <w:lang w:eastAsia="zh-CN"/>
              </w:rPr>
            </w:pPr>
            <w:r w:rsidRPr="00A564B4">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A564B4" w:rsidRDefault="00851F44" w:rsidP="00851F44">
            <w:pPr>
              <w:pStyle w:val="TAL"/>
              <w:rPr>
                <w:lang w:eastAsia="zh-CN"/>
              </w:rPr>
            </w:pPr>
            <w:r w:rsidRPr="00A564B4">
              <w:rPr>
                <w:lang w:eastAsia="zh-CN"/>
              </w:rPr>
              <w:t>UE supporting E-UTRA FDD and intra-band non-contiguous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81" w:type="dxa"/>
            <w:tcBorders>
              <w:left w:val="nil"/>
              <w:bottom w:val="single" w:sz="4" w:space="0" w:color="auto"/>
              <w:right w:val="single" w:sz="4" w:space="0" w:color="auto"/>
            </w:tcBorders>
            <w:vAlign w:val="center"/>
          </w:tcPr>
          <w:p w14:paraId="0073EF3F"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510F371"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851F44" w:rsidRPr="00A564B4" w:rsidRDefault="00851F44" w:rsidP="00851F44">
            <w:pPr>
              <w:pStyle w:val="TAL"/>
              <w:rPr>
                <w:lang w:eastAsia="zh-CN"/>
              </w:rPr>
            </w:pPr>
            <w:r w:rsidRPr="00A564B4">
              <w:rPr>
                <w:lang w:eastAsia="en-US"/>
              </w:rPr>
              <w:t>8.7.1.1_</w:t>
            </w:r>
            <w:r w:rsidRPr="00A564B4">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851F44" w:rsidRPr="00A564B4" w:rsidRDefault="00851F44" w:rsidP="00851F44">
            <w:pPr>
              <w:pStyle w:val="TAL"/>
              <w:rPr>
                <w:lang w:eastAsia="en-US"/>
              </w:rPr>
            </w:pPr>
            <w:r w:rsidRPr="00A564B4">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851F44" w:rsidRPr="00A564B4" w:rsidRDefault="00851F44" w:rsidP="00851F44">
            <w:pPr>
              <w:pStyle w:val="TAL"/>
              <w:rPr>
                <w:lang w:eastAsia="zh-CN"/>
              </w:rPr>
            </w:pPr>
            <w:r w:rsidRPr="00A564B4">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851F44" w:rsidRPr="00A564B4" w:rsidRDefault="00851F44" w:rsidP="00851F44">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851F44" w:rsidRPr="00A564B4" w14:paraId="5C070EAD"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851F44" w:rsidRPr="00A564B4"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851F44" w:rsidRPr="00A564B4" w:rsidRDefault="00851F44" w:rsidP="00851F44">
            <w:pPr>
              <w:pStyle w:val="TAL"/>
              <w:rPr>
                <w:lang w:eastAsia="zh-CN"/>
              </w:rPr>
            </w:pPr>
            <w:r w:rsidRPr="00A564B4">
              <w:rPr>
                <w:lang w:eastAsia="zh-CN"/>
              </w:rPr>
              <w:t>C</w:t>
            </w:r>
            <w:r w:rsidRPr="00A564B4">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3ADCC7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851F44" w:rsidRPr="00A564B4"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A564B4" w:rsidRDefault="00851F44" w:rsidP="00851F44">
            <w:pPr>
              <w:pStyle w:val="TAL"/>
              <w:rPr>
                <w:lang w:eastAsia="zh-CN"/>
              </w:rPr>
            </w:pPr>
            <w:r w:rsidRPr="00A564B4">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851F44" w:rsidRPr="00A564B4" w:rsidRDefault="00851F44" w:rsidP="00851F44">
            <w:pPr>
              <w:pStyle w:val="TAC"/>
              <w:rPr>
                <w:lang w:eastAsia="en-US"/>
              </w:rPr>
            </w:pPr>
            <w:r w:rsidRPr="00A564B4">
              <w:rPr>
                <w:lang w:eastAsia="en-US"/>
              </w:rPr>
              <w:t>TBD</w:t>
            </w:r>
          </w:p>
        </w:tc>
        <w:tc>
          <w:tcPr>
            <w:tcW w:w="1101" w:type="dxa"/>
            <w:gridSpan w:val="2"/>
            <w:tcBorders>
              <w:top w:val="nil"/>
              <w:left w:val="single" w:sz="4" w:space="0" w:color="auto"/>
              <w:right w:val="single" w:sz="4" w:space="0" w:color="auto"/>
            </w:tcBorders>
          </w:tcPr>
          <w:p w14:paraId="350C8853"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851F44" w:rsidRPr="00A564B4" w:rsidRDefault="00851F44" w:rsidP="00851F44">
            <w:pPr>
              <w:pStyle w:val="TAL"/>
              <w:rPr>
                <w:lang w:eastAsia="zh-CN"/>
              </w:rPr>
            </w:pPr>
          </w:p>
        </w:tc>
      </w:tr>
      <w:tr w:rsidR="00851F44" w:rsidRPr="00A564B4" w14:paraId="4546012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A564B4" w:rsidRDefault="00851F44" w:rsidP="00851F44">
            <w:pPr>
              <w:pStyle w:val="TAL"/>
              <w:rPr>
                <w:lang w:eastAsia="zh-CN"/>
              </w:rPr>
            </w:pPr>
            <w:r w:rsidRPr="00A564B4">
              <w:rPr>
                <w:lang w:eastAsia="zh-CN"/>
              </w:rPr>
              <w:t>C</w:t>
            </w:r>
            <w:r w:rsidRPr="00A564B4">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851F44" w:rsidRPr="00A564B4" w:rsidRDefault="00851F44" w:rsidP="00851F44">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A564B4" w:rsidRDefault="00851F44" w:rsidP="00851F44">
            <w:pPr>
              <w:pStyle w:val="TAL"/>
              <w:rPr>
                <w:lang w:eastAsia="zh-CN"/>
              </w:rPr>
            </w:pPr>
          </w:p>
        </w:tc>
      </w:tr>
      <w:tr w:rsidR="00851F44" w:rsidRPr="00A564B4" w14:paraId="0335F94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851F44" w:rsidRPr="00A564B4" w:rsidRDefault="00851F44" w:rsidP="00851F44">
            <w:pPr>
              <w:pStyle w:val="TAL"/>
              <w:rPr>
                <w:lang w:eastAsia="en-US"/>
              </w:rPr>
            </w:pPr>
            <w:r w:rsidRPr="00A564B4">
              <w:rPr>
                <w:lang w:eastAsia="en-US"/>
              </w:rPr>
              <w:t>8.7.1.1_A.4</w:t>
            </w:r>
          </w:p>
        </w:tc>
        <w:tc>
          <w:tcPr>
            <w:tcW w:w="1646" w:type="dxa"/>
            <w:tcBorders>
              <w:left w:val="nil"/>
              <w:right w:val="single" w:sz="4" w:space="0" w:color="auto"/>
            </w:tcBorders>
            <w:shd w:val="clear" w:color="auto" w:fill="auto"/>
            <w:vAlign w:val="center"/>
          </w:tcPr>
          <w:p w14:paraId="6C5B5AEB" w14:textId="77777777" w:rsidR="00851F44" w:rsidRPr="00A564B4" w:rsidRDefault="00851F44" w:rsidP="00851F44">
            <w:pPr>
              <w:pStyle w:val="TAL"/>
              <w:rPr>
                <w:lang w:eastAsia="zh-CN"/>
              </w:rPr>
            </w:pPr>
            <w:r w:rsidRPr="00A564B4">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A564B4" w:rsidRDefault="00851F44" w:rsidP="00851F44">
            <w:pPr>
              <w:pStyle w:val="TAL"/>
              <w:rPr>
                <w:lang w:eastAsia="zh-CN"/>
              </w:rPr>
            </w:pPr>
            <w:r w:rsidRPr="00A564B4">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not supporting 256QAM in DL</w:t>
            </w:r>
            <w:r w:rsidRPr="00A564B4">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Pr="00A564B4" w:rsidRDefault="00851F44" w:rsidP="00851F44">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44845C9D" w14:textId="77777777" w:rsidR="00851F44" w:rsidRPr="00A564B4" w:rsidRDefault="00851F44" w:rsidP="00851F44">
            <w:pPr>
              <w:pStyle w:val="TAL"/>
              <w:rPr>
                <w:lang w:eastAsia="zh-CN"/>
              </w:rPr>
            </w:pPr>
          </w:p>
          <w:p w14:paraId="24E1BDA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BE3CDE3"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A564B4" w:rsidRDefault="00851F44" w:rsidP="00851F44">
            <w:pPr>
              <w:pStyle w:val="TAL"/>
              <w:rPr>
                <w:rFonts w:eastAsia="PMingLiU"/>
                <w:lang w:eastAsia="zh-TW"/>
              </w:rPr>
            </w:pPr>
            <w:r w:rsidRPr="00A564B4">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 xml:space="preserve">and </w:t>
            </w:r>
            <w:r w:rsidRPr="00A564B4">
              <w:t xml:space="preserve">supporting </w:t>
            </w:r>
            <w:r w:rsidRPr="00A564B4">
              <w:rPr>
                <w:lang w:eastAsia="en-US"/>
              </w:rPr>
              <w:t xml:space="preserve">at most </w:t>
            </w:r>
            <w:r w:rsidRPr="00A564B4">
              <w:t>6</w:t>
            </w:r>
            <w:r w:rsidRPr="00A564B4">
              <w:rPr>
                <w:lang w:eastAsia="en-US"/>
              </w:rPr>
              <w:t>0MHz aggregated bandwidth</w:t>
            </w:r>
            <w:r w:rsidRPr="00A564B4">
              <w:rPr>
                <w:lang w:eastAsia="zh-CN"/>
              </w:rPr>
              <w:t xml:space="preserve"> </w:t>
            </w:r>
            <w:r w:rsidRPr="00A564B4">
              <w:t xml:space="preserve">and </w:t>
            </w:r>
            <w:r w:rsidRPr="00A564B4">
              <w:rPr>
                <w:lang w:eastAsia="zh-CN"/>
              </w:rPr>
              <w:t>not supporting 256QAM in DL</w:t>
            </w:r>
            <w:r w:rsidRPr="00A564B4">
              <w:rPr>
                <w:lang w:eastAsia="en-US"/>
              </w:rPr>
              <w:t xml:space="preserve"> (UE category 9</w:t>
            </w:r>
            <w:r w:rsidRPr="00A564B4">
              <w:t xml:space="preserve"> and 10</w:t>
            </w:r>
            <w:r w:rsidRPr="00A564B4">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A564B4" w:rsidRDefault="00851F44" w:rsidP="00851F44">
            <w:pPr>
              <w:pStyle w:val="TAL"/>
              <w:rPr>
                <w:lang w:eastAsia="zh-CN"/>
              </w:rPr>
            </w:pPr>
          </w:p>
        </w:tc>
      </w:tr>
      <w:tr w:rsidR="00851F44" w:rsidRPr="00A564B4" w14:paraId="2E95C425" w14:textId="77777777" w:rsidTr="00BC6DDF">
        <w:trPr>
          <w:cantSplit/>
          <w:trHeight w:val="450"/>
        </w:trPr>
        <w:tc>
          <w:tcPr>
            <w:tcW w:w="1008" w:type="dxa"/>
            <w:tcBorders>
              <w:left w:val="single" w:sz="4" w:space="0" w:color="auto"/>
              <w:right w:val="single" w:sz="4" w:space="0" w:color="auto"/>
            </w:tcBorders>
            <w:shd w:val="clear" w:color="auto" w:fill="auto"/>
          </w:tcPr>
          <w:p w14:paraId="0D5E33CB" w14:textId="77777777" w:rsidR="00851F44" w:rsidRPr="00A564B4" w:rsidRDefault="00851F44" w:rsidP="00851F44">
            <w:pPr>
              <w:pStyle w:val="TAL"/>
              <w:rPr>
                <w:lang w:eastAsia="en-US"/>
              </w:rPr>
            </w:pPr>
            <w:r w:rsidRPr="00A564B4">
              <w:rPr>
                <w:lang w:eastAsia="en-US"/>
              </w:rPr>
              <w:t>8.7.1.1_A.5</w:t>
            </w:r>
          </w:p>
        </w:tc>
        <w:tc>
          <w:tcPr>
            <w:tcW w:w="1646" w:type="dxa"/>
            <w:tcBorders>
              <w:left w:val="nil"/>
              <w:right w:val="single" w:sz="4" w:space="0" w:color="auto"/>
            </w:tcBorders>
            <w:shd w:val="clear" w:color="auto" w:fill="auto"/>
          </w:tcPr>
          <w:p w14:paraId="71F59A4E" w14:textId="77777777" w:rsidR="00851F44" w:rsidRPr="00A564B4" w:rsidRDefault="00851F44" w:rsidP="00851F44">
            <w:pPr>
              <w:pStyle w:val="TAL"/>
              <w:rPr>
                <w:lang w:eastAsia="en-US"/>
              </w:rPr>
            </w:pPr>
            <w:r w:rsidRPr="00A564B4">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851F44" w:rsidRPr="00A564B4" w:rsidRDefault="00851F44" w:rsidP="00851F44">
            <w:pPr>
              <w:pStyle w:val="TAL"/>
              <w:rPr>
                <w:lang w:eastAsia="ko-KR"/>
              </w:rPr>
            </w:pPr>
            <w:r w:rsidRPr="00A564B4">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Pr="00A564B4" w:rsidRDefault="00851F44" w:rsidP="00851F44">
            <w:pPr>
              <w:pStyle w:val="TAL"/>
              <w:rPr>
                <w:lang w:eastAsia="zh-CN"/>
              </w:rPr>
            </w:pPr>
            <w:r w:rsidRPr="00A564B4">
              <w:rPr>
                <w:lang w:eastAsia="zh-CN"/>
              </w:rPr>
              <w:t>Test execution not necessary if 8.7.1.1_A.6 is executed.</w:t>
            </w:r>
          </w:p>
          <w:p w14:paraId="6F2D1A95" w14:textId="77777777" w:rsidR="00851F44" w:rsidRPr="00A564B4" w:rsidRDefault="00851F44" w:rsidP="00851F44">
            <w:pPr>
              <w:pStyle w:val="TAL"/>
              <w:rPr>
                <w:lang w:eastAsia="zh-CN"/>
              </w:rPr>
            </w:pPr>
          </w:p>
          <w:p w14:paraId="3061AF7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D02E0C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851F44" w:rsidRPr="00A564B4" w:rsidRDefault="00851F44" w:rsidP="00851F44">
            <w:pPr>
              <w:pStyle w:val="TAL"/>
              <w:rPr>
                <w:lang w:eastAsia="en-US"/>
              </w:rPr>
            </w:pPr>
            <w:r w:rsidRPr="00A564B4">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851F44" w:rsidRPr="00A564B4" w:rsidRDefault="00851F44" w:rsidP="00851F44">
            <w:pPr>
              <w:pStyle w:val="TAL"/>
              <w:rPr>
                <w:lang w:eastAsia="en-US"/>
              </w:rPr>
            </w:pPr>
            <w:r w:rsidRPr="00A564B4">
              <w:rPr>
                <w:lang w:eastAsia="en-US"/>
              </w:rPr>
              <w:t xml:space="preserve">UE supporting E-UTRA FDD and 5DL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A564B4" w:rsidRDefault="00851F44" w:rsidP="00851F44">
            <w:pPr>
              <w:pStyle w:val="TAL"/>
              <w:rPr>
                <w:lang w:eastAsia="zh-CN"/>
              </w:rPr>
            </w:pPr>
          </w:p>
        </w:tc>
      </w:tr>
      <w:tr w:rsidR="00851F44" w:rsidRPr="00A564B4" w14:paraId="6CC4B75F" w14:textId="77777777" w:rsidTr="00BC6DDF">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851F44" w:rsidRPr="00A564B4" w:rsidRDefault="00851F44" w:rsidP="00851F44">
            <w:pPr>
              <w:pStyle w:val="TAL"/>
            </w:pPr>
            <w:r w:rsidRPr="00A564B4">
              <w:t>8.7.1.1_A.6</w:t>
            </w:r>
          </w:p>
        </w:tc>
        <w:tc>
          <w:tcPr>
            <w:tcW w:w="1646" w:type="dxa"/>
            <w:vMerge w:val="restart"/>
            <w:tcBorders>
              <w:left w:val="nil"/>
              <w:right w:val="single" w:sz="4" w:space="0" w:color="auto"/>
            </w:tcBorders>
            <w:shd w:val="clear" w:color="auto" w:fill="auto"/>
          </w:tcPr>
          <w:p w14:paraId="55D904BB" w14:textId="77777777" w:rsidR="00851F44" w:rsidRPr="00A564B4" w:rsidRDefault="00851F44" w:rsidP="00851F44">
            <w:pPr>
              <w:pStyle w:val="TAL"/>
            </w:pPr>
            <w:r w:rsidRPr="00A564B4">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851F44" w:rsidRPr="00A564B4" w:rsidRDefault="00851F44" w:rsidP="00851F44">
            <w:pPr>
              <w:pStyle w:val="TAL"/>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851F44" w:rsidRPr="00A564B4" w:rsidRDefault="00851F44" w:rsidP="00851F44">
            <w:pPr>
              <w:pStyle w:val="TAL"/>
            </w:pPr>
            <w:r w:rsidRPr="00A564B4">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Pr="00A564B4" w:rsidRDefault="00851F44" w:rsidP="00851F44">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7116F1F6" w14:textId="77777777" w:rsidR="00851F44" w:rsidRPr="00A564B4" w:rsidRDefault="00851F44" w:rsidP="00851F44">
            <w:pPr>
              <w:pStyle w:val="TAL"/>
              <w:rPr>
                <w:lang w:eastAsia="zh-CN"/>
              </w:rPr>
            </w:pPr>
          </w:p>
          <w:p w14:paraId="184D691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F34C8EC" w14:textId="77777777" w:rsidTr="00BC6DDF">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851F44" w:rsidRPr="00A564B4" w:rsidRDefault="00851F44" w:rsidP="00851F44">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851F44" w:rsidRPr="00A564B4" w:rsidRDefault="00851F44" w:rsidP="00851F44">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851F44" w:rsidRPr="00A564B4" w:rsidRDefault="00851F44" w:rsidP="00851F44">
            <w:pPr>
              <w:pStyle w:val="TAL"/>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851F44" w:rsidRPr="00A564B4" w:rsidRDefault="00851F44" w:rsidP="00851F44">
            <w:pPr>
              <w:pStyle w:val="TAL"/>
            </w:pPr>
            <w:r w:rsidRPr="00A564B4">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851F44" w:rsidRPr="00A564B4" w:rsidRDefault="00851F44" w:rsidP="00851F44">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A564B4" w:rsidRDefault="00851F44" w:rsidP="00851F44">
            <w:pPr>
              <w:pStyle w:val="TAL"/>
              <w:rPr>
                <w:lang w:eastAsia="zh-CN"/>
              </w:rPr>
            </w:pPr>
          </w:p>
        </w:tc>
      </w:tr>
      <w:tr w:rsidR="00851F44" w:rsidRPr="00A564B4" w14:paraId="2E58C35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851F44" w:rsidRPr="00A564B4" w:rsidRDefault="00851F44" w:rsidP="00851F44">
            <w:pPr>
              <w:pStyle w:val="TAL"/>
            </w:pPr>
            <w:r w:rsidRPr="00A564B4">
              <w:t>8.7.1.1_A.7</w:t>
            </w:r>
          </w:p>
        </w:tc>
        <w:tc>
          <w:tcPr>
            <w:tcW w:w="1646" w:type="dxa"/>
            <w:tcBorders>
              <w:left w:val="nil"/>
              <w:bottom w:val="single" w:sz="4" w:space="0" w:color="auto"/>
              <w:right w:val="single" w:sz="4" w:space="0" w:color="auto"/>
            </w:tcBorders>
            <w:shd w:val="clear" w:color="auto" w:fill="auto"/>
          </w:tcPr>
          <w:p w14:paraId="4E639BB4" w14:textId="77777777" w:rsidR="00851F44" w:rsidRPr="00A564B4" w:rsidRDefault="00851F44" w:rsidP="00851F44">
            <w:pPr>
              <w:pStyle w:val="TAL"/>
            </w:pPr>
            <w:r w:rsidRPr="00A564B4">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851F44" w:rsidRPr="00A564B4" w:rsidRDefault="00851F44" w:rsidP="00851F44">
            <w:pPr>
              <w:pStyle w:val="TAL"/>
              <w:rPr>
                <w:lang w:eastAsia="zh-CN"/>
              </w:rPr>
            </w:pPr>
            <w:r w:rsidRPr="00A564B4">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851F44" w:rsidRPr="00A564B4" w:rsidRDefault="00851F44" w:rsidP="00851F44">
            <w:pPr>
              <w:pStyle w:val="TAL"/>
              <w:rPr>
                <w:lang w:eastAsia="zh-CN"/>
              </w:rPr>
            </w:pPr>
            <w:r w:rsidRPr="00A564B4">
              <w:t>C</w:t>
            </w:r>
            <w:r w:rsidRPr="00A564B4">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851F44" w:rsidRPr="00A564B4" w:rsidRDefault="00851F44" w:rsidP="00851F44">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325F3EF"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851F44" w:rsidRPr="00A564B4" w:rsidRDefault="00851F44" w:rsidP="00851F44">
            <w:pPr>
              <w:pStyle w:val="TAL"/>
              <w:rPr>
                <w:lang w:eastAsia="zh-CN"/>
              </w:rPr>
            </w:pPr>
            <w:r w:rsidRPr="00A564B4">
              <w:rPr>
                <w:lang w:eastAsia="en-US"/>
              </w:rPr>
              <w:t>-8.7.1.1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851F44" w:rsidRPr="00A564B4" w:rsidRDefault="00851F44" w:rsidP="00851F44">
            <w:pPr>
              <w:pStyle w:val="TAL"/>
              <w:rPr>
                <w:lang w:eastAsia="en-US"/>
              </w:rPr>
            </w:pPr>
            <w:r w:rsidRPr="00A564B4">
              <w:rPr>
                <w:lang w:eastAsia="en-US"/>
              </w:rPr>
              <w:t>FDD sustained data rate performance</w:t>
            </w:r>
            <w:r w:rsidRPr="00A564B4">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A564B4" w:rsidRDefault="00851F44" w:rsidP="00851F44">
            <w:pPr>
              <w:pStyle w:val="TAL"/>
              <w:rPr>
                <w:lang w:eastAsia="zh-CN"/>
              </w:rPr>
            </w:pPr>
            <w:r w:rsidRPr="00A564B4">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A564B4" w:rsidRDefault="00851F44" w:rsidP="00851F44">
            <w:pPr>
              <w:pStyle w:val="TAL"/>
              <w:rPr>
                <w:lang w:eastAsia="zh-CN"/>
              </w:rPr>
            </w:pPr>
            <w:r w:rsidRPr="00A564B4">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2 is executed</w:t>
            </w:r>
          </w:p>
        </w:tc>
      </w:tr>
      <w:tr w:rsidR="00851F44" w:rsidRPr="00A564B4" w14:paraId="1847984E"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851F44" w:rsidRPr="00A564B4" w:rsidRDefault="00851F44" w:rsidP="00851F44">
            <w:pPr>
              <w:pStyle w:val="TAL"/>
              <w:rPr>
                <w:lang w:eastAsia="en-US"/>
              </w:rPr>
            </w:pPr>
            <w:r w:rsidRPr="00A564B4">
              <w:rPr>
                <w:lang w:eastAsia="en-US"/>
              </w:rPr>
              <w:t>8.7.1.1_</w:t>
            </w:r>
            <w:r w:rsidRPr="00A564B4">
              <w:rPr>
                <w:lang w:eastAsia="zh-CN"/>
              </w:rPr>
              <w:t>H</w:t>
            </w:r>
            <w:r w:rsidRPr="00A564B4">
              <w:rPr>
                <w:lang w:eastAsia="en-US"/>
              </w:rPr>
              <w:t>.</w:t>
            </w:r>
            <w:r w:rsidRPr="00A564B4">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851F44" w:rsidRPr="00A564B4" w:rsidRDefault="00851F44" w:rsidP="00851F44">
            <w:pPr>
              <w:pStyle w:val="TAL"/>
              <w:rPr>
                <w:lang w:eastAsia="zh-CN"/>
              </w:rPr>
            </w:pPr>
            <w:r w:rsidRPr="00A564B4">
              <w:rPr>
                <w:lang w:eastAsia="en-US"/>
              </w:rPr>
              <w:t>FDD Sustained data rate performance for CA (2DL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A564B4" w:rsidRDefault="00851F44" w:rsidP="00851F44">
            <w:pPr>
              <w:pStyle w:val="TAL"/>
              <w:rPr>
                <w:lang w:eastAsia="zh-CN"/>
              </w:rPr>
            </w:pPr>
            <w:r w:rsidRPr="00A564B4">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A564B4" w:rsidRDefault="00851F44" w:rsidP="00851F44">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.3</w:t>
            </w:r>
            <w:r w:rsidRPr="00A564B4">
              <w:rPr>
                <w:lang w:eastAsia="zh-CN"/>
              </w:rPr>
              <w:t xml:space="preserve"> is executed</w:t>
            </w:r>
          </w:p>
          <w:p w14:paraId="62888F80" w14:textId="77777777" w:rsidR="00851F44" w:rsidRPr="00A564B4" w:rsidRDefault="00851F44" w:rsidP="00851F44">
            <w:pPr>
              <w:pStyle w:val="TAL"/>
              <w:rPr>
                <w:lang w:eastAsia="zh-CN"/>
              </w:rPr>
            </w:pPr>
          </w:p>
          <w:p w14:paraId="2BF605C1"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851F44" w:rsidRPr="00A564B4" w14:paraId="0DD4B855"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851F44" w:rsidRPr="00A564B4" w:rsidRDefault="00851F44" w:rsidP="00851F44">
            <w:pPr>
              <w:pStyle w:val="TAL"/>
              <w:rPr>
                <w:lang w:eastAsia="en-US"/>
              </w:rPr>
            </w:pPr>
            <w:r w:rsidRPr="00A564B4">
              <w:rPr>
                <w:snapToGrid w:val="0"/>
                <w:lang w:eastAsia="en-US"/>
              </w:rPr>
              <w:t>8.7.1.1_</w:t>
            </w:r>
            <w:r w:rsidRPr="00A564B4">
              <w:rPr>
                <w:snapToGrid w:val="0"/>
                <w:lang w:eastAsia="zh-CN"/>
              </w:rPr>
              <w:t>H</w:t>
            </w:r>
            <w:r w:rsidRPr="00A564B4">
              <w:rPr>
                <w:snapToGrid w:val="0"/>
                <w:lang w:eastAsia="en-US"/>
              </w:rPr>
              <w:t>.</w:t>
            </w:r>
            <w:r w:rsidRPr="00A564B4">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851F44" w:rsidRPr="00A564B4" w:rsidRDefault="00851F44" w:rsidP="00851F44">
            <w:pPr>
              <w:pStyle w:val="TAL"/>
              <w:rPr>
                <w:lang w:eastAsia="zh-CN"/>
              </w:rPr>
            </w:pPr>
            <w:r w:rsidRPr="00A564B4">
              <w:rPr>
                <w:lang w:eastAsia="en-US"/>
              </w:rPr>
              <w:t>FDD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A564B4" w:rsidRDefault="00851F44" w:rsidP="00851F44">
            <w:pPr>
              <w:pStyle w:val="TAL"/>
              <w:rPr>
                <w:lang w:eastAsia="zh-CN"/>
              </w:rPr>
            </w:pPr>
            <w:r w:rsidRPr="00A564B4">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 (UE </w:t>
            </w:r>
            <w:r w:rsidRPr="00A564B4">
              <w:t xml:space="preserve">DL </w:t>
            </w:r>
            <w:r w:rsidRPr="00A564B4">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4 is executed</w:t>
            </w:r>
          </w:p>
          <w:p w14:paraId="17A44A60" w14:textId="77777777" w:rsidR="00851F44" w:rsidRPr="00A564B4" w:rsidRDefault="00851F44" w:rsidP="00851F44">
            <w:pPr>
              <w:pStyle w:val="TAL"/>
              <w:rPr>
                <w:lang w:eastAsia="zh-CN"/>
              </w:rPr>
            </w:pPr>
          </w:p>
          <w:p w14:paraId="14C61307"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851F44" w:rsidRPr="00A564B4" w14:paraId="1B6B5BF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851F44" w:rsidRPr="00A564B4"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A564B4" w:rsidRDefault="00851F44" w:rsidP="00851F44">
            <w:pPr>
              <w:pStyle w:val="TAL"/>
              <w:rPr>
                <w:lang w:eastAsia="zh-CN"/>
              </w:rPr>
            </w:pPr>
            <w:r w:rsidRPr="00A564B4">
              <w:rPr>
                <w:lang w:eastAsia="zh-CN"/>
              </w:rPr>
              <w:t>C</w:t>
            </w:r>
            <w:r w:rsidRPr="00A564B4">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w:t>
            </w:r>
            <w:r w:rsidRPr="00A564B4">
              <w:t xml:space="preserve"> and supporting </w:t>
            </w:r>
            <w:r w:rsidRPr="00A564B4">
              <w:rPr>
                <w:lang w:eastAsia="en-US"/>
              </w:rPr>
              <w:t>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A564B4" w:rsidRDefault="00851F44" w:rsidP="00851F44">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851F44" w:rsidRPr="00A564B4" w14:paraId="4D4017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851F44" w:rsidRPr="00A564B4" w:rsidRDefault="00851F44" w:rsidP="00851F44">
            <w:pPr>
              <w:pStyle w:val="TAL"/>
              <w:rPr>
                <w:lang w:eastAsia="en-US"/>
              </w:rPr>
            </w:pPr>
            <w:r w:rsidRPr="00A564B4">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851F44" w:rsidRPr="00A564B4" w:rsidRDefault="00851F44" w:rsidP="00851F44">
            <w:pPr>
              <w:pStyle w:val="TAL"/>
              <w:rPr>
                <w:lang w:eastAsia="zh-CN"/>
              </w:rPr>
            </w:pPr>
            <w:r w:rsidRPr="00A564B4">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A564B4" w:rsidRDefault="00851F44" w:rsidP="00851F44">
            <w:pPr>
              <w:pStyle w:val="TAL"/>
              <w:rPr>
                <w:lang w:eastAsia="zh-CN"/>
              </w:rPr>
            </w:pPr>
            <w:r w:rsidRPr="00A564B4">
              <w:rPr>
                <w:lang w:eastAsia="zh-TW"/>
              </w:rPr>
              <w:t>C189</w:t>
            </w:r>
            <w:r w:rsidRPr="00A564B4">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supporting 256QAM in DL</w:t>
            </w:r>
            <w:r w:rsidRPr="00A564B4">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A564B4" w:rsidRDefault="00851F44" w:rsidP="00851F44">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851F44" w:rsidRPr="00A564B4" w14:paraId="53AD346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851F44" w:rsidRPr="00A564B4" w:rsidRDefault="00851F44" w:rsidP="00851F44">
            <w:pPr>
              <w:pStyle w:val="TAL"/>
              <w:rPr>
                <w:lang w:eastAsia="en-US"/>
              </w:rPr>
            </w:pPr>
            <w:r w:rsidRPr="00A564B4">
              <w:rPr>
                <w:snapToGrid w:val="0"/>
                <w:lang w:eastAsia="en-US"/>
              </w:rPr>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851F44" w:rsidRPr="00A564B4" w:rsidRDefault="00851F44" w:rsidP="00851F44">
            <w:pPr>
              <w:pStyle w:val="TAL"/>
              <w:rPr>
                <w:lang w:eastAsia="zh-CN"/>
              </w:rPr>
            </w:pPr>
            <w:r w:rsidRPr="00A564B4">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851F44" w:rsidRPr="00A564B4" w:rsidRDefault="00851F44" w:rsidP="00851F44">
            <w:pPr>
              <w:pStyle w:val="TAL"/>
              <w:rPr>
                <w:lang w:eastAsia="zh-CN"/>
              </w:rPr>
            </w:pPr>
            <w:r w:rsidRPr="00A564B4">
              <w:rPr>
                <w:lang w:eastAsia="en-US"/>
              </w:rPr>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851F44" w:rsidRPr="00A564B4" w:rsidRDefault="00851F44" w:rsidP="00851F44">
            <w:pPr>
              <w:pStyle w:val="TAL"/>
              <w:rPr>
                <w:lang w:eastAsia="zh-CN"/>
              </w:rPr>
            </w:pPr>
            <w:r w:rsidRPr="00A564B4">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and</w:t>
            </w:r>
            <w:r w:rsidRPr="00A564B4">
              <w:rPr>
                <w:lang w:eastAsia="zh-CN"/>
              </w:rPr>
              <w:t xml:space="preserve"> supporting 256QAM in DL</w:t>
            </w:r>
            <w:r w:rsidRPr="00A564B4">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A564B4" w:rsidRDefault="00851F44" w:rsidP="00851F44">
            <w:pPr>
              <w:pStyle w:val="TAL"/>
              <w:rPr>
                <w:b/>
                <w:lang w:eastAsia="zh-CN"/>
              </w:rPr>
            </w:pPr>
          </w:p>
        </w:tc>
      </w:tr>
      <w:tr w:rsidR="00851F44" w:rsidRPr="00A564B4" w14:paraId="63A91DE7"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851F44" w:rsidRPr="00A564B4" w:rsidRDefault="00851F44" w:rsidP="00851F44">
            <w:pPr>
              <w:pStyle w:val="TAL"/>
              <w:rPr>
                <w:snapToGrid w:val="0"/>
              </w:rPr>
            </w:pPr>
            <w:r w:rsidRPr="00A564B4">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851F44" w:rsidRPr="00A564B4" w:rsidRDefault="00851F44" w:rsidP="00851F44">
            <w:pPr>
              <w:pStyle w:val="TAL"/>
            </w:pPr>
            <w:r w:rsidRPr="00A564B4">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851F44" w:rsidRPr="00A564B4" w:rsidRDefault="00851F44" w:rsidP="00851F44">
            <w:pPr>
              <w:pStyle w:val="TAL"/>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851F44" w:rsidRPr="00A564B4" w:rsidRDefault="00851F44" w:rsidP="00851F44">
            <w:pPr>
              <w:pStyle w:val="TAL"/>
            </w:pPr>
            <w:r w:rsidRPr="00A564B4">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48DBA9B6"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A564B4" w:rsidRDefault="00851F44" w:rsidP="00851F44">
            <w:pPr>
              <w:pStyle w:val="TAL"/>
              <w:rPr>
                <w:b/>
                <w:lang w:eastAsia="zh-CN"/>
              </w:rPr>
            </w:pPr>
          </w:p>
        </w:tc>
      </w:tr>
      <w:tr w:rsidR="00851F44" w:rsidRPr="00A564B4" w14:paraId="704BAF31"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A564B4" w:rsidRDefault="00851F44" w:rsidP="00851F44">
            <w:pPr>
              <w:pStyle w:val="TAL"/>
              <w:rPr>
                <w:lang w:eastAsia="zh-CN"/>
              </w:rPr>
            </w:pPr>
            <w:r w:rsidRPr="00A564B4">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851F44" w:rsidRPr="00A564B4" w:rsidRDefault="00851F44" w:rsidP="00851F44">
            <w:pPr>
              <w:pStyle w:val="TAL"/>
              <w:rPr>
                <w:lang w:eastAsia="zh-CN"/>
              </w:rPr>
            </w:pPr>
            <w:r w:rsidRPr="00A564B4">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851F44" w:rsidRPr="00A564B4" w:rsidRDefault="00851F44" w:rsidP="00851F44">
            <w:pPr>
              <w:pStyle w:val="TAL"/>
              <w:rPr>
                <w:lang w:eastAsia="zh-CN"/>
              </w:rPr>
            </w:pPr>
            <w:r w:rsidRPr="00A564B4">
              <w:t>Rel-1</w:t>
            </w:r>
            <w:r w:rsidRPr="00A564B4">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851F44" w:rsidRPr="00A564B4" w:rsidRDefault="00851F44" w:rsidP="00851F44">
            <w:pPr>
              <w:pStyle w:val="TAL"/>
              <w:rPr>
                <w:lang w:eastAsia="zh-CN"/>
              </w:rPr>
            </w:pPr>
            <w:r w:rsidRPr="00A564B4">
              <w:t>C</w:t>
            </w:r>
            <w:r w:rsidRPr="00A564B4">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851F44" w:rsidRPr="00A564B4" w:rsidRDefault="00851F44" w:rsidP="00851F44">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81" w:type="dxa"/>
            <w:tcBorders>
              <w:top w:val="nil"/>
              <w:left w:val="nil"/>
              <w:bottom w:val="single" w:sz="4" w:space="0" w:color="auto"/>
              <w:right w:val="single" w:sz="4" w:space="0" w:color="auto"/>
            </w:tcBorders>
          </w:tcPr>
          <w:p w14:paraId="41A7E5D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A564B4" w:rsidRDefault="00851F44" w:rsidP="00851F44">
            <w:pPr>
              <w:pStyle w:val="TAL"/>
              <w:rPr>
                <w:lang w:eastAsia="zh-CN"/>
              </w:rPr>
            </w:pPr>
            <w:r w:rsidRPr="00A564B4">
              <w:rPr>
                <w:lang w:eastAsia="zh-CN"/>
              </w:rPr>
              <w:t>Test execution not necessary if 8.7.1.1_H.8 is executed</w:t>
            </w:r>
          </w:p>
        </w:tc>
      </w:tr>
      <w:tr w:rsidR="00851F44" w:rsidRPr="00A564B4" w14:paraId="6C87FB56"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A564B4" w:rsidRDefault="00851F44" w:rsidP="00851F44">
            <w:pPr>
              <w:pStyle w:val="TAL"/>
              <w:rPr>
                <w:lang w:eastAsia="zh-CN"/>
              </w:rPr>
            </w:pPr>
            <w:r w:rsidRPr="00A564B4">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851F44" w:rsidRPr="00A564B4" w:rsidRDefault="00851F44" w:rsidP="00851F44">
            <w:pPr>
              <w:pStyle w:val="TAL"/>
              <w:rPr>
                <w:lang w:eastAsia="zh-CN"/>
              </w:rPr>
            </w:pPr>
            <w:r w:rsidRPr="00A564B4">
              <w:rPr>
                <w:lang w:eastAsia="zh-CN"/>
              </w:rPr>
              <w:t xml:space="preserve">TDD sustained data rate performance </w:t>
            </w:r>
            <w:r w:rsidRPr="00A564B4">
              <w:rPr>
                <w:lang w:eastAsia="en-US"/>
              </w:rPr>
              <w:t>(Rel</w:t>
            </w:r>
            <w:r w:rsidRPr="00A564B4">
              <w:rPr>
                <w:lang w:eastAsia="zh-CN"/>
              </w:rPr>
              <w:t>-9</w:t>
            </w:r>
            <w:r w:rsidRPr="00A564B4">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851F44" w:rsidRPr="00A564B4" w:rsidRDefault="00851F44" w:rsidP="00851F44">
            <w:pPr>
              <w:pStyle w:val="TAL"/>
              <w:rPr>
                <w:lang w:eastAsia="zh-CN"/>
              </w:rPr>
            </w:pPr>
            <w:r w:rsidRPr="00A564B4">
              <w:rPr>
                <w:lang w:eastAsia="zh-CN"/>
              </w:rPr>
              <w:t>C</w:t>
            </w:r>
            <w:r w:rsidRPr="00A564B4">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851F44" w:rsidRPr="00A564B4" w:rsidRDefault="00851F44" w:rsidP="00851F44">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A564B4" w:rsidRDefault="00851F44" w:rsidP="00851F44">
            <w:pPr>
              <w:pStyle w:val="TAL"/>
              <w:rPr>
                <w:lang w:eastAsia="ko-KR"/>
              </w:rPr>
            </w:pPr>
            <w:r w:rsidRPr="00A564B4">
              <w:rPr>
                <w:lang w:eastAsia="zh-CN"/>
              </w:rPr>
              <w:t>It is not necessary for CA UEs and EPDCCH UEs to be tested in this test if 8.7.2.1_A.1 or 8.7.4.1 is executed.</w:t>
            </w:r>
          </w:p>
        </w:tc>
      </w:tr>
      <w:tr w:rsidR="00851F44" w:rsidRPr="00A564B4" w14:paraId="0E9D91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A564B4" w:rsidRDefault="00851F44" w:rsidP="00851F44">
            <w:pPr>
              <w:pStyle w:val="TAL"/>
              <w:rPr>
                <w:lang w:eastAsia="zh-CN"/>
              </w:rPr>
            </w:pPr>
            <w:r w:rsidRPr="00A564B4">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851F44" w:rsidRPr="00A564B4" w:rsidRDefault="00851F44" w:rsidP="00851F44">
            <w:pPr>
              <w:pStyle w:val="TAL"/>
              <w:rPr>
                <w:lang w:eastAsia="zh-CN"/>
              </w:rPr>
            </w:pPr>
            <w:r w:rsidRPr="00A564B4">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851F44" w:rsidRPr="00A564B4" w:rsidRDefault="00851F44" w:rsidP="00851F44">
            <w:pPr>
              <w:pStyle w:val="TAL"/>
              <w:rPr>
                <w:lang w:eastAsia="zh-CN"/>
              </w:rPr>
            </w:pPr>
            <w:r w:rsidRPr="00A564B4">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851F44" w:rsidRPr="00A564B4" w:rsidRDefault="00851F44" w:rsidP="00851F44">
            <w:pPr>
              <w:pStyle w:val="TAL"/>
              <w:rPr>
                <w:lang w:eastAsia="zh-CN"/>
              </w:rPr>
            </w:pPr>
            <w:r w:rsidRPr="00A564B4">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A564B4" w:rsidRDefault="00851F44" w:rsidP="00851F44">
            <w:pPr>
              <w:pStyle w:val="TAL"/>
              <w:rPr>
                <w:lang w:eastAsia="ko-KR"/>
              </w:rPr>
            </w:pPr>
            <w:r w:rsidRPr="00A564B4">
              <w:rPr>
                <w:lang w:eastAsia="zh-CN"/>
              </w:rPr>
              <w:t>It is not necessary for CA UEs and EPDCCH UEs to be tested in this test if 8.7.2.1_A.1or 8.7.4.1 is executed.</w:t>
            </w:r>
          </w:p>
        </w:tc>
      </w:tr>
      <w:tr w:rsidR="00851F44" w:rsidRPr="00A564B4" w14:paraId="6E70BB0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A564B4" w:rsidRDefault="00851F44" w:rsidP="00851F44">
            <w:pPr>
              <w:pStyle w:val="TAL"/>
              <w:rPr>
                <w:lang w:eastAsia="zh-CN"/>
              </w:rPr>
            </w:pPr>
            <w:r w:rsidRPr="00A564B4">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851F44" w:rsidRPr="00A564B4" w:rsidRDefault="00851F44" w:rsidP="00851F44">
            <w:pPr>
              <w:pStyle w:val="TAL"/>
              <w:rPr>
                <w:lang w:eastAsia="zh-CN"/>
              </w:rPr>
            </w:pPr>
            <w:r w:rsidRPr="00A564B4">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851F44" w:rsidRPr="00A564B4" w:rsidRDefault="00851F44" w:rsidP="00851F44">
            <w:pPr>
              <w:pStyle w:val="TAL"/>
              <w:rPr>
                <w:lang w:eastAsia="zh-CN"/>
              </w:rPr>
            </w:pPr>
            <w:r w:rsidRPr="00A564B4">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851F44" w:rsidRPr="00A564B4" w:rsidRDefault="00851F44" w:rsidP="00851F44">
            <w:pPr>
              <w:pStyle w:val="TAL"/>
              <w:rPr>
                <w:lang w:eastAsia="zh-CN"/>
              </w:rPr>
            </w:pPr>
          </w:p>
        </w:tc>
      </w:tr>
      <w:tr w:rsidR="00851F44" w:rsidRPr="00A564B4" w14:paraId="2EE41C8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A564B4" w:rsidRDefault="00851F44" w:rsidP="00851F44">
            <w:pPr>
              <w:pStyle w:val="TAL"/>
              <w:rPr>
                <w:lang w:eastAsia="zh-CN"/>
              </w:rPr>
            </w:pPr>
            <w:r w:rsidRPr="00A564B4">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851F44" w:rsidRPr="00A564B4" w:rsidRDefault="00851F44" w:rsidP="00851F44">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851F44" w:rsidRPr="00A564B4" w:rsidRDefault="00851F44" w:rsidP="00851F44">
            <w:pPr>
              <w:pStyle w:val="TAL"/>
              <w:rPr>
                <w:lang w:eastAsia="zh-CN"/>
              </w:rPr>
            </w:pPr>
            <w:r w:rsidRPr="00A564B4">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851F44" w:rsidRPr="00A564B4" w:rsidRDefault="00851F44" w:rsidP="00851F44">
            <w:pPr>
              <w:pStyle w:val="TAL"/>
              <w:rPr>
                <w:lang w:eastAsia="zh-CN"/>
              </w:rPr>
            </w:pPr>
            <w:r w:rsidRPr="00A564B4">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A.2 is executed.</w:t>
            </w:r>
          </w:p>
        </w:tc>
      </w:tr>
      <w:tr w:rsidR="00851F44" w:rsidRPr="00A564B4" w14:paraId="22CDD17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851F44" w:rsidRPr="00A564B4" w:rsidRDefault="00851F44" w:rsidP="00851F44">
            <w:pPr>
              <w:pStyle w:val="TAL"/>
              <w:rPr>
                <w:lang w:eastAsia="en-US"/>
              </w:rPr>
            </w:pPr>
            <w:r w:rsidRPr="00A564B4">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851F44" w:rsidRPr="00A564B4" w:rsidRDefault="00851F44" w:rsidP="00851F44">
            <w:pPr>
              <w:pStyle w:val="TAL"/>
              <w:rPr>
                <w:lang w:eastAsia="zh-CN"/>
              </w:rPr>
            </w:pPr>
            <w:r w:rsidRPr="00A564B4">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CD5E5E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851F44" w:rsidRPr="00A564B4" w:rsidRDefault="00851F44" w:rsidP="00851F44">
            <w:pPr>
              <w:pStyle w:val="TAL"/>
              <w:rPr>
                <w:lang w:eastAsia="zh-CN"/>
              </w:rPr>
            </w:pPr>
            <w:r w:rsidRPr="00A564B4">
              <w:rPr>
                <w:lang w:eastAsia="zh-CN"/>
              </w:rPr>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851F44" w:rsidRPr="00A564B4" w:rsidRDefault="00851F44" w:rsidP="00851F44">
            <w:pPr>
              <w:pStyle w:val="TAL"/>
              <w:rPr>
                <w:lang w:eastAsia="en-US"/>
              </w:rPr>
            </w:pPr>
            <w:r w:rsidRPr="00A564B4">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851F44" w:rsidRPr="00A564B4" w:rsidRDefault="00851F44" w:rsidP="00851F44">
            <w:pPr>
              <w:pStyle w:val="TAL"/>
              <w:rPr>
                <w:lang w:eastAsia="zh-CN"/>
              </w:rPr>
            </w:pPr>
            <w:r w:rsidRPr="00A564B4">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w:t>
            </w:r>
            <w:r w:rsidRPr="00A564B4">
              <w:t>3</w:t>
            </w:r>
            <w:r w:rsidRPr="00A564B4">
              <w:rPr>
                <w:lang w:eastAsia="zh-CN"/>
              </w:rPr>
              <w:t xml:space="preserve"> is executed.</w:t>
            </w:r>
          </w:p>
        </w:tc>
      </w:tr>
      <w:tr w:rsidR="00851F44" w:rsidRPr="00A564B4" w14:paraId="3F5B74D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A564B4" w:rsidRDefault="00851F44" w:rsidP="00851F44">
            <w:pPr>
              <w:pStyle w:val="TAL"/>
              <w:rPr>
                <w:lang w:eastAsia="en-US"/>
              </w:rPr>
            </w:pPr>
            <w:r w:rsidRPr="00A564B4">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2550A2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851F44" w:rsidRPr="00A564B4" w:rsidRDefault="00851F44" w:rsidP="00851F44">
            <w:pPr>
              <w:pStyle w:val="TAL"/>
              <w:rPr>
                <w:lang w:eastAsia="zh-CN"/>
              </w:rPr>
            </w:pPr>
            <w:r w:rsidRPr="00A564B4">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851F44" w:rsidRPr="00A564B4" w:rsidRDefault="00851F44" w:rsidP="00851F44">
            <w:pPr>
              <w:pStyle w:val="TAL"/>
              <w:rPr>
                <w:lang w:eastAsia="en-US"/>
              </w:rPr>
            </w:pPr>
            <w:r w:rsidRPr="00A564B4">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851F44" w:rsidRPr="00A564B4" w:rsidRDefault="00851F44" w:rsidP="00851F44">
            <w:pPr>
              <w:pStyle w:val="TAL"/>
              <w:rPr>
                <w:lang w:eastAsia="zh-CN"/>
              </w:rPr>
            </w:pPr>
            <w:r w:rsidRPr="00A564B4">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851F44" w:rsidRPr="00A564B4" w:rsidRDefault="00851F44" w:rsidP="00851F44">
            <w:pPr>
              <w:pStyle w:val="TAL"/>
              <w:rPr>
                <w:lang w:eastAsia="zh-CN"/>
              </w:rPr>
            </w:pPr>
            <w:r w:rsidRPr="00A564B4">
              <w:rPr>
                <w:lang w:eastAsia="en-US"/>
              </w:rPr>
              <w:t xml:space="preserve">UE supporting E-UTRA TDD and 4DL </w:t>
            </w:r>
            <w:r w:rsidRPr="00A564B4">
              <w:rPr>
                <w:rFonts w:cs="Arial"/>
                <w:szCs w:val="18"/>
                <w:lang w:eastAsia="en-US"/>
              </w:rPr>
              <w:t>CA configurations in Table 4.1-3</w:t>
            </w:r>
            <w:r w:rsidRPr="00A564B4">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Pr="00A564B4" w:rsidRDefault="00851F44" w:rsidP="00851F44">
            <w:pPr>
              <w:pStyle w:val="TAL"/>
              <w:rPr>
                <w:lang w:eastAsia="zh-CN"/>
              </w:rPr>
            </w:pPr>
            <w:r w:rsidRPr="00A564B4">
              <w:rPr>
                <w:lang w:eastAsia="zh-CN"/>
              </w:rPr>
              <w:t>Test execution not necessary if 8.7.2.1_A.4 is executed.</w:t>
            </w:r>
          </w:p>
          <w:p w14:paraId="7ACAEE92" w14:textId="77777777" w:rsidR="00851F44" w:rsidRPr="00A564B4" w:rsidRDefault="00851F44" w:rsidP="00851F44">
            <w:pPr>
              <w:pStyle w:val="TAL"/>
              <w:rPr>
                <w:lang w:eastAsia="zh-CN"/>
              </w:rPr>
            </w:pPr>
          </w:p>
          <w:p w14:paraId="562F5EC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4BF57B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6E61BB86" w14:textId="31D60F82" w:rsidR="00851F44" w:rsidRPr="00A564B4" w:rsidRDefault="00851F44" w:rsidP="00851F44">
            <w:pPr>
              <w:pStyle w:val="TAL"/>
              <w:rPr>
                <w:lang w:eastAsia="en-US"/>
              </w:rPr>
            </w:pPr>
            <w:r w:rsidRPr="00A564B4">
              <w:t>8.7.2.1_A.5</w:t>
            </w:r>
          </w:p>
        </w:tc>
        <w:tc>
          <w:tcPr>
            <w:tcW w:w="1646" w:type="dxa"/>
            <w:tcBorders>
              <w:left w:val="nil"/>
              <w:bottom w:val="single" w:sz="4" w:space="0" w:color="auto"/>
              <w:right w:val="single" w:sz="4" w:space="0" w:color="auto"/>
            </w:tcBorders>
            <w:shd w:val="clear" w:color="auto" w:fill="auto"/>
          </w:tcPr>
          <w:p w14:paraId="36640083" w14:textId="7C1DB04F" w:rsidR="00851F44" w:rsidRPr="00A564B4" w:rsidRDefault="00851F44" w:rsidP="00851F44">
            <w:pPr>
              <w:pStyle w:val="TAL"/>
              <w:rPr>
                <w:lang w:eastAsia="en-US"/>
              </w:rPr>
            </w:pPr>
            <w:r w:rsidRPr="00A564B4">
              <w:t>TDD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5746CBE" w14:textId="1A01CED9" w:rsidR="00851F44" w:rsidRPr="00A564B4" w:rsidRDefault="00851F44" w:rsidP="00851F44">
            <w:pPr>
              <w:pStyle w:val="TAL"/>
              <w:rPr>
                <w:lang w:eastAsia="en-US"/>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4E7C95FB" w14:textId="77CC36D8" w:rsidR="00851F44" w:rsidRPr="00A564B4" w:rsidRDefault="00851F44" w:rsidP="00851F44">
            <w:pPr>
              <w:pStyle w:val="TAL"/>
              <w:rPr>
                <w:lang w:eastAsia="en-US"/>
              </w:rPr>
            </w:pPr>
            <w:r w:rsidRPr="00A564B4">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1C9299AC" w14:textId="2395FB87" w:rsidR="00851F44" w:rsidRPr="00A564B4" w:rsidRDefault="00851F44" w:rsidP="00851F44">
            <w:pPr>
              <w:pStyle w:val="TAL"/>
              <w:rPr>
                <w:lang w:eastAsia="en-US"/>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F1E2D02" w14:textId="4BDF357F"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3B1712F" w14:textId="4D141F9A"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Pr="00A564B4" w:rsidRDefault="00851F44" w:rsidP="00851F44">
            <w:pPr>
              <w:pStyle w:val="TAL"/>
              <w:rPr>
                <w:lang w:eastAsia="zh-CN"/>
              </w:rPr>
            </w:pPr>
            <w:r w:rsidRPr="00A564B4">
              <w:rPr>
                <w:lang w:eastAsia="zh-CN"/>
              </w:rPr>
              <w:t>Test execution not necessary if 8.7.2.1_A.6 is executed.</w:t>
            </w:r>
          </w:p>
          <w:p w14:paraId="509BF815" w14:textId="77777777" w:rsidR="00851F44" w:rsidRPr="00A564B4" w:rsidRDefault="00851F44" w:rsidP="00851F44">
            <w:pPr>
              <w:pStyle w:val="TAL"/>
              <w:rPr>
                <w:lang w:eastAsia="zh-CN"/>
              </w:rPr>
            </w:pPr>
          </w:p>
          <w:p w14:paraId="494FC82E" w14:textId="0A89215D"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F717E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851F44" w:rsidRPr="00A564B4" w:rsidRDefault="00851F44" w:rsidP="00851F44">
            <w:pPr>
              <w:pStyle w:val="TAL"/>
              <w:rPr>
                <w:lang w:eastAsia="en-US"/>
              </w:rPr>
            </w:pPr>
            <w:r w:rsidRPr="00A564B4">
              <w:t>8.7.2.1_A.</w:t>
            </w:r>
            <w:r w:rsidRPr="00A564B4">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851F44" w:rsidRPr="00A564B4" w:rsidRDefault="00851F44" w:rsidP="00851F44">
            <w:pPr>
              <w:pStyle w:val="TAL"/>
              <w:rPr>
                <w:lang w:eastAsia="en-US"/>
              </w:rPr>
            </w:pPr>
            <w:r w:rsidRPr="00A564B4">
              <w:t>TDD Sustained data rate performance for CA (</w:t>
            </w:r>
            <w:r w:rsidRPr="00A564B4">
              <w:rPr>
                <w:lang w:eastAsia="zh-CN"/>
              </w:rPr>
              <w:t>6</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851F44" w:rsidRPr="00A564B4" w:rsidRDefault="00851F44" w:rsidP="00851F44">
            <w:pPr>
              <w:pStyle w:val="TAL"/>
              <w:rPr>
                <w:lang w:eastAsia="en-US"/>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851F44" w:rsidRPr="00A564B4" w:rsidRDefault="00851F44" w:rsidP="00851F44">
            <w:pPr>
              <w:pStyle w:val="TAL"/>
              <w:rPr>
                <w:lang w:eastAsia="en-US"/>
              </w:rPr>
            </w:pPr>
            <w:r w:rsidRPr="00A564B4">
              <w:t>C</w:t>
            </w:r>
            <w:r w:rsidRPr="00A564B4">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851F44" w:rsidRPr="00A564B4" w:rsidRDefault="00851F44" w:rsidP="00851F44">
            <w:pPr>
              <w:pStyle w:val="TAL"/>
              <w:rPr>
                <w:lang w:eastAsia="en-US"/>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Pr="00A564B4" w:rsidRDefault="00851F44" w:rsidP="00851F44">
            <w:pPr>
              <w:pStyle w:val="TAL"/>
              <w:rPr>
                <w:lang w:eastAsia="zh-CN"/>
              </w:rPr>
            </w:pPr>
            <w:r w:rsidRPr="00A564B4">
              <w:rPr>
                <w:lang w:eastAsia="zh-CN"/>
              </w:rPr>
              <w:t>Test execution not necessary if 8.7.2.1_A.7 is executed.</w:t>
            </w:r>
          </w:p>
          <w:p w14:paraId="58B03C1A" w14:textId="77777777" w:rsidR="00851F44" w:rsidRPr="00A564B4" w:rsidRDefault="00851F44" w:rsidP="00851F44">
            <w:pPr>
              <w:pStyle w:val="TAL"/>
              <w:rPr>
                <w:lang w:eastAsia="zh-CN"/>
              </w:rPr>
            </w:pPr>
          </w:p>
          <w:p w14:paraId="7BFE8CE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E383AE3"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851F44" w:rsidRPr="00A564B4" w:rsidRDefault="00851F44" w:rsidP="00851F44">
            <w:pPr>
              <w:pStyle w:val="TAL"/>
            </w:pPr>
            <w:r w:rsidRPr="00A564B4">
              <w:t>8.7.2.1_A.</w:t>
            </w:r>
            <w:r w:rsidRPr="00A564B4">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851F44" w:rsidRPr="00A564B4" w:rsidRDefault="00851F44" w:rsidP="00851F44">
            <w:pPr>
              <w:pStyle w:val="TAL"/>
              <w:rPr>
                <w:lang w:eastAsia="zh-CN"/>
              </w:rPr>
            </w:pPr>
            <w:r w:rsidRPr="00A564B4">
              <w:t>TDD Sustained data rate performance for CA (</w:t>
            </w:r>
            <w:r w:rsidRPr="00A564B4">
              <w:rPr>
                <w:lang w:eastAsia="zh-CN"/>
              </w:rPr>
              <w:t>7</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851F44" w:rsidRPr="00A564B4" w:rsidRDefault="00851F44" w:rsidP="00851F44">
            <w:pPr>
              <w:pStyle w:val="TAL"/>
              <w:rPr>
                <w:lang w:eastAsia="zh-CN"/>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851F44" w:rsidRPr="00A564B4" w:rsidRDefault="00851F44" w:rsidP="00851F44">
            <w:pPr>
              <w:pStyle w:val="TAL"/>
              <w:rPr>
                <w:lang w:eastAsia="zh-CN"/>
              </w:rPr>
            </w:pPr>
            <w:r w:rsidRPr="00A564B4">
              <w:t>C</w:t>
            </w:r>
            <w:r w:rsidRPr="00A564B4">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851F44" w:rsidRPr="00A564B4" w:rsidRDefault="00851F44" w:rsidP="00851F44">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Pr="00A564B4" w:rsidRDefault="00851F44" w:rsidP="00851F44">
            <w:pPr>
              <w:pStyle w:val="TAL"/>
              <w:rPr>
                <w:lang w:eastAsia="zh-CN"/>
              </w:rPr>
            </w:pPr>
            <w:r w:rsidRPr="00A564B4">
              <w:rPr>
                <w:lang w:eastAsia="zh-CN"/>
              </w:rPr>
              <w:t>Test execution not necessary if 8.7.2.1_A.8 is executed.</w:t>
            </w:r>
          </w:p>
          <w:p w14:paraId="60731A31" w14:textId="77777777" w:rsidR="00851F44" w:rsidRPr="00A564B4" w:rsidRDefault="00851F44" w:rsidP="00851F44">
            <w:pPr>
              <w:pStyle w:val="TAL"/>
              <w:rPr>
                <w:lang w:eastAsia="zh-CN"/>
              </w:rPr>
            </w:pPr>
          </w:p>
          <w:p w14:paraId="3AC0B6F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81AC8B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851F44" w:rsidRPr="00A564B4" w:rsidRDefault="00851F44" w:rsidP="00851F44">
            <w:pPr>
              <w:pStyle w:val="TAL"/>
              <w:rPr>
                <w:lang w:eastAsia="zh-CN"/>
              </w:rPr>
            </w:pPr>
            <w:r w:rsidRPr="00A564B4">
              <w:rPr>
                <w:lang w:eastAsia="en-US"/>
              </w:rPr>
              <w:t>8.7.2.1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851F44" w:rsidRPr="00A564B4" w:rsidRDefault="00851F44" w:rsidP="00851F44">
            <w:pPr>
              <w:pStyle w:val="TAL"/>
              <w:rPr>
                <w:lang w:eastAsia="en-US"/>
              </w:rPr>
            </w:pPr>
            <w:r w:rsidRPr="00A564B4">
              <w:rPr>
                <w:lang w:eastAsia="zh-CN"/>
              </w:rPr>
              <w:t>T</w:t>
            </w:r>
            <w:r w:rsidRPr="00A564B4">
              <w:rPr>
                <w:lang w:eastAsia="en-US"/>
              </w:rPr>
              <w:t xml:space="preserve">DD sustained data rate performance </w:t>
            </w:r>
            <w:r w:rsidRPr="00A564B4">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A564B4" w:rsidRDefault="00851F44" w:rsidP="00851F44">
            <w:pPr>
              <w:pStyle w:val="TAL"/>
              <w:rPr>
                <w:lang w:eastAsia="zh-CN"/>
              </w:rPr>
            </w:pPr>
            <w:r w:rsidRPr="00A564B4">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A564B4" w:rsidRDefault="00851F44" w:rsidP="00851F44">
            <w:pPr>
              <w:pStyle w:val="TAL"/>
              <w:rPr>
                <w:lang w:eastAsia="zh-CN"/>
              </w:rPr>
            </w:pPr>
            <w:r w:rsidRPr="00A564B4">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851F44" w:rsidRPr="00A564B4" w14:paraId="4B3E2E9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851F44" w:rsidRPr="00A564B4" w:rsidRDefault="00851F44" w:rsidP="00851F44">
            <w:pPr>
              <w:pStyle w:val="TAL"/>
              <w:rPr>
                <w:lang w:eastAsia="en-US"/>
              </w:rPr>
            </w:pPr>
            <w:r w:rsidRPr="00A564B4">
              <w:rPr>
                <w:lang w:eastAsia="en-US"/>
              </w:rPr>
              <w:t>8.7.2.1_</w:t>
            </w:r>
            <w:r w:rsidRPr="00A564B4">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851F44" w:rsidRPr="00A564B4" w:rsidRDefault="00851F44" w:rsidP="00851F44">
            <w:pPr>
              <w:pStyle w:val="TAL"/>
              <w:rPr>
                <w:lang w:eastAsia="zh-CN"/>
              </w:rPr>
            </w:pPr>
            <w:r w:rsidRPr="00A564B4">
              <w:rPr>
                <w:lang w:eastAsia="en-US"/>
              </w:rPr>
              <w:t>TDD sustained data rate performance</w:t>
            </w:r>
            <w:r w:rsidRPr="00A564B4">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A564B4" w:rsidRDefault="00851F44" w:rsidP="00851F44">
            <w:pPr>
              <w:pStyle w:val="TAL"/>
              <w:rPr>
                <w:lang w:eastAsia="zh-CN"/>
              </w:rPr>
            </w:pPr>
            <w:r w:rsidRPr="00A564B4">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A564B4" w:rsidRDefault="00851F44" w:rsidP="00851F44">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A7329F6" w14:textId="77777777" w:rsidR="00851F44" w:rsidRPr="00A564B4" w:rsidRDefault="00851F44" w:rsidP="00851F44">
            <w:pPr>
              <w:pStyle w:val="TAL"/>
              <w:rPr>
                <w:lang w:eastAsia="zh-CN"/>
              </w:rPr>
            </w:pPr>
          </w:p>
          <w:p w14:paraId="1F1D89D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5D5DF8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851F44" w:rsidRPr="00A564B4" w:rsidRDefault="00851F44" w:rsidP="00851F44">
            <w:pPr>
              <w:pStyle w:val="TAL"/>
              <w:rPr>
                <w:lang w:eastAsia="en-US"/>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851F44" w:rsidRPr="00A564B4" w:rsidRDefault="00851F44" w:rsidP="00851F44">
            <w:pPr>
              <w:pStyle w:val="TAL"/>
              <w:rPr>
                <w:lang w:eastAsia="zh-CN"/>
              </w:rPr>
            </w:pPr>
            <w:r w:rsidRPr="00A564B4">
              <w:rPr>
                <w:lang w:eastAsia="zh-CN"/>
              </w:rPr>
              <w:t>T</w:t>
            </w:r>
            <w:r w:rsidRPr="00A564B4">
              <w:rPr>
                <w:lang w:eastAsia="en-US"/>
              </w:rPr>
              <w:t>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A564B4" w:rsidRDefault="00851F44" w:rsidP="00851F44">
            <w:pPr>
              <w:pStyle w:val="TAL"/>
              <w:rPr>
                <w:lang w:eastAsia="zh-CN"/>
              </w:rPr>
            </w:pPr>
            <w:r w:rsidRPr="00A564B4">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3DL CA</w:t>
            </w:r>
            <w:r w:rsidRPr="00A564B4">
              <w:rPr>
                <w:lang w:eastAsia="zh-CN"/>
              </w:rPr>
              <w:t xml:space="preserve"> and supporting 256QAM in DL </w:t>
            </w:r>
            <w:r w:rsidRPr="00A564B4">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.4 is executed.</w:t>
            </w:r>
          </w:p>
          <w:p w14:paraId="59627D12" w14:textId="77777777" w:rsidR="00851F44" w:rsidRPr="00A564B4" w:rsidRDefault="00851F44" w:rsidP="00851F44">
            <w:pPr>
              <w:pStyle w:val="TAL"/>
              <w:rPr>
                <w:lang w:eastAsia="zh-CN"/>
              </w:rPr>
            </w:pPr>
          </w:p>
          <w:p w14:paraId="3264F34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80BCD8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4</w:t>
            </w:r>
            <w:r w:rsidRPr="00A564B4">
              <w:rPr>
                <w:lang w:eastAsia="en-US"/>
              </w:rPr>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851F44" w:rsidRPr="00A564B4" w:rsidRDefault="00851F44" w:rsidP="00851F44">
            <w:pPr>
              <w:pStyle w:val="TAL"/>
              <w:rPr>
                <w:lang w:eastAsia="en-US"/>
              </w:rPr>
            </w:pPr>
            <w:r w:rsidRPr="00A564B4">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851F44" w:rsidRPr="00A564B4" w:rsidRDefault="00851F44" w:rsidP="00851F44">
            <w:pPr>
              <w:pStyle w:val="TAL"/>
              <w:rPr>
                <w:lang w:eastAsia="zh-CN"/>
              </w:rPr>
            </w:pPr>
            <w:r w:rsidRPr="00A564B4">
              <w:rPr>
                <w:lang w:eastAsia="zh-CN"/>
              </w:rPr>
              <w:t>UE supporting E-UTRA TDD and 4</w:t>
            </w:r>
            <w:r w:rsidRPr="00A564B4">
              <w:rPr>
                <w:lang w:eastAsia="en-US"/>
              </w:rPr>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81" w:type="dxa"/>
            <w:tcBorders>
              <w:top w:val="nil"/>
              <w:left w:val="nil"/>
              <w:bottom w:val="single" w:sz="4" w:space="0" w:color="auto"/>
              <w:right w:val="single" w:sz="4" w:space="0" w:color="auto"/>
            </w:tcBorders>
            <w:vAlign w:val="center"/>
          </w:tcPr>
          <w:p w14:paraId="27BA538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.5 is executed.</w:t>
            </w:r>
          </w:p>
          <w:p w14:paraId="1BF14674" w14:textId="77777777" w:rsidR="00851F44" w:rsidRPr="00A564B4" w:rsidRDefault="00851F44" w:rsidP="00851F44">
            <w:pPr>
              <w:pStyle w:val="TAL"/>
              <w:rPr>
                <w:lang w:eastAsia="zh-CN"/>
              </w:rPr>
            </w:pPr>
          </w:p>
          <w:p w14:paraId="1228889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73D33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5</w:t>
            </w:r>
            <w:r w:rsidRPr="00A564B4">
              <w:rPr>
                <w:lang w:eastAsia="en-US"/>
              </w:rPr>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851F44" w:rsidRPr="00A564B4" w:rsidRDefault="00851F44" w:rsidP="00851F44">
            <w:pPr>
              <w:pStyle w:val="TAL"/>
              <w:rPr>
                <w:lang w:eastAsia="en-US"/>
              </w:rPr>
            </w:pPr>
            <w:r w:rsidRPr="00A564B4">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851F44" w:rsidRPr="00A564B4" w:rsidRDefault="00851F44" w:rsidP="00851F44">
            <w:pPr>
              <w:pStyle w:val="TAL"/>
              <w:rPr>
                <w:lang w:eastAsia="zh-CN"/>
              </w:rPr>
            </w:pPr>
            <w:r w:rsidRPr="00A564B4">
              <w:rPr>
                <w:lang w:eastAsia="zh-CN"/>
              </w:rPr>
              <w:t>UE supporting E-UTRA TDD and 5</w:t>
            </w:r>
            <w:r w:rsidRPr="00A564B4">
              <w:rPr>
                <w:lang w:eastAsia="en-US"/>
              </w:rPr>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4EEB504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97BA1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A564B4" w:rsidRDefault="00851F44" w:rsidP="00851F44">
            <w:pPr>
              <w:pStyle w:val="TAL"/>
              <w:rPr>
                <w:snapToGrid w:val="0"/>
                <w:lang w:eastAsia="en-US"/>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851F44" w:rsidRPr="00A564B4" w:rsidRDefault="00851F44" w:rsidP="00851F44">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851F44" w:rsidRPr="00A564B4" w:rsidRDefault="00851F44" w:rsidP="00851F44">
            <w:pPr>
              <w:pStyle w:val="TAL"/>
              <w:rPr>
                <w:lang w:eastAsia="zh-CN"/>
              </w:rPr>
            </w:pPr>
            <w:r w:rsidRPr="00A564B4">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851F44" w:rsidRPr="00A564B4" w:rsidRDefault="00851F44" w:rsidP="00851F44">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14A59F1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.7 is executed.</w:t>
            </w:r>
          </w:p>
          <w:p w14:paraId="0DA844D2" w14:textId="77777777" w:rsidR="00851F44" w:rsidRPr="00A564B4" w:rsidRDefault="00851F44" w:rsidP="00851F44">
            <w:pPr>
              <w:pStyle w:val="TAL"/>
              <w:rPr>
                <w:lang w:eastAsia="zh-CN"/>
              </w:rPr>
            </w:pPr>
          </w:p>
          <w:p w14:paraId="0B64EA4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EE5799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A564B4" w:rsidRDefault="00851F44" w:rsidP="00851F44">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851F44" w:rsidRPr="00A564B4" w:rsidRDefault="00851F44" w:rsidP="00851F44">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851F44" w:rsidRPr="00A564B4" w:rsidRDefault="00851F44" w:rsidP="00851F44">
            <w:pPr>
              <w:pStyle w:val="TAL"/>
            </w:pPr>
            <w:r w:rsidRPr="00A564B4">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851F44" w:rsidRPr="00A564B4" w:rsidRDefault="00851F44" w:rsidP="00851F44">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3CD695CB"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.8 is executed.</w:t>
            </w:r>
          </w:p>
          <w:p w14:paraId="2371852F" w14:textId="77777777" w:rsidR="00851F44" w:rsidRPr="00A564B4" w:rsidRDefault="00851F44" w:rsidP="00851F44">
            <w:pPr>
              <w:pStyle w:val="TAL"/>
              <w:rPr>
                <w:lang w:eastAsia="zh-CN"/>
              </w:rPr>
            </w:pPr>
          </w:p>
          <w:p w14:paraId="550F16A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E598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A564B4" w:rsidRDefault="00851F44" w:rsidP="00851F44">
            <w:pPr>
              <w:pStyle w:val="TAL"/>
              <w:rPr>
                <w:lang w:eastAsia="zh-CN"/>
              </w:rPr>
            </w:pPr>
            <w:r w:rsidRPr="00A564B4">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851F44" w:rsidRPr="00A564B4" w:rsidRDefault="00851F44" w:rsidP="00851F44">
            <w:pPr>
              <w:pStyle w:val="TAL"/>
              <w:rPr>
                <w:lang w:eastAsia="zh-CN"/>
              </w:rPr>
            </w:pPr>
            <w:r w:rsidRPr="00A564B4">
              <w:rPr>
                <w:lang w:eastAsia="en-US"/>
              </w:rPr>
              <w:t>FDD sustained data rate performance</w:t>
            </w:r>
            <w:r w:rsidRPr="00A564B4">
              <w:rPr>
                <w:lang w:eastAsia="zh-CN"/>
              </w:rPr>
              <w:t xml:space="preserve"> for </w:t>
            </w:r>
            <w:r w:rsidRPr="00A564B4">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851F44" w:rsidRPr="00A564B4" w:rsidRDefault="00851F44" w:rsidP="00851F44">
            <w:pPr>
              <w:pStyle w:val="TAL"/>
              <w:rPr>
                <w:lang w:eastAsia="zh-CN"/>
              </w:rPr>
            </w:pPr>
            <w:r w:rsidRPr="00A564B4">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851F44" w:rsidRPr="00A564B4" w:rsidRDefault="00851F44" w:rsidP="00851F44">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A564B4" w:rsidRDefault="00851F44" w:rsidP="00851F44">
            <w:pPr>
              <w:pStyle w:val="TAL"/>
              <w:rPr>
                <w:lang w:eastAsia="ko-KR"/>
              </w:rPr>
            </w:pPr>
          </w:p>
        </w:tc>
      </w:tr>
      <w:tr w:rsidR="00851F44" w:rsidRPr="00A564B4" w14:paraId="719674E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A564B4" w:rsidRDefault="00851F44" w:rsidP="00851F44">
            <w:pPr>
              <w:pStyle w:val="TAL"/>
              <w:rPr>
                <w:lang w:eastAsia="zh-CN"/>
              </w:rPr>
            </w:pPr>
            <w:r w:rsidRPr="00A564B4">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w:t>
            </w:r>
            <w:r w:rsidRPr="00A564B4">
              <w:rPr>
                <w:lang w:eastAsia="zh-CN"/>
              </w:rPr>
              <w:t xml:space="preserve"> for </w:t>
            </w:r>
            <w:r w:rsidRPr="00A564B4">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851F44" w:rsidRPr="00A564B4" w:rsidRDefault="00851F44" w:rsidP="00851F44">
            <w:pPr>
              <w:pStyle w:val="TAL"/>
              <w:rPr>
                <w:lang w:eastAsia="zh-CN"/>
              </w:rPr>
            </w:pPr>
            <w:r w:rsidRPr="00A564B4">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851F44" w:rsidRPr="00A564B4" w:rsidRDefault="00851F44" w:rsidP="00851F44">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A564B4" w:rsidRDefault="00851F44" w:rsidP="00851F44">
            <w:pPr>
              <w:pStyle w:val="TAL"/>
              <w:rPr>
                <w:lang w:eastAsia="ko-KR"/>
              </w:rPr>
            </w:pPr>
          </w:p>
        </w:tc>
      </w:tr>
      <w:tr w:rsidR="00851F44" w:rsidRPr="00A564B4" w14:paraId="3C5CEB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A564B4" w:rsidRDefault="00851F44" w:rsidP="00851F44">
            <w:pPr>
              <w:pStyle w:val="TAL"/>
              <w:rPr>
                <w:lang w:eastAsia="zh-CN"/>
              </w:rPr>
            </w:pPr>
            <w:r w:rsidRPr="00A564B4">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851F44" w:rsidRPr="00A564B4" w:rsidRDefault="00851F44" w:rsidP="00851F44">
            <w:pPr>
              <w:pStyle w:val="TAL"/>
              <w:rPr>
                <w:lang w:eastAsia="zh-CN"/>
              </w:rPr>
            </w:pPr>
            <w:r w:rsidRPr="00A564B4">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851F44" w:rsidRPr="00A564B4" w:rsidRDefault="00851F44" w:rsidP="00851F44">
            <w:pPr>
              <w:pStyle w:val="TAL"/>
              <w:rPr>
                <w:lang w:eastAsia="en-US"/>
              </w:rPr>
            </w:pPr>
            <w:r w:rsidRPr="00A564B4">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Pr="00A564B4" w:rsidRDefault="00851F44" w:rsidP="00851F44">
            <w:pPr>
              <w:pStyle w:val="TAL"/>
              <w:rPr>
                <w:lang w:eastAsia="zh-CN"/>
              </w:rPr>
            </w:pPr>
            <w:r w:rsidRPr="00A564B4">
              <w:rPr>
                <w:lang w:eastAsia="zh-CN"/>
              </w:rPr>
              <w:t>Test execution not necessary if 8.7.5.1.2 is executed.</w:t>
            </w:r>
          </w:p>
          <w:p w14:paraId="0F886A82" w14:textId="77777777" w:rsidR="00851F44" w:rsidRPr="00A564B4" w:rsidRDefault="00851F44" w:rsidP="00851F44">
            <w:pPr>
              <w:pStyle w:val="TAL"/>
              <w:rPr>
                <w:lang w:eastAsia="zh-CN"/>
              </w:rPr>
            </w:pPr>
          </w:p>
          <w:p w14:paraId="7F6AB98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267A3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A564B4" w:rsidRDefault="00851F44" w:rsidP="00851F44">
            <w:pPr>
              <w:pStyle w:val="TAL"/>
              <w:rPr>
                <w:lang w:eastAsia="zh-CN"/>
              </w:rPr>
            </w:pPr>
            <w:r w:rsidRPr="00A564B4">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851F44" w:rsidRPr="00A564B4" w:rsidRDefault="00851F44" w:rsidP="00851F44">
            <w:pPr>
              <w:pStyle w:val="TAL"/>
              <w:rPr>
                <w:lang w:eastAsia="zh-CN"/>
              </w:rPr>
            </w:pPr>
            <w:r w:rsidRPr="00A564B4">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851F44" w:rsidRPr="00A564B4" w:rsidRDefault="00851F44" w:rsidP="00851F44">
            <w:pPr>
              <w:pStyle w:val="TAL"/>
              <w:rPr>
                <w:lang w:eastAsia="en-US"/>
              </w:rPr>
            </w:pPr>
            <w:r w:rsidRPr="00A564B4">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CN"/>
              </w:rPr>
              <w:t>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Pr="00A564B4" w:rsidRDefault="00851F44" w:rsidP="00851F44">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0DABB2E5" w14:textId="77777777" w:rsidR="00851F44" w:rsidRPr="00A564B4" w:rsidRDefault="00851F44" w:rsidP="00851F44">
            <w:pPr>
              <w:pStyle w:val="TAL"/>
              <w:rPr>
                <w:lang w:eastAsia="zh-CN"/>
              </w:rPr>
            </w:pPr>
          </w:p>
          <w:p w14:paraId="0EFAB11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2EB60E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A564B4" w:rsidRDefault="00851F44" w:rsidP="00851F44">
            <w:pPr>
              <w:pStyle w:val="TAL"/>
              <w:rPr>
                <w:lang w:eastAsia="zh-CN"/>
              </w:rPr>
            </w:pPr>
            <w:r w:rsidRPr="00A564B4">
              <w:rPr>
                <w:lang w:eastAsia="en-US"/>
              </w:rPr>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851F44" w:rsidRPr="00A564B4" w:rsidRDefault="00851F44" w:rsidP="00851F44">
            <w:pPr>
              <w:pStyle w:val="TAL"/>
              <w:rPr>
                <w:lang w:eastAsia="zh-CN"/>
              </w:rPr>
            </w:pPr>
            <w:r w:rsidRPr="00A564B4">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851F44" w:rsidRPr="00A564B4" w:rsidRDefault="00851F44" w:rsidP="00851F44">
            <w:pPr>
              <w:pStyle w:val="TAL"/>
              <w:rPr>
                <w:lang w:eastAsia="en-US"/>
              </w:rPr>
            </w:pPr>
            <w:r w:rsidRPr="00A564B4">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CA with FDD as PCell </w:t>
            </w:r>
            <w:r w:rsidRPr="00A564B4">
              <w:rPr>
                <w:lang w:eastAsia="zh-CN"/>
              </w:rPr>
              <w:t>and not supporting 256QAM in DL</w:t>
            </w:r>
            <w:r w:rsidRPr="00A564B4">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Pr="00A564B4" w:rsidRDefault="00851F44" w:rsidP="00851F44">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4E34602B" w14:textId="77777777" w:rsidR="00851F44" w:rsidRPr="00A564B4" w:rsidRDefault="00851F44" w:rsidP="00851F44">
            <w:pPr>
              <w:pStyle w:val="TAL"/>
              <w:rPr>
                <w:lang w:eastAsia="zh-CN"/>
              </w:rPr>
            </w:pPr>
          </w:p>
          <w:p w14:paraId="4A5A3D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E305E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A564B4" w:rsidRDefault="00851F44" w:rsidP="00851F44">
            <w:pPr>
              <w:pStyle w:val="TAL"/>
              <w:rPr>
                <w:lang w:eastAsia="en-US"/>
              </w:rPr>
            </w:pPr>
            <w:r w:rsidRPr="00A564B4">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w:t>
            </w:r>
            <w:r w:rsidRPr="00A564B4">
              <w:t>5DL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851F44" w:rsidRPr="00A564B4" w:rsidRDefault="00851F44" w:rsidP="00851F44">
            <w:pPr>
              <w:pStyle w:val="TAL"/>
              <w:rPr>
                <w:lang w:eastAsia="zh-CN"/>
              </w:rPr>
            </w:pPr>
            <w:r w:rsidRPr="00A564B4">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5DL CA with FDD as PCell </w:t>
            </w:r>
            <w:r w:rsidRPr="00A564B4">
              <w:rPr>
                <w:lang w:eastAsia="zh-CN"/>
              </w:rPr>
              <w:t>and not supporting 256QAM in DL</w:t>
            </w:r>
            <w:r w:rsidRPr="00A564B4">
              <w:rPr>
                <w:lang w:eastAsia="en-US"/>
              </w:rPr>
              <w:t xml:space="preserve"> (UE </w:t>
            </w:r>
            <w:r w:rsidRPr="00A564B4">
              <w:rPr>
                <w:lang w:eastAsia="ko-KR"/>
              </w:rPr>
              <w:t xml:space="preserve">DL </w:t>
            </w:r>
            <w:r w:rsidRPr="00A564B4">
              <w:rPr>
                <w:lang w:eastAsia="en-US"/>
              </w:rPr>
              <w:t>category 15)</w:t>
            </w:r>
          </w:p>
        </w:tc>
        <w:tc>
          <w:tcPr>
            <w:tcW w:w="1181" w:type="dxa"/>
            <w:tcBorders>
              <w:top w:val="nil"/>
              <w:left w:val="nil"/>
              <w:bottom w:val="single" w:sz="4" w:space="0" w:color="auto"/>
              <w:right w:val="single" w:sz="4" w:space="0" w:color="auto"/>
            </w:tcBorders>
          </w:tcPr>
          <w:p w14:paraId="59CC2CED"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6B5F5D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A564B4" w:rsidRDefault="00851F44" w:rsidP="00851F44">
            <w:pPr>
              <w:pStyle w:val="TAL"/>
              <w:rPr>
                <w:lang w:eastAsia="ko-KR"/>
              </w:rPr>
            </w:pPr>
            <w:r w:rsidRPr="00A564B4">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851F44" w:rsidRPr="00A564B4" w:rsidRDefault="00851F44" w:rsidP="00851F44">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851F44" w:rsidRPr="00A564B4" w:rsidRDefault="00851F44" w:rsidP="00851F44">
            <w:pPr>
              <w:pStyle w:val="TAL"/>
              <w:rPr>
                <w:lang w:eastAsia="ko-KR"/>
              </w:rPr>
            </w:pPr>
            <w:r w:rsidRPr="00A564B4">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6BB72F55"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7BDF48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851F44" w:rsidRPr="00A564B4" w:rsidRDefault="00851F44" w:rsidP="00851F44">
            <w:pPr>
              <w:pStyle w:val="TAL"/>
              <w:rPr>
                <w:lang w:eastAsia="zh-CN"/>
              </w:rPr>
            </w:pPr>
            <w:r w:rsidRPr="00A564B4">
              <w:rPr>
                <w:lang w:eastAsia="en-US"/>
              </w:rPr>
              <w:t>8.7.</w:t>
            </w:r>
            <w:r w:rsidRPr="00A564B4">
              <w:rPr>
                <w:lang w:eastAsia="zh-CN"/>
              </w:rPr>
              <w:t>5</w:t>
            </w:r>
            <w:r w:rsidRPr="00A564B4">
              <w:rPr>
                <w:lang w:eastAsia="en-US"/>
              </w:rPr>
              <w:t>.</w:t>
            </w:r>
            <w:r w:rsidRPr="00A564B4">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851F44" w:rsidRPr="00A564B4" w:rsidRDefault="00851F44" w:rsidP="00851F44">
            <w:pPr>
              <w:pStyle w:val="TAC"/>
              <w:rPr>
                <w:lang w:eastAsia="zh-CN"/>
              </w:rPr>
            </w:pPr>
            <w:r w:rsidRPr="00A564B4">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851F44" w:rsidRPr="00A564B4" w:rsidRDefault="00851F44" w:rsidP="00851F44">
            <w:pPr>
              <w:pStyle w:val="TAL"/>
              <w:rPr>
                <w:lang w:eastAsia="zh-CN"/>
              </w:rPr>
            </w:pPr>
            <w:r w:rsidRPr="00A564B4">
              <w:rPr>
                <w:lang w:eastAsia="zh-CN"/>
              </w:rPr>
              <w:t xml:space="preserve">UE supporting E-UTRA FDD and TDD and 2DL TDD-FDD CA with </w:t>
            </w:r>
            <w:r w:rsidRPr="00A564B4">
              <w:rPr>
                <w:lang w:eastAsia="en-US"/>
              </w:rPr>
              <w:t>FDD as PCell</w:t>
            </w:r>
            <w:r w:rsidRPr="00A564B4">
              <w:rPr>
                <w:lang w:eastAsia="zh-CN"/>
              </w:rPr>
              <w:t xml:space="preserve"> and supporting 256QAM in DL </w:t>
            </w:r>
            <w:r w:rsidRPr="00A564B4">
              <w:t>(UE DL category 11, 12 and 13)</w:t>
            </w:r>
          </w:p>
        </w:tc>
        <w:tc>
          <w:tcPr>
            <w:tcW w:w="1181" w:type="dxa"/>
            <w:tcBorders>
              <w:top w:val="nil"/>
              <w:left w:val="nil"/>
              <w:bottom w:val="single" w:sz="4" w:space="0" w:color="auto"/>
              <w:right w:val="single" w:sz="4" w:space="0" w:color="auto"/>
            </w:tcBorders>
          </w:tcPr>
          <w:p w14:paraId="41035DE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851F44" w:rsidRPr="00A564B4" w:rsidRDefault="00851F44" w:rsidP="00851F44">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03DB5C5B" w14:textId="77777777" w:rsidR="00851F44" w:rsidRPr="00A564B4" w:rsidRDefault="00851F44" w:rsidP="00851F44">
            <w:pPr>
              <w:pStyle w:val="TAL"/>
              <w:rPr>
                <w:lang w:eastAsia="zh-CN"/>
              </w:rPr>
            </w:pPr>
          </w:p>
          <w:p w14:paraId="1172AF5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026D5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851F44" w:rsidRPr="00A564B4" w:rsidRDefault="00851F44" w:rsidP="00851F44">
            <w:pPr>
              <w:pStyle w:val="TAL"/>
              <w:rPr>
                <w:lang w:eastAsia="en-US"/>
              </w:rPr>
            </w:pPr>
            <w:r w:rsidRPr="00A564B4">
              <w:rPr>
                <w:lang w:eastAsia="en-US"/>
              </w:rPr>
              <w:t>8.7.5.1</w:t>
            </w:r>
            <w:r w:rsidRPr="00A564B4">
              <w:rPr>
                <w:lang w:eastAsia="zh-CN"/>
              </w:rPr>
              <w:t>_H</w:t>
            </w:r>
            <w:r w:rsidRPr="00A564B4">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851F44" w:rsidRPr="00A564B4" w:rsidRDefault="00851F44" w:rsidP="00851F44">
            <w:pPr>
              <w:pStyle w:val="TAL"/>
              <w:rPr>
                <w:lang w:eastAsia="en-US"/>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851F44" w:rsidRPr="00A564B4" w:rsidRDefault="00851F44" w:rsidP="00851F44">
            <w:pPr>
              <w:pStyle w:val="TAC"/>
              <w:rPr>
                <w:lang w:eastAsia="zh-CN"/>
              </w:rPr>
            </w:pPr>
            <w:r w:rsidRPr="00A564B4">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FDD as PCell </w:t>
            </w:r>
            <w:r w:rsidRPr="00A564B4">
              <w:rPr>
                <w:lang w:eastAsia="zh-CN"/>
              </w:rPr>
              <w:t xml:space="preserve">and supporting 256QAM in DL </w:t>
            </w:r>
            <w:r w:rsidRPr="00A564B4">
              <w:t>(UE DL Category 11, 12 and 15)</w:t>
            </w:r>
          </w:p>
        </w:tc>
        <w:tc>
          <w:tcPr>
            <w:tcW w:w="1181" w:type="dxa"/>
            <w:tcBorders>
              <w:top w:val="nil"/>
              <w:left w:val="nil"/>
              <w:bottom w:val="single" w:sz="4" w:space="0" w:color="auto"/>
              <w:right w:val="single" w:sz="4" w:space="0" w:color="auto"/>
            </w:tcBorders>
          </w:tcPr>
          <w:p w14:paraId="5ED654B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851F44" w:rsidRPr="00A564B4" w:rsidRDefault="00851F44" w:rsidP="00851F44">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B6BCB60" w14:textId="77777777" w:rsidR="00851F44" w:rsidRPr="00A564B4" w:rsidRDefault="00851F44" w:rsidP="00851F44">
            <w:pPr>
              <w:pStyle w:val="TAL"/>
              <w:rPr>
                <w:lang w:eastAsia="zh-CN"/>
              </w:rPr>
            </w:pPr>
          </w:p>
          <w:p w14:paraId="716620B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95F45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851F44" w:rsidRPr="00A564B4" w:rsidRDefault="00851F44" w:rsidP="00851F44">
            <w:pPr>
              <w:pStyle w:val="TAL"/>
              <w:rPr>
                <w:lang w:eastAsia="en-US"/>
              </w:rPr>
            </w:pPr>
            <w:r w:rsidRPr="00A564B4">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851F44" w:rsidRPr="00A564B4" w:rsidRDefault="00851F44" w:rsidP="00851F44">
            <w:pPr>
              <w:pStyle w:val="TAL"/>
              <w:rPr>
                <w:lang w:eastAsia="en-US"/>
              </w:rPr>
            </w:pPr>
            <w:r w:rsidRPr="00A564B4">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851F44" w:rsidRPr="00A564B4" w:rsidRDefault="00851F44" w:rsidP="00851F44">
            <w:pPr>
              <w:pStyle w:val="TAC"/>
              <w:rPr>
                <w:lang w:eastAsia="zh-CN"/>
              </w:rPr>
            </w:pPr>
            <w:r w:rsidRPr="00A564B4">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851F44" w:rsidRPr="00A564B4" w:rsidRDefault="00851F44" w:rsidP="00851F44">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851F44" w:rsidRPr="00A564B4" w14:paraId="0D14FA7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851F44" w:rsidRPr="00A564B4" w:rsidRDefault="00851F44" w:rsidP="00851F44">
            <w:pPr>
              <w:pStyle w:val="TAL"/>
              <w:rPr>
                <w:lang w:eastAsia="en-US"/>
              </w:rPr>
            </w:pPr>
            <w:r w:rsidRPr="00A564B4">
              <w:rPr>
                <w:lang w:eastAsia="en-US"/>
              </w:rPr>
              <w:t>8.7.5.1_H.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851F44" w:rsidRPr="00A564B4" w:rsidRDefault="00851F44" w:rsidP="00851F44">
            <w:pPr>
              <w:pStyle w:val="TAL"/>
              <w:rPr>
                <w:lang w:eastAsia="en-US"/>
              </w:rPr>
            </w:pPr>
            <w:r w:rsidRPr="00A564B4">
              <w:rPr>
                <w:lang w:eastAsia="en-US"/>
              </w:rPr>
              <w:t>TDD FDD CA Sustained data rate performance for FDD PCell (</w:t>
            </w:r>
            <w:r w:rsidRPr="00A564B4">
              <w:t>5</w:t>
            </w:r>
            <w:r w:rsidRPr="00A564B4">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851F44" w:rsidRPr="00A564B4" w:rsidRDefault="00851F44" w:rsidP="00851F44">
            <w:pPr>
              <w:pStyle w:val="TAC"/>
              <w:rPr>
                <w:lang w:eastAsia="zh-CN"/>
              </w:rPr>
            </w:pPr>
            <w:r w:rsidRPr="00A564B4">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t>5</w:t>
            </w:r>
            <w:r w:rsidRPr="00A564B4">
              <w:rPr>
                <w:lang w:eastAsia="en-US"/>
              </w:rPr>
              <w:t xml:space="preserve">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851F44" w:rsidRPr="00A564B4" w:rsidRDefault="00851F44" w:rsidP="00851F44">
            <w:pPr>
              <w:pStyle w:val="TAL"/>
              <w:rPr>
                <w:lang w:eastAsia="zh-CN"/>
              </w:rPr>
            </w:pPr>
          </w:p>
        </w:tc>
      </w:tr>
      <w:tr w:rsidR="00851F44" w:rsidRPr="00A564B4" w14:paraId="4E6BD45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851F44" w:rsidRPr="00A564B4" w:rsidRDefault="00851F44" w:rsidP="00851F44">
            <w:pPr>
              <w:pStyle w:val="TAL"/>
            </w:pPr>
            <w:r w:rsidRPr="00A564B4">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851F44" w:rsidRPr="00A564B4" w:rsidRDefault="00851F44" w:rsidP="00851F44">
            <w:pPr>
              <w:pStyle w:val="TAL"/>
            </w:pPr>
            <w:r w:rsidRPr="00A564B4">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851F44" w:rsidRPr="00A564B4" w:rsidRDefault="00851F44" w:rsidP="00851F44">
            <w:pPr>
              <w:pStyle w:val="TAC"/>
            </w:pPr>
            <w:r w:rsidRPr="00A564B4">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851F44" w:rsidRPr="00A564B4" w:rsidRDefault="00851F44" w:rsidP="00851F44">
            <w:pPr>
              <w:pStyle w:val="TAL"/>
              <w:rPr>
                <w:lang w:eastAsia="zh-CN"/>
              </w:rPr>
            </w:pPr>
          </w:p>
        </w:tc>
      </w:tr>
      <w:tr w:rsidR="00851F44" w:rsidRPr="00A564B4" w14:paraId="256599E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851F44" w:rsidRPr="00A564B4" w:rsidRDefault="00851F44" w:rsidP="00851F44">
            <w:pPr>
              <w:pStyle w:val="TAL"/>
              <w:rPr>
                <w:lang w:eastAsia="zh-CN"/>
              </w:rPr>
            </w:pPr>
            <w:r w:rsidRPr="00A564B4">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851F44" w:rsidRPr="00A564B4" w:rsidRDefault="00851F44" w:rsidP="00851F44">
            <w:pPr>
              <w:pStyle w:val="TAL"/>
              <w:rPr>
                <w:lang w:eastAsia="zh-CN"/>
              </w:rPr>
            </w:pPr>
            <w:r w:rsidRPr="00A564B4">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851F44" w:rsidRPr="00A564B4" w:rsidRDefault="00851F44" w:rsidP="00851F44">
            <w:pPr>
              <w:pStyle w:val="TAC"/>
              <w:rPr>
                <w:lang w:eastAsia="en-US"/>
              </w:rPr>
            </w:pPr>
            <w:r w:rsidRPr="00A564B4">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851F44" w:rsidRPr="00A564B4" w:rsidRDefault="00851F44" w:rsidP="00851F44">
            <w:pPr>
              <w:pStyle w:val="TAL"/>
              <w:rPr>
                <w:lang w:eastAsia="en-US"/>
              </w:rPr>
            </w:pPr>
            <w:r w:rsidRPr="00A564B4">
              <w:rPr>
                <w:lang w:eastAsia="zh-CN"/>
              </w:rPr>
              <w:t>UE supporting E-UTRA FDD and TDD and 2DL CA with</w:t>
            </w:r>
            <w:r w:rsidRPr="00A564B4">
              <w:rPr>
                <w:lang w:eastAsia="en-US"/>
              </w:rPr>
              <w:t xml:space="preserve"> TDD as PCell</w:t>
            </w:r>
            <w:r w:rsidRPr="00A564B4">
              <w:rPr>
                <w:bCs/>
                <w:lang w:eastAsia="en-US"/>
              </w:rPr>
              <w:t xml:space="preserve"> </w:t>
            </w:r>
            <w:r w:rsidRPr="00A564B4">
              <w:rPr>
                <w:lang w:eastAsia="zh-CN"/>
              </w:rPr>
              <w:t>and not supporting 256QAM in DL</w:t>
            </w:r>
            <w:r w:rsidRPr="00A564B4">
              <w:rPr>
                <w:lang w:eastAsia="en-US"/>
              </w:rPr>
              <w:t xml:space="preserve"> </w:t>
            </w:r>
            <w:r w:rsidRPr="00A564B4">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851F44" w:rsidRPr="00A564B4" w:rsidRDefault="00851F44" w:rsidP="00851F44">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34557B3C" w14:textId="77777777" w:rsidR="00851F44" w:rsidRPr="00A564B4" w:rsidRDefault="00851F44" w:rsidP="00851F44">
            <w:pPr>
              <w:pStyle w:val="TAL"/>
              <w:rPr>
                <w:lang w:eastAsia="zh-CN"/>
              </w:rPr>
            </w:pPr>
          </w:p>
          <w:p w14:paraId="4E6575D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13527F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851F44" w:rsidRPr="00A564B4" w:rsidRDefault="00851F44" w:rsidP="00851F44">
            <w:pPr>
              <w:pStyle w:val="TAL"/>
              <w:rPr>
                <w:lang w:eastAsia="zh-CN"/>
              </w:rPr>
            </w:pPr>
            <w:r w:rsidRPr="00A564B4">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851F44" w:rsidRPr="00A564B4" w:rsidRDefault="00851F44" w:rsidP="00851F44">
            <w:pPr>
              <w:pStyle w:val="TAL"/>
              <w:rPr>
                <w:lang w:eastAsia="zh-CN"/>
              </w:rPr>
            </w:pPr>
            <w:r w:rsidRPr="00A564B4">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851F44" w:rsidRPr="00A564B4" w:rsidRDefault="00851F44" w:rsidP="00851F44">
            <w:pPr>
              <w:pStyle w:val="TAL"/>
              <w:rPr>
                <w:lang w:eastAsia="en-US"/>
              </w:rPr>
            </w:pPr>
            <w:r w:rsidRPr="00A564B4">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CN"/>
              </w:rPr>
              <w:t>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851F44" w:rsidRPr="00A564B4" w:rsidRDefault="00851F44" w:rsidP="00851F44">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6C263BE9" w14:textId="77777777" w:rsidR="00851F44" w:rsidRPr="00A564B4" w:rsidRDefault="00851F44" w:rsidP="00851F44">
            <w:pPr>
              <w:pStyle w:val="TAL"/>
              <w:rPr>
                <w:lang w:eastAsia="zh-CN"/>
              </w:rPr>
            </w:pPr>
          </w:p>
          <w:p w14:paraId="11D55BF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87E39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851F44" w:rsidRPr="00A564B4" w:rsidRDefault="00851F44" w:rsidP="00851F44">
            <w:pPr>
              <w:pStyle w:val="TAL"/>
              <w:rPr>
                <w:lang w:eastAsia="zh-CN"/>
              </w:rPr>
            </w:pPr>
            <w:r w:rsidRPr="00A564B4">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851F44" w:rsidRPr="00A564B4" w:rsidRDefault="00851F44" w:rsidP="00851F44">
            <w:pPr>
              <w:pStyle w:val="TAL"/>
              <w:rPr>
                <w:lang w:eastAsia="zh-CN"/>
              </w:rPr>
            </w:pPr>
            <w:r w:rsidRPr="00A564B4">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851F44" w:rsidRPr="00A564B4" w:rsidRDefault="00851F44" w:rsidP="00851F44">
            <w:pPr>
              <w:pStyle w:val="TAL"/>
              <w:rPr>
                <w:lang w:eastAsia="zh-CN"/>
              </w:rPr>
            </w:pPr>
            <w:r w:rsidRPr="00A564B4">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rPr>
                <w:lang w:eastAsia="zh-CN"/>
              </w:rPr>
              <w:t>4</w:t>
            </w:r>
            <w:r w:rsidRPr="00A564B4">
              <w:rPr>
                <w:lang w:eastAsia="en-US"/>
              </w:rPr>
              <w:t xml:space="preserve">DL CA with TDD as PCell </w:t>
            </w:r>
            <w:r w:rsidRPr="00A564B4">
              <w:rPr>
                <w:lang w:eastAsia="zh-CN"/>
              </w:rPr>
              <w:t>and not supporting 256QAM in DL</w:t>
            </w:r>
            <w:r w:rsidRPr="00A564B4">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851F44" w:rsidRPr="00A564B4" w:rsidRDefault="00851F44" w:rsidP="00851F44">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16BFA87E" w14:textId="77777777" w:rsidR="00851F44" w:rsidRPr="00A564B4" w:rsidRDefault="00851F44" w:rsidP="00851F44">
            <w:pPr>
              <w:pStyle w:val="TAL"/>
              <w:rPr>
                <w:lang w:eastAsia="zh-CN"/>
              </w:rPr>
            </w:pPr>
          </w:p>
          <w:p w14:paraId="51AF989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E0EBEE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851F44" w:rsidRPr="00A564B4" w:rsidRDefault="00851F44" w:rsidP="00851F44">
            <w:pPr>
              <w:pStyle w:val="TAL"/>
              <w:rPr>
                <w:lang w:eastAsia="zh-CN"/>
              </w:rPr>
            </w:pPr>
            <w:r w:rsidRPr="00A564B4">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851F44" w:rsidRPr="00A564B4" w:rsidRDefault="00851F44" w:rsidP="00851F44">
            <w:pPr>
              <w:pStyle w:val="TAL"/>
              <w:rPr>
                <w:lang w:eastAsia="zh-CN"/>
              </w:rPr>
            </w:pPr>
            <w:r w:rsidRPr="00A564B4">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851F44" w:rsidRPr="00A564B4" w:rsidRDefault="00851F44" w:rsidP="00851F44">
            <w:pPr>
              <w:pStyle w:val="TAL"/>
              <w:rPr>
                <w:lang w:eastAsia="zh-CN"/>
              </w:rPr>
            </w:pPr>
            <w:r w:rsidRPr="00A564B4">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rPr>
                <w:lang w:eastAsia="zh-CN"/>
              </w:rPr>
              <w:t>5</w:t>
            </w:r>
            <w:r w:rsidRPr="00A564B4">
              <w:rPr>
                <w:lang w:eastAsia="en-US"/>
              </w:rPr>
              <w:t xml:space="preserve">DL CA with TDD as PCell </w:t>
            </w:r>
            <w:r w:rsidRPr="00A564B4">
              <w:rPr>
                <w:lang w:eastAsia="zh-CN"/>
              </w:rPr>
              <w:t>and not supporting 256QAM in DL</w:t>
            </w:r>
            <w:r w:rsidRPr="00A564B4">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994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851F44" w:rsidRPr="00A564B4" w:rsidRDefault="00851F44" w:rsidP="00851F44">
            <w:pPr>
              <w:pStyle w:val="TAL"/>
              <w:rPr>
                <w:lang w:eastAsia="zh-CN"/>
              </w:rPr>
            </w:pPr>
            <w:r w:rsidRPr="00A564B4">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851F44" w:rsidRPr="00A564B4" w:rsidRDefault="00851F44" w:rsidP="00851F44">
            <w:pPr>
              <w:pStyle w:val="TAL"/>
              <w:rPr>
                <w:lang w:eastAsia="zh-CN"/>
              </w:rPr>
            </w:pPr>
            <w:r w:rsidRPr="00A564B4">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851F44" w:rsidRPr="00A564B4" w:rsidRDefault="00851F44" w:rsidP="00851F44">
            <w:pPr>
              <w:pStyle w:val="TAL"/>
              <w:rPr>
                <w:lang w:eastAsia="zh-CN"/>
              </w:rPr>
            </w:pPr>
            <w:r w:rsidRPr="00A564B4">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851F44" w:rsidRPr="00A564B4" w:rsidRDefault="00851F44" w:rsidP="00851F44">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286EF8E1"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6F4826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851F44" w:rsidRPr="00A564B4" w:rsidRDefault="00851F44" w:rsidP="00851F44">
            <w:pPr>
              <w:pStyle w:val="TAL"/>
              <w:rPr>
                <w:lang w:eastAsia="zh-CN"/>
              </w:rPr>
            </w:pPr>
            <w:r w:rsidRPr="00A564B4">
              <w:rPr>
                <w:lang w:eastAsia="en-US"/>
              </w:rPr>
              <w:t>8.7.5.2</w:t>
            </w:r>
            <w:r w:rsidRPr="00A564B4">
              <w:rPr>
                <w:lang w:eastAsia="zh-CN"/>
              </w:rPr>
              <w:t>_H</w:t>
            </w:r>
            <w:r w:rsidRPr="00A564B4">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851F44" w:rsidRPr="00A564B4" w:rsidRDefault="00851F44" w:rsidP="00851F44">
            <w:pPr>
              <w:pStyle w:val="TAL"/>
              <w:rPr>
                <w:lang w:eastAsia="zh-CN"/>
              </w:rPr>
            </w:pPr>
            <w:r w:rsidRPr="00A564B4">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851F44" w:rsidRPr="00A564B4" w:rsidRDefault="00851F44" w:rsidP="00851F44">
            <w:pPr>
              <w:pStyle w:val="TAL"/>
              <w:rPr>
                <w:lang w:eastAsia="zh-CN"/>
              </w:rPr>
            </w:pPr>
            <w:r w:rsidRPr="00A564B4">
              <w:rPr>
                <w:lang w:eastAsia="zh-CN"/>
              </w:rPr>
              <w:t>UE supporting E-UTRA FDD and TDD and 2DL TDD-FDD CA with</w:t>
            </w:r>
            <w:r w:rsidRPr="00A564B4">
              <w:rPr>
                <w:lang w:eastAsia="en-US"/>
              </w:rPr>
              <w:t xml:space="preserve"> TDD as PCell</w:t>
            </w:r>
            <w:r w:rsidRPr="00A564B4">
              <w:rPr>
                <w:bCs/>
                <w:lang w:eastAsia="en-US"/>
              </w:rPr>
              <w:t xml:space="preserve"> </w:t>
            </w:r>
            <w:r w:rsidRPr="00A564B4">
              <w:rPr>
                <w:bCs/>
                <w:lang w:eastAsia="zh-CN"/>
              </w:rPr>
              <w:t xml:space="preserve">and supporting 256QAM in DL </w:t>
            </w:r>
            <w:r w:rsidRPr="00A564B4">
              <w:rPr>
                <w:bCs/>
              </w:rPr>
              <w:t>(UE DL Category 11, 12 and 13)</w:t>
            </w:r>
          </w:p>
        </w:tc>
        <w:tc>
          <w:tcPr>
            <w:tcW w:w="1181" w:type="dxa"/>
            <w:tcBorders>
              <w:top w:val="nil"/>
              <w:left w:val="nil"/>
              <w:bottom w:val="single" w:sz="4" w:space="0" w:color="auto"/>
              <w:right w:val="single" w:sz="4" w:space="0" w:color="auto"/>
            </w:tcBorders>
          </w:tcPr>
          <w:p w14:paraId="550F87F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851F44" w:rsidRPr="00A564B4" w:rsidRDefault="00851F44" w:rsidP="00851F44">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64F3AAD3" w14:textId="77777777" w:rsidR="00851F44" w:rsidRPr="00A564B4" w:rsidRDefault="00851F44" w:rsidP="00851F44">
            <w:pPr>
              <w:pStyle w:val="TAL"/>
              <w:rPr>
                <w:lang w:eastAsia="zh-CN"/>
              </w:rPr>
            </w:pPr>
          </w:p>
          <w:p w14:paraId="72ED5C2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668E1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851F44" w:rsidRPr="00A564B4" w:rsidRDefault="00851F44" w:rsidP="00851F44">
            <w:pPr>
              <w:pStyle w:val="TAL"/>
              <w:rPr>
                <w:lang w:eastAsia="en-US"/>
              </w:rPr>
            </w:pPr>
            <w:r w:rsidRPr="00A564B4">
              <w:rPr>
                <w:lang w:eastAsia="en-US"/>
              </w:rPr>
              <w:t>8.7.5.2</w:t>
            </w:r>
            <w:r w:rsidRPr="00A564B4">
              <w:rPr>
                <w:lang w:eastAsia="zh-CN"/>
              </w:rPr>
              <w:t>_H</w:t>
            </w:r>
            <w:r w:rsidRPr="00A564B4">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851F44" w:rsidRPr="00A564B4" w:rsidRDefault="00851F44" w:rsidP="00851F44">
            <w:pPr>
              <w:pStyle w:val="TAL"/>
              <w:rPr>
                <w:lang w:eastAsia="en-US"/>
              </w:rPr>
            </w:pPr>
            <w:r w:rsidRPr="00A564B4">
              <w:rPr>
                <w:lang w:eastAsia="en-US"/>
              </w:rPr>
              <w:t>TDD FDD CA Sustained data rate performance</w:t>
            </w:r>
            <w:r w:rsidRPr="00A564B4">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851F44" w:rsidRPr="00A564B4" w:rsidRDefault="00851F44" w:rsidP="00851F44">
            <w:pPr>
              <w:pStyle w:val="TAL"/>
              <w:rPr>
                <w:lang w:eastAsia="zh-CN"/>
              </w:rPr>
            </w:pPr>
            <w:r w:rsidRPr="00A564B4">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TDD as PCell </w:t>
            </w:r>
            <w:r w:rsidRPr="00A564B4">
              <w:rPr>
                <w:bCs/>
                <w:lang w:eastAsia="zh-CN"/>
              </w:rPr>
              <w:t xml:space="preserve">and supporting 256QAM in DL </w:t>
            </w:r>
            <w:r w:rsidRPr="00A564B4">
              <w:rPr>
                <w:bCs/>
              </w:rPr>
              <w:t>(UE DL Category 11, 12 and 15)</w:t>
            </w:r>
          </w:p>
        </w:tc>
        <w:tc>
          <w:tcPr>
            <w:tcW w:w="1181" w:type="dxa"/>
            <w:tcBorders>
              <w:top w:val="nil"/>
              <w:left w:val="nil"/>
              <w:bottom w:val="single" w:sz="4" w:space="0" w:color="auto"/>
              <w:right w:val="single" w:sz="4" w:space="0" w:color="auto"/>
            </w:tcBorders>
          </w:tcPr>
          <w:p w14:paraId="3AA01B7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851F44" w:rsidRPr="00A564B4" w:rsidRDefault="00851F44" w:rsidP="00851F44">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6DA4FFD1" w14:textId="77777777" w:rsidR="00851F44" w:rsidRPr="00A564B4" w:rsidRDefault="00851F44" w:rsidP="00851F44">
            <w:pPr>
              <w:pStyle w:val="TAL"/>
              <w:rPr>
                <w:lang w:eastAsia="zh-CN"/>
              </w:rPr>
            </w:pPr>
          </w:p>
          <w:p w14:paraId="6DF6F6D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01206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851F44" w:rsidRPr="00A564B4" w:rsidRDefault="00851F44" w:rsidP="00851F44">
            <w:pPr>
              <w:pStyle w:val="TAL"/>
              <w:rPr>
                <w:lang w:eastAsia="en-US"/>
              </w:rPr>
            </w:pPr>
            <w:r w:rsidRPr="00A564B4">
              <w:t>8.7.5.2</w:t>
            </w:r>
            <w:r w:rsidRPr="00A564B4">
              <w:rPr>
                <w:lang w:eastAsia="zh-CN"/>
              </w:rPr>
              <w:t>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851F44" w:rsidRPr="00A564B4" w:rsidRDefault="00851F44" w:rsidP="00851F44">
            <w:pPr>
              <w:pStyle w:val="TAL"/>
              <w:rPr>
                <w:lang w:eastAsia="en-US"/>
              </w:rPr>
            </w:pPr>
            <w:r w:rsidRPr="00A564B4">
              <w:t>TDD FDD CA Sustained data rate performance</w:t>
            </w:r>
            <w:r w:rsidRPr="00A564B4">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851F44" w:rsidRPr="00A564B4" w:rsidRDefault="00851F44" w:rsidP="00851F44">
            <w:pPr>
              <w:pStyle w:val="TAL"/>
              <w:rPr>
                <w:lang w:eastAsia="zh-CN"/>
              </w:rPr>
            </w:pPr>
            <w:r w:rsidRPr="00A564B4">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851F44" w:rsidRPr="00A564B4" w:rsidRDefault="00851F44" w:rsidP="00851F44">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71E864F6"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43EA1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851F44" w:rsidRPr="00A564B4" w:rsidRDefault="00851F44" w:rsidP="00851F44">
            <w:pPr>
              <w:pStyle w:val="TAL"/>
            </w:pPr>
            <w:r w:rsidRPr="00A564B4">
              <w:t>8.7.5.2</w:t>
            </w:r>
            <w:r w:rsidRPr="00A564B4">
              <w:rPr>
                <w:lang w:eastAsia="zh-CN"/>
              </w:rPr>
              <w:t>_H</w:t>
            </w:r>
            <w:r w:rsidRPr="00A564B4">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851F44" w:rsidRPr="00A564B4" w:rsidRDefault="00851F44" w:rsidP="00851F44">
            <w:pPr>
              <w:pStyle w:val="TAL"/>
            </w:pPr>
            <w:r w:rsidRPr="00A564B4">
              <w:t>TDD FDD CA Sustained data rate performance</w:t>
            </w:r>
            <w:r w:rsidRPr="00A564B4">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851F44" w:rsidRPr="00A564B4" w:rsidRDefault="00851F44" w:rsidP="00851F44">
            <w:pPr>
              <w:pStyle w:val="TAL"/>
              <w:rPr>
                <w:lang w:eastAsia="zh-CN"/>
              </w:rPr>
            </w:pPr>
            <w:r w:rsidRPr="00A564B4">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604A9680"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DE51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851F44" w:rsidRPr="00A564B4" w:rsidRDefault="00851F44" w:rsidP="00851F44">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851F44" w:rsidRPr="00A564B4" w:rsidRDefault="00851F44" w:rsidP="00851F44">
            <w:pPr>
              <w:pStyle w:val="TAL"/>
              <w:rPr>
                <w:lang w:eastAsia="zh-CN"/>
              </w:rPr>
            </w:pPr>
            <w:r w:rsidRPr="00A564B4">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851F44" w:rsidRPr="00A564B4" w:rsidRDefault="00851F44" w:rsidP="00851F44">
            <w:pPr>
              <w:pStyle w:val="TAL"/>
              <w:rPr>
                <w:lang w:eastAsia="en-US"/>
              </w:rPr>
            </w:pPr>
            <w:r w:rsidRPr="00A564B4">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851F44" w:rsidRPr="00A564B4" w:rsidRDefault="00851F44" w:rsidP="00851F44">
            <w:pPr>
              <w:pStyle w:val="TAL"/>
              <w:rPr>
                <w:lang w:eastAsia="zh-CN"/>
              </w:rPr>
            </w:pPr>
            <w:r w:rsidRPr="00A564B4">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4204C0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851F44" w:rsidRPr="00A564B4" w:rsidRDefault="00851F44" w:rsidP="00851F44">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851F44" w:rsidRPr="00A564B4" w:rsidRDefault="00851F44" w:rsidP="00851F44">
            <w:pPr>
              <w:pStyle w:val="TAL"/>
              <w:rPr>
                <w:lang w:eastAsia="zh-CN"/>
              </w:rPr>
            </w:pPr>
            <w:r w:rsidRPr="00A564B4">
              <w:rPr>
                <w:lang w:eastAsia="en-US"/>
              </w:rPr>
              <w:t xml:space="preserve">FDD sustained data rate performance for Dual Connectivity </w:t>
            </w:r>
            <w:r w:rsidRPr="00A564B4">
              <w:rPr>
                <w:lang w:eastAsia="ko-KR"/>
              </w:rPr>
              <w:t>256</w:t>
            </w:r>
            <w:r w:rsidRPr="00A564B4">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851F44" w:rsidRPr="00A564B4" w:rsidRDefault="00851F44" w:rsidP="00851F44">
            <w:pPr>
              <w:pStyle w:val="TAL"/>
              <w:rPr>
                <w:lang w:eastAsia="en-US"/>
              </w:rPr>
            </w:pPr>
            <w:r w:rsidRPr="00A564B4">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851F44" w:rsidRPr="00A564B4" w:rsidRDefault="00851F44" w:rsidP="00851F44">
            <w:pPr>
              <w:pStyle w:val="TAL"/>
              <w:rPr>
                <w:lang w:eastAsia="zh-CN"/>
              </w:rPr>
            </w:pPr>
            <w:r w:rsidRPr="00A564B4">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F577F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851F44" w:rsidRPr="00A564B4" w:rsidRDefault="00851F44" w:rsidP="00851F44">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851F44" w:rsidRPr="00A564B4" w:rsidRDefault="00851F44" w:rsidP="00851F44">
            <w:pPr>
              <w:pStyle w:val="TAL"/>
              <w:rPr>
                <w:lang w:eastAsia="zh-CN"/>
              </w:rPr>
            </w:pPr>
            <w:r w:rsidRPr="00A564B4">
              <w:rPr>
                <w:lang w:eastAsia="ko-KR"/>
              </w:rPr>
              <w:t>T</w:t>
            </w:r>
            <w:r w:rsidRPr="00A564B4">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851F44" w:rsidRPr="00A564B4" w:rsidRDefault="00851F44" w:rsidP="00851F44">
            <w:pPr>
              <w:pStyle w:val="TAL"/>
              <w:rPr>
                <w:lang w:eastAsia="en-US"/>
              </w:rPr>
            </w:pPr>
            <w:r w:rsidRPr="00A564B4">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851F44" w:rsidRPr="00A564B4" w:rsidRDefault="00851F44" w:rsidP="00851F44">
            <w:pPr>
              <w:pStyle w:val="TAL"/>
              <w:rPr>
                <w:lang w:eastAsia="zh-CN"/>
              </w:rPr>
            </w:pPr>
            <w:r w:rsidRPr="00A564B4">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AAE16F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851F44" w:rsidRPr="00A564B4" w:rsidRDefault="00851F44" w:rsidP="00851F44">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851F44" w:rsidRPr="00A564B4" w:rsidRDefault="00851F44" w:rsidP="00851F44">
            <w:pPr>
              <w:pStyle w:val="TAL"/>
              <w:rPr>
                <w:lang w:eastAsia="zh-CN"/>
              </w:rPr>
            </w:pPr>
            <w:r w:rsidRPr="00A564B4">
              <w:rPr>
                <w:lang w:eastAsia="ko-KR"/>
              </w:rPr>
              <w:t>T</w:t>
            </w:r>
            <w:r w:rsidRPr="00A564B4">
              <w:rPr>
                <w:lang w:eastAsia="en-US"/>
              </w:rPr>
              <w:t xml:space="preserve">DD sustained data rate performance for Dual Connectivity </w:t>
            </w:r>
            <w:r w:rsidRPr="00A564B4">
              <w:rPr>
                <w:lang w:eastAsia="ko-KR"/>
              </w:rPr>
              <w:t>256</w:t>
            </w:r>
            <w:r w:rsidRPr="00A564B4">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851F44" w:rsidRPr="00A564B4" w:rsidRDefault="00851F44" w:rsidP="00851F44">
            <w:pPr>
              <w:pStyle w:val="TAL"/>
              <w:rPr>
                <w:lang w:eastAsia="en-US"/>
              </w:rPr>
            </w:pPr>
            <w:r w:rsidRPr="00A564B4">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851F44" w:rsidRPr="00A564B4" w:rsidRDefault="00851F44" w:rsidP="00851F44">
            <w:pPr>
              <w:pStyle w:val="TAL"/>
              <w:rPr>
                <w:lang w:eastAsia="zh-CN"/>
              </w:rPr>
            </w:pPr>
            <w:r w:rsidRPr="00A564B4">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91255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851F44" w:rsidRPr="00A564B4" w:rsidRDefault="00851F44" w:rsidP="00851F44">
            <w:pPr>
              <w:pStyle w:val="TAL"/>
              <w:rPr>
                <w:lang w:eastAsia="en-US"/>
              </w:rPr>
            </w:pPr>
            <w:r w:rsidRPr="00A564B4">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851F44" w:rsidRPr="00A564B4" w:rsidRDefault="00851F44" w:rsidP="00851F44">
            <w:pPr>
              <w:pStyle w:val="TAL"/>
              <w:rPr>
                <w:lang w:eastAsia="ko-KR"/>
              </w:rPr>
            </w:pPr>
            <w:r w:rsidRPr="00A564B4">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851F44" w:rsidRPr="00A564B4" w:rsidRDefault="00851F44" w:rsidP="00851F44">
            <w:pPr>
              <w:pStyle w:val="TAL"/>
              <w:rPr>
                <w:lang w:eastAsia="ko-KR"/>
              </w:rPr>
            </w:pPr>
            <w:r w:rsidRPr="00A564B4">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851F44" w:rsidRPr="00A564B4" w:rsidRDefault="00851F44" w:rsidP="00851F44">
            <w:pPr>
              <w:pStyle w:val="TAL"/>
              <w:rPr>
                <w:lang w:eastAsia="ko-KR"/>
              </w:rPr>
            </w:pPr>
            <w:r w:rsidRPr="00A564B4">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851F44" w:rsidRPr="00A564B4" w:rsidRDefault="00851F44" w:rsidP="00851F44">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57A515EF"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851F44" w:rsidRPr="00A564B4" w:rsidRDefault="00851F44" w:rsidP="00851F44">
            <w:pPr>
              <w:pStyle w:val="TAL"/>
              <w:rPr>
                <w:lang w:eastAsia="en-US"/>
              </w:rPr>
            </w:pPr>
            <w:r w:rsidRPr="00A564B4">
              <w:rPr>
                <w:lang w:eastAsia="en-US"/>
              </w:rPr>
              <w:t>8.7.9.3</w:t>
            </w:r>
          </w:p>
        </w:tc>
        <w:tc>
          <w:tcPr>
            <w:tcW w:w="1646" w:type="dxa"/>
            <w:tcBorders>
              <w:top w:val="single" w:sz="4" w:space="0" w:color="auto"/>
              <w:left w:val="nil"/>
              <w:right w:val="single" w:sz="4" w:space="0" w:color="auto"/>
            </w:tcBorders>
            <w:shd w:val="clear" w:color="auto" w:fill="auto"/>
            <w:vAlign w:val="center"/>
          </w:tcPr>
          <w:p w14:paraId="438A9F12" w14:textId="77777777" w:rsidR="00851F44" w:rsidRPr="00A564B4" w:rsidRDefault="00851F44" w:rsidP="00851F44">
            <w:pPr>
              <w:pStyle w:val="TAL"/>
              <w:rPr>
                <w:lang w:eastAsia="ko-KR"/>
              </w:rPr>
            </w:pPr>
            <w:r w:rsidRPr="00A564B4">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851F44" w:rsidRPr="00A564B4" w:rsidRDefault="00851F44" w:rsidP="00851F44">
            <w:pPr>
              <w:pStyle w:val="TAL"/>
              <w:rPr>
                <w:lang w:eastAsia="ko-KR"/>
              </w:rPr>
            </w:pPr>
            <w:r w:rsidRPr="00A564B4">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851F44" w:rsidRPr="00A564B4" w:rsidRDefault="00851F44" w:rsidP="00851F44">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851F44" w:rsidRPr="00A564B4" w:rsidRDefault="00851F44" w:rsidP="00851F44">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1597A2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851F44" w:rsidRPr="00A564B4"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851F44" w:rsidRPr="00A564B4" w:rsidRDefault="00851F44" w:rsidP="00851F44">
            <w:pPr>
              <w:pStyle w:val="TAL"/>
              <w:rPr>
                <w:lang w:eastAsia="ko-KR"/>
              </w:rPr>
            </w:pPr>
            <w:r w:rsidRPr="00A564B4">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2DL FDD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851F44" w:rsidRPr="00A564B4" w:rsidRDefault="00851F44" w:rsidP="00851F44">
            <w:pPr>
              <w:pStyle w:val="TAL"/>
              <w:rPr>
                <w:lang w:eastAsia="ko-KR"/>
              </w:rPr>
            </w:pPr>
          </w:p>
        </w:tc>
      </w:tr>
      <w:tr w:rsidR="00851F44" w:rsidRPr="00A564B4" w14:paraId="167503D1"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851F44" w:rsidRPr="00A564B4" w:rsidRDefault="00851F44" w:rsidP="00851F44">
            <w:pPr>
              <w:pStyle w:val="TAL"/>
              <w:rPr>
                <w:lang w:eastAsia="en-US"/>
              </w:rPr>
            </w:pPr>
            <w:r w:rsidRPr="00A564B4">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851F44" w:rsidRPr="00A564B4" w:rsidRDefault="00851F44" w:rsidP="00851F44">
            <w:pPr>
              <w:pStyle w:val="TAL"/>
              <w:rPr>
                <w:lang w:eastAsia="ko-KR"/>
              </w:rPr>
            </w:pPr>
            <w:r w:rsidRPr="00A564B4">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851F44" w:rsidRPr="00A564B4" w:rsidRDefault="00851F44" w:rsidP="00851F44">
            <w:pPr>
              <w:pStyle w:val="TAL"/>
              <w:rPr>
                <w:lang w:eastAsia="ko-KR"/>
              </w:rPr>
            </w:pPr>
            <w:r w:rsidRPr="00A564B4">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3DL FDD CA with 4Rx antenna ports and 4-layer spatial multiplexing</w:t>
            </w:r>
            <w:r w:rsidRPr="00A564B4">
              <w:rPr>
                <w:lang w:eastAsia="ko-KR"/>
              </w:rPr>
              <w:t xml:space="preserve">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rPr>
                <w:lang w:eastAsia="en-US"/>
              </w:rPr>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473190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851F44" w:rsidRPr="00A564B4"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851F44" w:rsidRPr="00A564B4" w:rsidRDefault="00851F44" w:rsidP="00851F44">
            <w:pPr>
              <w:pStyle w:val="TAL"/>
              <w:rPr>
                <w:lang w:eastAsia="ko-KR"/>
              </w:rPr>
            </w:pPr>
            <w:r w:rsidRPr="00A564B4">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851F44" w:rsidRPr="00A564B4" w:rsidRDefault="00851F44" w:rsidP="00851F44">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lang w:eastAsia="en-US"/>
              </w:rPr>
              <w:t>CA configurations in Table 4.1-3</w:t>
            </w:r>
            <w:r w:rsidRPr="00A564B4">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851F44" w:rsidRPr="00A564B4" w:rsidRDefault="00851F44" w:rsidP="00851F44">
            <w:pPr>
              <w:pStyle w:val="TAL"/>
              <w:rPr>
                <w:lang w:eastAsia="ko-KR"/>
              </w:rPr>
            </w:pPr>
          </w:p>
        </w:tc>
      </w:tr>
      <w:tr w:rsidR="00851F44" w:rsidRPr="00A564B4" w14:paraId="5E42B01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851F44" w:rsidRPr="00A564B4" w:rsidRDefault="00851F44" w:rsidP="00851F44">
            <w:pPr>
              <w:pStyle w:val="TAL"/>
              <w:rPr>
                <w:lang w:eastAsia="zh-CN"/>
              </w:rPr>
            </w:pPr>
            <w:r w:rsidRPr="00A564B4">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851F44" w:rsidRPr="00A564B4" w:rsidRDefault="00851F44" w:rsidP="00851F44">
            <w:pPr>
              <w:pStyle w:val="TAL"/>
              <w:rPr>
                <w:lang w:eastAsia="zh-CN"/>
              </w:rPr>
            </w:pPr>
            <w:r w:rsidRPr="00A564B4">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851F44" w:rsidRPr="00A564B4" w:rsidRDefault="00851F44" w:rsidP="00851F44">
            <w:pPr>
              <w:pStyle w:val="TAL"/>
              <w:rPr>
                <w:lang w:eastAsia="zh-CN"/>
              </w:rPr>
            </w:pPr>
            <w:r w:rsidRPr="00A564B4">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851F44" w:rsidRPr="00A564B4" w:rsidRDefault="00851F44" w:rsidP="00851F44">
            <w:pPr>
              <w:pStyle w:val="TAL"/>
              <w:rPr>
                <w:lang w:eastAsia="zh-CN"/>
              </w:rPr>
            </w:pPr>
            <w:r w:rsidRPr="00A564B4">
              <w:rPr>
                <w:lang w:eastAsia="ko-KR"/>
              </w:rPr>
              <w:t>UE supporting 4DL FDD CA with 4Rx antenna ports and 4-layer spatial multiplexing and 4DL with</w:t>
            </w:r>
            <w:r w:rsidRPr="00A564B4">
              <w:rPr>
                <w:rFonts w:cs="Arial"/>
                <w:szCs w:val="18"/>
                <w:lang w:eastAsia="en-US"/>
              </w:rPr>
              <w:t xml:space="preserve"> CA configurations in Table 4.1-4</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7779FEEE"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851F44" w:rsidRPr="00A564B4" w:rsidRDefault="00851F44" w:rsidP="00851F44">
            <w:pPr>
              <w:pStyle w:val="TAL"/>
            </w:pPr>
            <w:r w:rsidRPr="00A564B4">
              <w:t>8.7.9.6</w:t>
            </w:r>
          </w:p>
        </w:tc>
        <w:tc>
          <w:tcPr>
            <w:tcW w:w="1646" w:type="dxa"/>
            <w:tcBorders>
              <w:top w:val="single" w:sz="4" w:space="0" w:color="auto"/>
              <w:left w:val="nil"/>
              <w:right w:val="single" w:sz="4" w:space="0" w:color="auto"/>
            </w:tcBorders>
            <w:shd w:val="clear" w:color="auto" w:fill="auto"/>
            <w:vAlign w:val="center"/>
          </w:tcPr>
          <w:p w14:paraId="493210D0" w14:textId="77777777" w:rsidR="00851F44" w:rsidRPr="00A564B4" w:rsidRDefault="00851F44" w:rsidP="00851F44">
            <w:pPr>
              <w:pStyle w:val="TAL"/>
              <w:rPr>
                <w:lang w:eastAsia="ko-KR"/>
              </w:rPr>
            </w:pPr>
            <w:r w:rsidRPr="00A564B4">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851F44" w:rsidRPr="00A564B4" w:rsidRDefault="00851F44" w:rsidP="00851F44">
            <w:pPr>
              <w:pStyle w:val="TAL"/>
              <w:rPr>
                <w:lang w:eastAsia="ko-KR"/>
              </w:rPr>
            </w:pPr>
            <w:r w:rsidRPr="00A564B4">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851F44" w:rsidRPr="00A564B4" w:rsidRDefault="00851F44" w:rsidP="00851F44">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1C853CE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851F44" w:rsidRPr="00A564B4" w:rsidRDefault="00851F44" w:rsidP="00851F44">
            <w:pPr>
              <w:pStyle w:val="TAL"/>
              <w:rPr>
                <w:lang w:eastAsia="ko-KR"/>
              </w:rPr>
            </w:pPr>
            <w:r w:rsidRPr="00A564B4">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851F44" w:rsidRPr="00A564B4" w:rsidRDefault="00851F44" w:rsidP="00851F44">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851F44" w:rsidRPr="00A564B4" w:rsidRDefault="00851F44" w:rsidP="00851F44">
            <w:pPr>
              <w:pStyle w:val="TAL"/>
              <w:rPr>
                <w:lang w:eastAsia="ko-KR"/>
              </w:rPr>
            </w:pPr>
          </w:p>
        </w:tc>
      </w:tr>
      <w:tr w:rsidR="00851F44" w:rsidRPr="00A564B4" w14:paraId="545CE46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851F44" w:rsidRPr="00A564B4" w:rsidRDefault="00851F44" w:rsidP="00851F44">
            <w:pPr>
              <w:pStyle w:val="TAL"/>
              <w:rPr>
                <w:lang w:eastAsia="zh-CN"/>
              </w:rPr>
            </w:pPr>
            <w:r w:rsidRPr="00A564B4">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851F44" w:rsidRPr="00A564B4" w:rsidRDefault="00851F44" w:rsidP="00851F44">
            <w:pPr>
              <w:pStyle w:val="TAL"/>
              <w:rPr>
                <w:lang w:eastAsia="zh-CN"/>
              </w:rPr>
            </w:pPr>
            <w:r w:rsidRPr="00A564B4">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851F44" w:rsidRPr="00A564B4" w:rsidRDefault="00851F44" w:rsidP="00851F44">
            <w:pPr>
              <w:pStyle w:val="TAL"/>
              <w:rPr>
                <w:lang w:eastAsia="zh-CN"/>
              </w:rPr>
            </w:pPr>
            <w:r w:rsidRPr="00A564B4">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851F44" w:rsidRPr="00A564B4" w:rsidRDefault="00851F44" w:rsidP="00851F44">
            <w:pPr>
              <w:pStyle w:val="TAL"/>
              <w:rPr>
                <w:lang w:eastAsia="zh-CN"/>
              </w:rPr>
            </w:pPr>
            <w:r w:rsidRPr="00A564B4">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656E3BED"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851F44" w:rsidRPr="00A564B4" w:rsidRDefault="00851F44" w:rsidP="00851F44">
            <w:pPr>
              <w:pStyle w:val="TAL"/>
            </w:pPr>
            <w:r w:rsidRPr="00A564B4">
              <w:t>8.7.10.3</w:t>
            </w:r>
          </w:p>
        </w:tc>
        <w:tc>
          <w:tcPr>
            <w:tcW w:w="1646" w:type="dxa"/>
            <w:tcBorders>
              <w:top w:val="single" w:sz="4" w:space="0" w:color="auto"/>
              <w:left w:val="nil"/>
              <w:right w:val="single" w:sz="4" w:space="0" w:color="auto"/>
            </w:tcBorders>
            <w:shd w:val="clear" w:color="auto" w:fill="auto"/>
            <w:vAlign w:val="center"/>
          </w:tcPr>
          <w:p w14:paraId="1584727F" w14:textId="77777777" w:rsidR="00851F44" w:rsidRPr="00A564B4" w:rsidRDefault="00851F44" w:rsidP="00851F44">
            <w:pPr>
              <w:pStyle w:val="TAL"/>
              <w:rPr>
                <w:lang w:eastAsia="ko-KR"/>
              </w:rPr>
            </w:pPr>
            <w:r w:rsidRPr="00A564B4">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851F44" w:rsidRPr="00A564B4" w:rsidRDefault="00851F44" w:rsidP="00851F44">
            <w:pPr>
              <w:pStyle w:val="TAL"/>
              <w:rPr>
                <w:lang w:eastAsia="ko-KR"/>
              </w:rPr>
            </w:pPr>
            <w:r w:rsidRPr="00A564B4">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851F44" w:rsidRPr="00A564B4" w:rsidRDefault="00851F44" w:rsidP="00851F44">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4128FCF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851F44" w:rsidRPr="00A564B4" w:rsidRDefault="00851F44" w:rsidP="00851F44">
            <w:pPr>
              <w:pStyle w:val="TAL"/>
              <w:rPr>
                <w:lang w:eastAsia="ko-KR"/>
              </w:rPr>
            </w:pPr>
            <w:r w:rsidRPr="00A564B4">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2DL TDD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851F44" w:rsidRPr="00A564B4" w:rsidRDefault="00851F44" w:rsidP="00851F44">
            <w:pPr>
              <w:pStyle w:val="TAL"/>
              <w:rPr>
                <w:lang w:eastAsia="ko-KR"/>
              </w:rPr>
            </w:pPr>
          </w:p>
        </w:tc>
      </w:tr>
      <w:tr w:rsidR="00851F44" w:rsidRPr="00A564B4" w14:paraId="64F1E19C"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851F44" w:rsidRPr="00A564B4" w:rsidRDefault="00851F44" w:rsidP="00851F44">
            <w:pPr>
              <w:pStyle w:val="TAL"/>
            </w:pPr>
            <w:r w:rsidRPr="00A564B4">
              <w:t>8.7.10.4</w:t>
            </w:r>
          </w:p>
        </w:tc>
        <w:tc>
          <w:tcPr>
            <w:tcW w:w="1646" w:type="dxa"/>
            <w:tcBorders>
              <w:top w:val="single" w:sz="4" w:space="0" w:color="auto"/>
              <w:left w:val="nil"/>
              <w:right w:val="single" w:sz="4" w:space="0" w:color="auto"/>
            </w:tcBorders>
            <w:shd w:val="clear" w:color="auto" w:fill="auto"/>
            <w:vAlign w:val="center"/>
          </w:tcPr>
          <w:p w14:paraId="60EC2F11" w14:textId="77777777" w:rsidR="00851F44" w:rsidRPr="00A564B4" w:rsidRDefault="00851F44" w:rsidP="00851F44">
            <w:pPr>
              <w:pStyle w:val="TAL"/>
              <w:rPr>
                <w:lang w:eastAsia="ko-KR"/>
              </w:rPr>
            </w:pPr>
            <w:r w:rsidRPr="00A564B4">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851F44" w:rsidRPr="00A564B4" w:rsidRDefault="00851F44" w:rsidP="00851F44">
            <w:pPr>
              <w:pStyle w:val="TAL"/>
              <w:rPr>
                <w:lang w:eastAsia="ko-KR"/>
              </w:rPr>
            </w:pPr>
            <w:r w:rsidRPr="00A564B4">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3DL TDD CA with 4Rx antenna ports and 4-layer spatial multiplexing </w:t>
            </w:r>
            <w:r w:rsidRPr="00A564B4">
              <w:rPr>
                <w:lang w:eastAsia="ko-KR"/>
              </w:rPr>
              <w:t xml:space="preserve">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1C24BA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851F44" w:rsidRPr="00A564B4" w:rsidRDefault="00851F44" w:rsidP="00851F44">
            <w:pPr>
              <w:pStyle w:val="TAL"/>
              <w:rPr>
                <w:lang w:eastAsia="ko-KR"/>
              </w:rPr>
            </w:pPr>
            <w:r w:rsidRPr="00A564B4">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851F44" w:rsidRPr="00A564B4" w:rsidRDefault="00851F44" w:rsidP="00851F44">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851F44" w:rsidRPr="00A564B4" w:rsidRDefault="00851F44" w:rsidP="00851F44">
            <w:pPr>
              <w:pStyle w:val="TAL"/>
              <w:rPr>
                <w:lang w:eastAsia="ko-KR"/>
              </w:rPr>
            </w:pPr>
          </w:p>
        </w:tc>
      </w:tr>
      <w:tr w:rsidR="00851F44" w:rsidRPr="00A564B4" w14:paraId="16B447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851F44" w:rsidRPr="00A564B4" w:rsidRDefault="00851F44" w:rsidP="00851F44">
            <w:pPr>
              <w:pStyle w:val="TAL"/>
              <w:rPr>
                <w:lang w:eastAsia="zh-CN"/>
              </w:rPr>
            </w:pPr>
            <w:r w:rsidRPr="00A564B4">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851F44" w:rsidRPr="00A564B4" w:rsidRDefault="00851F44" w:rsidP="00851F44">
            <w:pPr>
              <w:pStyle w:val="TAL"/>
              <w:rPr>
                <w:lang w:eastAsia="zh-CN"/>
              </w:rPr>
            </w:pPr>
            <w:r w:rsidRPr="00A564B4">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851F44" w:rsidRPr="00A564B4" w:rsidRDefault="00851F44" w:rsidP="00851F44">
            <w:pPr>
              <w:pStyle w:val="TAL"/>
              <w:rPr>
                <w:lang w:eastAsia="zh-CN"/>
              </w:rPr>
            </w:pPr>
            <w:r w:rsidRPr="00A564B4">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851F44" w:rsidRPr="00A564B4" w:rsidRDefault="00851F44" w:rsidP="00851F44">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lang w:eastAsia="en-US"/>
              </w:rPr>
              <w:t>CA configurations in Table 4.1-4</w:t>
            </w:r>
            <w:r w:rsidRPr="00A564B4">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404564A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851F44" w:rsidRPr="00A564B4" w:rsidRDefault="00851F44" w:rsidP="00851F44">
            <w:pPr>
              <w:pStyle w:val="TAL"/>
            </w:pPr>
            <w:r w:rsidRPr="00A564B4">
              <w:t>8.7.10.6</w:t>
            </w:r>
          </w:p>
        </w:tc>
        <w:tc>
          <w:tcPr>
            <w:tcW w:w="1646" w:type="dxa"/>
            <w:tcBorders>
              <w:top w:val="single" w:sz="4" w:space="0" w:color="auto"/>
              <w:left w:val="nil"/>
              <w:right w:val="single" w:sz="4" w:space="0" w:color="auto"/>
            </w:tcBorders>
            <w:shd w:val="clear" w:color="auto" w:fill="auto"/>
            <w:vAlign w:val="center"/>
          </w:tcPr>
          <w:p w14:paraId="7FD980B3" w14:textId="77777777" w:rsidR="00851F44" w:rsidRPr="00A564B4" w:rsidRDefault="00851F44" w:rsidP="00851F44">
            <w:pPr>
              <w:pStyle w:val="TAL"/>
              <w:rPr>
                <w:lang w:eastAsia="ko-KR"/>
              </w:rPr>
            </w:pPr>
            <w:r w:rsidRPr="00A564B4">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851F44" w:rsidRPr="00A564B4" w:rsidRDefault="00851F44" w:rsidP="00851F44">
            <w:pPr>
              <w:pStyle w:val="TAL"/>
              <w:rPr>
                <w:lang w:eastAsia="ko-KR"/>
              </w:rPr>
            </w:pPr>
            <w:r w:rsidRPr="00A564B4">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851F44" w:rsidRPr="00A564B4" w:rsidRDefault="00851F44" w:rsidP="00851F44">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2BC6BA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851F44" w:rsidRPr="00A564B4" w:rsidRDefault="00851F44" w:rsidP="00851F44">
            <w:pPr>
              <w:pStyle w:val="TAL"/>
              <w:rPr>
                <w:lang w:eastAsia="ko-KR"/>
              </w:rPr>
            </w:pPr>
            <w:r w:rsidRPr="00A564B4">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851F44" w:rsidRPr="00A564B4" w:rsidRDefault="00851F44" w:rsidP="00851F44">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851F44" w:rsidRPr="00A564B4" w:rsidRDefault="00851F44" w:rsidP="00851F44">
            <w:pPr>
              <w:pStyle w:val="TAL"/>
              <w:rPr>
                <w:lang w:eastAsia="ko-KR"/>
              </w:rPr>
            </w:pPr>
          </w:p>
        </w:tc>
      </w:tr>
      <w:tr w:rsidR="00851F44" w:rsidRPr="00A564B4" w14:paraId="6F59D4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851F44" w:rsidRPr="00A564B4" w:rsidRDefault="00851F44" w:rsidP="00851F44">
            <w:pPr>
              <w:pStyle w:val="TAL"/>
              <w:rPr>
                <w:lang w:eastAsia="zh-CN"/>
              </w:rPr>
            </w:pPr>
            <w:r w:rsidRPr="00A564B4">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851F44" w:rsidRPr="00A564B4" w:rsidRDefault="00851F44" w:rsidP="00851F44">
            <w:pPr>
              <w:pStyle w:val="TAL"/>
              <w:rPr>
                <w:lang w:eastAsia="zh-CN"/>
              </w:rPr>
            </w:pPr>
            <w:r w:rsidRPr="00A564B4">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851F44" w:rsidRPr="00A564B4" w:rsidRDefault="00851F44" w:rsidP="00851F44">
            <w:pPr>
              <w:pStyle w:val="TAL"/>
              <w:rPr>
                <w:lang w:eastAsia="zh-CN"/>
              </w:rPr>
            </w:pPr>
            <w:r w:rsidRPr="00A564B4">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851F44" w:rsidRPr="00A564B4" w:rsidRDefault="00851F44" w:rsidP="00851F44">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43AEE6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851F44" w:rsidRPr="00A564B4" w:rsidRDefault="00851F44" w:rsidP="00851F44">
            <w:pPr>
              <w:pStyle w:val="TAL"/>
              <w:rPr>
                <w:lang w:eastAsia="zh-CN"/>
              </w:rPr>
            </w:pPr>
            <w:r w:rsidRPr="00A564B4">
              <w:rPr>
                <w:lang w:eastAsia="zh-CN"/>
              </w:rPr>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851F44" w:rsidRPr="00A564B4" w:rsidRDefault="00851F44" w:rsidP="00851F44">
            <w:pPr>
              <w:pStyle w:val="TAL"/>
              <w:rPr>
                <w:lang w:eastAsia="zh-CN"/>
              </w:rPr>
            </w:pPr>
            <w:r w:rsidRPr="00A564B4">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851F44" w:rsidRPr="00A564B4" w:rsidRDefault="00851F44" w:rsidP="00851F44">
            <w:pPr>
              <w:pStyle w:val="TAL"/>
              <w:rPr>
                <w:lang w:eastAsia="zh-CN"/>
              </w:rPr>
            </w:pPr>
            <w:r w:rsidRPr="00A564B4">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851F44" w:rsidRPr="00A564B4" w:rsidRDefault="00851F44" w:rsidP="00851F44">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1BF152D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851F44" w:rsidRPr="00A564B4" w:rsidRDefault="00851F44" w:rsidP="00851F44">
            <w:pPr>
              <w:pStyle w:val="TAL"/>
              <w:rPr>
                <w:lang w:eastAsia="zh-CN"/>
              </w:rPr>
            </w:pPr>
            <w:r w:rsidRPr="00A564B4">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851F44" w:rsidRPr="00A564B4" w:rsidRDefault="00851F44" w:rsidP="00851F44">
            <w:pPr>
              <w:pStyle w:val="TAL"/>
              <w:rPr>
                <w:lang w:eastAsia="zh-CN"/>
              </w:rPr>
            </w:pPr>
            <w:r w:rsidRPr="00A564B4">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851F44" w:rsidRPr="00A564B4" w:rsidRDefault="00851F44" w:rsidP="00851F44">
            <w:pPr>
              <w:pStyle w:val="TAL"/>
              <w:rPr>
                <w:lang w:eastAsia="zh-CN"/>
              </w:rPr>
            </w:pPr>
            <w:r w:rsidRPr="00A564B4">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851F44" w:rsidRPr="00A564B4" w:rsidRDefault="00851F44" w:rsidP="00851F44">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021152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851F44" w:rsidRPr="00A564B4" w:rsidRDefault="00851F44" w:rsidP="00851F44">
            <w:pPr>
              <w:pStyle w:val="TAL"/>
              <w:rPr>
                <w:lang w:eastAsia="zh-CN"/>
              </w:rPr>
            </w:pPr>
            <w:r w:rsidRPr="00A564B4">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851F44" w:rsidRPr="00A564B4" w:rsidRDefault="00851F44" w:rsidP="00851F44">
            <w:pPr>
              <w:pStyle w:val="TAL"/>
              <w:rPr>
                <w:lang w:eastAsia="zh-CN"/>
              </w:rPr>
            </w:pPr>
            <w:r w:rsidRPr="00A564B4">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851F44" w:rsidRPr="00A564B4" w:rsidRDefault="00851F44" w:rsidP="00851F44">
            <w:pPr>
              <w:pStyle w:val="TAL"/>
              <w:rPr>
                <w:lang w:eastAsia="zh-CN"/>
              </w:rPr>
            </w:pPr>
            <w:r w:rsidRPr="00A564B4">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851F44" w:rsidRPr="00A564B4" w:rsidRDefault="00851F44" w:rsidP="00851F44">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7DC584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851F44" w:rsidRPr="00A564B4" w:rsidRDefault="00851F44" w:rsidP="00851F44">
            <w:pPr>
              <w:pStyle w:val="TAL"/>
              <w:rPr>
                <w:lang w:eastAsia="zh-CN"/>
              </w:rPr>
            </w:pPr>
            <w:r w:rsidRPr="00A564B4">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851F44" w:rsidRPr="00A564B4" w:rsidRDefault="00851F44" w:rsidP="00851F44">
            <w:pPr>
              <w:pStyle w:val="TAL"/>
              <w:rPr>
                <w:lang w:eastAsia="zh-CN"/>
              </w:rPr>
            </w:pPr>
            <w:r w:rsidRPr="00A564B4">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851F44" w:rsidRPr="00A564B4" w:rsidRDefault="00851F44" w:rsidP="00851F44">
            <w:pPr>
              <w:pStyle w:val="TAL"/>
              <w:rPr>
                <w:lang w:eastAsia="en-US"/>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851F44" w:rsidRPr="00A564B4" w:rsidRDefault="00851F44" w:rsidP="00851F44">
            <w:pPr>
              <w:pStyle w:val="TAL"/>
              <w:rPr>
                <w:lang w:eastAsia="ko-KR"/>
              </w:rPr>
            </w:pPr>
          </w:p>
        </w:tc>
      </w:tr>
      <w:tr w:rsidR="00851F44" w:rsidRPr="00A564B4" w14:paraId="354B7D2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851F44" w:rsidRPr="00A564B4" w:rsidRDefault="00851F44" w:rsidP="00851F44">
            <w:pPr>
              <w:pStyle w:val="TAL"/>
              <w:rPr>
                <w:lang w:eastAsia="zh-CN"/>
              </w:rPr>
            </w:pPr>
            <w:r w:rsidRPr="00A564B4">
              <w:rPr>
                <w:lang w:eastAsia="zh-CN"/>
              </w:rPr>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851F44" w:rsidRPr="00A564B4" w:rsidRDefault="00851F44" w:rsidP="00851F44">
            <w:pPr>
              <w:pStyle w:val="TAL"/>
              <w:rPr>
                <w:lang w:eastAsia="zh-CN"/>
              </w:rPr>
            </w:pPr>
            <w:r w:rsidRPr="00A564B4">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851F44" w:rsidRPr="00A564B4" w:rsidRDefault="00851F44" w:rsidP="00851F44">
            <w:pPr>
              <w:pStyle w:val="TAL"/>
              <w:rPr>
                <w:lang w:eastAsia="en-US"/>
              </w:rPr>
            </w:pPr>
            <w:r w:rsidRPr="00A564B4">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851F44" w:rsidRPr="00A564B4" w:rsidRDefault="00851F44" w:rsidP="00851F44">
            <w:pPr>
              <w:pStyle w:val="TAL"/>
              <w:rPr>
                <w:lang w:eastAsia="zh-CN"/>
              </w:rPr>
            </w:pPr>
            <w:r w:rsidRPr="00A564B4">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851F44" w:rsidRPr="00A564B4" w:rsidRDefault="00851F44" w:rsidP="00851F44">
            <w:pPr>
              <w:pStyle w:val="TAL"/>
              <w:rPr>
                <w:lang w:eastAsia="ko-KR"/>
              </w:rPr>
            </w:pPr>
          </w:p>
        </w:tc>
      </w:tr>
      <w:tr w:rsidR="00851F44" w:rsidRPr="00A564B4" w14:paraId="3152711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851F44" w:rsidRPr="00A564B4" w:rsidRDefault="00851F44" w:rsidP="00851F44">
            <w:pPr>
              <w:pStyle w:val="TAL"/>
              <w:rPr>
                <w:lang w:eastAsia="zh-CN"/>
              </w:rPr>
            </w:pPr>
            <w:r w:rsidRPr="00A564B4">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851F44" w:rsidRPr="00A564B4" w:rsidRDefault="00851F44" w:rsidP="00851F44">
            <w:pPr>
              <w:pStyle w:val="TAL"/>
              <w:rPr>
                <w:lang w:eastAsia="zh-CN"/>
              </w:rPr>
            </w:pPr>
            <w:r w:rsidRPr="00A564B4">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851F44" w:rsidRPr="00A564B4" w:rsidRDefault="00851F44" w:rsidP="00851F44">
            <w:pPr>
              <w:pStyle w:val="TAL"/>
              <w:rPr>
                <w:lang w:eastAsia="en-US"/>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851F44" w:rsidRPr="00A564B4" w:rsidRDefault="00851F44" w:rsidP="00851F44">
            <w:pPr>
              <w:pStyle w:val="TAL"/>
              <w:rPr>
                <w:lang w:eastAsia="ko-KR"/>
              </w:rPr>
            </w:pPr>
          </w:p>
        </w:tc>
      </w:tr>
      <w:tr w:rsidR="00851F44" w:rsidRPr="00A564B4" w14:paraId="0869A9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851F44" w:rsidRPr="00A564B4" w:rsidRDefault="00851F44" w:rsidP="00851F44">
            <w:pPr>
              <w:pStyle w:val="TAL"/>
              <w:rPr>
                <w:lang w:eastAsia="zh-CN"/>
              </w:rPr>
            </w:pPr>
            <w:r w:rsidRPr="00A564B4">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851F44" w:rsidRPr="00A564B4" w:rsidRDefault="00851F44" w:rsidP="00851F44">
            <w:pPr>
              <w:pStyle w:val="TAL"/>
              <w:rPr>
                <w:lang w:eastAsia="zh-CN"/>
              </w:rPr>
            </w:pPr>
            <w:r w:rsidRPr="00A564B4">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851F44" w:rsidRPr="00A564B4" w:rsidRDefault="00851F44" w:rsidP="00851F44">
            <w:pPr>
              <w:pStyle w:val="TAL"/>
              <w:rPr>
                <w:lang w:eastAsia="en-US"/>
              </w:rPr>
            </w:pPr>
            <w:r w:rsidRPr="00A564B4">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851F44" w:rsidRPr="00A564B4" w:rsidRDefault="00851F44" w:rsidP="00851F44">
            <w:pPr>
              <w:pStyle w:val="TAL"/>
              <w:rPr>
                <w:lang w:eastAsia="zh-CN"/>
              </w:rPr>
            </w:pPr>
            <w:r w:rsidRPr="00A564B4">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851F44" w:rsidRPr="00A564B4" w:rsidRDefault="00851F44" w:rsidP="00851F44">
            <w:pPr>
              <w:pStyle w:val="TAL"/>
              <w:rPr>
                <w:lang w:eastAsia="ko-KR"/>
              </w:rPr>
            </w:pPr>
          </w:p>
        </w:tc>
      </w:tr>
      <w:tr w:rsidR="00851F44" w:rsidRPr="00A564B4" w14:paraId="6FA1C9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851F44" w:rsidRPr="00A564B4" w:rsidRDefault="00851F44" w:rsidP="00851F44">
            <w:pPr>
              <w:pStyle w:val="TAL"/>
              <w:rPr>
                <w:lang w:eastAsia="zh-CN"/>
              </w:rPr>
            </w:pPr>
            <w:r w:rsidRPr="00A564B4">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851F44" w:rsidRPr="00A564B4" w:rsidRDefault="00851F44" w:rsidP="00851F44">
            <w:pPr>
              <w:pStyle w:val="TAL"/>
              <w:rPr>
                <w:lang w:eastAsia="zh-CN"/>
              </w:rPr>
            </w:pPr>
            <w:r w:rsidRPr="00A564B4">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851F44" w:rsidRPr="00A564B4" w:rsidRDefault="00851F44" w:rsidP="00851F44">
            <w:pPr>
              <w:pStyle w:val="TAL"/>
              <w:rPr>
                <w:lang w:eastAsia="zh-CN"/>
              </w:rPr>
            </w:pPr>
            <w:r w:rsidRPr="00A564B4">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851F44" w:rsidRPr="00A564B4" w:rsidRDefault="00851F44" w:rsidP="00851F44">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851F44" w:rsidRPr="00A564B4" w:rsidRDefault="00851F44" w:rsidP="00851F44">
            <w:pPr>
              <w:pStyle w:val="TAL"/>
              <w:rPr>
                <w:lang w:eastAsia="ko-KR"/>
              </w:rPr>
            </w:pPr>
          </w:p>
        </w:tc>
      </w:tr>
      <w:tr w:rsidR="00851F44" w:rsidRPr="00A564B4" w14:paraId="47DC5D5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851F44" w:rsidRPr="00A564B4" w:rsidRDefault="00851F44" w:rsidP="00851F44">
            <w:pPr>
              <w:pStyle w:val="TAL"/>
              <w:rPr>
                <w:lang w:eastAsia="zh-CN"/>
              </w:rPr>
            </w:pPr>
            <w:r w:rsidRPr="00A564B4">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851F44" w:rsidRPr="00A564B4" w:rsidRDefault="00851F44" w:rsidP="00851F44">
            <w:pPr>
              <w:pStyle w:val="TAL"/>
              <w:rPr>
                <w:lang w:eastAsia="zh-CN"/>
              </w:rPr>
            </w:pPr>
            <w:r w:rsidRPr="00A564B4">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851F44" w:rsidRPr="00A564B4" w:rsidRDefault="00851F44" w:rsidP="00851F44">
            <w:pPr>
              <w:pStyle w:val="TAL"/>
              <w:rPr>
                <w:lang w:eastAsia="zh-CN"/>
              </w:rPr>
            </w:pPr>
            <w:r w:rsidRPr="00A564B4">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851F44" w:rsidRPr="00A564B4" w:rsidRDefault="00851F44" w:rsidP="00851F44">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851F44" w:rsidRPr="00A564B4" w:rsidRDefault="00851F44" w:rsidP="00851F44">
            <w:pPr>
              <w:pStyle w:val="TAL"/>
              <w:rPr>
                <w:lang w:eastAsia="ko-KR"/>
              </w:rPr>
            </w:pPr>
          </w:p>
        </w:tc>
      </w:tr>
      <w:tr w:rsidR="00851F44" w:rsidRPr="00A564B4" w14:paraId="43D3D41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851F44" w:rsidRPr="00A564B4" w:rsidRDefault="00851F44" w:rsidP="00851F44">
            <w:pPr>
              <w:pStyle w:val="TAL"/>
              <w:rPr>
                <w:lang w:eastAsia="zh-CN"/>
              </w:rPr>
            </w:pPr>
            <w:r w:rsidRPr="00A564B4">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851F44" w:rsidRPr="00A564B4" w:rsidRDefault="00851F44" w:rsidP="00851F44">
            <w:pPr>
              <w:pStyle w:val="TAL"/>
              <w:rPr>
                <w:lang w:eastAsia="zh-CN"/>
              </w:rPr>
            </w:pPr>
            <w:r w:rsidRPr="00A564B4">
              <w:rPr>
                <w:lang w:eastAsia="en-US"/>
              </w:rPr>
              <w:t>FDD localized EPDCCH performance</w:t>
            </w:r>
            <w:r w:rsidRPr="00A564B4">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851F44" w:rsidRPr="00A564B4" w:rsidRDefault="00851F44" w:rsidP="00851F44">
            <w:pPr>
              <w:pStyle w:val="TAL"/>
              <w:rPr>
                <w:lang w:eastAsia="zh-CN"/>
              </w:rPr>
            </w:pPr>
            <w:r w:rsidRPr="00A564B4">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851F44" w:rsidRPr="00A564B4" w:rsidRDefault="00851F44" w:rsidP="00851F44">
            <w:pPr>
              <w:pStyle w:val="TAL"/>
              <w:rPr>
                <w:lang w:eastAsia="zh-CN"/>
              </w:rPr>
            </w:pPr>
            <w:r w:rsidRPr="00A564B4">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851F44" w:rsidRPr="00A564B4" w:rsidRDefault="00851F44" w:rsidP="00851F44">
            <w:pPr>
              <w:pStyle w:val="TAL"/>
              <w:rPr>
                <w:lang w:eastAsia="ko-KR"/>
              </w:rPr>
            </w:pPr>
          </w:p>
        </w:tc>
      </w:tr>
      <w:tr w:rsidR="00851F44" w:rsidRPr="00A564B4" w14:paraId="7E21670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851F44" w:rsidRPr="00A564B4" w:rsidRDefault="00851F44" w:rsidP="00851F44">
            <w:pPr>
              <w:pStyle w:val="TAL"/>
              <w:rPr>
                <w:lang w:eastAsia="zh-CN"/>
              </w:rPr>
            </w:pPr>
            <w:r w:rsidRPr="00A564B4">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851F44" w:rsidRPr="00A564B4" w:rsidRDefault="00851F44" w:rsidP="00851F44">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F2B161E"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2FC3FBC"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851F44" w:rsidRPr="00A564B4" w:rsidRDefault="00851F44" w:rsidP="00851F44">
            <w:pPr>
              <w:pStyle w:val="TAL"/>
              <w:rPr>
                <w:lang w:eastAsia="ko-KR"/>
              </w:rPr>
            </w:pPr>
            <w:r w:rsidRPr="00A564B4">
              <w:rPr>
                <w:lang w:eastAsia="ko-KR"/>
              </w:rPr>
              <w:t>Note 6</w:t>
            </w:r>
          </w:p>
        </w:tc>
      </w:tr>
      <w:tr w:rsidR="00851F44" w:rsidRPr="00A564B4" w14:paraId="7AD650E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851F44" w:rsidRPr="00A564B4" w:rsidRDefault="00851F44" w:rsidP="00851F44">
            <w:pPr>
              <w:pStyle w:val="TAL"/>
              <w:rPr>
                <w:lang w:eastAsia="zh-CN"/>
              </w:rPr>
            </w:pPr>
            <w:r w:rsidRPr="00A564B4">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851F44" w:rsidRPr="00A564B4" w:rsidRDefault="00851F44" w:rsidP="00851F44">
            <w:pPr>
              <w:pStyle w:val="TAL"/>
              <w:rPr>
                <w:lang w:eastAsia="zh-CN"/>
              </w:rPr>
            </w:pPr>
            <w:r w:rsidRPr="00A564B4">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851F44" w:rsidRPr="00A564B4" w:rsidRDefault="00851F44" w:rsidP="00851F44">
            <w:pPr>
              <w:pStyle w:val="TAL"/>
              <w:rPr>
                <w:lang w:eastAsia="zh-CN"/>
              </w:rPr>
            </w:pPr>
            <w:r w:rsidRPr="00A564B4">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851F44" w:rsidRPr="00A564B4" w:rsidRDefault="00851F44" w:rsidP="00851F44">
            <w:pPr>
              <w:pStyle w:val="TAL"/>
              <w:rPr>
                <w:lang w:eastAsia="zh-CN"/>
              </w:rPr>
            </w:pPr>
            <w:r w:rsidRPr="00A564B4">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851F44" w:rsidRPr="00A564B4" w:rsidRDefault="00851F44" w:rsidP="00851F44">
            <w:pPr>
              <w:pStyle w:val="TAL"/>
              <w:rPr>
                <w:lang w:eastAsia="ko-KR"/>
              </w:rPr>
            </w:pPr>
          </w:p>
        </w:tc>
      </w:tr>
      <w:tr w:rsidR="00851F44" w:rsidRPr="00A564B4" w14:paraId="09F2DF1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851F44" w:rsidRPr="00A564B4" w:rsidRDefault="00851F44" w:rsidP="00851F44">
            <w:pPr>
              <w:pStyle w:val="TAL"/>
              <w:rPr>
                <w:lang w:eastAsia="zh-CN"/>
              </w:rPr>
            </w:pPr>
            <w:r w:rsidRPr="00A564B4">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851F44" w:rsidRPr="00A564B4" w:rsidRDefault="00851F44" w:rsidP="00851F44">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2D2C9B"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014F39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851F44" w:rsidRPr="00A564B4" w:rsidRDefault="00851F44" w:rsidP="00851F44">
            <w:pPr>
              <w:pStyle w:val="TAL"/>
              <w:rPr>
                <w:lang w:eastAsia="ko-KR"/>
              </w:rPr>
            </w:pPr>
            <w:r w:rsidRPr="00A564B4">
              <w:rPr>
                <w:lang w:eastAsia="ko-KR"/>
              </w:rPr>
              <w:t>Note 6</w:t>
            </w:r>
          </w:p>
        </w:tc>
      </w:tr>
      <w:tr w:rsidR="00851F44" w:rsidRPr="00A564B4" w14:paraId="1B651B2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851F44" w:rsidRPr="00A564B4" w:rsidRDefault="00851F44" w:rsidP="00851F44">
            <w:pPr>
              <w:pStyle w:val="TAL"/>
              <w:rPr>
                <w:lang w:eastAsia="zh-CN"/>
              </w:rPr>
            </w:pPr>
            <w:r w:rsidRPr="00A564B4">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851F44" w:rsidRPr="00A564B4" w:rsidRDefault="00851F44" w:rsidP="00851F44">
            <w:pPr>
              <w:pStyle w:val="TAL"/>
              <w:rPr>
                <w:lang w:eastAsia="zh-CN"/>
              </w:rPr>
            </w:pPr>
            <w:r w:rsidRPr="00A564B4">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851F44" w:rsidRPr="00A564B4" w:rsidRDefault="00851F44" w:rsidP="00851F44">
            <w:pPr>
              <w:pStyle w:val="TAL"/>
              <w:rPr>
                <w:lang w:eastAsia="en-US"/>
              </w:rPr>
            </w:pPr>
            <w:r w:rsidRPr="00A564B4">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851F44" w:rsidRPr="00A564B4" w:rsidRDefault="00851F44" w:rsidP="00851F44">
            <w:pPr>
              <w:pStyle w:val="TAL"/>
              <w:rPr>
                <w:lang w:eastAsia="zh-CN"/>
              </w:rPr>
            </w:pPr>
            <w:r w:rsidRPr="00A564B4">
              <w:rPr>
                <w:lang w:eastAsia="zh-CN"/>
              </w:rPr>
              <w:t xml:space="preserve">UE supporting E-UTRA FDD and EPDCCH and </w:t>
            </w:r>
            <w:r w:rsidRPr="00A564B4">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851F44" w:rsidRPr="00A564B4" w:rsidRDefault="00851F44" w:rsidP="00851F44">
            <w:pPr>
              <w:pStyle w:val="TAL"/>
              <w:rPr>
                <w:lang w:eastAsia="ko-KR"/>
              </w:rPr>
            </w:pPr>
          </w:p>
        </w:tc>
      </w:tr>
      <w:tr w:rsidR="00851F44" w:rsidRPr="00A564B4" w14:paraId="48E8A66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851F44" w:rsidRPr="00A564B4" w:rsidRDefault="00851F44" w:rsidP="00851F44">
            <w:pPr>
              <w:pStyle w:val="TAL"/>
              <w:rPr>
                <w:lang w:eastAsia="zh-CN"/>
              </w:rPr>
            </w:pPr>
            <w:r w:rsidRPr="00A564B4">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851F44" w:rsidRPr="00A564B4" w:rsidRDefault="00851F44" w:rsidP="00851F44">
            <w:pPr>
              <w:pStyle w:val="TAL"/>
              <w:rPr>
                <w:lang w:eastAsia="zh-CN"/>
              </w:rPr>
            </w:pPr>
            <w:r w:rsidRPr="00A564B4">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851F44" w:rsidRPr="00A564B4" w:rsidRDefault="00851F44" w:rsidP="00851F44">
            <w:pPr>
              <w:pStyle w:val="TAL"/>
              <w:rPr>
                <w:lang w:eastAsia="en-US"/>
              </w:rPr>
            </w:pPr>
            <w:r w:rsidRPr="00A564B4">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851F44" w:rsidRPr="00A564B4" w:rsidRDefault="00851F44" w:rsidP="00851F44">
            <w:pPr>
              <w:pStyle w:val="TAL"/>
              <w:rPr>
                <w:lang w:eastAsia="zh-CN"/>
              </w:rPr>
            </w:pPr>
            <w:r w:rsidRPr="00A564B4">
              <w:rPr>
                <w:lang w:eastAsia="zh-CN"/>
              </w:rPr>
              <w:t xml:space="preserve">UE supporting E-UTRA TDD and EPDCCH and </w:t>
            </w:r>
            <w:r w:rsidRPr="00A564B4">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851F44" w:rsidRPr="00A564B4" w:rsidRDefault="00851F44" w:rsidP="00851F44">
            <w:pPr>
              <w:pStyle w:val="TAL"/>
              <w:rPr>
                <w:lang w:eastAsia="ko-KR"/>
              </w:rPr>
            </w:pPr>
          </w:p>
        </w:tc>
      </w:tr>
      <w:tr w:rsidR="00851F44" w:rsidRPr="00A564B4" w14:paraId="61F2B08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851F44" w:rsidRPr="00A564B4" w:rsidRDefault="00851F44" w:rsidP="00851F44">
            <w:pPr>
              <w:pStyle w:val="TAL"/>
              <w:rPr>
                <w:lang w:eastAsia="zh-CN"/>
              </w:rPr>
            </w:pPr>
            <w:r w:rsidRPr="00A564B4">
              <w:rPr>
                <w:szCs w:val="16"/>
                <w:lang w:eastAsia="en-US"/>
              </w:rPr>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851F44" w:rsidRPr="00A564B4" w:rsidRDefault="00851F44" w:rsidP="00851F44">
            <w:pPr>
              <w:pStyle w:val="TAL"/>
              <w:rPr>
                <w:lang w:eastAsia="zh-CN"/>
              </w:rPr>
            </w:pPr>
            <w:r w:rsidRPr="00A564B4">
              <w:rPr>
                <w:lang w:eastAsia="en-US"/>
              </w:rPr>
              <w:t xml:space="preserve">FDD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851F44" w:rsidRPr="00A564B4" w:rsidRDefault="00851F44" w:rsidP="00851F44">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851F44" w:rsidRPr="00A564B4" w:rsidRDefault="00851F44" w:rsidP="00851F44">
            <w:pPr>
              <w:pStyle w:val="TAL"/>
              <w:rPr>
                <w:lang w:eastAsia="ko-KR"/>
              </w:rPr>
            </w:pPr>
          </w:p>
        </w:tc>
      </w:tr>
      <w:tr w:rsidR="00851F44" w:rsidRPr="00A564B4" w14:paraId="2300A2B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851F44" w:rsidRPr="00A564B4" w:rsidRDefault="00851F44" w:rsidP="00851F44">
            <w:pPr>
              <w:pStyle w:val="TAL"/>
              <w:rPr>
                <w:lang w:eastAsia="zh-CN"/>
              </w:rPr>
            </w:pPr>
            <w:r w:rsidRPr="00A564B4">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851F44" w:rsidRPr="00A564B4" w:rsidRDefault="00851F44" w:rsidP="00851F44">
            <w:pPr>
              <w:pStyle w:val="TAL"/>
              <w:rPr>
                <w:lang w:eastAsia="zh-CN"/>
              </w:rPr>
            </w:pPr>
            <w:r w:rsidRPr="00A564B4">
              <w:rPr>
                <w:lang w:eastAsia="en-US"/>
              </w:rPr>
              <w:t xml:space="preserve">TDD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851F44" w:rsidRPr="00A564B4" w:rsidRDefault="00851F44" w:rsidP="00851F44">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851F44" w:rsidRPr="00A564B4" w:rsidRDefault="00851F44" w:rsidP="00851F44">
            <w:pPr>
              <w:pStyle w:val="TAL"/>
              <w:rPr>
                <w:lang w:eastAsia="ko-KR"/>
              </w:rPr>
            </w:pPr>
          </w:p>
        </w:tc>
      </w:tr>
      <w:tr w:rsidR="00851F44" w:rsidRPr="00A564B4" w14:paraId="20CA151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851F44" w:rsidRPr="00A564B4" w:rsidRDefault="00851F44" w:rsidP="00851F44">
            <w:pPr>
              <w:pStyle w:val="TAL"/>
              <w:rPr>
                <w:lang w:eastAsia="zh-CN"/>
              </w:rPr>
            </w:pPr>
            <w:r w:rsidRPr="00A564B4">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851F44" w:rsidRPr="00A564B4" w:rsidRDefault="00851F44" w:rsidP="00851F44">
            <w:pPr>
              <w:pStyle w:val="TAL"/>
              <w:rPr>
                <w:lang w:eastAsia="zh-CN"/>
              </w:rPr>
            </w:pPr>
            <w:r w:rsidRPr="00A564B4">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851F44" w:rsidRPr="00A564B4" w:rsidRDefault="00851F44" w:rsidP="00851F44">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851F44" w:rsidRPr="00A564B4" w:rsidRDefault="00851F44" w:rsidP="00851F44">
            <w:pPr>
              <w:pStyle w:val="TAL"/>
              <w:rPr>
                <w:lang w:eastAsia="ko-KR"/>
              </w:rPr>
            </w:pPr>
          </w:p>
        </w:tc>
      </w:tr>
      <w:tr w:rsidR="00851F44" w:rsidRPr="00A564B4" w14:paraId="1956E26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851F44" w:rsidRPr="00A564B4" w:rsidRDefault="00851F44" w:rsidP="00851F44">
            <w:pPr>
              <w:pStyle w:val="TAL"/>
              <w:rPr>
                <w:lang w:eastAsia="zh-CN"/>
              </w:rPr>
            </w:pPr>
            <w:r w:rsidRPr="00A564B4">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851F44" w:rsidRPr="00A564B4" w:rsidRDefault="00851F44" w:rsidP="00851F44">
            <w:pPr>
              <w:pStyle w:val="TAL"/>
              <w:rPr>
                <w:lang w:eastAsia="zh-CN"/>
              </w:rPr>
            </w:pPr>
            <w:r w:rsidRPr="00A564B4">
              <w:rPr>
                <w:lang w:eastAsia="en-US"/>
              </w:rPr>
              <w:t>FDD Enhanced Downlink Control Channel Performance Type A for EDPCCH</w:t>
            </w:r>
            <w:r w:rsidRPr="00A564B4">
              <w:rPr>
                <w:lang w:eastAsia="zh-CN"/>
              </w:rPr>
              <w:t>- Distributed</w:t>
            </w:r>
            <w:r w:rsidRPr="00A564B4">
              <w:rPr>
                <w:rFonts w:eastAsia="MS Mincho"/>
                <w:lang w:eastAsia="en-US"/>
              </w:rPr>
              <w:t xml:space="preserve"> Transmission </w:t>
            </w:r>
            <w:r w:rsidRPr="00A564B4">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851F44" w:rsidRPr="00A564B4" w:rsidRDefault="00851F44" w:rsidP="00851F44">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851F44" w:rsidRPr="00A564B4" w:rsidRDefault="00851F44" w:rsidP="00851F44">
            <w:pPr>
              <w:pStyle w:val="TAL"/>
              <w:rPr>
                <w:lang w:eastAsia="ko-KR"/>
              </w:rPr>
            </w:pPr>
          </w:p>
        </w:tc>
      </w:tr>
      <w:tr w:rsidR="00851F44" w:rsidRPr="00A564B4" w14:paraId="2F080B3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851F44" w:rsidRPr="00A564B4" w:rsidRDefault="00851F44" w:rsidP="00851F44">
            <w:pPr>
              <w:pStyle w:val="TAL"/>
              <w:rPr>
                <w:lang w:eastAsia="zh-CN"/>
              </w:rPr>
            </w:pPr>
            <w:r w:rsidRPr="00A564B4">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851F44" w:rsidRPr="00A564B4" w:rsidRDefault="00851F44" w:rsidP="00851F44">
            <w:pPr>
              <w:pStyle w:val="TAL"/>
              <w:rPr>
                <w:lang w:eastAsia="zh-CN"/>
              </w:rPr>
            </w:pPr>
            <w:r w:rsidRPr="00A564B4">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851F44" w:rsidRPr="00A564B4" w:rsidRDefault="00851F44" w:rsidP="00851F44">
            <w:pPr>
              <w:pStyle w:val="TAL"/>
              <w:rPr>
                <w:lang w:eastAsia="en-US"/>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851F44" w:rsidRPr="00A564B4" w:rsidRDefault="00851F44" w:rsidP="00851F44">
            <w:pPr>
              <w:pStyle w:val="TAL"/>
              <w:rPr>
                <w:lang w:eastAsia="ko-KR"/>
              </w:rPr>
            </w:pPr>
          </w:p>
        </w:tc>
      </w:tr>
      <w:tr w:rsidR="00851F44" w:rsidRPr="00A564B4" w14:paraId="2E51AC0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851F44" w:rsidRPr="00A564B4" w:rsidRDefault="00851F44" w:rsidP="00851F44">
            <w:pPr>
              <w:pStyle w:val="TAL"/>
              <w:rPr>
                <w:rFonts w:eastAsia="SimSun"/>
                <w:lang w:eastAsia="zh-CN"/>
              </w:rPr>
            </w:pPr>
            <w:r w:rsidRPr="00A564B4">
              <w:rPr>
                <w:snapToGrid w:val="0"/>
                <w:kern w:val="2"/>
              </w:rPr>
              <w:t>8.9.1.1</w:t>
            </w:r>
            <w:r w:rsidRPr="00A564B4">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851F44" w:rsidRPr="00A564B4" w:rsidRDefault="00851F44" w:rsidP="00851F44">
            <w:pPr>
              <w:pStyle w:val="TAL"/>
              <w:rPr>
                <w:rFonts w:eastAsia="SimSun"/>
                <w:lang w:eastAsia="zh-CN"/>
              </w:rPr>
            </w:pPr>
            <w:r w:rsidRPr="00A564B4">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851F44" w:rsidRPr="00A564B4" w:rsidRDefault="00851F44" w:rsidP="00851F44">
            <w:pPr>
              <w:pStyle w:val="TAL"/>
              <w:rPr>
                <w:lang w:eastAsia="zh-CN"/>
              </w:rPr>
            </w:pPr>
            <w:r w:rsidRPr="00A564B4">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851F44" w:rsidRPr="00A564B4" w:rsidRDefault="00851F44" w:rsidP="00851F44">
            <w:pPr>
              <w:pStyle w:val="TAL"/>
              <w:rPr>
                <w:lang w:eastAsia="ko-KR"/>
              </w:rPr>
            </w:pPr>
          </w:p>
        </w:tc>
      </w:tr>
      <w:tr w:rsidR="00851F44" w:rsidRPr="00A564B4" w14:paraId="4AE1656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851F44" w:rsidRPr="00A564B4" w:rsidRDefault="00851F44" w:rsidP="00851F44">
            <w:pPr>
              <w:pStyle w:val="TAL"/>
              <w:rPr>
                <w:rFonts w:eastAsia="PMingLiU"/>
                <w:lang w:eastAsia="zh-CN"/>
              </w:rPr>
            </w:pPr>
            <w:r w:rsidRPr="00A564B4">
              <w:rPr>
                <w:lang w:eastAsia="zh-CN"/>
              </w:rPr>
              <w:t>8.9.1.1.</w:t>
            </w:r>
            <w:r w:rsidRPr="00A564B4">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851F44" w:rsidRPr="00A564B4" w:rsidRDefault="00851F44" w:rsidP="00851F44">
            <w:pPr>
              <w:pStyle w:val="TAL"/>
              <w:rPr>
                <w:lang w:eastAsia="zh-CN"/>
              </w:rPr>
            </w:pPr>
            <w:r w:rsidRPr="00A564B4">
              <w:rPr>
                <w:snapToGrid w:val="0"/>
                <w:kern w:val="2"/>
                <w:lang w:eastAsia="zh-TW"/>
              </w:rPr>
              <w:t>FDD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851F44" w:rsidRPr="00A564B4" w:rsidRDefault="00851F44" w:rsidP="00851F44">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851F44" w:rsidRPr="00A564B4" w:rsidRDefault="00851F44" w:rsidP="00851F44">
            <w:pPr>
              <w:pStyle w:val="TAL"/>
              <w:rPr>
                <w:lang w:eastAsia="ko-KR"/>
              </w:rPr>
            </w:pPr>
          </w:p>
        </w:tc>
      </w:tr>
      <w:tr w:rsidR="00851F44" w:rsidRPr="00A564B4" w14:paraId="602754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851F44" w:rsidRPr="00A564B4" w:rsidRDefault="00851F44" w:rsidP="00851F44">
            <w:pPr>
              <w:pStyle w:val="TAL"/>
              <w:rPr>
                <w:rFonts w:eastAsia="PMingLiU"/>
                <w:lang w:eastAsia="zh-CN"/>
              </w:rPr>
            </w:pPr>
            <w:r w:rsidRPr="00A564B4">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851F44" w:rsidRPr="00A564B4" w:rsidRDefault="00851F44" w:rsidP="00851F44">
            <w:pPr>
              <w:pStyle w:val="TAL"/>
              <w:rPr>
                <w:lang w:eastAsia="zh-CN"/>
              </w:rPr>
            </w:pPr>
            <w:r w:rsidRPr="00A564B4">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851F44" w:rsidRPr="00A564B4" w:rsidRDefault="00851F44" w:rsidP="00851F44">
            <w:pPr>
              <w:pStyle w:val="TAL"/>
              <w:rPr>
                <w:rFonts w:eastAsia="PMingLiU"/>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851F44" w:rsidRPr="00A564B4" w:rsidRDefault="00851F44" w:rsidP="00851F44">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851F44" w:rsidRPr="00A564B4" w:rsidRDefault="00851F44" w:rsidP="00851F44">
            <w:pPr>
              <w:pStyle w:val="TAL"/>
              <w:rPr>
                <w:lang w:eastAsia="ko-KR"/>
              </w:rPr>
            </w:pPr>
          </w:p>
        </w:tc>
      </w:tr>
      <w:tr w:rsidR="00851F44" w:rsidRPr="00A564B4" w14:paraId="7E1ACA4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851F44" w:rsidRPr="00A564B4" w:rsidRDefault="00851F44" w:rsidP="00851F44">
            <w:pPr>
              <w:pStyle w:val="TAL"/>
              <w:rPr>
                <w:rFonts w:eastAsia="PMingLiU"/>
                <w:lang w:eastAsia="zh-CN"/>
              </w:rPr>
            </w:pPr>
            <w:r w:rsidRPr="00A564B4">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851F44" w:rsidRPr="00A564B4" w:rsidRDefault="00851F44" w:rsidP="00851F44">
            <w:pPr>
              <w:pStyle w:val="TAL"/>
              <w:rPr>
                <w:lang w:eastAsia="zh-CN"/>
              </w:rPr>
            </w:pPr>
            <w:r w:rsidRPr="00A564B4">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851F44" w:rsidRPr="00A564B4" w:rsidRDefault="00851F44" w:rsidP="00851F44">
            <w:pPr>
              <w:pStyle w:val="TAL"/>
              <w:rPr>
                <w:rFonts w:eastAsia="PMingLiU"/>
                <w:lang w:eastAsia="zh-CN"/>
              </w:rPr>
            </w:pPr>
            <w:r w:rsidRPr="00A564B4">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851F44" w:rsidRPr="00A564B4" w:rsidRDefault="00851F44" w:rsidP="00851F44">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851F44" w:rsidRPr="00A564B4" w:rsidRDefault="00851F44" w:rsidP="00851F44">
            <w:pPr>
              <w:pStyle w:val="TAL"/>
              <w:rPr>
                <w:lang w:eastAsia="ko-KR"/>
              </w:rPr>
            </w:pPr>
          </w:p>
        </w:tc>
      </w:tr>
      <w:tr w:rsidR="00851F44" w:rsidRPr="00A564B4" w14:paraId="680025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851F44" w:rsidRPr="00A564B4" w:rsidRDefault="00851F44" w:rsidP="00851F44">
            <w:pPr>
              <w:pStyle w:val="TAL"/>
              <w:rPr>
                <w:rFonts w:eastAsia="PMingLiU"/>
                <w:lang w:eastAsia="zh-CN"/>
              </w:rPr>
            </w:pPr>
            <w:r w:rsidRPr="00A564B4">
              <w:rPr>
                <w:snapToGrid w:val="0"/>
                <w:kern w:val="2"/>
              </w:rPr>
              <w:t>8.9.1.1</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851F44" w:rsidRPr="00A564B4" w:rsidRDefault="00851F44" w:rsidP="00851F44">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851F44" w:rsidRPr="00A564B4" w:rsidRDefault="00851F44" w:rsidP="00851F44">
            <w:pPr>
              <w:pStyle w:val="TAL"/>
              <w:rPr>
                <w:rFonts w:eastAsia="PMingLiU"/>
                <w:lang w:eastAsia="zh-CN"/>
              </w:rPr>
            </w:pPr>
            <w:r w:rsidRPr="00A564B4">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851F44" w:rsidRPr="00A564B4" w:rsidRDefault="00851F44" w:rsidP="00851F44">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851F44" w:rsidRPr="00A564B4" w:rsidRDefault="00851F44" w:rsidP="00851F44">
            <w:pPr>
              <w:pStyle w:val="TAL"/>
              <w:rPr>
                <w:lang w:eastAsia="ko-KR"/>
              </w:rPr>
            </w:pPr>
          </w:p>
        </w:tc>
      </w:tr>
      <w:tr w:rsidR="00851F44" w:rsidRPr="00A564B4" w14:paraId="715CDAD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851F44" w:rsidRPr="00A564B4" w:rsidRDefault="00851F44" w:rsidP="00851F44">
            <w:pPr>
              <w:pStyle w:val="TAL"/>
              <w:rPr>
                <w:rFonts w:eastAsia="PMingLiU"/>
                <w:lang w:eastAsia="zh-CN"/>
              </w:rPr>
            </w:pPr>
            <w:r w:rsidRPr="00A564B4">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851F44" w:rsidRPr="00A564B4" w:rsidRDefault="00851F44" w:rsidP="00851F44">
            <w:pPr>
              <w:pStyle w:val="TAL"/>
              <w:rPr>
                <w:lang w:eastAsia="zh-CN"/>
              </w:rPr>
            </w:pPr>
            <w:r w:rsidRPr="00A564B4">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851F44" w:rsidRPr="00A564B4" w:rsidRDefault="00851F44" w:rsidP="00851F44">
            <w:pPr>
              <w:pStyle w:val="TAL"/>
              <w:rPr>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851F44" w:rsidRPr="00A564B4" w:rsidRDefault="00851F44" w:rsidP="00851F44">
            <w:pPr>
              <w:pStyle w:val="TAL"/>
              <w:rPr>
                <w:lang w:eastAsia="ko-KR"/>
              </w:rPr>
            </w:pPr>
          </w:p>
        </w:tc>
      </w:tr>
      <w:tr w:rsidR="00851F44" w:rsidRPr="00A564B4" w14:paraId="48F1F4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851F44" w:rsidRPr="00A564B4" w:rsidRDefault="00851F44" w:rsidP="00851F44">
            <w:pPr>
              <w:pStyle w:val="TAL"/>
              <w:rPr>
                <w:rFonts w:eastAsia="PMingLiU"/>
                <w:lang w:eastAsia="zh-CN"/>
              </w:rPr>
            </w:pPr>
            <w:r w:rsidRPr="00A564B4">
              <w:rPr>
                <w:snapToGrid w:val="0"/>
                <w:kern w:val="2"/>
              </w:rPr>
              <w:t>8.9.1.</w:t>
            </w:r>
            <w:r w:rsidRPr="00A564B4">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851F44" w:rsidRPr="00A564B4" w:rsidRDefault="00851F44" w:rsidP="00851F44">
            <w:pPr>
              <w:pStyle w:val="TAL"/>
              <w:rPr>
                <w:rFonts w:cs="Arial"/>
                <w:szCs w:val="16"/>
                <w:lang w:eastAsia="zh-CN"/>
              </w:rPr>
            </w:pPr>
            <w:r w:rsidRPr="00A564B4">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851F44" w:rsidRPr="00A564B4" w:rsidRDefault="00851F44" w:rsidP="00851F44">
            <w:pPr>
              <w:pStyle w:val="TAL"/>
              <w:rPr>
                <w:rFonts w:eastAsia="PMingLiU"/>
                <w:lang w:eastAsia="zh-CN"/>
              </w:rPr>
            </w:pPr>
            <w:r w:rsidRPr="00A564B4">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851F44" w:rsidRPr="00A564B4" w:rsidRDefault="00851F44" w:rsidP="00851F44">
            <w:pPr>
              <w:pStyle w:val="TAL"/>
              <w:rPr>
                <w:lang w:eastAsia="ko-KR"/>
              </w:rPr>
            </w:pPr>
          </w:p>
        </w:tc>
      </w:tr>
      <w:tr w:rsidR="00851F44" w:rsidRPr="00A564B4" w14:paraId="2332BD5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851F44" w:rsidRPr="00A564B4" w:rsidRDefault="00851F44" w:rsidP="00851F44">
            <w:pPr>
              <w:pStyle w:val="TAL"/>
              <w:rPr>
                <w:rFonts w:eastAsia="PMingLiU"/>
                <w:lang w:eastAsia="zh-TW"/>
              </w:rPr>
            </w:pPr>
            <w:r w:rsidRPr="00A564B4">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851F44" w:rsidRPr="00A564B4" w:rsidRDefault="00851F44" w:rsidP="00851F44">
            <w:pPr>
              <w:pStyle w:val="TAL"/>
              <w:rPr>
                <w:rFonts w:cs="Arial"/>
                <w:szCs w:val="16"/>
                <w:lang w:eastAsia="zh-CN"/>
              </w:rPr>
            </w:pPr>
            <w:r w:rsidRPr="00A564B4">
              <w:rPr>
                <w:snapToGrid w:val="0"/>
                <w:kern w:val="2"/>
                <w:lang w:eastAsia="zh-TW"/>
              </w:rPr>
              <w:t>TDD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851F44" w:rsidRPr="00A564B4" w:rsidRDefault="00851F44" w:rsidP="00851F44">
            <w:pPr>
              <w:pStyle w:val="TAL"/>
              <w:rPr>
                <w:rFonts w:eastAsia="PMingLiU"/>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851F44" w:rsidRPr="00A564B4" w:rsidRDefault="00851F44" w:rsidP="00851F44">
            <w:pPr>
              <w:pStyle w:val="TAL"/>
              <w:rPr>
                <w:lang w:eastAsia="ko-KR"/>
              </w:rPr>
            </w:pPr>
          </w:p>
        </w:tc>
      </w:tr>
      <w:tr w:rsidR="00851F44" w:rsidRPr="00A564B4" w14:paraId="2BA7439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851F44" w:rsidRPr="00A564B4" w:rsidRDefault="00851F44" w:rsidP="00851F44">
            <w:pPr>
              <w:pStyle w:val="TAL"/>
              <w:rPr>
                <w:rFonts w:eastAsia="PMingLiU"/>
                <w:lang w:eastAsia="zh-TW"/>
              </w:rPr>
            </w:pPr>
            <w:r w:rsidRPr="00A564B4">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851F44" w:rsidRPr="00A564B4" w:rsidRDefault="00851F44" w:rsidP="00851F44">
            <w:pPr>
              <w:pStyle w:val="TAL"/>
              <w:rPr>
                <w:snapToGrid w:val="0"/>
                <w:kern w:val="2"/>
                <w:lang w:eastAsia="zh-TW"/>
              </w:rPr>
            </w:pPr>
            <w:r w:rsidRPr="00A564B4">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851F44" w:rsidRPr="00A564B4" w:rsidRDefault="00851F44" w:rsidP="00851F44">
            <w:pPr>
              <w:pStyle w:val="TAL"/>
              <w:rPr>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851F44" w:rsidRPr="00A564B4" w:rsidRDefault="00851F44" w:rsidP="00851F44">
            <w:pPr>
              <w:pStyle w:val="TAL"/>
              <w:rPr>
                <w:lang w:eastAsia="ko-KR"/>
              </w:rPr>
            </w:pPr>
          </w:p>
        </w:tc>
      </w:tr>
      <w:tr w:rsidR="00851F44" w:rsidRPr="00A564B4" w14:paraId="44B1A0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851F44" w:rsidRPr="00A564B4" w:rsidRDefault="00851F44" w:rsidP="00851F44">
            <w:pPr>
              <w:pStyle w:val="TAL"/>
              <w:rPr>
                <w:rFonts w:eastAsia="PMingLiU"/>
                <w:lang w:eastAsia="zh-CN"/>
              </w:rPr>
            </w:pPr>
            <w:r w:rsidRPr="00A564B4">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851F44" w:rsidRPr="00A564B4" w:rsidRDefault="00851F44" w:rsidP="00851F44">
            <w:pPr>
              <w:pStyle w:val="TAL"/>
              <w:rPr>
                <w:lang w:eastAsia="zh-CN"/>
              </w:rPr>
            </w:pPr>
            <w:r w:rsidRPr="00A564B4">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851F44" w:rsidRPr="00A564B4" w:rsidRDefault="00851F44" w:rsidP="00851F44">
            <w:pPr>
              <w:pStyle w:val="TAL"/>
              <w:rPr>
                <w:rFonts w:eastAsia="PMingLiU"/>
                <w:lang w:eastAsia="zh-CN"/>
              </w:rPr>
            </w:pPr>
            <w:r w:rsidRPr="00A564B4">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851F44" w:rsidRPr="00A564B4" w:rsidRDefault="00851F44" w:rsidP="00851F44">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851F44" w:rsidRPr="00A564B4" w:rsidRDefault="00851F44" w:rsidP="00851F44">
            <w:pPr>
              <w:pStyle w:val="TAL"/>
              <w:rPr>
                <w:lang w:eastAsia="ko-KR"/>
              </w:rPr>
            </w:pPr>
          </w:p>
        </w:tc>
      </w:tr>
      <w:tr w:rsidR="00851F44" w:rsidRPr="00A564B4" w14:paraId="179D0F1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851F44" w:rsidRPr="00A564B4" w:rsidRDefault="00851F44" w:rsidP="00851F44">
            <w:pPr>
              <w:pStyle w:val="TAL"/>
              <w:rPr>
                <w:rFonts w:eastAsia="PMingLiU"/>
                <w:lang w:eastAsia="zh-CN"/>
              </w:rPr>
            </w:pPr>
            <w:r w:rsidRPr="00A564B4">
              <w:rPr>
                <w:snapToGrid w:val="0"/>
                <w:kern w:val="2"/>
              </w:rPr>
              <w:t>8.9.1.2</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851F44" w:rsidRPr="00A564B4" w:rsidRDefault="00851F44" w:rsidP="00851F44">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851F44" w:rsidRPr="00A564B4" w:rsidRDefault="00851F44" w:rsidP="00851F44">
            <w:pPr>
              <w:pStyle w:val="TAL"/>
              <w:rPr>
                <w:rFonts w:eastAsia="PMingLiU"/>
                <w:lang w:eastAsia="zh-CN"/>
              </w:rPr>
            </w:pPr>
            <w:r w:rsidRPr="00A564B4">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851F44" w:rsidRPr="00A564B4" w:rsidRDefault="00851F44" w:rsidP="00851F44">
            <w:pPr>
              <w:pStyle w:val="TAL"/>
              <w:rPr>
                <w:lang w:eastAsia="ko-KR"/>
              </w:rPr>
            </w:pPr>
          </w:p>
        </w:tc>
      </w:tr>
      <w:tr w:rsidR="00851F44" w:rsidRPr="00A564B4" w14:paraId="37B601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851F44" w:rsidRPr="00A564B4" w:rsidRDefault="00851F44" w:rsidP="00851F44">
            <w:pPr>
              <w:pStyle w:val="TAL"/>
              <w:rPr>
                <w:rFonts w:eastAsia="PMingLiU"/>
                <w:lang w:eastAsia="zh-TW"/>
              </w:rPr>
            </w:pPr>
            <w:r w:rsidRPr="00A564B4">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851F44" w:rsidRPr="00A564B4" w:rsidRDefault="00851F44" w:rsidP="00851F44">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851F44" w:rsidRPr="00A564B4" w:rsidRDefault="00851F44" w:rsidP="00851F44">
            <w:pPr>
              <w:pStyle w:val="TAL"/>
              <w:rPr>
                <w:rFonts w:eastAsia="PMingLiU"/>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851F44" w:rsidRPr="00A564B4" w:rsidRDefault="00851F44" w:rsidP="00851F44">
            <w:pPr>
              <w:pStyle w:val="TAL"/>
              <w:rPr>
                <w:lang w:eastAsia="ko-KR"/>
              </w:rPr>
            </w:pPr>
          </w:p>
        </w:tc>
      </w:tr>
      <w:tr w:rsidR="00851F44" w:rsidRPr="00A564B4" w14:paraId="0AD827D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851F44" w:rsidRPr="00A564B4" w:rsidRDefault="00851F44" w:rsidP="00851F44">
            <w:pPr>
              <w:pStyle w:val="TAL"/>
              <w:rPr>
                <w:rFonts w:eastAsia="PMingLiU"/>
                <w:lang w:eastAsia="zh-TW"/>
              </w:rPr>
            </w:pPr>
            <w:r w:rsidRPr="00A564B4">
              <w:rPr>
                <w:rFonts w:eastAsia="PMingLiU"/>
                <w:lang w:eastAsia="zh-TW"/>
              </w:rPr>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851F44" w:rsidRPr="00A564B4" w:rsidRDefault="00851F44" w:rsidP="00851F44">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851F44" w:rsidRPr="00A564B4" w:rsidRDefault="00851F44" w:rsidP="00851F44">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851F44" w:rsidRPr="00A564B4" w:rsidRDefault="00851F44" w:rsidP="00851F44">
            <w:pPr>
              <w:pStyle w:val="TAL"/>
              <w:rPr>
                <w:lang w:eastAsia="ko-KR"/>
              </w:rPr>
            </w:pPr>
          </w:p>
        </w:tc>
      </w:tr>
      <w:tr w:rsidR="00851F44" w:rsidRPr="00A564B4" w14:paraId="50A42D8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851F44" w:rsidRPr="00A564B4" w:rsidRDefault="00851F44" w:rsidP="00851F44">
            <w:pPr>
              <w:pStyle w:val="TAL"/>
              <w:rPr>
                <w:rFonts w:eastAsia="PMingLiU"/>
                <w:lang w:eastAsia="zh-TW"/>
              </w:rPr>
            </w:pPr>
            <w:r w:rsidRPr="00A564B4">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851F44" w:rsidRPr="00A564B4" w:rsidRDefault="00851F44" w:rsidP="00851F44">
            <w:pPr>
              <w:pStyle w:val="TAL"/>
              <w:rPr>
                <w:rFonts w:cs="Arial"/>
                <w:szCs w:val="16"/>
                <w:lang w:eastAsia="zh-CN"/>
              </w:rPr>
            </w:pPr>
            <w:r w:rsidRPr="00A564B4">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851F44" w:rsidRPr="00A564B4" w:rsidRDefault="00851F44" w:rsidP="00851F44">
            <w:pPr>
              <w:pStyle w:val="TAL"/>
              <w:rPr>
                <w:rFonts w:eastAsia="PMingLiU"/>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851F44" w:rsidRPr="00A564B4" w:rsidRDefault="00851F44" w:rsidP="00851F44">
            <w:pPr>
              <w:pStyle w:val="TAL"/>
              <w:rPr>
                <w:lang w:eastAsia="ko-KR"/>
              </w:rPr>
            </w:pPr>
          </w:p>
        </w:tc>
      </w:tr>
      <w:tr w:rsidR="00851F44" w:rsidRPr="00A564B4" w14:paraId="57D3F3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851F44" w:rsidRPr="00A564B4" w:rsidRDefault="00851F44" w:rsidP="00851F44">
            <w:pPr>
              <w:pStyle w:val="TAL"/>
              <w:rPr>
                <w:rFonts w:eastAsia="PMingLiU"/>
                <w:lang w:eastAsia="zh-TW"/>
              </w:rPr>
            </w:pPr>
            <w:r w:rsidRPr="00A564B4">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851F44" w:rsidRPr="00A564B4" w:rsidRDefault="00851F44" w:rsidP="00851F44">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851F44" w:rsidRPr="00A564B4" w:rsidRDefault="00851F44" w:rsidP="00851F44">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851F44" w:rsidRPr="00A564B4" w:rsidRDefault="00851F44" w:rsidP="00851F44">
            <w:pPr>
              <w:pStyle w:val="TAL"/>
              <w:rPr>
                <w:lang w:eastAsia="en-US"/>
              </w:rPr>
            </w:pPr>
            <w:r w:rsidRPr="00A564B4">
              <w:rPr>
                <w:rFonts w:cs="Arial"/>
                <w:szCs w:val="18"/>
                <w:lang w:eastAsia="zh-CN"/>
              </w:rPr>
              <w:t>C</w:t>
            </w:r>
            <w:r w:rsidRPr="00A564B4">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851F44" w:rsidRPr="00A564B4" w:rsidRDefault="00851F44" w:rsidP="00851F44">
            <w:pPr>
              <w:pStyle w:val="TAL"/>
              <w:rPr>
                <w:lang w:eastAsia="en-US"/>
              </w:rPr>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851F44" w:rsidRPr="00A564B4" w:rsidRDefault="00851F44" w:rsidP="00851F44">
            <w:pPr>
              <w:pStyle w:val="TAL"/>
              <w:rPr>
                <w:lang w:eastAsia="ko-KR"/>
              </w:rPr>
            </w:pPr>
          </w:p>
        </w:tc>
      </w:tr>
      <w:tr w:rsidR="00851F44" w:rsidRPr="00A564B4" w14:paraId="7D03F63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851F44" w:rsidRPr="00A564B4" w:rsidRDefault="00851F44" w:rsidP="00851F44">
            <w:pPr>
              <w:pStyle w:val="TAL"/>
              <w:rPr>
                <w:lang w:eastAsia="ko-KR"/>
              </w:rPr>
            </w:pPr>
            <w:r w:rsidRPr="00A564B4">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851F44" w:rsidRPr="00A564B4" w:rsidRDefault="00851F44" w:rsidP="00851F44">
            <w:pPr>
              <w:pStyle w:val="TAL"/>
              <w:rPr>
                <w:rFonts w:cs="v4.2.0"/>
                <w:snapToGrid w:val="0"/>
                <w:lang w:eastAsia="ko-KR"/>
              </w:rPr>
            </w:pPr>
            <w:r w:rsidRPr="00A564B4">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851F44" w:rsidRPr="00A564B4" w:rsidRDefault="00851F44" w:rsidP="00851F44">
            <w:pPr>
              <w:pStyle w:val="TAL"/>
              <w:rPr>
                <w:lang w:eastAsia="ko-KR"/>
              </w:rPr>
            </w:pPr>
          </w:p>
        </w:tc>
      </w:tr>
      <w:tr w:rsidR="00851F44" w:rsidRPr="00A564B4" w14:paraId="26962FB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851F44" w:rsidRPr="00A564B4" w:rsidRDefault="00851F44" w:rsidP="00851F44">
            <w:pPr>
              <w:pStyle w:val="TAL"/>
              <w:rPr>
                <w:lang w:eastAsia="ko-KR"/>
              </w:rPr>
            </w:pPr>
            <w:r w:rsidRPr="00A564B4">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851F44" w:rsidRPr="00A564B4" w:rsidRDefault="00851F44" w:rsidP="00851F44">
            <w:pPr>
              <w:pStyle w:val="TAL"/>
              <w:rPr>
                <w:rFonts w:cs="v4.2.0"/>
                <w:snapToGrid w:val="0"/>
                <w:lang w:eastAsia="ko-KR"/>
              </w:rPr>
            </w:pPr>
            <w:r w:rsidRPr="00A564B4">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851F44" w:rsidRPr="00A564B4" w:rsidRDefault="00851F44" w:rsidP="00851F44">
            <w:pPr>
              <w:pStyle w:val="TAL"/>
              <w:rPr>
                <w:lang w:eastAsia="ko-KR"/>
              </w:rPr>
            </w:pPr>
          </w:p>
        </w:tc>
      </w:tr>
      <w:tr w:rsidR="00851F44" w:rsidRPr="00A564B4" w14:paraId="6D2EADE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851F44" w:rsidRPr="00A564B4" w:rsidRDefault="00851F44" w:rsidP="00851F44">
            <w:pPr>
              <w:pStyle w:val="TAL"/>
              <w:rPr>
                <w:rFonts w:eastAsia="PMingLiU"/>
                <w:lang w:eastAsia="zh-TW"/>
              </w:rPr>
            </w:pPr>
            <w:r w:rsidRPr="00A564B4">
              <w:rPr>
                <w:rFonts w:eastAsia="PMingLiU"/>
                <w:lang w:eastAsia="zh-TW"/>
              </w:rPr>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851F44" w:rsidRPr="00A564B4" w:rsidRDefault="00851F44" w:rsidP="00851F44">
            <w:pPr>
              <w:pStyle w:val="TAL"/>
              <w:rPr>
                <w:rFonts w:cs="Arial"/>
                <w:szCs w:val="16"/>
                <w:lang w:eastAsia="zh-CN"/>
              </w:rPr>
            </w:pPr>
            <w:r w:rsidRPr="00A564B4">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851F44" w:rsidRPr="00A564B4" w:rsidRDefault="00851F44" w:rsidP="00851F44">
            <w:pPr>
              <w:pStyle w:val="TAL"/>
              <w:rPr>
                <w:lang w:eastAsia="en-US"/>
              </w:rPr>
            </w:pPr>
            <w:r w:rsidRPr="00A564B4">
              <w:rPr>
                <w:rFonts w:cs="Arial"/>
                <w:szCs w:val="18"/>
              </w:rPr>
              <w:t>C113</w:t>
            </w:r>
            <w:r w:rsidRPr="00A564B4">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851F44" w:rsidRPr="00A564B4" w:rsidRDefault="00851F44" w:rsidP="00851F44">
            <w:pPr>
              <w:pStyle w:val="TAL"/>
              <w:rPr>
                <w:lang w:eastAsia="en-US"/>
              </w:rPr>
            </w:pPr>
            <w:r w:rsidRPr="00A564B4">
              <w:rPr>
                <w:lang w:eastAsia="en-US"/>
              </w:rPr>
              <w:t xml:space="preserve">UE supporting E-UTRA FDD with 4Rx antenna ports and </w:t>
            </w:r>
            <w:r w:rsidRPr="00A564B4">
              <w:rPr>
                <w:lang w:eastAsia="zh-CN"/>
              </w:rPr>
              <w:t>the enhanced performance requirements type A for LTE</w:t>
            </w:r>
            <w:r w:rsidRPr="00A564B4">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851F44" w:rsidRPr="00A564B4" w:rsidRDefault="00851F44" w:rsidP="00851F44">
            <w:pPr>
              <w:pStyle w:val="TAL"/>
              <w:rPr>
                <w:lang w:eastAsia="ko-KR"/>
              </w:rPr>
            </w:pPr>
          </w:p>
        </w:tc>
      </w:tr>
      <w:tr w:rsidR="00851F44" w:rsidRPr="00A564B4" w14:paraId="3E8ABD5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851F44" w:rsidRPr="00A564B4" w:rsidRDefault="00851F44" w:rsidP="00851F44">
            <w:pPr>
              <w:pStyle w:val="TAL"/>
              <w:rPr>
                <w:lang w:eastAsia="ko-KR"/>
              </w:rPr>
            </w:pPr>
            <w:r w:rsidRPr="00A564B4">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851F44" w:rsidRPr="00A564B4" w:rsidRDefault="00851F44" w:rsidP="00851F44">
            <w:pPr>
              <w:pStyle w:val="TAL"/>
              <w:rPr>
                <w:rFonts w:cs="v4.2.0"/>
                <w:snapToGrid w:val="0"/>
                <w:lang w:eastAsia="ko-KR"/>
              </w:rPr>
            </w:pPr>
            <w:r w:rsidRPr="00A564B4">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851F44" w:rsidRPr="00A564B4" w:rsidRDefault="00851F44" w:rsidP="00851F44">
            <w:pPr>
              <w:pStyle w:val="TAL"/>
              <w:rPr>
                <w:lang w:eastAsia="ko-KR"/>
              </w:rPr>
            </w:pPr>
          </w:p>
        </w:tc>
      </w:tr>
      <w:tr w:rsidR="00851F44" w:rsidRPr="00A564B4" w14:paraId="4C9E193A"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851F44" w:rsidRPr="00A564B4" w:rsidRDefault="00851F44" w:rsidP="00851F44">
            <w:pPr>
              <w:pStyle w:val="TAL"/>
              <w:rPr>
                <w:lang w:eastAsia="ko-KR"/>
              </w:rPr>
            </w:pPr>
            <w:r w:rsidRPr="00A564B4">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851F44" w:rsidRPr="00A564B4" w:rsidRDefault="00851F44" w:rsidP="00851F44">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851F44" w:rsidRPr="00A564B4" w:rsidRDefault="00851F44" w:rsidP="00851F44">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851F44" w:rsidRPr="00A564B4" w:rsidRDefault="00851F44" w:rsidP="00851F44">
            <w:pPr>
              <w:pStyle w:val="TAL"/>
              <w:rPr>
                <w:rFonts w:eastAsia="PMingLiU"/>
                <w:lang w:eastAsia="zh-TW"/>
              </w:rPr>
            </w:pPr>
            <w:r w:rsidRPr="00A564B4">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851F44" w:rsidRPr="00A564B4" w:rsidRDefault="00851F44" w:rsidP="00851F44">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39768C0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851F44" w:rsidRPr="00A564B4" w:rsidRDefault="00851F44" w:rsidP="00851F44">
            <w:pPr>
              <w:pStyle w:val="TAL"/>
              <w:rPr>
                <w:lang w:eastAsia="ko-KR"/>
              </w:rPr>
            </w:pPr>
          </w:p>
        </w:tc>
      </w:tr>
      <w:tr w:rsidR="00851F44" w:rsidRPr="00A564B4" w14:paraId="03E6DD2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851F44" w:rsidRPr="00A564B4" w:rsidRDefault="00851F44" w:rsidP="00851F44">
            <w:pPr>
              <w:pStyle w:val="TAL"/>
              <w:rPr>
                <w:rFonts w:eastAsia="PMingLiU"/>
                <w:lang w:eastAsia="zh-TW"/>
              </w:rPr>
            </w:pPr>
            <w:r w:rsidRPr="00A564B4">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851F44" w:rsidRPr="00A564B4" w:rsidRDefault="00851F44" w:rsidP="00851F44">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0258ECD2"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881EE9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851F44" w:rsidRPr="00A564B4" w:rsidRDefault="00851F44" w:rsidP="00851F44">
            <w:pPr>
              <w:pStyle w:val="TAL"/>
              <w:rPr>
                <w:lang w:eastAsia="ko-KR"/>
              </w:rPr>
            </w:pPr>
            <w:r w:rsidRPr="00A564B4">
              <w:rPr>
                <w:lang w:eastAsia="ko-KR"/>
              </w:rPr>
              <w:t>Note 6</w:t>
            </w:r>
          </w:p>
        </w:tc>
      </w:tr>
      <w:tr w:rsidR="00851F44" w:rsidRPr="00A564B4" w14:paraId="4903EC13"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851F44" w:rsidRPr="00A564B4" w:rsidRDefault="00851F44" w:rsidP="00851F44">
            <w:pPr>
              <w:pStyle w:val="TAL"/>
              <w:rPr>
                <w:lang w:eastAsia="ko-KR"/>
              </w:rPr>
            </w:pPr>
            <w:r w:rsidRPr="00A564B4">
              <w:rPr>
                <w:rFonts w:eastAsia="PMingLiU"/>
                <w:lang w:eastAsia="zh-TW"/>
              </w:rPr>
              <w:t>8.10.1.1.6</w:t>
            </w:r>
          </w:p>
        </w:tc>
        <w:tc>
          <w:tcPr>
            <w:tcW w:w="1646" w:type="dxa"/>
            <w:tcBorders>
              <w:top w:val="nil"/>
              <w:left w:val="nil"/>
              <w:right w:val="single" w:sz="4" w:space="0" w:color="auto"/>
            </w:tcBorders>
            <w:shd w:val="clear" w:color="auto" w:fill="auto"/>
            <w:vAlign w:val="center"/>
          </w:tcPr>
          <w:p w14:paraId="3FEF2BEF" w14:textId="77777777" w:rsidR="00851F44" w:rsidRPr="00A564B4" w:rsidRDefault="00851F44" w:rsidP="00851F44">
            <w:pPr>
              <w:pStyle w:val="TAL"/>
              <w:rPr>
                <w:rFonts w:cs="v4.2.0"/>
                <w:snapToGrid w:val="0"/>
                <w:lang w:eastAsia="ko-KR"/>
              </w:rPr>
            </w:pPr>
            <w:r w:rsidRPr="00A564B4">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851F44" w:rsidRPr="00A564B4" w:rsidRDefault="00851F44" w:rsidP="00851F44">
            <w:pPr>
              <w:pStyle w:val="TAL"/>
              <w:rPr>
                <w:lang w:eastAsia="ko-KR"/>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851F44" w:rsidRPr="00A564B4" w:rsidRDefault="00851F44" w:rsidP="00851F44">
            <w:pPr>
              <w:pStyle w:val="TAL"/>
              <w:rPr>
                <w:lang w:eastAsia="ko-KR"/>
              </w:rPr>
            </w:pPr>
            <w:r w:rsidRPr="00A564B4">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851F44" w:rsidRPr="00A564B4" w:rsidRDefault="00851F44" w:rsidP="00851F44">
            <w:pPr>
              <w:pStyle w:val="TAL"/>
              <w:rPr>
                <w:lang w:eastAsia="ko-KR"/>
              </w:rPr>
            </w:pPr>
            <w:r w:rsidRPr="00A564B4">
              <w:rPr>
                <w:lang w:eastAsia="en-US"/>
              </w:rPr>
              <w:t xml:space="preserve">UE supporting E-UTRA FDD </w:t>
            </w:r>
            <w:r w:rsidRPr="00A564B4">
              <w:rPr>
                <w:lang w:eastAsia="zh-CN"/>
              </w:rPr>
              <w:t xml:space="preserve">and Feature Group Indicator 103 </w:t>
            </w:r>
            <w:r w:rsidRPr="00A564B4">
              <w:rPr>
                <w:lang w:eastAsia="en-US"/>
              </w:rPr>
              <w:t>and 4Rx antenna ports</w:t>
            </w:r>
          </w:p>
        </w:tc>
        <w:tc>
          <w:tcPr>
            <w:tcW w:w="1181" w:type="dxa"/>
            <w:tcBorders>
              <w:top w:val="nil"/>
              <w:left w:val="nil"/>
              <w:right w:val="single" w:sz="4" w:space="0" w:color="auto"/>
            </w:tcBorders>
            <w:vAlign w:val="center"/>
          </w:tcPr>
          <w:p w14:paraId="574F73D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851F44" w:rsidRPr="00A564B4" w:rsidRDefault="00851F44" w:rsidP="00851F44">
            <w:pPr>
              <w:pStyle w:val="TAL"/>
              <w:rPr>
                <w:lang w:eastAsia="ko-KR"/>
              </w:rPr>
            </w:pPr>
          </w:p>
        </w:tc>
      </w:tr>
      <w:tr w:rsidR="00851F44" w:rsidRPr="00A564B4" w14:paraId="222252E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851F44" w:rsidRPr="00A564B4" w:rsidRDefault="00851F44" w:rsidP="00851F44">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851F44" w:rsidRPr="00A564B4" w:rsidRDefault="00851F44" w:rsidP="00851F44">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851F44" w:rsidRPr="00A564B4" w:rsidRDefault="00851F44" w:rsidP="00851F44">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5500637"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A0B613D"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851F44" w:rsidRPr="00A564B4" w:rsidRDefault="00851F44" w:rsidP="00851F44">
            <w:pPr>
              <w:pStyle w:val="TAL"/>
              <w:rPr>
                <w:lang w:eastAsia="ko-KR"/>
              </w:rPr>
            </w:pPr>
            <w:r w:rsidRPr="00A564B4">
              <w:rPr>
                <w:lang w:eastAsia="ko-KR"/>
              </w:rPr>
              <w:t>Note 6</w:t>
            </w:r>
          </w:p>
        </w:tc>
      </w:tr>
      <w:tr w:rsidR="00851F44" w:rsidRPr="00A564B4" w14:paraId="29BFC1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851F44" w:rsidRPr="00A564B4" w:rsidRDefault="00851F44" w:rsidP="00851F44">
            <w:pPr>
              <w:pStyle w:val="TAL"/>
              <w:rPr>
                <w:rFonts w:eastAsia="PMingLiU"/>
                <w:lang w:eastAsia="zh-TW"/>
              </w:rPr>
            </w:pPr>
            <w:r w:rsidRPr="00A564B4">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851F44" w:rsidRPr="00A564B4" w:rsidRDefault="00851F44" w:rsidP="00851F44">
            <w:pPr>
              <w:pStyle w:val="TAL"/>
              <w:rPr>
                <w:rFonts w:cs="Arial"/>
                <w:szCs w:val="16"/>
                <w:lang w:eastAsia="ko-KR"/>
              </w:rPr>
            </w:pPr>
            <w:r w:rsidRPr="00A564B4">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851F44" w:rsidRPr="00A564B4" w:rsidRDefault="00851F44" w:rsidP="00851F44">
            <w:pPr>
              <w:pStyle w:val="TAL"/>
              <w:rPr>
                <w:lang w:eastAsia="en-US"/>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851F44" w:rsidRPr="00A564B4" w:rsidRDefault="00851F44" w:rsidP="00851F44">
            <w:pPr>
              <w:pStyle w:val="TAL"/>
              <w:rPr>
                <w:lang w:eastAsia="en-US"/>
              </w:rPr>
            </w:pPr>
            <w:r w:rsidRPr="00A564B4">
              <w:rPr>
                <w:lang w:eastAsia="en-US"/>
              </w:rPr>
              <w:t>UE supporting E-UTRA FDD with 4Rx antenna ports</w:t>
            </w:r>
            <w:r w:rsidRPr="00A564B4">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851F44" w:rsidRPr="00A564B4" w:rsidRDefault="00851F44" w:rsidP="00851F44">
            <w:pPr>
              <w:pStyle w:val="TAL"/>
              <w:rPr>
                <w:lang w:eastAsia="ko-KR"/>
              </w:rPr>
            </w:pPr>
          </w:p>
        </w:tc>
      </w:tr>
      <w:tr w:rsidR="00851F44" w:rsidRPr="00A564B4" w14:paraId="3CD40E3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851F44" w:rsidRPr="00A564B4" w:rsidRDefault="00851F44" w:rsidP="00851F44">
            <w:pPr>
              <w:pStyle w:val="TAL"/>
              <w:rPr>
                <w:rFonts w:eastAsia="PMingLiU"/>
                <w:lang w:eastAsia="zh-TW"/>
              </w:rPr>
            </w:pPr>
            <w:r w:rsidRPr="00A564B4">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851F44" w:rsidRPr="00A564B4" w:rsidRDefault="00851F44" w:rsidP="00851F44">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851F44" w:rsidRPr="00A564B4" w:rsidRDefault="00851F44" w:rsidP="00851F44">
            <w:pPr>
              <w:pStyle w:val="TAL"/>
              <w:rPr>
                <w:lang w:eastAsia="en-US"/>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851F44" w:rsidRPr="00A564B4" w:rsidRDefault="00851F44" w:rsidP="00851F44">
            <w:pPr>
              <w:pStyle w:val="TAL"/>
              <w:rPr>
                <w:lang w:eastAsia="en-US"/>
              </w:rPr>
            </w:pPr>
            <w:r w:rsidRPr="00A564B4">
              <w:rPr>
                <w:lang w:eastAsia="en-US"/>
              </w:rPr>
              <w:t>UE supporting E-UTRA FDD with 4Rx antenna ports</w:t>
            </w:r>
            <w:r w:rsidRPr="00A564B4">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851F44" w:rsidRPr="00A564B4" w:rsidRDefault="00851F44" w:rsidP="00851F44">
            <w:pPr>
              <w:pStyle w:val="TAL"/>
              <w:rPr>
                <w:lang w:eastAsia="ko-KR"/>
              </w:rPr>
            </w:pPr>
          </w:p>
        </w:tc>
      </w:tr>
      <w:tr w:rsidR="00851F44" w:rsidRPr="00A564B4" w14:paraId="380224E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851F44" w:rsidRPr="00A564B4" w:rsidRDefault="00851F44" w:rsidP="00851F44">
            <w:pPr>
              <w:pStyle w:val="TAL"/>
              <w:rPr>
                <w:rFonts w:eastAsia="PMingLiU"/>
                <w:lang w:eastAsia="zh-TW"/>
              </w:rPr>
            </w:pPr>
            <w:r w:rsidRPr="00A564B4">
              <w:rPr>
                <w:rFonts w:eastAsia="PMingLiU"/>
                <w:lang w:eastAsia="zh-TW"/>
              </w:rPr>
              <w:t>8.10.1.1.9</w:t>
            </w:r>
          </w:p>
        </w:tc>
        <w:tc>
          <w:tcPr>
            <w:tcW w:w="1646" w:type="dxa"/>
            <w:tcBorders>
              <w:top w:val="nil"/>
              <w:left w:val="nil"/>
              <w:right w:val="single" w:sz="4" w:space="0" w:color="auto"/>
            </w:tcBorders>
            <w:shd w:val="clear" w:color="auto" w:fill="auto"/>
          </w:tcPr>
          <w:p w14:paraId="634BEABE" w14:textId="77777777" w:rsidR="00851F44" w:rsidRPr="00A564B4" w:rsidRDefault="00851F44" w:rsidP="00851F44">
            <w:pPr>
              <w:pStyle w:val="TAL"/>
              <w:rPr>
                <w:rFonts w:cs="Arial"/>
                <w:szCs w:val="16"/>
                <w:lang w:eastAsia="ko-KR"/>
              </w:rPr>
            </w:pPr>
            <w:r w:rsidRPr="00A564B4">
              <w:rPr>
                <w:rFonts w:cs="Arial"/>
                <w:szCs w:val="16"/>
                <w:lang w:eastAsia="zh-CN"/>
              </w:rPr>
              <w:t xml:space="preserve">FDD 4 Layer Spatial Multiplexing </w:t>
            </w:r>
            <w:r w:rsidRPr="00A564B4">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851F44" w:rsidRPr="00A564B4" w:rsidRDefault="00851F44" w:rsidP="00851F44">
            <w:pPr>
              <w:pStyle w:val="TAL"/>
              <w:rPr>
                <w:lang w:eastAsia="en-US"/>
              </w:rPr>
            </w:pPr>
            <w:r w:rsidRPr="00A564B4">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851F44" w:rsidRPr="00A564B4" w:rsidRDefault="00851F44" w:rsidP="00851F44">
            <w:pPr>
              <w:pStyle w:val="TAL"/>
              <w:rPr>
                <w:lang w:eastAsia="en-US"/>
              </w:rPr>
            </w:pPr>
            <w:r w:rsidRPr="00A564B4">
              <w:rPr>
                <w:lang w:eastAsia="en-US"/>
              </w:rPr>
              <w:t xml:space="preserve">UE supporting E-UTRA FDD and eDL-MIMO </w:t>
            </w:r>
            <w:r w:rsidRPr="00A564B4">
              <w:rPr>
                <w:lang w:eastAsia="zh-CN"/>
              </w:rPr>
              <w:t xml:space="preserve">and Feature Group Indicator 103 </w:t>
            </w:r>
            <w:r w:rsidRPr="00A564B4">
              <w:rPr>
                <w:lang w:eastAsia="en-US"/>
              </w:rPr>
              <w:t>and 4Rx antenna ports</w:t>
            </w:r>
          </w:p>
        </w:tc>
        <w:tc>
          <w:tcPr>
            <w:tcW w:w="1181" w:type="dxa"/>
            <w:tcBorders>
              <w:top w:val="nil"/>
              <w:left w:val="nil"/>
              <w:right w:val="single" w:sz="4" w:space="0" w:color="auto"/>
            </w:tcBorders>
            <w:vAlign w:val="center"/>
          </w:tcPr>
          <w:p w14:paraId="505F152B"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851F44" w:rsidRPr="00A564B4" w:rsidRDefault="00851F44" w:rsidP="00851F44">
            <w:pPr>
              <w:pStyle w:val="TAL"/>
              <w:rPr>
                <w:lang w:eastAsia="ko-KR"/>
              </w:rPr>
            </w:pPr>
          </w:p>
        </w:tc>
      </w:tr>
      <w:tr w:rsidR="00851F44" w:rsidRPr="00A564B4" w14:paraId="4FCBBB3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851F44" w:rsidRPr="00A564B4" w:rsidRDefault="00851F44" w:rsidP="00851F44">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851F44" w:rsidRPr="00A564B4" w:rsidRDefault="00851F44" w:rsidP="00851F44">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EEC35D0"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6D91FD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851F44" w:rsidRPr="00A564B4" w:rsidRDefault="00851F44" w:rsidP="00851F44">
            <w:pPr>
              <w:pStyle w:val="TAL"/>
              <w:rPr>
                <w:lang w:eastAsia="ko-KR"/>
              </w:rPr>
            </w:pPr>
            <w:r w:rsidRPr="00A564B4">
              <w:rPr>
                <w:lang w:eastAsia="ko-KR"/>
              </w:rPr>
              <w:t>Note 6</w:t>
            </w:r>
          </w:p>
        </w:tc>
      </w:tr>
      <w:tr w:rsidR="00851F44" w:rsidRPr="00A564B4" w14:paraId="3219686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851F44" w:rsidRPr="00A564B4" w:rsidRDefault="00851F44" w:rsidP="00851F44">
            <w:pPr>
              <w:pStyle w:val="TAL"/>
              <w:rPr>
                <w:rFonts w:eastAsia="PMingLiU"/>
                <w:lang w:eastAsia="zh-TW"/>
              </w:rPr>
            </w:pPr>
            <w:r w:rsidRPr="00A564B4">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851F44" w:rsidRPr="00A564B4" w:rsidRDefault="00851F44" w:rsidP="00851F44">
            <w:pPr>
              <w:pStyle w:val="TAL"/>
              <w:rPr>
                <w:rFonts w:cs="Arial"/>
                <w:szCs w:val="16"/>
                <w:lang w:eastAsia="ko-KR"/>
              </w:rPr>
            </w:pPr>
            <w:r w:rsidRPr="00A564B4">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851F44" w:rsidRPr="00A564B4" w:rsidRDefault="00851F44" w:rsidP="00851F44">
            <w:pPr>
              <w:pStyle w:val="TAL"/>
              <w:rPr>
                <w:lang w:eastAsia="ko-KR"/>
              </w:rPr>
            </w:pPr>
          </w:p>
        </w:tc>
      </w:tr>
      <w:tr w:rsidR="00851F44" w:rsidRPr="00A564B4" w14:paraId="41A3E8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851F44" w:rsidRPr="00A564B4" w:rsidRDefault="00851F44" w:rsidP="00851F44">
            <w:pPr>
              <w:pStyle w:val="TAL"/>
              <w:rPr>
                <w:rFonts w:eastAsia="PMingLiU"/>
                <w:lang w:eastAsia="zh-TW"/>
              </w:rPr>
            </w:pPr>
            <w:r w:rsidRPr="00A564B4">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851F44" w:rsidRPr="00A564B4" w:rsidRDefault="00851F44" w:rsidP="00851F44">
            <w:pPr>
              <w:pStyle w:val="TAL"/>
              <w:rPr>
                <w:rFonts w:cs="Arial"/>
                <w:szCs w:val="16"/>
                <w:lang w:eastAsia="ko-KR"/>
              </w:rPr>
            </w:pPr>
            <w:r w:rsidRPr="00A564B4">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851F44" w:rsidRPr="00A564B4" w:rsidRDefault="00851F44" w:rsidP="00851F44">
            <w:pPr>
              <w:pStyle w:val="TAL"/>
              <w:rPr>
                <w:lang w:eastAsia="ko-KR"/>
              </w:rPr>
            </w:pPr>
          </w:p>
        </w:tc>
      </w:tr>
      <w:tr w:rsidR="00851F44" w:rsidRPr="00A564B4" w14:paraId="71C057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851F44" w:rsidRPr="00A564B4" w:rsidRDefault="00851F44" w:rsidP="00851F44">
            <w:pPr>
              <w:pStyle w:val="TAL"/>
              <w:rPr>
                <w:rFonts w:eastAsia="PMingLiU"/>
                <w:lang w:eastAsia="zh-TW"/>
              </w:rPr>
            </w:pPr>
            <w:r w:rsidRPr="00A564B4">
              <w:rPr>
                <w:rFonts w:cs="Arial"/>
                <w:szCs w:val="16"/>
                <w:lang w:eastAsia="ko-KR"/>
              </w:rPr>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851F44" w:rsidRPr="00A564B4" w:rsidRDefault="00851F44" w:rsidP="00851F44">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851F44" w:rsidRPr="00A564B4" w:rsidRDefault="00851F44" w:rsidP="00851F44">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851F44" w:rsidRPr="00A564B4" w:rsidRDefault="00851F44" w:rsidP="00851F44">
            <w:pPr>
              <w:pStyle w:val="TAL"/>
              <w:overflowPunct/>
              <w:autoSpaceDE/>
              <w:autoSpaceDN/>
              <w:adjustRightInd/>
              <w:textAlignment w:val="auto"/>
              <w:rPr>
                <w:lang w:eastAsia="ko-KR"/>
              </w:rPr>
            </w:pPr>
          </w:p>
        </w:tc>
      </w:tr>
      <w:tr w:rsidR="00851F44" w:rsidRPr="00A564B4" w14:paraId="578B84F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851F44" w:rsidRPr="00A564B4" w:rsidRDefault="00851F44" w:rsidP="00851F44">
            <w:pPr>
              <w:pStyle w:val="TAL"/>
              <w:rPr>
                <w:rFonts w:eastAsia="PMingLiU"/>
                <w:lang w:eastAsia="zh-TW"/>
              </w:rPr>
            </w:pPr>
            <w:r w:rsidRPr="00A564B4">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851F44" w:rsidRPr="00A564B4" w:rsidRDefault="00851F44" w:rsidP="00851F44">
            <w:pPr>
              <w:pStyle w:val="TAL"/>
              <w:rPr>
                <w:rFonts w:cs="Arial"/>
                <w:szCs w:val="16"/>
                <w:lang w:eastAsia="ko-KR"/>
              </w:rPr>
            </w:pPr>
            <w:r w:rsidRPr="00A564B4">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851F44" w:rsidRPr="00A564B4" w:rsidRDefault="00851F44" w:rsidP="00851F44">
            <w:pPr>
              <w:pStyle w:val="TAL"/>
              <w:rPr>
                <w:lang w:eastAsia="ko-KR"/>
              </w:rPr>
            </w:pPr>
          </w:p>
        </w:tc>
      </w:tr>
      <w:tr w:rsidR="00851F44" w:rsidRPr="00A564B4" w14:paraId="484442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851F44" w:rsidRPr="00A564B4" w:rsidRDefault="00851F44" w:rsidP="00851F44">
            <w:pPr>
              <w:pStyle w:val="TAL"/>
              <w:rPr>
                <w:rFonts w:eastAsia="PMingLiU"/>
                <w:lang w:eastAsia="zh-TW"/>
              </w:rPr>
            </w:pPr>
            <w:r w:rsidRPr="00A564B4">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851F44" w:rsidRPr="00A564B4" w:rsidRDefault="00851F44" w:rsidP="00851F44">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851F44" w:rsidRPr="00A564B4" w:rsidRDefault="00851F44" w:rsidP="00851F44">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851F44" w:rsidRPr="00A564B4" w:rsidRDefault="00851F44" w:rsidP="00851F44">
            <w:pPr>
              <w:pStyle w:val="TAL"/>
              <w:rPr>
                <w:lang w:eastAsia="ko-KR"/>
              </w:rPr>
            </w:pPr>
          </w:p>
        </w:tc>
      </w:tr>
      <w:tr w:rsidR="00851F44" w:rsidRPr="00A564B4" w14:paraId="3842B0E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851F44" w:rsidRPr="00A564B4" w:rsidRDefault="00851F44" w:rsidP="00851F44">
            <w:pPr>
              <w:pStyle w:val="TAL"/>
              <w:rPr>
                <w:rFonts w:eastAsia="PMingLiU"/>
                <w:lang w:eastAsia="zh-TW"/>
              </w:rPr>
            </w:pPr>
            <w:r w:rsidRPr="00A564B4">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851F44" w:rsidRPr="00A564B4" w:rsidRDefault="00851F44" w:rsidP="00851F44">
            <w:pPr>
              <w:pStyle w:val="TAL"/>
              <w:rPr>
                <w:rFonts w:cs="Arial"/>
                <w:szCs w:val="16"/>
                <w:lang w:eastAsia="ko-KR"/>
              </w:rPr>
            </w:pPr>
            <w:r w:rsidRPr="00A564B4">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851F44" w:rsidRPr="00A564B4" w:rsidRDefault="00851F44" w:rsidP="00851F44">
            <w:pPr>
              <w:pStyle w:val="TAL"/>
              <w:rPr>
                <w:lang w:eastAsia="en-US"/>
              </w:rPr>
            </w:pPr>
            <w:r w:rsidRPr="00A564B4">
              <w:rPr>
                <w:lang w:eastAsia="en-US"/>
              </w:rPr>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851F44" w:rsidRPr="00A564B4" w:rsidRDefault="00851F44" w:rsidP="00851F44">
            <w:pPr>
              <w:pStyle w:val="TAL"/>
              <w:rPr>
                <w:lang w:eastAsia="ko-KR"/>
              </w:rPr>
            </w:pPr>
          </w:p>
        </w:tc>
      </w:tr>
      <w:tr w:rsidR="00851F44" w:rsidRPr="00A564B4" w14:paraId="23953B2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851F44" w:rsidRPr="00A564B4" w:rsidRDefault="00851F44" w:rsidP="00851F44">
            <w:pPr>
              <w:pStyle w:val="TAL"/>
              <w:rPr>
                <w:rFonts w:eastAsia="PMingLiU"/>
                <w:lang w:eastAsia="zh-TW"/>
              </w:rPr>
            </w:pPr>
            <w:r w:rsidRPr="00A564B4">
              <w:rPr>
                <w:lang w:eastAsia="ko-KR"/>
              </w:rPr>
              <w:t>8.10.1.2.7</w:t>
            </w:r>
          </w:p>
        </w:tc>
        <w:tc>
          <w:tcPr>
            <w:tcW w:w="1646" w:type="dxa"/>
            <w:tcBorders>
              <w:top w:val="nil"/>
              <w:left w:val="nil"/>
              <w:bottom w:val="single" w:sz="4" w:space="0" w:color="auto"/>
              <w:right w:val="single" w:sz="4" w:space="0" w:color="auto"/>
            </w:tcBorders>
            <w:shd w:val="clear" w:color="auto" w:fill="auto"/>
          </w:tcPr>
          <w:p w14:paraId="65ED530B" w14:textId="77777777" w:rsidR="00851F44" w:rsidRPr="00A564B4" w:rsidRDefault="00851F44" w:rsidP="00851F44">
            <w:pPr>
              <w:pStyle w:val="TAL"/>
              <w:rPr>
                <w:rFonts w:cs="Arial"/>
                <w:szCs w:val="16"/>
                <w:lang w:eastAsia="ko-KR"/>
              </w:rPr>
            </w:pPr>
            <w:r w:rsidRPr="00A564B4">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851F44" w:rsidRPr="00A564B4" w:rsidRDefault="00851F44" w:rsidP="00851F44">
            <w:pPr>
              <w:pStyle w:val="TAL"/>
              <w:rPr>
                <w:lang w:eastAsia="en-US"/>
              </w:rPr>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851F44" w:rsidRPr="00A564B4" w:rsidRDefault="00851F44" w:rsidP="00851F44">
            <w:pPr>
              <w:pStyle w:val="TAL"/>
              <w:rPr>
                <w:lang w:eastAsia="en-US"/>
              </w:rPr>
            </w:pPr>
            <w:r w:rsidRPr="00A564B4">
              <w:rPr>
                <w:lang w:eastAsia="en-US"/>
              </w:rPr>
              <w:t>UE supporting E-UTRA TDD with 4Rx antenna ports</w:t>
            </w:r>
            <w:r w:rsidRPr="00A564B4">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851F44" w:rsidRPr="00A564B4" w:rsidRDefault="00851F44" w:rsidP="00851F44">
            <w:pPr>
              <w:pStyle w:val="TAL"/>
              <w:rPr>
                <w:lang w:eastAsia="ko-KR"/>
              </w:rPr>
            </w:pPr>
          </w:p>
        </w:tc>
      </w:tr>
      <w:tr w:rsidR="00851F44" w:rsidRPr="00A564B4" w14:paraId="42119E0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851F44" w:rsidRPr="00A564B4" w:rsidRDefault="00851F44" w:rsidP="00851F44">
            <w:pPr>
              <w:pStyle w:val="TAL"/>
              <w:rPr>
                <w:rFonts w:eastAsia="PMingLiU"/>
                <w:lang w:eastAsia="zh-TW"/>
              </w:rPr>
            </w:pPr>
            <w:r w:rsidRPr="00A564B4">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851F44" w:rsidRPr="00A564B4" w:rsidRDefault="00851F44" w:rsidP="00851F44">
            <w:pPr>
              <w:pStyle w:val="TAL"/>
              <w:rPr>
                <w:rFonts w:cs="Arial"/>
                <w:szCs w:val="16"/>
                <w:lang w:eastAsia="ko-KR"/>
              </w:rPr>
            </w:pPr>
            <w:r w:rsidRPr="00A564B4">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851F44" w:rsidRPr="00A564B4" w:rsidRDefault="00851F44" w:rsidP="00851F44">
            <w:pPr>
              <w:pStyle w:val="TAL"/>
              <w:rPr>
                <w:lang w:eastAsia="en-US"/>
              </w:rPr>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851F44" w:rsidRPr="00A564B4" w:rsidRDefault="00851F44" w:rsidP="00851F44">
            <w:pPr>
              <w:pStyle w:val="TAL"/>
              <w:rPr>
                <w:lang w:eastAsia="en-US"/>
              </w:rPr>
            </w:pPr>
            <w:r w:rsidRPr="00A564B4">
              <w:rPr>
                <w:lang w:eastAsia="en-US"/>
              </w:rPr>
              <w:t>UE supporting E-UTRA TDD with 4Rx antenna ports</w:t>
            </w:r>
            <w:r w:rsidRPr="00A564B4">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851F44" w:rsidRPr="00A564B4" w:rsidRDefault="00851F44" w:rsidP="00851F44">
            <w:pPr>
              <w:pStyle w:val="TAL"/>
              <w:rPr>
                <w:lang w:eastAsia="ko-KR"/>
              </w:rPr>
            </w:pPr>
          </w:p>
        </w:tc>
      </w:tr>
      <w:tr w:rsidR="00851F44" w:rsidRPr="00A564B4" w14:paraId="5C64D6A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851F44" w:rsidRPr="00A564B4" w:rsidRDefault="00851F44" w:rsidP="00851F44">
            <w:pPr>
              <w:pStyle w:val="TAL"/>
              <w:rPr>
                <w:rFonts w:eastAsia="PMingLiU"/>
                <w:lang w:eastAsia="zh-TW"/>
              </w:rPr>
            </w:pPr>
            <w:r w:rsidRPr="00A564B4">
              <w:rPr>
                <w:lang w:eastAsia="ko-KR"/>
              </w:rPr>
              <w:t>8.10.1.2.9</w:t>
            </w:r>
          </w:p>
        </w:tc>
        <w:tc>
          <w:tcPr>
            <w:tcW w:w="1646" w:type="dxa"/>
            <w:tcBorders>
              <w:top w:val="nil"/>
              <w:left w:val="nil"/>
              <w:right w:val="single" w:sz="4" w:space="0" w:color="auto"/>
            </w:tcBorders>
            <w:shd w:val="clear" w:color="auto" w:fill="auto"/>
          </w:tcPr>
          <w:p w14:paraId="486A1C5A" w14:textId="77777777" w:rsidR="00851F44" w:rsidRPr="00A564B4" w:rsidRDefault="00851F44" w:rsidP="00851F44">
            <w:pPr>
              <w:pStyle w:val="TAL"/>
              <w:rPr>
                <w:rFonts w:cs="Arial"/>
                <w:szCs w:val="16"/>
                <w:lang w:eastAsia="ko-KR"/>
              </w:rPr>
            </w:pPr>
            <w:r w:rsidRPr="00A564B4">
              <w:rPr>
                <w:rFonts w:cs="Arial"/>
                <w:szCs w:val="16"/>
                <w:lang w:eastAsia="en-US"/>
              </w:rPr>
              <w:t xml:space="preserve">TDD 4 Layer Spatial Multiplexing </w:t>
            </w:r>
            <w:r w:rsidRPr="00A564B4">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851F44" w:rsidRPr="00A564B4" w:rsidRDefault="00851F44" w:rsidP="00851F44">
            <w:pPr>
              <w:pStyle w:val="TAL"/>
              <w:rPr>
                <w:lang w:eastAsia="en-US"/>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851F44" w:rsidRPr="00A564B4" w:rsidRDefault="00851F44" w:rsidP="00851F44">
            <w:pPr>
              <w:pStyle w:val="TAL"/>
              <w:rPr>
                <w:lang w:eastAsia="en-US"/>
              </w:rPr>
            </w:pPr>
            <w:r w:rsidRPr="00A564B4">
              <w:rPr>
                <w:lang w:eastAsia="en-US"/>
              </w:rPr>
              <w:t xml:space="preserve">UE supporting E-UTRA TDD </w:t>
            </w:r>
            <w:r w:rsidRPr="00A564B4">
              <w:t xml:space="preserve">and UE Category </w:t>
            </w:r>
            <w:r w:rsidRPr="00A564B4">
              <w:rPr>
                <w:rFonts w:cs="Arial"/>
              </w:rPr>
              <w:t>≥</w:t>
            </w:r>
            <w:r w:rsidRPr="00A564B4">
              <w:t xml:space="preserve"> 5 </w:t>
            </w:r>
            <w:r w:rsidRPr="00A564B4">
              <w:rPr>
                <w:lang w:eastAsia="zh-CN"/>
              </w:rPr>
              <w:t xml:space="preserve">and Feature Group Indicator 103 </w:t>
            </w:r>
            <w:r w:rsidRPr="00A564B4">
              <w:rPr>
                <w:lang w:eastAsia="en-US"/>
              </w:rPr>
              <w:t xml:space="preserve">and 4Rx antenna ports </w:t>
            </w:r>
          </w:p>
        </w:tc>
        <w:tc>
          <w:tcPr>
            <w:tcW w:w="1181" w:type="dxa"/>
            <w:tcBorders>
              <w:top w:val="nil"/>
              <w:left w:val="nil"/>
              <w:right w:val="single" w:sz="4" w:space="0" w:color="auto"/>
            </w:tcBorders>
            <w:vAlign w:val="center"/>
          </w:tcPr>
          <w:p w14:paraId="69A5D6D6"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851F44" w:rsidRPr="00A564B4" w:rsidRDefault="00851F44" w:rsidP="00851F44">
            <w:pPr>
              <w:pStyle w:val="TAL"/>
              <w:rPr>
                <w:lang w:eastAsia="ko-KR"/>
              </w:rPr>
            </w:pPr>
          </w:p>
        </w:tc>
      </w:tr>
      <w:tr w:rsidR="00851F44" w:rsidRPr="00A564B4" w14:paraId="4DB7081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851F44" w:rsidRPr="00A564B4"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851F44" w:rsidRPr="00A564B4" w:rsidRDefault="00851F44" w:rsidP="00851F44">
            <w:pPr>
              <w:pStyle w:val="TAL"/>
              <w:rPr>
                <w:lang w:eastAsia="zh-CN"/>
              </w:rPr>
            </w:pPr>
            <w:r w:rsidRPr="00A564B4">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851F44" w:rsidRPr="00A564B4" w:rsidRDefault="00851F44" w:rsidP="00851F44">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7035F406"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0DF7241"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851F44" w:rsidRPr="00A564B4" w:rsidRDefault="00851F44" w:rsidP="00851F44">
            <w:pPr>
              <w:pStyle w:val="TAL"/>
              <w:rPr>
                <w:lang w:eastAsia="ko-KR"/>
              </w:rPr>
            </w:pPr>
            <w:r w:rsidRPr="00A564B4">
              <w:rPr>
                <w:lang w:eastAsia="ko-KR"/>
              </w:rPr>
              <w:t>Note 6</w:t>
            </w:r>
          </w:p>
        </w:tc>
      </w:tr>
      <w:tr w:rsidR="00851F44" w:rsidRPr="00A564B4" w14:paraId="30E0EC2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851F44" w:rsidRPr="00A564B4" w:rsidRDefault="00851F44" w:rsidP="00851F44">
            <w:pPr>
              <w:pStyle w:val="TAL"/>
              <w:rPr>
                <w:rFonts w:eastAsia="PMingLiU"/>
                <w:lang w:eastAsia="zh-TW"/>
              </w:rPr>
            </w:pPr>
            <w:r w:rsidRPr="00A564B4">
              <w:rPr>
                <w:lang w:eastAsia="ko-KR"/>
              </w:rPr>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851F44" w:rsidRPr="00A564B4" w:rsidRDefault="00851F44" w:rsidP="00851F44">
            <w:pPr>
              <w:pStyle w:val="TAL"/>
              <w:rPr>
                <w:rFonts w:cs="Arial"/>
                <w:szCs w:val="16"/>
                <w:lang w:eastAsia="zh-CN"/>
              </w:rPr>
            </w:pPr>
            <w:r w:rsidRPr="00A564B4">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851F44" w:rsidRPr="00A564B4" w:rsidRDefault="00851F44" w:rsidP="00851F44">
            <w:pPr>
              <w:pStyle w:val="TAL"/>
              <w:rPr>
                <w:lang w:eastAsia="en-US"/>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851F44" w:rsidRPr="00A564B4" w:rsidRDefault="00851F44" w:rsidP="00851F44">
            <w:pPr>
              <w:pStyle w:val="TAL"/>
              <w:rPr>
                <w:lang w:eastAsia="en-US"/>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851F44" w:rsidRPr="00A564B4" w:rsidRDefault="00851F44" w:rsidP="00851F44">
            <w:pPr>
              <w:pStyle w:val="TAL"/>
              <w:rPr>
                <w:lang w:eastAsia="ko-KR"/>
              </w:rPr>
            </w:pPr>
          </w:p>
        </w:tc>
      </w:tr>
      <w:tr w:rsidR="00851F44" w:rsidRPr="00A564B4" w14:paraId="030719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851F44" w:rsidRPr="00A564B4" w:rsidRDefault="00851F44" w:rsidP="00851F44">
            <w:pPr>
              <w:pStyle w:val="TAL"/>
              <w:rPr>
                <w:lang w:eastAsia="ko-KR"/>
              </w:rPr>
            </w:pPr>
            <w:r w:rsidRPr="00A564B4">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851F44" w:rsidRPr="00A564B4" w:rsidRDefault="00851F44" w:rsidP="00851F44">
            <w:pPr>
              <w:pStyle w:val="TAL"/>
              <w:rPr>
                <w:rFonts w:cs="Arial"/>
                <w:szCs w:val="16"/>
                <w:lang w:eastAsia="ko-KR"/>
              </w:rPr>
            </w:pPr>
            <w:r w:rsidRPr="00A564B4">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851F44" w:rsidRPr="00A564B4" w:rsidRDefault="00851F44" w:rsidP="00851F44">
            <w:pPr>
              <w:pStyle w:val="TAL"/>
              <w:rPr>
                <w:lang w:eastAsia="ko-KR"/>
              </w:rPr>
            </w:pPr>
          </w:p>
        </w:tc>
      </w:tr>
      <w:tr w:rsidR="00851F44" w:rsidRPr="00A564B4" w14:paraId="555CF98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851F44" w:rsidRPr="00A564B4" w:rsidRDefault="00851F44" w:rsidP="00851F44">
            <w:pPr>
              <w:pStyle w:val="TAL"/>
              <w:rPr>
                <w:lang w:eastAsia="ko-KR"/>
              </w:rPr>
            </w:pPr>
            <w:r w:rsidRPr="00A564B4">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851F44" w:rsidRPr="00A564B4" w:rsidRDefault="00851F44" w:rsidP="00851F44">
            <w:pPr>
              <w:pStyle w:val="TAL"/>
              <w:rPr>
                <w:rFonts w:cs="Arial"/>
                <w:szCs w:val="16"/>
                <w:lang w:eastAsia="ko-KR"/>
              </w:rPr>
            </w:pPr>
            <w:r w:rsidRPr="00A564B4">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851F44" w:rsidRPr="00A564B4" w:rsidRDefault="00851F44" w:rsidP="00851F44">
            <w:pPr>
              <w:pStyle w:val="TAL"/>
              <w:rPr>
                <w:lang w:eastAsia="ko-KR"/>
              </w:rPr>
            </w:pPr>
          </w:p>
        </w:tc>
      </w:tr>
      <w:tr w:rsidR="00851F44" w:rsidRPr="00A564B4" w14:paraId="7DD1DB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851F44" w:rsidRPr="00A564B4" w:rsidRDefault="00851F44" w:rsidP="00851F44">
            <w:pPr>
              <w:pStyle w:val="TAL"/>
              <w:rPr>
                <w:lang w:eastAsia="ko-KR"/>
              </w:rPr>
            </w:pPr>
            <w:r w:rsidRPr="00A564B4">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851F44" w:rsidRPr="00A564B4" w:rsidRDefault="00851F44" w:rsidP="00851F44">
            <w:pPr>
              <w:pStyle w:val="TAL"/>
              <w:rPr>
                <w:rFonts w:cs="Arial"/>
                <w:szCs w:val="16"/>
                <w:lang w:eastAsia="ko-KR"/>
              </w:rPr>
            </w:pPr>
            <w:r w:rsidRPr="00A564B4">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851F44" w:rsidRPr="00A564B4" w:rsidRDefault="00851F44" w:rsidP="00851F44">
            <w:pPr>
              <w:pStyle w:val="TAL"/>
              <w:rPr>
                <w:lang w:eastAsia="ko-KR"/>
              </w:rPr>
            </w:pPr>
          </w:p>
        </w:tc>
      </w:tr>
      <w:tr w:rsidR="00851F44" w:rsidRPr="00A564B4" w14:paraId="06F06DC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851F44" w:rsidRPr="00A564B4" w:rsidRDefault="00851F44" w:rsidP="00851F44">
            <w:pPr>
              <w:pStyle w:val="TAL"/>
              <w:rPr>
                <w:lang w:eastAsia="ko-KR"/>
              </w:rPr>
            </w:pPr>
            <w:r w:rsidRPr="00A564B4">
              <w:rPr>
                <w:lang w:eastAsia="ko-KR"/>
              </w:rPr>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851F44" w:rsidRPr="00A564B4" w:rsidRDefault="00851F44" w:rsidP="00851F44">
            <w:pPr>
              <w:pStyle w:val="TAL"/>
              <w:rPr>
                <w:rFonts w:cs="Arial"/>
                <w:szCs w:val="16"/>
                <w:lang w:eastAsia="ko-KR"/>
              </w:rPr>
            </w:pPr>
            <w:r w:rsidRPr="00A564B4">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851F44" w:rsidRPr="00A564B4" w:rsidRDefault="00851F44" w:rsidP="00851F44">
            <w:pPr>
              <w:pStyle w:val="TAL"/>
              <w:rPr>
                <w:lang w:eastAsia="ko-KR"/>
              </w:rPr>
            </w:pPr>
          </w:p>
        </w:tc>
      </w:tr>
      <w:tr w:rsidR="00851F44" w:rsidRPr="00A564B4" w14:paraId="5E93791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851F44" w:rsidRPr="00A564B4" w:rsidRDefault="00851F44" w:rsidP="00851F44">
            <w:pPr>
              <w:pStyle w:val="TAL"/>
              <w:rPr>
                <w:lang w:eastAsia="ko-KR"/>
              </w:rPr>
            </w:pPr>
            <w:r w:rsidRPr="00A564B4">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851F44" w:rsidRPr="00A564B4" w:rsidRDefault="00851F44" w:rsidP="00851F44">
            <w:pPr>
              <w:pStyle w:val="TAL"/>
              <w:rPr>
                <w:rFonts w:cs="Arial"/>
                <w:szCs w:val="16"/>
                <w:lang w:eastAsia="ko-KR"/>
              </w:rPr>
            </w:pPr>
            <w:r w:rsidRPr="00A564B4">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851F44" w:rsidRPr="00A564B4" w:rsidRDefault="00851F44" w:rsidP="00851F44">
            <w:pPr>
              <w:pStyle w:val="TAL"/>
              <w:rPr>
                <w:lang w:eastAsia="ko-KR"/>
              </w:rPr>
            </w:pPr>
          </w:p>
        </w:tc>
      </w:tr>
      <w:tr w:rsidR="00851F44" w:rsidRPr="00A564B4" w14:paraId="6EFB16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851F44" w:rsidRPr="00A564B4" w:rsidRDefault="00851F44" w:rsidP="00851F44">
            <w:pPr>
              <w:pStyle w:val="TAL"/>
              <w:rPr>
                <w:lang w:eastAsia="ko-KR"/>
              </w:rPr>
            </w:pPr>
            <w:r w:rsidRPr="00A564B4">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851F44" w:rsidRPr="00A564B4" w:rsidRDefault="00851F44" w:rsidP="00851F44">
            <w:pPr>
              <w:pStyle w:val="TAL"/>
              <w:rPr>
                <w:rFonts w:cs="Arial"/>
                <w:szCs w:val="16"/>
                <w:lang w:eastAsia="ko-KR"/>
              </w:rPr>
            </w:pPr>
            <w:r w:rsidRPr="00A564B4">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851F44" w:rsidRPr="00A564B4" w:rsidRDefault="00851F44" w:rsidP="00851F44">
            <w:pPr>
              <w:pStyle w:val="TAL"/>
              <w:rPr>
                <w:lang w:eastAsia="ko-KR"/>
              </w:rPr>
            </w:pPr>
          </w:p>
        </w:tc>
      </w:tr>
      <w:tr w:rsidR="00851F44" w:rsidRPr="00A564B4" w14:paraId="24FBCF3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851F44" w:rsidRPr="00A564B4" w:rsidRDefault="00851F44" w:rsidP="00851F44">
            <w:pPr>
              <w:pStyle w:val="TAL"/>
              <w:rPr>
                <w:lang w:eastAsia="ko-KR"/>
              </w:rPr>
            </w:pPr>
            <w:r w:rsidRPr="00A564B4">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851F44" w:rsidRPr="00A564B4" w:rsidRDefault="00851F44" w:rsidP="00851F44">
            <w:pPr>
              <w:pStyle w:val="TAL"/>
              <w:rPr>
                <w:rFonts w:cs="Arial"/>
                <w:szCs w:val="16"/>
                <w:lang w:eastAsia="ko-KR"/>
              </w:rPr>
            </w:pPr>
            <w:r w:rsidRPr="00A564B4">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851F44" w:rsidRPr="00A564B4" w:rsidRDefault="00851F44" w:rsidP="00851F44">
            <w:pPr>
              <w:pStyle w:val="TAL"/>
              <w:rPr>
                <w:lang w:eastAsia="ko-KR"/>
              </w:rPr>
            </w:pPr>
          </w:p>
        </w:tc>
      </w:tr>
      <w:tr w:rsidR="00851F44" w:rsidRPr="00A564B4" w14:paraId="67885B1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851F44" w:rsidRPr="00A564B4" w:rsidRDefault="00851F44" w:rsidP="00851F44">
            <w:pPr>
              <w:pStyle w:val="TAL"/>
              <w:rPr>
                <w:lang w:eastAsia="ko-KR"/>
              </w:rPr>
            </w:pPr>
            <w:r w:rsidRPr="00A564B4">
              <w:rPr>
                <w:lang w:eastAsia="ko-KR"/>
              </w:rPr>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851F44" w:rsidRPr="00A564B4" w:rsidRDefault="00851F44" w:rsidP="00851F44">
            <w:pPr>
              <w:pStyle w:val="TAL"/>
              <w:rPr>
                <w:rFonts w:cs="Arial"/>
                <w:szCs w:val="16"/>
                <w:lang w:eastAsia="ko-KR"/>
              </w:rPr>
            </w:pPr>
            <w:r w:rsidRPr="00A564B4">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851F44" w:rsidRPr="00A564B4" w:rsidRDefault="00851F44" w:rsidP="00851F44">
            <w:pPr>
              <w:pStyle w:val="TAL"/>
              <w:rPr>
                <w:lang w:eastAsia="ko-KR"/>
              </w:rPr>
            </w:pPr>
          </w:p>
        </w:tc>
      </w:tr>
      <w:tr w:rsidR="00851F44" w:rsidRPr="00A564B4" w14:paraId="570F25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851F44" w:rsidRPr="00A564B4" w:rsidRDefault="00851F44" w:rsidP="00851F44">
            <w:pPr>
              <w:pStyle w:val="TAL"/>
              <w:rPr>
                <w:lang w:eastAsia="ko-KR"/>
              </w:rPr>
            </w:pPr>
            <w:r w:rsidRPr="00A564B4">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851F44" w:rsidRPr="00A564B4" w:rsidRDefault="00851F44" w:rsidP="00851F44">
            <w:pPr>
              <w:pStyle w:val="TAL"/>
              <w:rPr>
                <w:rFonts w:cs="Arial"/>
                <w:szCs w:val="16"/>
                <w:lang w:eastAsia="ko-KR"/>
              </w:rPr>
            </w:pPr>
            <w:r w:rsidRPr="00A564B4">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851F44" w:rsidRPr="00A564B4" w:rsidRDefault="00851F44" w:rsidP="00851F44">
            <w:pPr>
              <w:pStyle w:val="TAL"/>
              <w:rPr>
                <w:lang w:eastAsia="ko-KR"/>
              </w:rPr>
            </w:pPr>
          </w:p>
        </w:tc>
      </w:tr>
      <w:tr w:rsidR="00851F44" w:rsidRPr="00A564B4" w14:paraId="57B0CA3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851F44" w:rsidRPr="00A564B4" w:rsidRDefault="00851F44" w:rsidP="00851F44">
            <w:pPr>
              <w:pStyle w:val="TAL"/>
              <w:rPr>
                <w:lang w:eastAsia="ko-KR"/>
              </w:rPr>
            </w:pPr>
            <w:r w:rsidRPr="00A564B4">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851F44" w:rsidRPr="00A564B4" w:rsidRDefault="00851F44" w:rsidP="00851F44">
            <w:pPr>
              <w:pStyle w:val="TAL"/>
              <w:rPr>
                <w:rFonts w:cs="Arial"/>
                <w:szCs w:val="16"/>
                <w:lang w:eastAsia="ko-KR"/>
              </w:rPr>
            </w:pPr>
            <w:r w:rsidRPr="00A564B4">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851F44" w:rsidRPr="00A564B4" w:rsidRDefault="00851F44" w:rsidP="00851F44">
            <w:pPr>
              <w:pStyle w:val="TAL"/>
              <w:rPr>
                <w:lang w:eastAsia="ko-KR"/>
              </w:rPr>
            </w:pPr>
          </w:p>
        </w:tc>
      </w:tr>
      <w:tr w:rsidR="00851F44" w:rsidRPr="00A564B4" w14:paraId="20C5361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851F44" w:rsidRPr="00A564B4" w:rsidRDefault="00851F44" w:rsidP="00851F44">
            <w:pPr>
              <w:pStyle w:val="TAL"/>
              <w:rPr>
                <w:lang w:eastAsia="ko-KR"/>
              </w:rPr>
            </w:pPr>
            <w:r w:rsidRPr="00A564B4">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851F44" w:rsidRPr="00A564B4" w:rsidRDefault="00851F44" w:rsidP="00851F44">
            <w:pPr>
              <w:pStyle w:val="TAL"/>
              <w:rPr>
                <w:rFonts w:cs="Arial"/>
                <w:szCs w:val="16"/>
                <w:lang w:eastAsia="ko-KR"/>
              </w:rPr>
            </w:pPr>
            <w:r w:rsidRPr="00A564B4">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851F44" w:rsidRPr="00A564B4" w:rsidRDefault="00851F44" w:rsidP="00851F44">
            <w:pPr>
              <w:pStyle w:val="TAL"/>
              <w:rPr>
                <w:lang w:eastAsia="ko-KR"/>
              </w:rPr>
            </w:pPr>
          </w:p>
        </w:tc>
      </w:tr>
      <w:tr w:rsidR="00851F44" w:rsidRPr="00A564B4" w14:paraId="755369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851F44" w:rsidRPr="00A564B4" w:rsidRDefault="00851F44" w:rsidP="00851F44">
            <w:pPr>
              <w:pStyle w:val="TAL"/>
              <w:rPr>
                <w:lang w:eastAsia="ko-KR"/>
              </w:rPr>
            </w:pPr>
            <w:r w:rsidRPr="00A564B4">
              <w:rPr>
                <w:lang w:eastAsia="ko-KR"/>
              </w:rPr>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851F44" w:rsidRPr="00A564B4" w:rsidRDefault="00851F44" w:rsidP="00851F44">
            <w:pPr>
              <w:pStyle w:val="TAL"/>
              <w:rPr>
                <w:rFonts w:cs="v4.2.0"/>
                <w:snapToGrid w:val="0"/>
                <w:lang w:eastAsia="ko-KR"/>
              </w:rPr>
            </w:pPr>
            <w:r w:rsidRPr="00A564B4">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851F44" w:rsidRPr="00A564B4" w:rsidRDefault="00851F44" w:rsidP="00851F44">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851F44" w:rsidRPr="00A564B4" w:rsidRDefault="00851F44" w:rsidP="00851F44">
            <w:pPr>
              <w:pStyle w:val="TAL"/>
              <w:rPr>
                <w:lang w:eastAsia="ko-KR"/>
              </w:rPr>
            </w:pPr>
            <w:r w:rsidRPr="00A564B4">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851F44" w:rsidRPr="00A564B4" w:rsidRDefault="00851F44" w:rsidP="00851F44">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851F44" w:rsidRPr="00A564B4" w:rsidRDefault="00851F44" w:rsidP="00851F44">
            <w:pPr>
              <w:pStyle w:val="TAL"/>
              <w:rPr>
                <w:lang w:eastAsia="ko-KR"/>
              </w:rPr>
            </w:pPr>
          </w:p>
        </w:tc>
      </w:tr>
      <w:tr w:rsidR="00851F44" w:rsidRPr="00A564B4" w14:paraId="389DF12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851F44" w:rsidRPr="00A564B4" w:rsidRDefault="00851F44" w:rsidP="00851F44">
            <w:pPr>
              <w:pStyle w:val="TAL"/>
              <w:rPr>
                <w:lang w:eastAsia="ko-KR"/>
              </w:rPr>
            </w:pPr>
            <w:r w:rsidRPr="00A564B4">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851F44" w:rsidRPr="00A564B4" w:rsidRDefault="00851F44" w:rsidP="00851F44">
            <w:pPr>
              <w:pStyle w:val="TAL"/>
              <w:rPr>
                <w:rFonts w:cs="v4.2.0"/>
                <w:snapToGrid w:val="0"/>
                <w:lang w:eastAsia="ko-KR"/>
              </w:rPr>
            </w:pPr>
            <w:r w:rsidRPr="00A564B4">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851F44" w:rsidRPr="00A564B4" w:rsidRDefault="00851F44" w:rsidP="00851F44">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851F44" w:rsidRPr="00A564B4" w:rsidRDefault="00851F44" w:rsidP="00851F44">
            <w:pPr>
              <w:pStyle w:val="TAL"/>
              <w:rPr>
                <w:lang w:eastAsia="ko-KR"/>
              </w:rPr>
            </w:pPr>
            <w:r w:rsidRPr="00A564B4">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851F44" w:rsidRPr="00A564B4" w:rsidRDefault="00851F44" w:rsidP="00851F44">
            <w:pPr>
              <w:pStyle w:val="TAL"/>
              <w:rPr>
                <w:lang w:eastAsia="ko-KR"/>
              </w:rPr>
            </w:pPr>
            <w:r w:rsidRPr="00A564B4">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851F44" w:rsidRPr="00A564B4" w:rsidRDefault="00851F44" w:rsidP="00851F44">
            <w:pPr>
              <w:pStyle w:val="TAL"/>
              <w:rPr>
                <w:lang w:eastAsia="ko-KR"/>
              </w:rPr>
            </w:pPr>
          </w:p>
        </w:tc>
      </w:tr>
      <w:tr w:rsidR="00851F44" w:rsidRPr="00A564B4" w14:paraId="4D3C039B"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851F44" w:rsidRPr="00A564B4" w:rsidRDefault="00851F44" w:rsidP="00851F44">
            <w:pPr>
              <w:pStyle w:val="TAL"/>
              <w:rPr>
                <w:lang w:eastAsia="ko-KR"/>
              </w:rPr>
            </w:pPr>
            <w:r w:rsidRPr="00A564B4">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851F44" w:rsidRPr="00A564B4" w:rsidRDefault="00851F44" w:rsidP="00851F44">
            <w:pPr>
              <w:pStyle w:val="TAL"/>
              <w:rPr>
                <w:rFonts w:cs="v4.2.0"/>
                <w:snapToGrid w:val="0"/>
                <w:lang w:eastAsia="ko-KR"/>
              </w:rPr>
            </w:pPr>
            <w:r w:rsidRPr="00A564B4">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851F44" w:rsidRPr="00A564B4" w:rsidRDefault="00851F44" w:rsidP="00851F44">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851F44" w:rsidRPr="00A564B4" w:rsidRDefault="00851F44" w:rsidP="00851F44">
            <w:pPr>
              <w:pStyle w:val="TAL"/>
              <w:rPr>
                <w:lang w:eastAsia="ko-KR"/>
              </w:rPr>
            </w:pPr>
            <w:r w:rsidRPr="00A564B4">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851F44" w:rsidRPr="00A564B4" w:rsidRDefault="00851F44" w:rsidP="00851F44">
            <w:pPr>
              <w:pStyle w:val="TAL"/>
              <w:rPr>
                <w:lang w:eastAsia="ko-KR"/>
              </w:rPr>
            </w:pPr>
            <w:r w:rsidRPr="00A564B4">
              <w:rPr>
                <w:lang w:eastAsia="zh-CN"/>
              </w:rPr>
              <w:t>UE supporting E-UTRA FDD and EPDCCH and Feature Group Indicator 103</w:t>
            </w:r>
            <w:r w:rsidRPr="00A564B4">
              <w:rPr>
                <w:lang w:eastAsia="ko-KR"/>
              </w:rPr>
              <w:t xml:space="preserve"> </w:t>
            </w:r>
            <w:r w:rsidRPr="00A564B4">
              <w:rPr>
                <w:lang w:eastAsia="en-US"/>
              </w:rPr>
              <w:t>with 4Rx antenna ports</w:t>
            </w:r>
          </w:p>
        </w:tc>
        <w:tc>
          <w:tcPr>
            <w:tcW w:w="1181" w:type="dxa"/>
            <w:tcBorders>
              <w:top w:val="nil"/>
              <w:left w:val="nil"/>
              <w:right w:val="single" w:sz="4" w:space="0" w:color="auto"/>
            </w:tcBorders>
            <w:vAlign w:val="center"/>
          </w:tcPr>
          <w:p w14:paraId="17D1109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851F44" w:rsidRPr="00A564B4" w:rsidRDefault="00851F44" w:rsidP="00851F44">
            <w:pPr>
              <w:pStyle w:val="TAL"/>
              <w:rPr>
                <w:lang w:eastAsia="ko-KR"/>
              </w:rPr>
            </w:pPr>
          </w:p>
        </w:tc>
      </w:tr>
      <w:tr w:rsidR="00851F44" w:rsidRPr="00A564B4" w14:paraId="2A1FEDC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851F44" w:rsidRPr="00A564B4"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851F44" w:rsidRPr="00A564B4" w:rsidRDefault="00851F44" w:rsidP="00851F44">
            <w:pPr>
              <w:pStyle w:val="TAL"/>
              <w:rPr>
                <w:lang w:eastAsia="ko-KR"/>
              </w:rPr>
            </w:pPr>
            <w:r w:rsidRPr="00A564B4">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851F44" w:rsidRPr="00A564B4" w:rsidRDefault="00851F44" w:rsidP="00851F44">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AD3D9F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C5E572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851F44" w:rsidRPr="00A564B4" w:rsidRDefault="00851F44" w:rsidP="00851F44">
            <w:pPr>
              <w:pStyle w:val="TAL"/>
              <w:rPr>
                <w:lang w:eastAsia="ko-KR"/>
              </w:rPr>
            </w:pPr>
            <w:r w:rsidRPr="00A564B4">
              <w:rPr>
                <w:lang w:eastAsia="ko-KR"/>
              </w:rPr>
              <w:t>Note 6</w:t>
            </w:r>
          </w:p>
        </w:tc>
      </w:tr>
      <w:tr w:rsidR="00851F44" w:rsidRPr="00A564B4" w14:paraId="03A71C36"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851F44" w:rsidRPr="00A564B4" w:rsidRDefault="00851F44" w:rsidP="00851F44">
            <w:pPr>
              <w:pStyle w:val="TAL"/>
              <w:rPr>
                <w:lang w:eastAsia="ko-KR"/>
              </w:rPr>
            </w:pPr>
            <w:r w:rsidRPr="00A564B4">
              <w:rPr>
                <w:lang w:eastAsia="ko-KR"/>
              </w:rPr>
              <w:t>8.10.4.2.2</w:t>
            </w:r>
          </w:p>
        </w:tc>
        <w:tc>
          <w:tcPr>
            <w:tcW w:w="1646" w:type="dxa"/>
            <w:tcBorders>
              <w:top w:val="nil"/>
              <w:left w:val="nil"/>
              <w:right w:val="single" w:sz="4" w:space="0" w:color="auto"/>
            </w:tcBorders>
            <w:shd w:val="clear" w:color="auto" w:fill="auto"/>
            <w:vAlign w:val="center"/>
          </w:tcPr>
          <w:p w14:paraId="5ABF5938" w14:textId="77777777" w:rsidR="00851F44" w:rsidRPr="00A564B4" w:rsidRDefault="00851F44" w:rsidP="00851F44">
            <w:pPr>
              <w:pStyle w:val="TAL"/>
              <w:rPr>
                <w:rFonts w:cs="v4.2.0"/>
                <w:snapToGrid w:val="0"/>
                <w:lang w:eastAsia="ko-KR"/>
              </w:rPr>
            </w:pPr>
            <w:r w:rsidRPr="00A564B4">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851F44" w:rsidRPr="00A564B4" w:rsidRDefault="00851F44" w:rsidP="00851F44">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851F44" w:rsidRPr="00A564B4" w:rsidRDefault="00851F44" w:rsidP="00851F44">
            <w:pPr>
              <w:pStyle w:val="TAL"/>
              <w:rPr>
                <w:lang w:eastAsia="ko-KR"/>
              </w:rPr>
            </w:pPr>
            <w:r w:rsidRPr="00A564B4">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851F44" w:rsidRPr="00A564B4" w:rsidRDefault="00851F44" w:rsidP="00851F44">
            <w:pPr>
              <w:pStyle w:val="TAL"/>
              <w:rPr>
                <w:lang w:eastAsia="zh-CN"/>
              </w:rPr>
            </w:pPr>
            <w:r w:rsidRPr="00A564B4">
              <w:rPr>
                <w:lang w:eastAsia="zh-CN"/>
              </w:rPr>
              <w:t>UE supporting E-UTRA TDD and EPDCCH and Feature Group Indicator 103</w:t>
            </w:r>
            <w:r w:rsidRPr="00A564B4">
              <w:rPr>
                <w:lang w:eastAsia="ko-KR"/>
              </w:rPr>
              <w:t xml:space="preserve"> </w:t>
            </w:r>
            <w:r w:rsidRPr="00A564B4">
              <w:rPr>
                <w:lang w:eastAsia="en-US"/>
              </w:rPr>
              <w:t>with 4Rx antenna ports</w:t>
            </w:r>
          </w:p>
        </w:tc>
        <w:tc>
          <w:tcPr>
            <w:tcW w:w="1181" w:type="dxa"/>
            <w:tcBorders>
              <w:top w:val="nil"/>
              <w:left w:val="nil"/>
              <w:right w:val="single" w:sz="4" w:space="0" w:color="auto"/>
            </w:tcBorders>
            <w:vAlign w:val="center"/>
          </w:tcPr>
          <w:p w14:paraId="738A7FDE"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851F44" w:rsidRPr="00A564B4" w:rsidRDefault="00851F44" w:rsidP="00851F44">
            <w:pPr>
              <w:pStyle w:val="TAL"/>
              <w:rPr>
                <w:lang w:eastAsia="ko-KR"/>
              </w:rPr>
            </w:pPr>
          </w:p>
        </w:tc>
      </w:tr>
      <w:tr w:rsidR="00851F44" w:rsidRPr="00A564B4" w14:paraId="0FE355B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851F44" w:rsidRPr="00A564B4"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851F44" w:rsidRPr="00A564B4" w:rsidRDefault="00851F44" w:rsidP="00851F44">
            <w:pPr>
              <w:pStyle w:val="TAL"/>
              <w:rPr>
                <w:lang w:eastAsia="ko-KR"/>
              </w:rPr>
            </w:pPr>
            <w:r w:rsidRPr="00A564B4">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851F44" w:rsidRPr="00A564B4" w:rsidRDefault="00851F44" w:rsidP="00851F44">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6FF9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EB9E77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851F44" w:rsidRPr="00A564B4" w:rsidRDefault="00851F44" w:rsidP="00851F44">
            <w:pPr>
              <w:pStyle w:val="TAL"/>
              <w:rPr>
                <w:lang w:eastAsia="ko-KR"/>
              </w:rPr>
            </w:pPr>
            <w:r w:rsidRPr="00A564B4">
              <w:rPr>
                <w:lang w:eastAsia="ko-KR"/>
              </w:rPr>
              <w:t>Note 6</w:t>
            </w:r>
          </w:p>
        </w:tc>
      </w:tr>
      <w:tr w:rsidR="00851F44" w:rsidRPr="00A564B4" w14:paraId="342101CD"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851F44" w:rsidRPr="00A564B4" w:rsidRDefault="00851F44" w:rsidP="00851F44">
            <w:pPr>
              <w:pStyle w:val="TAL"/>
              <w:rPr>
                <w:lang w:eastAsia="ko-KR"/>
              </w:rPr>
            </w:pPr>
            <w:r w:rsidRPr="00A564B4">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851F44" w:rsidRPr="00A564B4" w:rsidRDefault="00851F44" w:rsidP="00851F44">
            <w:pPr>
              <w:pStyle w:val="TAL"/>
              <w:rPr>
                <w:lang w:eastAsia="ko-KR"/>
              </w:rPr>
            </w:pPr>
            <w:r w:rsidRPr="00A564B4">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851F44" w:rsidRPr="00A564B4" w:rsidRDefault="00851F44" w:rsidP="00851F44">
            <w:pPr>
              <w:pStyle w:val="TAL"/>
              <w:rPr>
                <w:lang w:eastAsia="ko-KR"/>
              </w:rPr>
            </w:pPr>
            <w:r w:rsidRPr="00A564B4">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851F44" w:rsidRPr="00A564B4" w:rsidRDefault="00851F44" w:rsidP="00851F44">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851F44" w:rsidRPr="00A564B4"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851F44" w:rsidRPr="00A564B4" w:rsidRDefault="00851F44" w:rsidP="00851F44">
            <w:pPr>
              <w:pStyle w:val="TAL"/>
              <w:rPr>
                <w:lang w:eastAsia="ko-KR"/>
              </w:rPr>
            </w:pPr>
          </w:p>
        </w:tc>
      </w:tr>
      <w:tr w:rsidR="00851F44" w:rsidRPr="00A564B4" w14:paraId="4B67907D"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851F44" w:rsidRPr="00A564B4" w:rsidRDefault="00851F44" w:rsidP="00851F44">
            <w:pPr>
              <w:pStyle w:val="TAL"/>
              <w:rPr>
                <w:lang w:eastAsia="ko-KR"/>
              </w:rPr>
            </w:pPr>
            <w:r w:rsidRPr="00A564B4">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851F44" w:rsidRPr="00A564B4" w:rsidRDefault="00851F44" w:rsidP="00851F44">
            <w:pPr>
              <w:pStyle w:val="TAL"/>
              <w:rPr>
                <w:lang w:eastAsia="ko-KR"/>
              </w:rPr>
            </w:pPr>
            <w:r w:rsidRPr="00A564B4">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851F44" w:rsidRPr="00A564B4"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851F44" w:rsidRPr="00A564B4" w:rsidRDefault="00851F44" w:rsidP="00851F44">
            <w:pPr>
              <w:pStyle w:val="TAL"/>
              <w:rPr>
                <w:lang w:eastAsia="ko-KR"/>
              </w:rPr>
            </w:pPr>
          </w:p>
        </w:tc>
      </w:tr>
      <w:tr w:rsidR="00851F44" w:rsidRPr="00A564B4" w14:paraId="43492998"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851F44" w:rsidRPr="00A564B4" w:rsidRDefault="00851F44" w:rsidP="00851F44">
            <w:pPr>
              <w:pStyle w:val="TAL"/>
              <w:rPr>
                <w:lang w:eastAsia="ko-KR"/>
              </w:rPr>
            </w:pPr>
            <w:r w:rsidRPr="00A564B4">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851F44" w:rsidRPr="00A564B4" w:rsidRDefault="00851F44" w:rsidP="00851F44">
            <w:pPr>
              <w:pStyle w:val="TAL"/>
              <w:rPr>
                <w:lang w:eastAsia="ko-KR"/>
              </w:rPr>
            </w:pPr>
            <w:r w:rsidRPr="00A564B4">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851F44" w:rsidRPr="00A564B4" w:rsidRDefault="00851F44" w:rsidP="00851F44">
            <w:pPr>
              <w:pStyle w:val="TAL"/>
              <w:rPr>
                <w:lang w:eastAsia="ko-KR"/>
              </w:rPr>
            </w:pPr>
            <w:r w:rsidRPr="00A564B4">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851F44" w:rsidRPr="00A564B4" w:rsidRDefault="00851F44" w:rsidP="00851F44">
            <w:pPr>
              <w:pStyle w:val="TAL"/>
              <w:rPr>
                <w:lang w:eastAsia="ko-KR"/>
              </w:rPr>
            </w:pPr>
            <w:r w:rsidRPr="00A564B4">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851F44" w:rsidRPr="00A564B4"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851F44" w:rsidRPr="00A564B4" w:rsidRDefault="00851F44" w:rsidP="00851F44">
            <w:pPr>
              <w:pStyle w:val="TAL"/>
              <w:rPr>
                <w:lang w:eastAsia="ko-KR"/>
              </w:rPr>
            </w:pPr>
          </w:p>
        </w:tc>
      </w:tr>
      <w:tr w:rsidR="00851F44" w:rsidRPr="00A564B4" w14:paraId="598E08FF"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851F44" w:rsidRPr="00A564B4" w:rsidRDefault="00851F44" w:rsidP="00851F44">
            <w:pPr>
              <w:pStyle w:val="TAL"/>
              <w:rPr>
                <w:lang w:eastAsia="ko-KR"/>
              </w:rPr>
            </w:pPr>
            <w:r w:rsidRPr="00A564B4">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851F44" w:rsidRPr="00A564B4" w:rsidRDefault="00851F44" w:rsidP="00851F44">
            <w:pPr>
              <w:pStyle w:val="TAL"/>
              <w:rPr>
                <w:lang w:eastAsia="ko-KR"/>
              </w:rPr>
            </w:pPr>
            <w:r w:rsidRPr="00A564B4">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851F44" w:rsidRPr="00A564B4"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851F44" w:rsidRPr="00A564B4" w:rsidRDefault="00851F44" w:rsidP="00851F44">
            <w:pPr>
              <w:pStyle w:val="TAL"/>
              <w:rPr>
                <w:lang w:eastAsia="ko-KR"/>
              </w:rPr>
            </w:pPr>
          </w:p>
        </w:tc>
      </w:tr>
      <w:tr w:rsidR="00851F44" w:rsidRPr="00A564B4" w14:paraId="4C3F525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851F44" w:rsidRPr="00A564B4" w:rsidRDefault="00851F44" w:rsidP="00851F44">
            <w:pPr>
              <w:pStyle w:val="TAL"/>
              <w:rPr>
                <w:lang w:eastAsia="ko-KR"/>
              </w:rPr>
            </w:pPr>
            <w:r w:rsidRPr="00A564B4">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851F44" w:rsidRPr="00A564B4" w:rsidRDefault="00851F44" w:rsidP="00851F44">
            <w:pPr>
              <w:pStyle w:val="TAL"/>
              <w:rPr>
                <w:lang w:eastAsia="ko-KR"/>
              </w:rPr>
            </w:pPr>
            <w:r w:rsidRPr="00A564B4">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851F44" w:rsidRPr="00A564B4" w:rsidRDefault="00851F44" w:rsidP="00851F44">
            <w:pPr>
              <w:pStyle w:val="TAL"/>
              <w:rPr>
                <w:lang w:eastAsia="ko-KR"/>
              </w:rPr>
            </w:pPr>
            <w:r w:rsidRPr="00A564B4">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851F44" w:rsidRPr="00A564B4" w:rsidRDefault="00851F44" w:rsidP="00851F44">
            <w:pPr>
              <w:pStyle w:val="TAL"/>
              <w:rPr>
                <w:lang w:eastAsia="ko-KR"/>
              </w:rPr>
            </w:pPr>
            <w:r w:rsidRPr="00A564B4">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851F44" w:rsidRPr="00A564B4" w:rsidRDefault="00851F44" w:rsidP="00851F44">
            <w:pPr>
              <w:pStyle w:val="TAL"/>
              <w:rPr>
                <w:lang w:eastAsia="ko-KR"/>
              </w:rPr>
            </w:pPr>
          </w:p>
        </w:tc>
      </w:tr>
      <w:tr w:rsidR="00851F44" w:rsidRPr="00A564B4" w14:paraId="7AF6276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851F44" w:rsidRPr="00A564B4" w:rsidRDefault="00851F44" w:rsidP="00851F44">
            <w:pPr>
              <w:pStyle w:val="TAL"/>
              <w:rPr>
                <w:lang w:eastAsia="ko-KR"/>
              </w:rPr>
            </w:pPr>
            <w:r w:rsidRPr="00A564B4">
              <w:rPr>
                <w:lang w:eastAsia="ko-KR"/>
              </w:rPr>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851F44" w:rsidRPr="00A564B4" w:rsidRDefault="00851F44" w:rsidP="00851F44">
            <w:pPr>
              <w:pStyle w:val="TAL"/>
              <w:rPr>
                <w:lang w:eastAsia="ko-KR"/>
              </w:rPr>
            </w:pPr>
            <w:r w:rsidRPr="00A564B4">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851F44" w:rsidRPr="00A564B4" w:rsidRDefault="00851F44" w:rsidP="00851F44">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851F44" w:rsidRPr="00A564B4" w:rsidRDefault="00851F44" w:rsidP="00851F44">
            <w:pPr>
              <w:pStyle w:val="TAL"/>
              <w:rPr>
                <w:lang w:eastAsia="zh-CN"/>
              </w:rPr>
            </w:pPr>
            <w:r w:rsidRPr="00A564B4">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851F44" w:rsidRPr="00A564B4" w:rsidRDefault="00851F44" w:rsidP="00851F44">
            <w:pPr>
              <w:pStyle w:val="TAL"/>
              <w:rPr>
                <w:lang w:eastAsia="ko-KR"/>
              </w:rPr>
            </w:pPr>
          </w:p>
        </w:tc>
      </w:tr>
      <w:tr w:rsidR="00851F44" w:rsidRPr="00A564B4" w14:paraId="46F3145F"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851F44" w:rsidRPr="00A564B4" w:rsidRDefault="00851F44" w:rsidP="00851F44">
            <w:pPr>
              <w:pStyle w:val="TAL"/>
              <w:rPr>
                <w:lang w:eastAsia="ko-KR"/>
              </w:rPr>
            </w:pPr>
            <w:r w:rsidRPr="00A564B4">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851F44" w:rsidRPr="00A564B4" w:rsidRDefault="00851F44" w:rsidP="00851F44">
            <w:pPr>
              <w:pStyle w:val="TAL"/>
              <w:rPr>
                <w:lang w:eastAsia="ko-KR"/>
              </w:rPr>
            </w:pPr>
            <w:r w:rsidRPr="00A564B4">
              <w:rPr>
                <w:snapToGrid w:val="0"/>
                <w:kern w:val="2"/>
                <w:lang w:eastAsia="en-US"/>
              </w:rPr>
              <w:t xml:space="preserve">TDD Closed-loop spatial multiplexing performance for </w:t>
            </w:r>
            <w:r w:rsidRPr="00A564B4">
              <w:rPr>
                <w:lang w:eastAsia="ko-KR"/>
              </w:rPr>
              <w:t>CE UE in CE Mode A</w:t>
            </w:r>
            <w:r w:rsidRPr="00A564B4">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851F44" w:rsidRPr="00A564B4" w:rsidRDefault="00851F44" w:rsidP="00851F44">
            <w:pPr>
              <w:pStyle w:val="TAL"/>
              <w:rPr>
                <w:lang w:eastAsia="ko-KR"/>
              </w:rPr>
            </w:pPr>
            <w:r w:rsidRPr="00A564B4">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851F44" w:rsidRPr="00A564B4" w:rsidRDefault="00851F44" w:rsidP="00851F44">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851F44" w:rsidRPr="00A564B4" w:rsidRDefault="00851F44" w:rsidP="00851F44">
            <w:pPr>
              <w:pStyle w:val="TAL"/>
              <w:rPr>
                <w:lang w:eastAsia="ko-KR"/>
              </w:rPr>
            </w:pPr>
          </w:p>
        </w:tc>
      </w:tr>
      <w:tr w:rsidR="00851F44" w:rsidRPr="00A564B4" w14:paraId="18AC5661"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851F44" w:rsidRPr="00A564B4"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851F44" w:rsidRPr="00A564B4"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851F44" w:rsidRPr="00A564B4" w:rsidRDefault="00851F44" w:rsidP="00851F44">
            <w:pPr>
              <w:pStyle w:val="TAL"/>
              <w:rPr>
                <w:lang w:eastAsia="ko-KR"/>
              </w:rPr>
            </w:pPr>
            <w:r w:rsidRPr="00A564B4">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851F44" w:rsidRPr="00A564B4" w:rsidRDefault="00851F44" w:rsidP="00851F44">
            <w:pPr>
              <w:pStyle w:val="TAL"/>
              <w:rPr>
                <w:lang w:eastAsia="ko-KR"/>
              </w:rPr>
            </w:pPr>
            <w:r w:rsidRPr="00A564B4">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851F44" w:rsidRPr="00A564B4" w:rsidRDefault="00851F44" w:rsidP="00851F44">
            <w:pPr>
              <w:pStyle w:val="TAL"/>
              <w:rPr>
                <w:lang w:eastAsia="ko-KR"/>
              </w:rPr>
            </w:pPr>
          </w:p>
        </w:tc>
      </w:tr>
      <w:tr w:rsidR="00851F44" w:rsidRPr="00A564B4" w14:paraId="2075378D"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851F44" w:rsidRPr="00A564B4" w:rsidRDefault="00851F44" w:rsidP="00851F44">
            <w:pPr>
              <w:pStyle w:val="TAL"/>
              <w:rPr>
                <w:lang w:eastAsia="ko-KR"/>
              </w:rPr>
            </w:pPr>
            <w:r w:rsidRPr="00A564B4">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851F44" w:rsidRPr="00A564B4" w:rsidRDefault="00851F44" w:rsidP="00851F44">
            <w:pPr>
              <w:pStyle w:val="TAL"/>
              <w:rPr>
                <w:lang w:eastAsia="ko-KR"/>
              </w:rPr>
            </w:pPr>
            <w:r w:rsidRPr="00A564B4">
              <w:rPr>
                <w:snapToGrid w:val="0"/>
                <w:kern w:val="2"/>
                <w:lang w:eastAsia="en-US"/>
              </w:rPr>
              <w:t xml:space="preserve">TDD PDSCH Single-layer Spatial Multiplexing on antenna ports 7 or 8 </w:t>
            </w:r>
            <w:r w:rsidRPr="00A564B4">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851F44" w:rsidRPr="00A564B4" w:rsidRDefault="00851F44" w:rsidP="00851F44">
            <w:pPr>
              <w:pStyle w:val="TAL"/>
              <w:rPr>
                <w:lang w:eastAsia="ko-KR"/>
              </w:rPr>
            </w:pPr>
            <w:r w:rsidRPr="00A564B4">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851F44" w:rsidRPr="00A564B4" w:rsidRDefault="00851F44" w:rsidP="00851F44">
            <w:pPr>
              <w:pStyle w:val="TAL"/>
              <w:rPr>
                <w:lang w:eastAsia="ko-KR"/>
              </w:rPr>
            </w:pPr>
            <w:r w:rsidRPr="00A564B4">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851F44" w:rsidRPr="00A564B4" w:rsidRDefault="00851F44" w:rsidP="00851F44">
            <w:pPr>
              <w:pStyle w:val="TAL"/>
              <w:rPr>
                <w:lang w:eastAsia="ko-KR"/>
              </w:rPr>
            </w:pPr>
          </w:p>
        </w:tc>
      </w:tr>
      <w:tr w:rsidR="00851F44" w:rsidRPr="00A564B4" w14:paraId="4270E0E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851F44" w:rsidRPr="00A564B4"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851F44" w:rsidRPr="00A564B4"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851F44" w:rsidRPr="00A564B4" w:rsidRDefault="00851F44" w:rsidP="00851F44">
            <w:pPr>
              <w:pStyle w:val="TAL"/>
              <w:rPr>
                <w:lang w:eastAsia="ko-KR"/>
              </w:rPr>
            </w:pPr>
            <w:r w:rsidRPr="00A564B4">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851F44" w:rsidRPr="00A564B4" w:rsidRDefault="00851F44" w:rsidP="00851F44">
            <w:pPr>
              <w:pStyle w:val="TAL"/>
              <w:rPr>
                <w:lang w:eastAsia="ko-KR"/>
              </w:rPr>
            </w:pPr>
            <w:r w:rsidRPr="00A564B4">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851F44" w:rsidRPr="00A564B4" w:rsidRDefault="00851F44" w:rsidP="00851F44">
            <w:pPr>
              <w:pStyle w:val="TAL"/>
              <w:rPr>
                <w:lang w:eastAsia="ko-KR"/>
              </w:rPr>
            </w:pPr>
          </w:p>
        </w:tc>
      </w:tr>
      <w:tr w:rsidR="00851F44" w:rsidRPr="00A564B4" w14:paraId="033C91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851F44" w:rsidRPr="00A564B4" w:rsidRDefault="00851F44" w:rsidP="00851F44">
            <w:pPr>
              <w:pStyle w:val="TAL"/>
              <w:rPr>
                <w:lang w:eastAsia="ko-KR"/>
              </w:rPr>
            </w:pPr>
            <w:r w:rsidRPr="00A564B4">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851F44" w:rsidRPr="00A564B4" w:rsidRDefault="00851F44" w:rsidP="00851F44">
            <w:pPr>
              <w:pStyle w:val="TAL"/>
              <w:rPr>
                <w:lang w:eastAsia="ko-KR"/>
              </w:rPr>
            </w:pPr>
            <w:r w:rsidRPr="00A564B4">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851F44" w:rsidRPr="00A564B4" w:rsidRDefault="00851F44" w:rsidP="00851F44">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851F44" w:rsidRPr="00A564B4" w:rsidRDefault="00851F44" w:rsidP="00851F44">
            <w:pPr>
              <w:pStyle w:val="TAL"/>
              <w:rPr>
                <w:lang w:eastAsia="ko-KR"/>
              </w:rPr>
            </w:pPr>
            <w:r w:rsidRPr="00A564B4">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851F44" w:rsidRPr="00A564B4" w:rsidRDefault="00851F44" w:rsidP="00851F44">
            <w:pPr>
              <w:pStyle w:val="TAL"/>
              <w:rPr>
                <w:lang w:eastAsia="ko-KR"/>
              </w:rPr>
            </w:pPr>
          </w:p>
        </w:tc>
      </w:tr>
      <w:tr w:rsidR="00851F44" w:rsidRPr="00A564B4" w14:paraId="7E46D6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851F44" w:rsidRPr="00A564B4" w:rsidRDefault="00851F44" w:rsidP="00851F44">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851F44" w:rsidRPr="00A564B4" w:rsidRDefault="00851F44" w:rsidP="00851F44">
            <w:pPr>
              <w:pStyle w:val="TAL"/>
              <w:rPr>
                <w:lang w:eastAsia="ko-KR"/>
              </w:rPr>
            </w:pPr>
            <w:r w:rsidRPr="00A564B4">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851F44" w:rsidRPr="00A564B4" w:rsidRDefault="00851F44" w:rsidP="00851F44">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851F44" w:rsidRPr="00A564B4" w:rsidRDefault="00851F44" w:rsidP="00851F44">
            <w:pPr>
              <w:pStyle w:val="TAL"/>
              <w:rPr>
                <w:lang w:eastAsia="ko-KR"/>
              </w:rPr>
            </w:pPr>
            <w:r w:rsidRPr="00A564B4">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851F44" w:rsidRPr="00A564B4" w:rsidRDefault="00851F44" w:rsidP="00851F44">
            <w:pPr>
              <w:pStyle w:val="TAL"/>
              <w:rPr>
                <w:lang w:eastAsia="ko-KR"/>
              </w:rPr>
            </w:pPr>
          </w:p>
        </w:tc>
      </w:tr>
      <w:tr w:rsidR="00851F44" w:rsidRPr="00A564B4" w14:paraId="0AA943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851F44" w:rsidRPr="00A564B4" w:rsidRDefault="00851F44" w:rsidP="00851F44">
            <w:pPr>
              <w:pStyle w:val="TAL"/>
              <w:rPr>
                <w:rFonts w:eastAsia="PMingLiU"/>
                <w:lang w:eastAsia="zh-TW"/>
              </w:rPr>
            </w:pPr>
            <w:r w:rsidRPr="00A564B4">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851F44" w:rsidRPr="00A564B4" w:rsidRDefault="00851F44" w:rsidP="00851F44">
            <w:pPr>
              <w:pStyle w:val="TAL"/>
              <w:rPr>
                <w:snapToGrid w:val="0"/>
                <w:kern w:val="2"/>
              </w:rPr>
            </w:pPr>
            <w:r w:rsidRPr="00A564B4">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851F44" w:rsidRPr="00A564B4" w:rsidRDefault="00851F44" w:rsidP="00851F44">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851F44" w:rsidRPr="00A564B4" w:rsidRDefault="00851F44" w:rsidP="00851F44">
            <w:pPr>
              <w:pStyle w:val="TAL"/>
              <w:rPr>
                <w:lang w:eastAsia="ko-KR"/>
              </w:rPr>
            </w:pPr>
            <w:r w:rsidRPr="00A564B4">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851F44" w:rsidRPr="00A564B4" w:rsidRDefault="00851F44" w:rsidP="00851F44">
            <w:pPr>
              <w:pStyle w:val="TAL"/>
              <w:rPr>
                <w:lang w:eastAsia="ko-KR"/>
              </w:rPr>
            </w:pPr>
            <w:r w:rsidRPr="00A564B4">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851F44" w:rsidRPr="00A564B4" w:rsidRDefault="00851F44" w:rsidP="00851F44">
            <w:pPr>
              <w:pStyle w:val="TAL"/>
              <w:rPr>
                <w:lang w:eastAsia="ko-KR"/>
              </w:rPr>
            </w:pPr>
          </w:p>
        </w:tc>
      </w:tr>
      <w:tr w:rsidR="00851F44" w:rsidRPr="00A564B4" w14:paraId="7ABAD43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851F44" w:rsidRPr="00A564B4" w:rsidRDefault="00851F44" w:rsidP="00851F44">
            <w:pPr>
              <w:pStyle w:val="TAL"/>
              <w:rPr>
                <w:rFonts w:eastAsia="PMingLiU"/>
                <w:lang w:eastAsia="zh-TW"/>
              </w:rPr>
            </w:pPr>
            <w:r w:rsidRPr="00A564B4">
              <w:rPr>
                <w:snapToGrid w:val="0"/>
                <w:kern w:val="2"/>
              </w:rPr>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851F44" w:rsidRPr="00A564B4" w:rsidRDefault="00851F44" w:rsidP="00851F44">
            <w:pPr>
              <w:pStyle w:val="TAL"/>
              <w:rPr>
                <w:snapToGrid w:val="0"/>
                <w:kern w:val="2"/>
              </w:rPr>
            </w:pPr>
            <w:r w:rsidRPr="00A564B4">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851F44" w:rsidRPr="00A564B4" w:rsidRDefault="00851F44" w:rsidP="00851F44">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851F44" w:rsidRPr="00A564B4" w:rsidRDefault="00851F44" w:rsidP="00851F44">
            <w:pPr>
              <w:pStyle w:val="TAL"/>
              <w:rPr>
                <w:lang w:eastAsia="ko-KR"/>
              </w:rPr>
            </w:pPr>
            <w:r w:rsidRPr="00A564B4">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851F44" w:rsidRPr="00A564B4" w:rsidRDefault="00851F44" w:rsidP="00851F44">
            <w:pPr>
              <w:pStyle w:val="TAL"/>
              <w:rPr>
                <w:lang w:eastAsia="ko-KR"/>
              </w:rPr>
            </w:pPr>
            <w:r w:rsidRPr="00A564B4">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851F44" w:rsidRPr="00A564B4" w:rsidRDefault="00851F44" w:rsidP="00851F44">
            <w:pPr>
              <w:pStyle w:val="TAL"/>
              <w:rPr>
                <w:lang w:eastAsia="ko-KR"/>
              </w:rPr>
            </w:pPr>
          </w:p>
        </w:tc>
      </w:tr>
      <w:tr w:rsidR="00851F44" w:rsidRPr="00A564B4" w14:paraId="3AEC9D2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851F44" w:rsidRPr="00A564B4" w:rsidRDefault="00851F44" w:rsidP="00851F44">
            <w:pPr>
              <w:pStyle w:val="TAL"/>
              <w:rPr>
                <w:lang w:eastAsia="ko-KR"/>
              </w:rPr>
            </w:pPr>
            <w:r w:rsidRPr="00A564B4">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851F44" w:rsidRPr="00A564B4" w:rsidRDefault="00851F44" w:rsidP="00851F44">
            <w:pPr>
              <w:pStyle w:val="TAL"/>
              <w:rPr>
                <w:lang w:eastAsia="ko-KR"/>
              </w:rPr>
            </w:pPr>
            <w:r w:rsidRPr="00A564B4">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851F44" w:rsidRPr="00A564B4" w:rsidRDefault="00851F44" w:rsidP="00851F44">
            <w:pPr>
              <w:pStyle w:val="TAL"/>
              <w:rPr>
                <w:lang w:eastAsia="ko-KR"/>
              </w:rPr>
            </w:pPr>
            <w:r w:rsidRPr="00A564B4">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851F44" w:rsidRPr="00A564B4" w:rsidRDefault="00851F44" w:rsidP="00851F44">
            <w:pPr>
              <w:pStyle w:val="TAL"/>
              <w:rPr>
                <w:lang w:eastAsia="ko-KR"/>
              </w:rPr>
            </w:pPr>
            <w:r w:rsidRPr="00A564B4">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851F44" w:rsidRPr="00A564B4" w:rsidRDefault="00851F44" w:rsidP="00851F44">
            <w:pPr>
              <w:pStyle w:val="TAL"/>
              <w:rPr>
                <w:lang w:eastAsia="ko-KR"/>
              </w:rPr>
            </w:pPr>
          </w:p>
        </w:tc>
      </w:tr>
      <w:tr w:rsidR="00851F44" w:rsidRPr="00A564B4" w14:paraId="4411D2C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851F44" w:rsidRPr="00A564B4"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851F44" w:rsidRPr="00A564B4" w:rsidRDefault="00851F44" w:rsidP="00851F44">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851F44" w:rsidRPr="00A564B4" w:rsidRDefault="00851F44" w:rsidP="00851F44">
            <w:pPr>
              <w:pStyle w:val="TAL"/>
              <w:rPr>
                <w:lang w:eastAsia="zh-TW"/>
              </w:rPr>
            </w:pPr>
            <w:r w:rsidRPr="00A564B4">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851F44" w:rsidRPr="00A564B4" w:rsidRDefault="00851F44" w:rsidP="00851F44">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851F44" w:rsidRPr="00A564B4" w:rsidRDefault="00851F44" w:rsidP="00851F44">
            <w:pPr>
              <w:pStyle w:val="TAL"/>
              <w:rPr>
                <w:lang w:eastAsia="ko-KR"/>
              </w:rPr>
            </w:pPr>
          </w:p>
        </w:tc>
      </w:tr>
      <w:tr w:rsidR="00851F44" w:rsidRPr="00A564B4" w14:paraId="3BBF37C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851F44" w:rsidRPr="00A564B4" w:rsidRDefault="00851F44" w:rsidP="00851F44">
            <w:pPr>
              <w:pStyle w:val="TAL"/>
              <w:rPr>
                <w:lang w:eastAsia="ko-KR"/>
              </w:rPr>
            </w:pPr>
            <w:r w:rsidRPr="00A564B4">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851F44" w:rsidRPr="00A564B4" w:rsidRDefault="00851F44" w:rsidP="00851F44">
            <w:pPr>
              <w:pStyle w:val="TAL"/>
              <w:rPr>
                <w:lang w:eastAsia="ko-KR"/>
              </w:rPr>
            </w:pPr>
            <w:r w:rsidRPr="00A564B4">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851F44" w:rsidRPr="00A564B4" w:rsidRDefault="00851F44" w:rsidP="00851F44">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851F44" w:rsidRPr="00A564B4" w:rsidRDefault="00851F44" w:rsidP="00851F44">
            <w:pPr>
              <w:pStyle w:val="TAL"/>
              <w:rPr>
                <w:lang w:eastAsia="ko-KR"/>
              </w:rPr>
            </w:pPr>
          </w:p>
        </w:tc>
      </w:tr>
      <w:tr w:rsidR="00851F44" w:rsidRPr="00A564B4" w14:paraId="05B2A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851F44" w:rsidRPr="00A564B4"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851F44" w:rsidRPr="00A564B4" w:rsidRDefault="00851F44" w:rsidP="00851F44">
            <w:pPr>
              <w:pStyle w:val="TAL"/>
              <w:rPr>
                <w:lang w:eastAsia="ko-KR"/>
              </w:rPr>
            </w:pPr>
            <w:r w:rsidRPr="00A564B4">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851F44" w:rsidRPr="00A564B4" w:rsidRDefault="00851F44" w:rsidP="00851F44">
            <w:pPr>
              <w:pStyle w:val="TAL"/>
              <w:rPr>
                <w:lang w:eastAsia="ko-KR"/>
              </w:rPr>
            </w:pPr>
          </w:p>
        </w:tc>
      </w:tr>
      <w:tr w:rsidR="00851F44" w:rsidRPr="00A564B4" w14:paraId="57C83E3E"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851F44" w:rsidRPr="00A564B4" w:rsidRDefault="00851F44" w:rsidP="00851F44">
            <w:pPr>
              <w:pStyle w:val="TAL"/>
              <w:rPr>
                <w:lang w:eastAsia="ko-KR"/>
              </w:rPr>
            </w:pPr>
            <w:r w:rsidRPr="00A564B4">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851F44" w:rsidRPr="00A564B4" w:rsidRDefault="00851F44" w:rsidP="00851F44">
            <w:pPr>
              <w:pStyle w:val="TAL"/>
              <w:rPr>
                <w:lang w:eastAsia="ko-KR"/>
              </w:rPr>
            </w:pPr>
            <w:r w:rsidRPr="00A564B4">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851F44" w:rsidRPr="00A564B4" w:rsidRDefault="00851F44" w:rsidP="00851F44">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851F44" w:rsidRPr="00A564B4" w:rsidRDefault="00851F44" w:rsidP="00851F44">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851F44" w:rsidRPr="00A564B4" w:rsidRDefault="00851F44" w:rsidP="00851F44">
            <w:pPr>
              <w:pStyle w:val="TAL"/>
              <w:rPr>
                <w:lang w:eastAsia="ko-KR"/>
              </w:rPr>
            </w:pPr>
          </w:p>
        </w:tc>
      </w:tr>
      <w:tr w:rsidR="00851F44" w:rsidRPr="00A564B4" w14:paraId="6F1CD28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851F44" w:rsidRPr="00A564B4"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851F44" w:rsidRPr="00A564B4"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851F44" w:rsidRPr="00A564B4" w:rsidRDefault="00851F44" w:rsidP="00851F44">
            <w:pPr>
              <w:pStyle w:val="TAL"/>
              <w:rPr>
                <w:lang w:eastAsia="ko-KR"/>
              </w:rPr>
            </w:pPr>
            <w:r w:rsidRPr="00A564B4">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851F44" w:rsidRPr="00A564B4" w:rsidRDefault="00851F44" w:rsidP="00851F44">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851F44" w:rsidRPr="00A564B4" w:rsidRDefault="00851F44" w:rsidP="00851F44">
            <w:pPr>
              <w:pStyle w:val="TAL"/>
              <w:rPr>
                <w:lang w:eastAsia="ko-KR"/>
              </w:rPr>
            </w:pPr>
          </w:p>
        </w:tc>
      </w:tr>
      <w:tr w:rsidR="00851F44" w:rsidRPr="00A564B4" w14:paraId="5A1CC73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851F44" w:rsidRPr="00A564B4" w:rsidRDefault="00851F44" w:rsidP="00851F44">
            <w:pPr>
              <w:pStyle w:val="TAL"/>
              <w:rPr>
                <w:lang w:eastAsia="ko-KR"/>
              </w:rPr>
            </w:pPr>
            <w:r w:rsidRPr="00A564B4">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851F44" w:rsidRPr="00A564B4" w:rsidRDefault="00851F44" w:rsidP="00851F44">
            <w:pPr>
              <w:pStyle w:val="TAL"/>
              <w:rPr>
                <w:lang w:eastAsia="ko-KR"/>
              </w:rPr>
            </w:pPr>
            <w:r w:rsidRPr="00A564B4">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851F44" w:rsidRPr="00A564B4" w:rsidRDefault="00851F44" w:rsidP="00851F44">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851F44" w:rsidRPr="00A564B4" w:rsidRDefault="00851F44" w:rsidP="00851F44">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81" w:type="dxa"/>
            <w:tcBorders>
              <w:top w:val="nil"/>
              <w:left w:val="nil"/>
              <w:right w:val="single" w:sz="4" w:space="0" w:color="auto"/>
            </w:tcBorders>
            <w:vAlign w:val="center"/>
          </w:tcPr>
          <w:p w14:paraId="1D2DC33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851F44" w:rsidRPr="00A564B4" w:rsidRDefault="00851F44" w:rsidP="00851F44">
            <w:pPr>
              <w:pStyle w:val="TAL"/>
              <w:rPr>
                <w:lang w:eastAsia="ko-KR"/>
              </w:rPr>
            </w:pPr>
          </w:p>
        </w:tc>
      </w:tr>
      <w:tr w:rsidR="00851F44" w:rsidRPr="00A564B4" w14:paraId="1F3E907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851F44" w:rsidRPr="00A564B4"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851F44" w:rsidRPr="00A564B4"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851F44" w:rsidRPr="00A564B4" w:rsidRDefault="00851F44" w:rsidP="00851F44">
            <w:pPr>
              <w:pStyle w:val="TAL"/>
              <w:rPr>
                <w:lang w:eastAsia="ko-KR"/>
              </w:rPr>
            </w:pPr>
            <w:r w:rsidRPr="00A564B4">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851F44" w:rsidRPr="00A564B4" w:rsidRDefault="00851F44" w:rsidP="00851F44">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851F44" w:rsidRPr="00A564B4" w:rsidRDefault="00851F44" w:rsidP="00851F44">
            <w:pPr>
              <w:pStyle w:val="TAL"/>
              <w:rPr>
                <w:lang w:eastAsia="ko-KR"/>
              </w:rPr>
            </w:pPr>
          </w:p>
        </w:tc>
      </w:tr>
      <w:tr w:rsidR="00851F44" w:rsidRPr="00A564B4" w14:paraId="2DA85DD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851F44" w:rsidRPr="00A564B4" w:rsidRDefault="00851F44" w:rsidP="00851F44">
            <w:pPr>
              <w:pStyle w:val="TAL"/>
            </w:pPr>
            <w:r w:rsidRPr="00A564B4">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851F44" w:rsidRPr="00A564B4" w:rsidRDefault="00851F44" w:rsidP="00851F44">
            <w:pPr>
              <w:pStyle w:val="TAL"/>
            </w:pPr>
            <w:r w:rsidRPr="00A564B4">
              <w:t xml:space="preserve">Demodulation of </w:t>
            </w:r>
            <w:r w:rsidRPr="00A564B4">
              <w:rPr>
                <w:lang w:eastAsia="zh-CN"/>
              </w:rPr>
              <w:t>N</w:t>
            </w:r>
            <w:r w:rsidRPr="00A564B4">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851F44" w:rsidRPr="00A564B4" w:rsidDel="00EF2246" w:rsidRDefault="00851F44" w:rsidP="00851F44">
            <w:pPr>
              <w:pStyle w:val="TAL"/>
              <w:rPr>
                <w:rFonts w:eastAsia="PMingLiU"/>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851F44" w:rsidRPr="00A564B4" w:rsidRDefault="00851F44" w:rsidP="00851F44">
            <w:pPr>
              <w:pStyle w:val="TAL"/>
              <w:rPr>
                <w:lang w:eastAsia="ko-KR"/>
              </w:rPr>
            </w:pPr>
          </w:p>
        </w:tc>
      </w:tr>
      <w:tr w:rsidR="00851F44" w:rsidRPr="00A564B4" w14:paraId="0A1E63B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851F44" w:rsidRPr="00A564B4" w:rsidRDefault="00851F44" w:rsidP="00851F44">
            <w:pPr>
              <w:pStyle w:val="TAL"/>
              <w:rPr>
                <w:rFonts w:eastAsia="PMingLiU"/>
                <w:color w:val="000000"/>
                <w:lang w:eastAsia="zh-TW"/>
              </w:rPr>
            </w:pPr>
            <w:r w:rsidRPr="00A564B4">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851F44" w:rsidRPr="00A564B4" w:rsidRDefault="00851F44" w:rsidP="00851F44">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851F44" w:rsidRPr="00A564B4" w:rsidRDefault="00851F44" w:rsidP="00851F44">
            <w:pPr>
              <w:pStyle w:val="TAL"/>
              <w:rPr>
                <w:color w:val="000000"/>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851F44" w:rsidRPr="00A564B4" w:rsidRDefault="00851F44" w:rsidP="00851F44">
            <w:pPr>
              <w:pStyle w:val="TAL"/>
              <w:rPr>
                <w:rFonts w:eastAsia="PMingLiU"/>
                <w:color w:val="000000"/>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851F44" w:rsidRPr="00A564B4" w:rsidRDefault="00851F44" w:rsidP="00851F44">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851F44" w:rsidRPr="00A564B4" w:rsidRDefault="00851F44" w:rsidP="00851F44">
            <w:pPr>
              <w:pStyle w:val="TAL"/>
              <w:rPr>
                <w:lang w:eastAsia="ko-KR"/>
              </w:rPr>
            </w:pPr>
          </w:p>
        </w:tc>
      </w:tr>
      <w:tr w:rsidR="00851F44" w:rsidRPr="00A564B4" w14:paraId="04C9214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851F44" w:rsidRPr="00A564B4" w:rsidRDefault="00851F44" w:rsidP="00851F44">
            <w:pPr>
              <w:pStyle w:val="TAL"/>
              <w:rPr>
                <w:rFonts w:eastAsia="PMingLiU"/>
                <w:color w:val="000000"/>
                <w:lang w:eastAsia="zh-TW"/>
              </w:rPr>
            </w:pPr>
            <w:r w:rsidRPr="00A564B4">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851F44" w:rsidRPr="00A564B4" w:rsidRDefault="00851F44" w:rsidP="00851F44">
            <w:pPr>
              <w:pStyle w:val="TAL"/>
              <w:rPr>
                <w:rFonts w:eastAsia="PMingLiU"/>
                <w:color w:val="000000"/>
                <w:lang w:eastAsia="zh-TW"/>
              </w:rPr>
            </w:pPr>
            <w:r w:rsidRPr="00A564B4">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851F44" w:rsidRPr="00A564B4" w:rsidRDefault="00851F44" w:rsidP="00851F44">
            <w:pPr>
              <w:pStyle w:val="TAL"/>
              <w:rPr>
                <w:color w:val="000000"/>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851F44" w:rsidRPr="00A564B4" w:rsidRDefault="00851F44" w:rsidP="00851F44">
            <w:pPr>
              <w:pStyle w:val="TAL"/>
              <w:rPr>
                <w:rFonts w:eastAsia="PMingLiU"/>
                <w:color w:val="000000"/>
                <w:lang w:eastAsia="zh-TW"/>
              </w:rPr>
            </w:pPr>
            <w:r w:rsidRPr="00A564B4">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851F44" w:rsidRPr="00A564B4" w:rsidRDefault="00851F44" w:rsidP="00851F44">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851F44" w:rsidRPr="00A564B4" w:rsidRDefault="00851F44" w:rsidP="00851F44">
            <w:pPr>
              <w:pStyle w:val="TAC"/>
              <w:rPr>
                <w:color w:val="000000"/>
                <w:lang w:eastAsia="ko-KR"/>
              </w:rPr>
            </w:pPr>
            <w:r w:rsidRPr="00A564B4">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851F44" w:rsidRPr="00A564B4" w:rsidRDefault="00851F44" w:rsidP="00851F44">
            <w:pPr>
              <w:pStyle w:val="TAL"/>
              <w:rPr>
                <w:lang w:eastAsia="ko-KR"/>
              </w:rPr>
            </w:pPr>
          </w:p>
        </w:tc>
      </w:tr>
      <w:tr w:rsidR="00851F44" w:rsidRPr="00A564B4" w14:paraId="7CA07C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851F44" w:rsidRPr="00A564B4" w:rsidRDefault="00851F44" w:rsidP="00851F44">
            <w:pPr>
              <w:pStyle w:val="TAL"/>
              <w:rPr>
                <w:lang w:eastAsia="ko-KR"/>
              </w:rPr>
            </w:pPr>
            <w:r w:rsidRPr="00A564B4">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851F44" w:rsidRPr="00A564B4" w:rsidRDefault="00851F44" w:rsidP="00851F44">
            <w:pPr>
              <w:pStyle w:val="TAL"/>
              <w:rPr>
                <w:lang w:eastAsia="ko-KR"/>
              </w:rPr>
            </w:pPr>
            <w:r w:rsidRPr="00A564B4">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851F44" w:rsidRPr="00A564B4" w:rsidRDefault="00851F44" w:rsidP="00851F44">
            <w:pPr>
              <w:pStyle w:val="TAL"/>
              <w:rPr>
                <w:lang w:eastAsia="ko-KR"/>
              </w:rPr>
            </w:pPr>
            <w:r w:rsidRPr="00A564B4">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851F44" w:rsidRPr="00A564B4" w:rsidRDefault="00851F44" w:rsidP="00851F44">
            <w:pPr>
              <w:pStyle w:val="TAC"/>
              <w:rPr>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851F44" w:rsidRPr="00A564B4" w:rsidRDefault="00851F44" w:rsidP="00851F44">
            <w:pPr>
              <w:pStyle w:val="TAL"/>
              <w:rPr>
                <w:lang w:eastAsia="ko-KR"/>
              </w:rPr>
            </w:pPr>
          </w:p>
        </w:tc>
      </w:tr>
      <w:tr w:rsidR="00851F44" w:rsidRPr="00A564B4" w14:paraId="2F37AC5D"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851F44" w:rsidRPr="00A564B4" w:rsidRDefault="00851F44" w:rsidP="00851F44">
            <w:pPr>
              <w:pStyle w:val="TAL"/>
            </w:pPr>
            <w:r w:rsidRPr="00A564B4">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851F44" w:rsidRPr="00A564B4" w:rsidRDefault="00851F44" w:rsidP="00851F44">
            <w:pPr>
              <w:pStyle w:val="TAL"/>
            </w:pPr>
            <w:r w:rsidRPr="00A564B4">
              <w:t xml:space="preserve">Demodulation of </w:t>
            </w:r>
            <w:r w:rsidRPr="00A564B4">
              <w:rPr>
                <w:lang w:eastAsia="zh-CN"/>
              </w:rPr>
              <w:t>N</w:t>
            </w:r>
            <w:r w:rsidRPr="00A564B4">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851F44" w:rsidRPr="00A564B4" w:rsidRDefault="00851F44" w:rsidP="00851F44">
            <w:pPr>
              <w:pStyle w:val="TAL"/>
              <w:rPr>
                <w:rFonts w:eastAsia="PMingLiU"/>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851F44" w:rsidRPr="00A564B4" w:rsidRDefault="00851F44" w:rsidP="00851F44">
            <w:pPr>
              <w:pStyle w:val="TAL"/>
              <w:rPr>
                <w:lang w:eastAsia="ko-KR"/>
              </w:rPr>
            </w:pPr>
          </w:p>
        </w:tc>
      </w:tr>
      <w:tr w:rsidR="00851F44" w:rsidRPr="00A564B4" w14:paraId="6B50B232" w14:textId="77777777" w:rsidTr="00BC6DDF">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851F44" w:rsidRPr="00A564B4" w:rsidRDefault="00851F44" w:rsidP="00851F44">
            <w:pPr>
              <w:pStyle w:val="TAL"/>
              <w:rPr>
                <w:lang w:eastAsia="en-US"/>
              </w:rPr>
            </w:pPr>
            <w:r w:rsidRPr="00A564B4">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851F44" w:rsidRPr="00A564B4" w:rsidRDefault="00851F44" w:rsidP="00851F44">
            <w:pPr>
              <w:pStyle w:val="TAL"/>
              <w:rPr>
                <w:lang w:eastAsia="en-US"/>
              </w:rPr>
            </w:pPr>
            <w:r w:rsidRPr="00A564B4">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851F44" w:rsidRPr="00A564B4" w:rsidRDefault="00851F44" w:rsidP="00851F44">
            <w:pPr>
              <w:pStyle w:val="TAL"/>
              <w:rPr>
                <w:rFonts w:eastAsia="PMingLiU"/>
                <w:lang w:eastAsia="zh-TW"/>
              </w:rPr>
            </w:pPr>
            <w:r w:rsidRPr="00A564B4">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851F44" w:rsidRPr="00A564B4" w:rsidRDefault="00851F44" w:rsidP="00851F44">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851F44" w:rsidRPr="00A564B4" w:rsidRDefault="00851F44" w:rsidP="00851F44">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851F44" w:rsidRPr="00A564B4" w:rsidRDefault="00851F44" w:rsidP="00851F44">
            <w:pPr>
              <w:pStyle w:val="TAL"/>
              <w:rPr>
                <w:lang w:eastAsia="ko-KR"/>
              </w:rPr>
            </w:pPr>
          </w:p>
        </w:tc>
      </w:tr>
      <w:tr w:rsidR="00851F44" w:rsidRPr="00A564B4" w14:paraId="784742C2"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851F44" w:rsidRPr="00A564B4" w:rsidRDefault="00851F44" w:rsidP="00851F44">
            <w:pPr>
              <w:pStyle w:val="TAL"/>
              <w:rPr>
                <w:rFonts w:eastAsia="PMingLiU"/>
                <w:lang w:eastAsia="zh-TW"/>
              </w:rPr>
            </w:pPr>
            <w:r w:rsidRPr="00A564B4">
              <w:rPr>
                <w:lang w:eastAsia="zh-CN"/>
              </w:rPr>
              <w:t>C</w:t>
            </w:r>
            <w:r w:rsidRPr="00A564B4">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851F44" w:rsidRPr="00A564B4" w:rsidRDefault="00851F44" w:rsidP="00851F44">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tcBorders>
              <w:left w:val="nil"/>
              <w:bottom w:val="single" w:sz="4" w:space="0" w:color="auto"/>
              <w:right w:val="single" w:sz="4" w:space="0" w:color="auto"/>
            </w:tcBorders>
            <w:vAlign w:val="center"/>
          </w:tcPr>
          <w:p w14:paraId="6D656222" w14:textId="77777777" w:rsidR="00851F44" w:rsidRPr="00A564B4" w:rsidRDefault="00851F44" w:rsidP="00851F44">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851F44" w:rsidRPr="00A564B4" w:rsidRDefault="00851F44" w:rsidP="00851F44">
            <w:pPr>
              <w:pStyle w:val="TAL"/>
              <w:rPr>
                <w:lang w:eastAsia="ko-KR"/>
              </w:rPr>
            </w:pPr>
          </w:p>
        </w:tc>
      </w:tr>
      <w:tr w:rsidR="00851F44" w:rsidRPr="00A564B4" w14:paraId="0BCF228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851F44" w:rsidRPr="00A564B4" w:rsidRDefault="00851F44" w:rsidP="00851F44">
            <w:pPr>
              <w:pStyle w:val="TAL"/>
              <w:rPr>
                <w:lang w:eastAsia="en-US"/>
              </w:rPr>
            </w:pPr>
            <w:r w:rsidRPr="00A564B4">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851F44" w:rsidRPr="00A564B4" w:rsidRDefault="00851F44" w:rsidP="00851F44">
            <w:pPr>
              <w:pStyle w:val="TAL"/>
              <w:rPr>
                <w:lang w:eastAsia="en-US"/>
              </w:rPr>
            </w:pPr>
            <w:r w:rsidRPr="00A564B4">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851F44" w:rsidRPr="00A564B4" w:rsidRDefault="00851F44" w:rsidP="00851F44">
            <w:pPr>
              <w:pStyle w:val="TAL"/>
              <w:rPr>
                <w:rFonts w:eastAsia="PMingLiU"/>
                <w:lang w:eastAsia="zh-TW"/>
              </w:rPr>
            </w:pPr>
            <w:r w:rsidRPr="00A564B4">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851F44" w:rsidRPr="00A564B4" w:rsidRDefault="00851F44" w:rsidP="00851F44">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851F44" w:rsidRPr="00A564B4" w:rsidRDefault="00851F44" w:rsidP="00851F44">
            <w:pPr>
              <w:pStyle w:val="TAL"/>
              <w:rPr>
                <w:lang w:eastAsia="ko-KR"/>
              </w:rPr>
            </w:pPr>
          </w:p>
        </w:tc>
      </w:tr>
      <w:tr w:rsidR="00851F44" w:rsidRPr="00A564B4" w14:paraId="2ABE7EB2"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851F44" w:rsidRPr="00A564B4" w:rsidRDefault="00851F44" w:rsidP="00851F44">
            <w:pPr>
              <w:pStyle w:val="TAL"/>
              <w:rPr>
                <w:lang w:eastAsia="ko-KR"/>
              </w:rPr>
            </w:pPr>
            <w:r w:rsidRPr="00A564B4">
              <w:rPr>
                <w:lang w:eastAsia="en-US"/>
              </w:rPr>
              <w:t>8.13.1.1.1.2</w:t>
            </w:r>
          </w:p>
        </w:tc>
        <w:tc>
          <w:tcPr>
            <w:tcW w:w="1646" w:type="dxa"/>
            <w:vMerge w:val="restart"/>
            <w:tcBorders>
              <w:top w:val="nil"/>
              <w:left w:val="nil"/>
              <w:right w:val="single" w:sz="4" w:space="0" w:color="auto"/>
            </w:tcBorders>
            <w:shd w:val="clear" w:color="auto" w:fill="auto"/>
            <w:vAlign w:val="center"/>
          </w:tcPr>
          <w:p w14:paraId="4A31EC8A" w14:textId="77777777" w:rsidR="00851F44" w:rsidRPr="00A564B4" w:rsidRDefault="00851F44" w:rsidP="00851F44">
            <w:pPr>
              <w:pStyle w:val="TAL"/>
              <w:rPr>
                <w:lang w:eastAsia="en-US"/>
              </w:rPr>
            </w:pPr>
            <w:r w:rsidRPr="00A564B4">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851F44" w:rsidRPr="00A564B4" w:rsidRDefault="00851F44" w:rsidP="00851F44">
            <w:pPr>
              <w:pStyle w:val="TAL"/>
              <w:rPr>
                <w:lang w:eastAsia="ko-KR"/>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851F44" w:rsidRPr="00A564B4" w:rsidRDefault="00851F44" w:rsidP="00851F44">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851F44" w:rsidRPr="00A564B4" w:rsidRDefault="00851F44" w:rsidP="00851F44">
            <w:pPr>
              <w:pStyle w:val="TAC"/>
              <w:rPr>
                <w:color w:val="000000"/>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851F44" w:rsidRPr="00A564B4" w:rsidRDefault="00851F44" w:rsidP="00851F44">
            <w:pPr>
              <w:pStyle w:val="TAL"/>
              <w:rPr>
                <w:lang w:eastAsia="ko-KR"/>
              </w:rPr>
            </w:pPr>
            <w:r w:rsidRPr="00A564B4">
              <w:rPr>
                <w:lang w:eastAsia="zh-CN"/>
              </w:rPr>
              <w:t>Test execution not necessary if 8.13.1.1.1.3 or 8.13.1.1.1.4 or 8.13.1.1.1.5 is executed.</w:t>
            </w:r>
          </w:p>
        </w:tc>
      </w:tr>
      <w:tr w:rsidR="00851F44" w:rsidRPr="00A564B4" w14:paraId="09D6467F"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851F44" w:rsidRPr="00A564B4" w:rsidRDefault="00851F44" w:rsidP="00851F44">
            <w:pPr>
              <w:pStyle w:val="TAL"/>
              <w:rPr>
                <w:lang w:eastAsia="ko-KR"/>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851F44" w:rsidRPr="00A564B4" w:rsidRDefault="00851F44" w:rsidP="00851F44">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851F44" w:rsidRPr="00A564B4" w:rsidRDefault="00851F44" w:rsidP="00851F44">
            <w:pPr>
              <w:pStyle w:val="TAL"/>
              <w:rPr>
                <w:lang w:eastAsia="ko-KR"/>
              </w:rPr>
            </w:pPr>
          </w:p>
        </w:tc>
      </w:tr>
      <w:tr w:rsidR="00851F44" w:rsidRPr="00A564B4" w14:paraId="0A55AB55"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851F44" w:rsidRPr="00A564B4" w:rsidRDefault="00851F44" w:rsidP="00851F44">
            <w:pPr>
              <w:pStyle w:val="TAL"/>
              <w:rPr>
                <w:lang w:eastAsia="ko-KR"/>
              </w:rPr>
            </w:pPr>
            <w:r w:rsidRPr="00A564B4">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851F44" w:rsidRPr="00A564B4" w:rsidRDefault="00851F44" w:rsidP="00851F44">
            <w:pPr>
              <w:pStyle w:val="TAL"/>
              <w:rPr>
                <w:lang w:eastAsia="en-US"/>
              </w:rPr>
            </w:pPr>
            <w:r w:rsidRPr="00A564B4">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851F44" w:rsidRPr="00A564B4" w:rsidRDefault="00851F44" w:rsidP="00851F44">
            <w:pPr>
              <w:pStyle w:val="TAL"/>
              <w:rPr>
                <w:lang w:eastAsia="ko-KR"/>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2F53C906"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851F44" w:rsidRPr="00A564B4" w:rsidRDefault="00851F44" w:rsidP="00851F44">
            <w:pPr>
              <w:pStyle w:val="TAL"/>
              <w:rPr>
                <w:lang w:eastAsia="ko-KR"/>
              </w:rPr>
            </w:pPr>
            <w:r w:rsidRPr="00A564B4">
              <w:rPr>
                <w:lang w:eastAsia="zh-CN"/>
              </w:rPr>
              <w:t>Test execution not necessary if 8.13.1.1.1.4 or 8.13.1.1.1.5 is executed.</w:t>
            </w:r>
          </w:p>
        </w:tc>
      </w:tr>
      <w:tr w:rsidR="00851F44" w:rsidRPr="00A564B4" w14:paraId="7E866254"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851F44" w:rsidRPr="00A564B4" w:rsidRDefault="00851F44" w:rsidP="00851F44">
            <w:pPr>
              <w:pStyle w:val="TAL"/>
              <w:rPr>
                <w:lang w:eastAsia="ko-KR"/>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851F44" w:rsidRPr="00A564B4" w:rsidRDefault="00851F44" w:rsidP="00851F44">
            <w:pPr>
              <w:pStyle w:val="TAL"/>
              <w:rPr>
                <w:lang w:eastAsia="ko-KR"/>
              </w:rPr>
            </w:pPr>
          </w:p>
        </w:tc>
      </w:tr>
      <w:tr w:rsidR="00851F44" w:rsidRPr="00A564B4" w14:paraId="5209F27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851F44" w:rsidRPr="00A564B4" w:rsidRDefault="00851F44" w:rsidP="00851F44">
            <w:pPr>
              <w:pStyle w:val="TAL"/>
              <w:rPr>
                <w:lang w:eastAsia="ko-KR"/>
              </w:rPr>
            </w:pPr>
            <w:r w:rsidRPr="00A564B4">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851F44" w:rsidRPr="00A564B4" w:rsidRDefault="00851F44" w:rsidP="00851F44">
            <w:pPr>
              <w:pStyle w:val="TAL"/>
              <w:rPr>
                <w:lang w:eastAsia="en-US"/>
              </w:rPr>
            </w:pPr>
            <w:r w:rsidRPr="00A564B4">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851F44" w:rsidRPr="00A564B4" w:rsidRDefault="00851F44" w:rsidP="00851F44">
            <w:pPr>
              <w:pStyle w:val="TAL"/>
              <w:rPr>
                <w:lang w:eastAsia="ko-KR"/>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851F44" w:rsidRPr="00A564B4" w:rsidRDefault="00851F44" w:rsidP="00851F44">
            <w:pPr>
              <w:pStyle w:val="TAL"/>
              <w:rPr>
                <w:lang w:eastAsia="ko-KR"/>
              </w:rPr>
            </w:pPr>
            <w:r w:rsidRPr="00A564B4">
              <w:rPr>
                <w:lang w:eastAsia="zh-CN"/>
              </w:rPr>
              <w:t>Test execution not necessary if 8.13.1.1.1.5 is executed.</w:t>
            </w:r>
          </w:p>
        </w:tc>
      </w:tr>
      <w:tr w:rsidR="00851F44" w:rsidRPr="00A564B4" w14:paraId="6BC2D3EA"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851F44" w:rsidRPr="00A564B4" w:rsidRDefault="00851F44" w:rsidP="00851F44">
            <w:pPr>
              <w:pStyle w:val="TAL"/>
              <w:rPr>
                <w:lang w:eastAsia="ko-KR"/>
              </w:rPr>
            </w:pPr>
            <w:r w:rsidRPr="00A564B4">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851F44" w:rsidRPr="00A564B4" w:rsidRDefault="00851F44" w:rsidP="00851F44">
            <w:pPr>
              <w:pStyle w:val="TAL"/>
              <w:rPr>
                <w:lang w:eastAsia="en-US"/>
              </w:rPr>
            </w:pPr>
            <w:r w:rsidRPr="00A564B4">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851F44" w:rsidRPr="00A564B4" w:rsidRDefault="00851F44" w:rsidP="00851F44">
            <w:pPr>
              <w:pStyle w:val="TAL"/>
              <w:rPr>
                <w:lang w:eastAsia="ko-KR"/>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0CE6AFD6"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851F44" w:rsidRPr="00A564B4" w:rsidRDefault="00851F44" w:rsidP="00851F44">
            <w:pPr>
              <w:pStyle w:val="TAL"/>
              <w:rPr>
                <w:lang w:eastAsia="ko-KR"/>
              </w:rPr>
            </w:pPr>
          </w:p>
        </w:tc>
      </w:tr>
      <w:tr w:rsidR="00851F44" w:rsidRPr="00A564B4" w14:paraId="7DFDCB0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851F44" w:rsidRPr="00A564B4" w:rsidRDefault="00851F44" w:rsidP="00851F44">
            <w:pPr>
              <w:pStyle w:val="TAL"/>
              <w:rPr>
                <w:lang w:eastAsia="ko-KR"/>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851F44" w:rsidRPr="00A564B4" w:rsidRDefault="00851F44" w:rsidP="00851F44">
            <w:pPr>
              <w:pStyle w:val="TAL"/>
              <w:rPr>
                <w:lang w:eastAsia="ko-KR"/>
              </w:rPr>
            </w:pPr>
          </w:p>
        </w:tc>
      </w:tr>
      <w:tr w:rsidR="00851F44" w:rsidRPr="00A564B4" w14:paraId="37B413F7"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851F44" w:rsidRPr="00A564B4" w:rsidRDefault="00851F44" w:rsidP="00851F44">
            <w:pPr>
              <w:pStyle w:val="TAL"/>
              <w:rPr>
                <w:lang w:eastAsia="ko-KR"/>
              </w:rPr>
            </w:pPr>
            <w:r w:rsidRPr="00A564B4">
              <w:rPr>
                <w:lang w:eastAsia="ko-KR"/>
              </w:rPr>
              <w:t>8.13.1.2.2</w:t>
            </w:r>
          </w:p>
        </w:tc>
        <w:tc>
          <w:tcPr>
            <w:tcW w:w="1646" w:type="dxa"/>
            <w:tcBorders>
              <w:left w:val="nil"/>
              <w:right w:val="single" w:sz="4" w:space="0" w:color="auto"/>
            </w:tcBorders>
            <w:shd w:val="clear" w:color="auto" w:fill="auto"/>
            <w:vAlign w:val="center"/>
          </w:tcPr>
          <w:p w14:paraId="499BBD2E" w14:textId="77777777" w:rsidR="00851F44" w:rsidRPr="00A564B4" w:rsidRDefault="00851F44" w:rsidP="00851F44">
            <w:pPr>
              <w:pStyle w:val="TAL"/>
              <w:rPr>
                <w:lang w:eastAsia="en-US"/>
              </w:rPr>
            </w:pPr>
            <w:r w:rsidRPr="00A564B4">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851F44" w:rsidRPr="00A564B4" w:rsidRDefault="00851F44" w:rsidP="00851F44">
            <w:pPr>
              <w:pStyle w:val="TAL"/>
              <w:rPr>
                <w:lang w:eastAsia="zh-TW"/>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851F44" w:rsidRPr="00A564B4" w:rsidRDefault="00851F44" w:rsidP="00851F44">
            <w:pPr>
              <w:pStyle w:val="TAL"/>
              <w:rPr>
                <w:lang w:eastAsia="zh-TW"/>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514B8935"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851F44" w:rsidRPr="00A564B4" w14:paraId="2EA75B4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851F44" w:rsidRPr="00A564B4" w:rsidRDefault="00851F44" w:rsidP="00851F44">
            <w:pPr>
              <w:pStyle w:val="TAL"/>
              <w:rPr>
                <w:lang w:eastAsia="zh-TW"/>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851F44" w:rsidRPr="00A564B4" w:rsidRDefault="00851F44" w:rsidP="00851F44">
            <w:pPr>
              <w:pStyle w:val="TAL"/>
              <w:rPr>
                <w:lang w:eastAsia="zh-TW"/>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851F44" w:rsidRPr="00A564B4" w:rsidRDefault="00851F44" w:rsidP="00851F44">
            <w:pPr>
              <w:pStyle w:val="TAL"/>
              <w:rPr>
                <w:lang w:eastAsia="ko-KR"/>
              </w:rPr>
            </w:pPr>
          </w:p>
        </w:tc>
      </w:tr>
      <w:tr w:rsidR="00851F44" w:rsidRPr="00A564B4" w14:paraId="01A339A1"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851F44" w:rsidRPr="00A564B4" w:rsidRDefault="00851F44" w:rsidP="00851F44">
            <w:pPr>
              <w:pStyle w:val="TAL"/>
              <w:rPr>
                <w:lang w:eastAsia="ko-KR"/>
              </w:rPr>
            </w:pPr>
            <w:r w:rsidRPr="00A564B4">
              <w:rPr>
                <w:lang w:eastAsia="ko-KR"/>
              </w:rPr>
              <w:t>8.13.1.2.3</w:t>
            </w:r>
          </w:p>
        </w:tc>
        <w:tc>
          <w:tcPr>
            <w:tcW w:w="1646" w:type="dxa"/>
            <w:tcBorders>
              <w:left w:val="nil"/>
              <w:right w:val="single" w:sz="4" w:space="0" w:color="auto"/>
            </w:tcBorders>
            <w:shd w:val="clear" w:color="auto" w:fill="auto"/>
            <w:vAlign w:val="center"/>
          </w:tcPr>
          <w:p w14:paraId="0FA0EC7A" w14:textId="77777777" w:rsidR="00851F44" w:rsidRPr="00A564B4" w:rsidRDefault="00851F44" w:rsidP="00851F44">
            <w:pPr>
              <w:pStyle w:val="TAL"/>
              <w:rPr>
                <w:lang w:eastAsia="en-US"/>
              </w:rPr>
            </w:pPr>
            <w:r w:rsidRPr="00A564B4">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851F44" w:rsidRPr="00A564B4" w:rsidRDefault="00851F44" w:rsidP="00851F44">
            <w:pPr>
              <w:pStyle w:val="TAL"/>
              <w:rPr>
                <w:lang w:eastAsia="zh-TW"/>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851F44" w:rsidRPr="00A564B4" w:rsidRDefault="00851F44" w:rsidP="00851F44">
            <w:pPr>
              <w:pStyle w:val="TAL"/>
              <w:rPr>
                <w:lang w:eastAsia="zh-TW"/>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0BFD108F"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851F44" w:rsidRPr="00A564B4" w14:paraId="615ABAB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851F44" w:rsidRPr="00A564B4" w:rsidRDefault="00851F44" w:rsidP="00851F44">
            <w:pPr>
              <w:pStyle w:val="TAL"/>
              <w:rPr>
                <w:lang w:eastAsia="zh-TW"/>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851F44" w:rsidRPr="00A564B4" w:rsidRDefault="00851F44" w:rsidP="00851F44">
            <w:pPr>
              <w:pStyle w:val="TAL"/>
              <w:rPr>
                <w:lang w:eastAsia="zh-TW"/>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851F44" w:rsidRPr="00A564B4" w:rsidRDefault="00851F44" w:rsidP="00851F44">
            <w:pPr>
              <w:pStyle w:val="TAL"/>
              <w:rPr>
                <w:lang w:eastAsia="ko-KR"/>
              </w:rPr>
            </w:pPr>
          </w:p>
        </w:tc>
      </w:tr>
      <w:tr w:rsidR="00851F44" w:rsidRPr="00A564B4" w14:paraId="4B438F6F"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851F44" w:rsidRPr="00A564B4" w:rsidRDefault="00851F44" w:rsidP="00851F44">
            <w:pPr>
              <w:pStyle w:val="TAL"/>
              <w:rPr>
                <w:lang w:eastAsia="ko-KR"/>
              </w:rPr>
            </w:pPr>
            <w:r w:rsidRPr="00A564B4">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851F44" w:rsidRPr="00A564B4" w:rsidRDefault="00851F44" w:rsidP="00851F44">
            <w:pPr>
              <w:pStyle w:val="TAL"/>
              <w:rPr>
                <w:lang w:eastAsia="en-US"/>
              </w:rPr>
            </w:pPr>
            <w:r w:rsidRPr="00A564B4">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851F44" w:rsidRPr="00A564B4" w:rsidRDefault="00851F44" w:rsidP="00851F44">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851F44" w:rsidRPr="00A564B4" w:rsidRDefault="00851F44" w:rsidP="00851F44">
            <w:pPr>
              <w:pStyle w:val="TAL"/>
              <w:rPr>
                <w:lang w:eastAsia="zh-TW"/>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851F44" w:rsidRPr="00A564B4" w14:paraId="105FC619"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851F44" w:rsidRPr="00A564B4" w:rsidRDefault="00851F44" w:rsidP="00851F44">
            <w:pPr>
              <w:pStyle w:val="TAL"/>
              <w:rPr>
                <w:lang w:eastAsia="ko-KR"/>
              </w:rPr>
            </w:pPr>
            <w:r w:rsidRPr="00A564B4">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851F44" w:rsidRPr="00A564B4" w:rsidRDefault="00851F44" w:rsidP="00851F44">
            <w:pPr>
              <w:pStyle w:val="TAL"/>
              <w:rPr>
                <w:lang w:eastAsia="en-US"/>
              </w:rPr>
            </w:pPr>
            <w:r w:rsidRPr="00A564B4">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851F44" w:rsidRPr="00A564B4" w:rsidRDefault="00851F44" w:rsidP="00851F44">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851F44" w:rsidRPr="00A564B4" w:rsidRDefault="00851F44" w:rsidP="00851F44">
            <w:pPr>
              <w:pStyle w:val="TAL"/>
              <w:rPr>
                <w:lang w:eastAsia="zh-TW"/>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851F44" w:rsidRPr="00A564B4" w:rsidRDefault="00851F44" w:rsidP="00851F44">
            <w:pPr>
              <w:pStyle w:val="TAL"/>
              <w:rPr>
                <w:lang w:eastAsia="ko-KR"/>
              </w:rPr>
            </w:pPr>
          </w:p>
        </w:tc>
      </w:tr>
      <w:tr w:rsidR="00851F44" w:rsidRPr="00A564B4" w14:paraId="5BA3086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851F44" w:rsidRPr="00A564B4" w:rsidRDefault="00851F44" w:rsidP="00851F44">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851F44" w:rsidRPr="00A564B4" w:rsidRDefault="00851F44" w:rsidP="00851F44">
            <w:pPr>
              <w:pStyle w:val="TAL"/>
              <w:rPr>
                <w:lang w:eastAsia="zh-TW"/>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851F44" w:rsidRPr="00A564B4" w:rsidRDefault="00851F44" w:rsidP="00851F44">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851F44" w:rsidRPr="00A564B4" w:rsidRDefault="00851F44" w:rsidP="00851F44">
            <w:pPr>
              <w:pStyle w:val="TAL"/>
              <w:rPr>
                <w:lang w:eastAsia="ko-KR"/>
              </w:rPr>
            </w:pPr>
          </w:p>
        </w:tc>
      </w:tr>
      <w:tr w:rsidR="00851F44" w:rsidRPr="00A564B4" w14:paraId="00090A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851F44" w:rsidRPr="00A564B4" w:rsidRDefault="00851F44" w:rsidP="00851F44">
            <w:pPr>
              <w:pStyle w:val="TAL"/>
              <w:rPr>
                <w:lang w:eastAsia="ko-KR"/>
              </w:rPr>
            </w:pPr>
            <w:r w:rsidRPr="00A564B4">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851F44" w:rsidRPr="00A564B4" w:rsidRDefault="00851F44" w:rsidP="00851F44">
            <w:pPr>
              <w:pStyle w:val="TAL"/>
              <w:rPr>
                <w:lang w:eastAsia="ko-KR"/>
              </w:rPr>
            </w:pPr>
            <w:r w:rsidRPr="00A564B4">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851F44" w:rsidRPr="00A564B4" w:rsidRDefault="00851F44" w:rsidP="00851F44">
            <w:pPr>
              <w:pStyle w:val="TAL"/>
              <w:rPr>
                <w:rFonts w:eastAsia="Malgun Gothic"/>
                <w:lang w:eastAsia="ko-KR"/>
              </w:rPr>
            </w:pPr>
            <w:r w:rsidRPr="00A564B4">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851F44" w:rsidRPr="00A564B4" w:rsidRDefault="00851F44" w:rsidP="00851F44">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851F44" w:rsidRPr="00A564B4" w:rsidRDefault="00851F44" w:rsidP="00851F44">
            <w:pPr>
              <w:pStyle w:val="TAL"/>
              <w:rPr>
                <w:lang w:eastAsia="ko-KR"/>
              </w:rPr>
            </w:pPr>
          </w:p>
        </w:tc>
      </w:tr>
      <w:tr w:rsidR="00851F44" w:rsidRPr="00A564B4" w14:paraId="1D5BFC87"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851F44" w:rsidRPr="00A564B4" w:rsidRDefault="00851F44" w:rsidP="00851F44">
            <w:pPr>
              <w:pStyle w:val="TAL"/>
              <w:rPr>
                <w:lang w:eastAsia="ko-KR"/>
              </w:rPr>
            </w:pPr>
            <w:r w:rsidRPr="00A564B4">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851F44" w:rsidRPr="00A564B4" w:rsidRDefault="00851F44" w:rsidP="00851F44">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851F44" w:rsidRPr="00A564B4" w:rsidRDefault="00851F44" w:rsidP="00851F44">
            <w:pPr>
              <w:pStyle w:val="TAL"/>
              <w:rPr>
                <w:lang w:eastAsia="ko-KR"/>
              </w:rPr>
            </w:pPr>
            <w:r w:rsidRPr="00A564B4">
              <w:rPr>
                <w:lang w:eastAsia="ko-KR"/>
              </w:rPr>
              <w:t>Rel-11</w:t>
            </w:r>
            <w:r w:rsidRPr="00A564B4">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851F44" w:rsidRPr="00A564B4" w:rsidRDefault="00851F44" w:rsidP="00851F44">
            <w:pPr>
              <w:pStyle w:val="TAL"/>
              <w:rPr>
                <w:rFonts w:eastAsia="Malgun Gothic"/>
                <w:lang w:eastAsia="ko-KR"/>
              </w:rPr>
            </w:pPr>
            <w:r w:rsidRPr="00A564B4">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851F44" w:rsidRPr="00A564B4" w:rsidRDefault="00851F44" w:rsidP="00851F44">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3C822066" w14:textId="77777777" w:rsidR="00851F44" w:rsidRPr="00A564B4" w:rsidRDefault="00851F44" w:rsidP="00851F44">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851F44" w:rsidRPr="00A564B4" w:rsidRDefault="00851F44" w:rsidP="00851F44">
            <w:pPr>
              <w:pStyle w:val="TAL"/>
              <w:rPr>
                <w:lang w:eastAsia="ko-KR"/>
              </w:rPr>
            </w:pPr>
          </w:p>
        </w:tc>
      </w:tr>
      <w:tr w:rsidR="00851F44" w:rsidRPr="00A564B4" w14:paraId="37F217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851F44" w:rsidRPr="00A564B4" w:rsidRDefault="00851F44" w:rsidP="00851F44">
            <w:pPr>
              <w:pStyle w:val="TAL"/>
              <w:rPr>
                <w:lang w:eastAsia="ko-KR"/>
              </w:rPr>
            </w:pPr>
            <w:r w:rsidRPr="00A564B4">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5350D550" w:rsidR="00851F44" w:rsidRPr="00A564B4" w:rsidRDefault="00851F44" w:rsidP="00851F44">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sidR="002933A0">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7F0FA72B" w14:textId="77777777" w:rsidR="00851F44" w:rsidRPr="00A564B4" w:rsidRDefault="00851F44" w:rsidP="00851F44">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68D206C"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851F44" w:rsidRPr="00A564B4" w:rsidRDefault="00851F44" w:rsidP="00851F44">
            <w:pPr>
              <w:pStyle w:val="TAL"/>
              <w:rPr>
                <w:lang w:eastAsia="ko-KR"/>
              </w:rPr>
            </w:pPr>
            <w:r w:rsidRPr="00A564B4">
              <w:rPr>
                <w:lang w:eastAsia="ko-KR"/>
              </w:rPr>
              <w:t>Note 6</w:t>
            </w:r>
          </w:p>
        </w:tc>
      </w:tr>
      <w:tr w:rsidR="00851F44" w:rsidRPr="00A564B4" w14:paraId="373F8AD7"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851F44" w:rsidRPr="00A564B4" w:rsidRDefault="00851F44" w:rsidP="00851F44">
            <w:pPr>
              <w:pStyle w:val="TAL"/>
              <w:rPr>
                <w:lang w:eastAsia="ko-KR"/>
              </w:rPr>
            </w:pPr>
            <w:r w:rsidRPr="00A564B4">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851F44" w:rsidRPr="00A564B4" w:rsidRDefault="00851F44" w:rsidP="00851F44">
            <w:pPr>
              <w:pStyle w:val="TAL"/>
              <w:rPr>
                <w:lang w:eastAsia="ko-KR"/>
              </w:rPr>
            </w:pPr>
            <w:r w:rsidRPr="00A564B4">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851F44" w:rsidRPr="00A564B4" w:rsidRDefault="00851F44" w:rsidP="00851F44">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851F44" w:rsidRPr="00A564B4" w:rsidRDefault="00851F44" w:rsidP="00851F44">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851F44" w:rsidRPr="00A564B4" w:rsidRDefault="00851F44" w:rsidP="00851F44">
            <w:pPr>
              <w:pStyle w:val="TAL"/>
              <w:rPr>
                <w:lang w:eastAsia="ko-KR"/>
              </w:rPr>
            </w:pPr>
            <w:r w:rsidRPr="00A564B4">
              <w:rPr>
                <w:lang w:eastAsia="zh-CN"/>
              </w:rPr>
              <w:t>Test execution not necessary if 8.13.2.1.1.3 or 8.13.2.1.1.4 or 8.13.2.1.1.5 is executed.</w:t>
            </w:r>
          </w:p>
        </w:tc>
      </w:tr>
      <w:tr w:rsidR="00851F44" w:rsidRPr="00A564B4" w14:paraId="2BC9D215"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851F44" w:rsidRPr="00A564B4" w:rsidRDefault="00851F44" w:rsidP="00851F44">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851F44" w:rsidRPr="00A564B4" w:rsidRDefault="00851F44" w:rsidP="00851F44">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851F44" w:rsidRPr="00A564B4" w:rsidRDefault="00851F44" w:rsidP="00851F44">
            <w:pPr>
              <w:pStyle w:val="TAL"/>
              <w:rPr>
                <w:lang w:eastAsia="ko-KR"/>
              </w:rPr>
            </w:pPr>
          </w:p>
        </w:tc>
      </w:tr>
      <w:tr w:rsidR="00851F44" w:rsidRPr="00A564B4" w14:paraId="1F5A53FA"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851F44" w:rsidRPr="00A564B4" w:rsidRDefault="00851F44" w:rsidP="00851F44">
            <w:pPr>
              <w:pStyle w:val="TAL"/>
              <w:rPr>
                <w:lang w:eastAsia="ko-KR"/>
              </w:rPr>
            </w:pPr>
            <w:r w:rsidRPr="00A564B4">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851F44" w:rsidRPr="00A564B4" w:rsidRDefault="00851F44" w:rsidP="00851F44">
            <w:pPr>
              <w:pStyle w:val="TAL"/>
              <w:rPr>
                <w:lang w:eastAsia="ko-KR"/>
              </w:rPr>
            </w:pPr>
            <w:r w:rsidRPr="00A564B4">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851F44" w:rsidRPr="00A564B4" w:rsidRDefault="00851F44" w:rsidP="00851F44">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3DL with</w:t>
            </w:r>
            <w:r w:rsidRPr="00A564B4">
              <w:rPr>
                <w:rFonts w:cs="Arial"/>
                <w:szCs w:val="18"/>
                <w:lang w:eastAsia="en-US"/>
              </w:rPr>
              <w:t xml:space="preserve"> 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851F44" w:rsidRPr="00A564B4" w:rsidRDefault="00851F44" w:rsidP="00851F44">
            <w:pPr>
              <w:pStyle w:val="TAL"/>
              <w:rPr>
                <w:lang w:eastAsia="ko-KR"/>
              </w:rPr>
            </w:pPr>
            <w:r w:rsidRPr="00A564B4">
              <w:rPr>
                <w:lang w:eastAsia="zh-CN"/>
              </w:rPr>
              <w:t>Test execution not necessary if 8.13.2.1.1.4 or 8.13.2.1.1.5 is executed.</w:t>
            </w:r>
          </w:p>
        </w:tc>
      </w:tr>
      <w:tr w:rsidR="00851F44" w:rsidRPr="00A564B4" w14:paraId="7CBF483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851F44" w:rsidRPr="00A564B4" w:rsidRDefault="00851F44" w:rsidP="00851F44">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851F44" w:rsidRPr="00A564B4" w:rsidRDefault="00851F44" w:rsidP="00851F44">
            <w:pPr>
              <w:pStyle w:val="TAL"/>
              <w:rPr>
                <w:lang w:eastAsia="ko-KR"/>
              </w:rPr>
            </w:pPr>
          </w:p>
        </w:tc>
      </w:tr>
      <w:tr w:rsidR="00851F44" w:rsidRPr="00A564B4" w14:paraId="651F7FC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851F44" w:rsidRPr="00A564B4" w:rsidRDefault="00851F44" w:rsidP="00851F44">
            <w:pPr>
              <w:pStyle w:val="TAL"/>
              <w:rPr>
                <w:lang w:eastAsia="ko-KR"/>
              </w:rPr>
            </w:pPr>
            <w:r w:rsidRPr="00A564B4">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851F44" w:rsidRPr="00A564B4" w:rsidRDefault="00851F44" w:rsidP="00851F44">
            <w:pPr>
              <w:pStyle w:val="TAL"/>
              <w:rPr>
                <w:lang w:eastAsia="ko-KR"/>
              </w:rPr>
            </w:pPr>
            <w:r w:rsidRPr="00A564B4">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851F44" w:rsidRPr="00A564B4" w:rsidRDefault="00851F44" w:rsidP="00851F44">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851F44" w:rsidRPr="00A564B4" w:rsidRDefault="00851F44" w:rsidP="00851F44">
            <w:pPr>
              <w:pStyle w:val="TAL"/>
              <w:rPr>
                <w:lang w:eastAsia="ko-KR"/>
              </w:rPr>
            </w:pPr>
            <w:r w:rsidRPr="00A564B4">
              <w:rPr>
                <w:lang w:eastAsia="zh-CN"/>
              </w:rPr>
              <w:t>Test execution not necessary if 8.13.2.1.1.5 is executed.</w:t>
            </w:r>
          </w:p>
        </w:tc>
      </w:tr>
      <w:tr w:rsidR="00851F44" w:rsidRPr="00A564B4" w14:paraId="057CB08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851F44" w:rsidRPr="00A564B4" w:rsidRDefault="00851F44" w:rsidP="00851F44">
            <w:pPr>
              <w:pStyle w:val="TAL"/>
              <w:rPr>
                <w:lang w:eastAsia="ko-KR"/>
              </w:rPr>
            </w:pPr>
            <w:r w:rsidRPr="00A564B4">
              <w:rPr>
                <w:lang w:eastAsia="en-US"/>
              </w:rPr>
              <w:t>8.13.2.1.1.5</w:t>
            </w:r>
          </w:p>
        </w:tc>
        <w:tc>
          <w:tcPr>
            <w:tcW w:w="1646" w:type="dxa"/>
            <w:tcBorders>
              <w:top w:val="nil"/>
              <w:left w:val="nil"/>
              <w:right w:val="single" w:sz="4" w:space="0" w:color="auto"/>
            </w:tcBorders>
            <w:shd w:val="clear" w:color="auto" w:fill="auto"/>
            <w:vAlign w:val="center"/>
          </w:tcPr>
          <w:p w14:paraId="11848810" w14:textId="77777777" w:rsidR="00851F44" w:rsidRPr="00A564B4" w:rsidRDefault="00851F44" w:rsidP="00851F44">
            <w:pPr>
              <w:pStyle w:val="TAL"/>
              <w:rPr>
                <w:lang w:eastAsia="ko-KR"/>
              </w:rPr>
            </w:pPr>
            <w:r w:rsidRPr="00A564B4">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851F44" w:rsidRPr="00A564B4" w:rsidRDefault="00851F44" w:rsidP="00851F44">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16A2B26B"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851F44" w:rsidRPr="00A564B4" w:rsidRDefault="00851F44" w:rsidP="00851F44">
            <w:pPr>
              <w:pStyle w:val="TAL"/>
              <w:rPr>
                <w:lang w:eastAsia="ko-KR"/>
              </w:rPr>
            </w:pPr>
          </w:p>
        </w:tc>
      </w:tr>
      <w:tr w:rsidR="00851F44" w:rsidRPr="00A564B4" w14:paraId="561FA28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851F44" w:rsidRPr="00A564B4"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851F44" w:rsidRPr="00A564B4" w:rsidRDefault="00851F44" w:rsidP="00851F44">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851F44" w:rsidRPr="00A564B4" w:rsidRDefault="00851F44" w:rsidP="00851F44">
            <w:pPr>
              <w:pStyle w:val="TAL"/>
              <w:rPr>
                <w:lang w:eastAsia="ko-KR"/>
              </w:rPr>
            </w:pPr>
          </w:p>
        </w:tc>
      </w:tr>
      <w:tr w:rsidR="00851F44" w:rsidRPr="00A564B4" w14:paraId="29653337"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851F44" w:rsidRPr="00A564B4" w:rsidRDefault="00851F44" w:rsidP="00851F44">
            <w:pPr>
              <w:pStyle w:val="TAL"/>
              <w:rPr>
                <w:lang w:eastAsia="ko-KR"/>
              </w:rPr>
            </w:pPr>
            <w:r w:rsidRPr="00A564B4">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851F44" w:rsidRPr="00A564B4" w:rsidRDefault="00851F44" w:rsidP="00851F44">
            <w:pPr>
              <w:pStyle w:val="TAL"/>
              <w:rPr>
                <w:lang w:eastAsia="ko-KR"/>
              </w:rPr>
            </w:pPr>
            <w:r w:rsidRPr="00A564B4">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851F44" w:rsidRPr="00A564B4" w:rsidRDefault="00851F44" w:rsidP="00851F44">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851F44" w:rsidRPr="00A564B4" w:rsidRDefault="00851F44" w:rsidP="00851F44">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851F44" w:rsidRPr="00A564B4" w14:paraId="28DD64E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851F44" w:rsidRPr="00A564B4" w:rsidRDefault="00851F44" w:rsidP="00851F44">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851F44" w:rsidRPr="00A564B4" w:rsidRDefault="00851F44" w:rsidP="00851F44">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851F44" w:rsidRPr="00A564B4" w:rsidRDefault="00851F44" w:rsidP="00851F44">
            <w:pPr>
              <w:pStyle w:val="TAL"/>
              <w:rPr>
                <w:lang w:eastAsia="ko-KR"/>
              </w:rPr>
            </w:pPr>
          </w:p>
        </w:tc>
      </w:tr>
      <w:tr w:rsidR="00851F44" w:rsidRPr="00A564B4" w14:paraId="0AF9AD10"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851F44" w:rsidRPr="00A564B4" w:rsidRDefault="00851F44" w:rsidP="00851F44">
            <w:pPr>
              <w:pStyle w:val="TAL"/>
              <w:rPr>
                <w:lang w:eastAsia="ko-KR"/>
              </w:rPr>
            </w:pPr>
            <w:r w:rsidRPr="00A564B4">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851F44" w:rsidRPr="00A564B4" w:rsidRDefault="00851F44" w:rsidP="00851F44">
            <w:pPr>
              <w:pStyle w:val="TAL"/>
              <w:rPr>
                <w:lang w:eastAsia="ko-KR"/>
              </w:rPr>
            </w:pPr>
            <w:r w:rsidRPr="00A564B4">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851F44" w:rsidRPr="00A564B4" w:rsidRDefault="00851F44" w:rsidP="00851F44">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851F44" w:rsidRPr="00A564B4" w14:paraId="1BB20C0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851F44" w:rsidRPr="00A564B4" w:rsidRDefault="00851F44" w:rsidP="00851F44">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851F44" w:rsidRPr="00A564B4" w:rsidRDefault="00851F44" w:rsidP="00851F44">
            <w:pPr>
              <w:pStyle w:val="TAL"/>
              <w:rPr>
                <w:lang w:eastAsia="ko-KR"/>
              </w:rPr>
            </w:pPr>
          </w:p>
        </w:tc>
      </w:tr>
      <w:tr w:rsidR="00851F44" w:rsidRPr="00A564B4" w14:paraId="4380396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851F44" w:rsidRPr="00A564B4" w:rsidRDefault="00851F44" w:rsidP="00851F44">
            <w:pPr>
              <w:pStyle w:val="TAL"/>
              <w:rPr>
                <w:lang w:eastAsia="ko-KR"/>
              </w:rPr>
            </w:pPr>
            <w:r w:rsidRPr="00A564B4">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851F44" w:rsidRPr="00A564B4" w:rsidRDefault="00851F44" w:rsidP="00851F44">
            <w:pPr>
              <w:pStyle w:val="TAL"/>
              <w:rPr>
                <w:lang w:eastAsia="ko-KR"/>
              </w:rPr>
            </w:pPr>
            <w:r w:rsidRPr="00A564B4">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851F44" w:rsidRPr="00A564B4" w:rsidRDefault="00851F44" w:rsidP="00851F44">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851F44" w:rsidRPr="00A564B4" w14:paraId="2C63A9E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851F44" w:rsidRPr="00A564B4" w:rsidRDefault="00851F44" w:rsidP="00851F44">
            <w:pPr>
              <w:pStyle w:val="TAL"/>
              <w:rPr>
                <w:lang w:eastAsia="ko-KR"/>
              </w:rPr>
            </w:pPr>
            <w:r w:rsidRPr="00A564B4">
              <w:rPr>
                <w:lang w:eastAsia="ko-KR"/>
              </w:rPr>
              <w:t>8.13.2.2.5</w:t>
            </w:r>
          </w:p>
        </w:tc>
        <w:tc>
          <w:tcPr>
            <w:tcW w:w="1646" w:type="dxa"/>
            <w:tcBorders>
              <w:left w:val="nil"/>
              <w:right w:val="single" w:sz="4" w:space="0" w:color="auto"/>
            </w:tcBorders>
            <w:shd w:val="clear" w:color="auto" w:fill="auto"/>
            <w:vAlign w:val="center"/>
          </w:tcPr>
          <w:p w14:paraId="0121C16A" w14:textId="77777777" w:rsidR="00851F44" w:rsidRPr="00A564B4" w:rsidRDefault="00851F44" w:rsidP="00851F44">
            <w:pPr>
              <w:pStyle w:val="TAL"/>
              <w:rPr>
                <w:lang w:eastAsia="ko-KR"/>
              </w:rPr>
            </w:pPr>
            <w:r w:rsidRPr="00A564B4">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851F44" w:rsidRPr="00A564B4" w:rsidRDefault="00851F44" w:rsidP="00851F44">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right w:val="single" w:sz="4" w:space="0" w:color="auto"/>
            </w:tcBorders>
            <w:vAlign w:val="center"/>
          </w:tcPr>
          <w:p w14:paraId="3E936E2D"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left w:val="single" w:sz="4" w:space="0" w:color="auto"/>
              <w:right w:val="single" w:sz="4" w:space="0" w:color="auto"/>
            </w:tcBorders>
          </w:tcPr>
          <w:p w14:paraId="38F67CCE" w14:textId="77777777" w:rsidR="00851F44" w:rsidRPr="00A564B4"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851F44" w:rsidRPr="00A564B4" w:rsidRDefault="00851F44" w:rsidP="00851F44">
            <w:pPr>
              <w:pStyle w:val="TAL"/>
              <w:rPr>
                <w:lang w:eastAsia="ko-KR"/>
              </w:rPr>
            </w:pPr>
          </w:p>
        </w:tc>
      </w:tr>
      <w:tr w:rsidR="00851F44" w:rsidRPr="00A564B4" w14:paraId="7361FE6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851F44" w:rsidRPr="00A564B4" w:rsidRDefault="00851F44" w:rsidP="00851F44">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851F44" w:rsidRPr="00A564B4" w:rsidRDefault="00851F44" w:rsidP="00851F44">
            <w:pPr>
              <w:pStyle w:val="TAL"/>
              <w:rPr>
                <w:lang w:eastAsia="ko-KR"/>
              </w:rPr>
            </w:pPr>
          </w:p>
        </w:tc>
      </w:tr>
      <w:tr w:rsidR="00851F44" w:rsidRPr="00A564B4" w14:paraId="2D0E5F1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851F44" w:rsidRPr="00A564B4" w:rsidRDefault="00851F44" w:rsidP="00851F44">
            <w:pPr>
              <w:pStyle w:val="TAL"/>
              <w:rPr>
                <w:lang w:eastAsia="ko-KR"/>
              </w:rPr>
            </w:pPr>
            <w:r w:rsidRPr="00A564B4">
              <w:rPr>
                <w:lang w:eastAsia="ko-KR"/>
              </w:rPr>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851F44" w:rsidRPr="00A564B4" w:rsidRDefault="00851F44" w:rsidP="00851F44">
            <w:pPr>
              <w:pStyle w:val="TAL"/>
              <w:rPr>
                <w:lang w:eastAsia="ko-KR"/>
              </w:rPr>
            </w:pPr>
            <w:r w:rsidRPr="00A564B4">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851F44" w:rsidRPr="00A564B4" w:rsidRDefault="00851F44" w:rsidP="00851F44">
            <w:pPr>
              <w:pStyle w:val="TAL"/>
              <w:rPr>
                <w:lang w:eastAsia="zh-TW"/>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851F44" w:rsidRPr="00A564B4" w:rsidRDefault="00851F44" w:rsidP="00851F44">
            <w:pPr>
              <w:pStyle w:val="TAL"/>
              <w:rPr>
                <w:lang w:eastAsia="zh-TW"/>
              </w:rPr>
            </w:pPr>
            <w:r w:rsidRPr="00A564B4">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851F44" w:rsidRPr="00A564B4" w:rsidRDefault="00851F44" w:rsidP="00851F44">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bottom w:val="single" w:sz="4" w:space="0" w:color="auto"/>
              <w:right w:val="single" w:sz="4" w:space="0" w:color="auto"/>
            </w:tcBorders>
            <w:vAlign w:val="center"/>
          </w:tcPr>
          <w:p w14:paraId="30E40BC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851F44" w:rsidRPr="00A564B4" w:rsidRDefault="00851F44" w:rsidP="00851F44">
            <w:pPr>
              <w:pStyle w:val="TAL"/>
              <w:rPr>
                <w:lang w:eastAsia="ko-KR"/>
              </w:rPr>
            </w:pPr>
          </w:p>
        </w:tc>
      </w:tr>
      <w:tr w:rsidR="00851F44" w:rsidRPr="00A564B4" w14:paraId="30F30EF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851F44" w:rsidRPr="00A564B4" w:rsidRDefault="00851F44" w:rsidP="00851F44">
            <w:pPr>
              <w:pStyle w:val="TAL"/>
              <w:rPr>
                <w:lang w:eastAsia="ko-KR"/>
              </w:rPr>
            </w:pPr>
            <w:r w:rsidRPr="00A564B4">
              <w:rPr>
                <w:lang w:eastAsia="ko-KR"/>
              </w:rPr>
              <w:t>8.13.2.4.1</w:t>
            </w:r>
          </w:p>
        </w:tc>
        <w:tc>
          <w:tcPr>
            <w:tcW w:w="1646" w:type="dxa"/>
            <w:tcBorders>
              <w:left w:val="nil"/>
              <w:right w:val="single" w:sz="4" w:space="0" w:color="auto"/>
            </w:tcBorders>
            <w:shd w:val="clear" w:color="auto" w:fill="auto"/>
            <w:vAlign w:val="center"/>
          </w:tcPr>
          <w:p w14:paraId="4358883C" w14:textId="77777777" w:rsidR="00851F44" w:rsidRPr="00A564B4" w:rsidRDefault="00851F44" w:rsidP="00851F44">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851F44" w:rsidRPr="00A564B4" w:rsidRDefault="00851F44" w:rsidP="00851F44">
            <w:pPr>
              <w:pStyle w:val="TAL"/>
              <w:rPr>
                <w:lang w:eastAsia="zh-TW"/>
              </w:rPr>
            </w:pPr>
            <w:r w:rsidRPr="00A564B4">
              <w:rPr>
                <w:lang w:eastAsia="ko-KR"/>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851F44" w:rsidRPr="00A564B4" w:rsidRDefault="00851F44" w:rsidP="00851F44">
            <w:pPr>
              <w:pStyle w:val="TAL"/>
              <w:rPr>
                <w:lang w:eastAsia="zh-TW"/>
              </w:rPr>
            </w:pPr>
            <w:r w:rsidRPr="00A564B4">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851F44" w:rsidRPr="00A564B4" w:rsidRDefault="00851F44" w:rsidP="00851F44">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right w:val="single" w:sz="4" w:space="0" w:color="auto"/>
            </w:tcBorders>
            <w:vAlign w:val="center"/>
          </w:tcPr>
          <w:p w14:paraId="68AA4199" w14:textId="77777777" w:rsidR="00851F44" w:rsidRPr="00A564B4" w:rsidRDefault="00851F44" w:rsidP="00851F44">
            <w:pPr>
              <w:pStyle w:val="TAC"/>
              <w:rPr>
                <w:lang w:eastAsia="ko-KR"/>
              </w:rPr>
            </w:pPr>
          </w:p>
        </w:tc>
        <w:tc>
          <w:tcPr>
            <w:tcW w:w="1101" w:type="dxa"/>
            <w:gridSpan w:val="2"/>
            <w:tcBorders>
              <w:left w:val="single" w:sz="4" w:space="0" w:color="auto"/>
              <w:right w:val="single" w:sz="4" w:space="0" w:color="auto"/>
            </w:tcBorders>
          </w:tcPr>
          <w:p w14:paraId="66A376B4" w14:textId="77777777" w:rsidR="00851F44" w:rsidRPr="00A564B4"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851F44" w:rsidRPr="00A564B4" w:rsidRDefault="00851F44" w:rsidP="00851F44">
            <w:pPr>
              <w:pStyle w:val="TAL"/>
              <w:rPr>
                <w:lang w:eastAsia="ko-KR"/>
              </w:rPr>
            </w:pPr>
          </w:p>
        </w:tc>
      </w:tr>
      <w:tr w:rsidR="00851F44" w:rsidRPr="00A564B4" w14:paraId="74D9DEC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851F44" w:rsidRPr="00A564B4" w:rsidRDefault="00851F44" w:rsidP="00851F44">
            <w:pPr>
              <w:pStyle w:val="TAL"/>
              <w:rPr>
                <w:lang w:eastAsia="ko-KR"/>
              </w:rPr>
            </w:pPr>
            <w:r w:rsidRPr="00A564B4">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5F1440F7" w:rsidR="00851F44" w:rsidRPr="00A564B4" w:rsidRDefault="00851F44" w:rsidP="00851F44">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sidR="002933A0">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10EB634C" w14:textId="77777777" w:rsidR="00851F44" w:rsidRPr="00A564B4" w:rsidRDefault="00851F44" w:rsidP="00851F44">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4D18A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851F44" w:rsidRPr="00A564B4" w:rsidRDefault="00851F44" w:rsidP="00851F44">
            <w:pPr>
              <w:pStyle w:val="TAL"/>
              <w:rPr>
                <w:lang w:eastAsia="ko-KR"/>
              </w:rPr>
            </w:pPr>
            <w:r w:rsidRPr="00A564B4">
              <w:rPr>
                <w:lang w:eastAsia="ko-KR"/>
              </w:rPr>
              <w:t>Note 6</w:t>
            </w:r>
          </w:p>
        </w:tc>
      </w:tr>
      <w:tr w:rsidR="00851F44" w:rsidRPr="00A564B4" w14:paraId="3ADAA770"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851F44" w:rsidRPr="00A564B4" w:rsidRDefault="00851F44" w:rsidP="00851F44">
            <w:pPr>
              <w:pStyle w:val="TAL"/>
              <w:rPr>
                <w:lang w:eastAsia="ko-KR"/>
              </w:rPr>
            </w:pPr>
            <w:r w:rsidRPr="00A564B4">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851F44" w:rsidRPr="00A564B4" w:rsidRDefault="00851F44" w:rsidP="00851F44">
            <w:pPr>
              <w:pStyle w:val="TAL"/>
              <w:rPr>
                <w:lang w:eastAsia="ko-KR"/>
              </w:rPr>
            </w:pPr>
            <w:r w:rsidRPr="00A564B4">
              <w:rPr>
                <w:lang w:eastAsia="en-US"/>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851F44" w:rsidRPr="00A564B4" w:rsidRDefault="00851F44" w:rsidP="00851F44">
            <w:pPr>
              <w:pStyle w:val="TAL"/>
              <w:rPr>
                <w:rFonts w:eastAsia="Malgun Gothic"/>
                <w:lang w:eastAsia="ko-KR"/>
              </w:rPr>
            </w:pPr>
            <w:r w:rsidRPr="00A564B4">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851F44" w:rsidRPr="00A564B4" w:rsidRDefault="00851F44" w:rsidP="00851F44">
            <w:pPr>
              <w:pStyle w:val="TAL"/>
              <w:rPr>
                <w:lang w:eastAsia="ko-KR"/>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3294E76E"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.3 or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62D6DE7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851F44" w:rsidRPr="00A564B4" w:rsidRDefault="00851F44" w:rsidP="00851F44">
            <w:pPr>
              <w:pStyle w:val="TAL"/>
              <w:rPr>
                <w:rFonts w:eastAsia="Malgun Gothic"/>
                <w:lang w:eastAsia="ko-KR"/>
              </w:rPr>
            </w:pPr>
            <w:r w:rsidRPr="00A564B4">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851F44" w:rsidRPr="00A564B4" w:rsidRDefault="00851F44" w:rsidP="00851F44">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76A0B5D" w14:textId="77777777" w:rsidR="00851F44" w:rsidRPr="00A564B4" w:rsidRDefault="00851F44" w:rsidP="00851F44">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A42E56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851F44" w:rsidRPr="00A564B4" w:rsidRDefault="00851F44" w:rsidP="00851F44">
            <w:pPr>
              <w:pStyle w:val="TAL"/>
              <w:rPr>
                <w:lang w:eastAsia="ko-KR"/>
              </w:rPr>
            </w:pPr>
            <w:r w:rsidRPr="00A564B4">
              <w:rPr>
                <w:lang w:eastAsia="ko-KR"/>
              </w:rPr>
              <w:t>Note 6</w:t>
            </w:r>
          </w:p>
        </w:tc>
      </w:tr>
      <w:tr w:rsidR="00851F44" w:rsidRPr="00A564B4" w14:paraId="2B2A31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851F44" w:rsidRPr="00A564B4" w:rsidRDefault="00851F44" w:rsidP="00851F44">
            <w:pPr>
              <w:pStyle w:val="TAL"/>
              <w:rPr>
                <w:lang w:eastAsia="ko-KR"/>
              </w:rPr>
            </w:pPr>
            <w:r w:rsidRPr="00A564B4">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851F44" w:rsidRPr="00A564B4" w:rsidRDefault="00851F44" w:rsidP="00851F44">
            <w:pPr>
              <w:pStyle w:val="TAL"/>
              <w:rPr>
                <w:rFonts w:eastAsia="Malgun Gothic"/>
                <w:lang w:eastAsia="ko-KR"/>
              </w:rPr>
            </w:pPr>
            <w:r w:rsidRPr="00A564B4">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3B25EDE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851F44" w:rsidRPr="00A564B4" w:rsidRDefault="00851F44" w:rsidP="00851F44">
            <w:pPr>
              <w:pStyle w:val="TAL"/>
              <w:rPr>
                <w:lang w:eastAsia="ko-KR"/>
              </w:rPr>
            </w:pPr>
            <w:r w:rsidRPr="00A564B4">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851F44" w:rsidRPr="00A564B4" w:rsidRDefault="00851F44" w:rsidP="00851F44">
            <w:pPr>
              <w:pStyle w:val="TAL"/>
              <w:rPr>
                <w:rFonts w:eastAsia="Malgun Gothic"/>
                <w:lang w:eastAsia="ko-KR"/>
              </w:rPr>
            </w:pPr>
            <w:r w:rsidRPr="00A564B4">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06EDA9C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851F44" w:rsidRPr="00A564B4" w:rsidRDefault="00851F44" w:rsidP="00851F44">
            <w:pPr>
              <w:pStyle w:val="TAL"/>
              <w:rPr>
                <w:lang w:eastAsia="ko-KR"/>
              </w:rPr>
            </w:pPr>
            <w:r w:rsidRPr="00A564B4">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851F44" w:rsidRPr="00A564B4" w:rsidRDefault="00851F44" w:rsidP="00851F44">
            <w:pPr>
              <w:pStyle w:val="TAL"/>
              <w:rPr>
                <w:rFonts w:eastAsia="Malgun Gothic"/>
                <w:lang w:eastAsia="ko-KR"/>
              </w:rPr>
            </w:pPr>
            <w:r w:rsidRPr="00A564B4">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851F44" w:rsidRPr="00A564B4" w:rsidRDefault="00851F44" w:rsidP="00851F44">
            <w:pPr>
              <w:pStyle w:val="TAL"/>
              <w:rPr>
                <w:lang w:eastAsia="ko-KR"/>
              </w:rPr>
            </w:pPr>
          </w:p>
        </w:tc>
      </w:tr>
      <w:tr w:rsidR="00851F44" w:rsidRPr="00A564B4" w14:paraId="5546B7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851F44" w:rsidRPr="00A564B4" w:rsidRDefault="00851F44" w:rsidP="00851F44">
            <w:pPr>
              <w:pStyle w:val="TAL"/>
              <w:rPr>
                <w:lang w:eastAsia="ko-KR"/>
              </w:rPr>
            </w:pPr>
            <w:r w:rsidRPr="00A564B4">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851F44" w:rsidRPr="00A564B4" w:rsidRDefault="00851F44" w:rsidP="00851F44">
            <w:pPr>
              <w:pStyle w:val="TAL"/>
              <w:rPr>
                <w:rFonts w:eastAsia="Malgun Gothic"/>
                <w:lang w:eastAsia="ko-KR"/>
              </w:rPr>
            </w:pPr>
            <w:r w:rsidRPr="00A564B4">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851F44" w:rsidRPr="00A564B4" w:rsidRDefault="00851F44" w:rsidP="00851F44">
            <w:pPr>
              <w:pStyle w:val="TAL"/>
              <w:rPr>
                <w:lang w:eastAsia="ko-KR"/>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.3 or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01799F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851F44" w:rsidRPr="00A564B4" w:rsidRDefault="00851F44" w:rsidP="00851F44">
            <w:pPr>
              <w:pStyle w:val="TAL"/>
              <w:rPr>
                <w:lang w:eastAsia="ko-KR"/>
              </w:rPr>
            </w:pPr>
            <w:r w:rsidRPr="00A564B4">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851F44" w:rsidRPr="00A564B4" w:rsidRDefault="00851F44" w:rsidP="00851F44">
            <w:pPr>
              <w:pStyle w:val="TAL"/>
              <w:rPr>
                <w:rFonts w:eastAsia="Malgun Gothic"/>
                <w:lang w:eastAsia="ko-KR"/>
              </w:rPr>
            </w:pPr>
            <w:r w:rsidRPr="00A564B4">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851F44" w:rsidRPr="00A564B4" w:rsidRDefault="00851F44" w:rsidP="00851F44">
            <w:pPr>
              <w:pStyle w:val="TAL"/>
              <w:rPr>
                <w:lang w:eastAsia="ko-KR"/>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3FAE0F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851F44" w:rsidRPr="00A564B4" w:rsidRDefault="00851F44" w:rsidP="00851F44">
            <w:pPr>
              <w:pStyle w:val="TAL"/>
              <w:rPr>
                <w:lang w:eastAsia="ko-KR"/>
              </w:rPr>
            </w:pPr>
            <w:r w:rsidRPr="00A564B4">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851F44" w:rsidRPr="00A564B4" w:rsidRDefault="00851F44" w:rsidP="00851F44">
            <w:pPr>
              <w:pStyle w:val="TAL"/>
              <w:rPr>
                <w:rFonts w:eastAsia="Malgun Gothic"/>
                <w:lang w:eastAsia="ko-KR"/>
              </w:rPr>
            </w:pPr>
            <w:r w:rsidRPr="00A564B4">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851F44" w:rsidRPr="00A564B4" w:rsidRDefault="00851F44" w:rsidP="00851F44">
            <w:pPr>
              <w:pStyle w:val="TAL"/>
              <w:rPr>
                <w:lang w:eastAsia="ko-KR"/>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628C0FE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851F44" w:rsidRPr="00A564B4" w:rsidRDefault="00851F44" w:rsidP="00851F44">
            <w:pPr>
              <w:pStyle w:val="TAL"/>
              <w:rPr>
                <w:lang w:eastAsia="ko-KR"/>
              </w:rPr>
            </w:pPr>
            <w:r w:rsidRPr="00A564B4">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851F44" w:rsidRPr="00A564B4" w:rsidRDefault="00851F44" w:rsidP="00851F44">
            <w:pPr>
              <w:pStyle w:val="TAL"/>
              <w:rPr>
                <w:rFonts w:eastAsia="Malgun Gothic"/>
                <w:lang w:eastAsia="ko-KR"/>
              </w:rPr>
            </w:pPr>
            <w:r w:rsidRPr="00A564B4">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851F44" w:rsidRPr="00A564B4" w:rsidRDefault="00851F44" w:rsidP="00851F44">
            <w:pPr>
              <w:pStyle w:val="TAL"/>
              <w:rPr>
                <w:lang w:eastAsia="ko-KR"/>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851F44" w:rsidRPr="00A564B4" w:rsidRDefault="00851F44" w:rsidP="00851F44">
            <w:pPr>
              <w:pStyle w:val="TAL"/>
              <w:rPr>
                <w:lang w:eastAsia="ko-KR"/>
              </w:rPr>
            </w:pPr>
          </w:p>
        </w:tc>
      </w:tr>
      <w:tr w:rsidR="00851F44" w:rsidRPr="00A564B4" w14:paraId="4B77BF9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851F44" w:rsidRPr="00A564B4" w:rsidRDefault="00851F44" w:rsidP="00851F44">
            <w:pPr>
              <w:pStyle w:val="TAL"/>
              <w:rPr>
                <w:lang w:eastAsia="en-US"/>
              </w:rPr>
            </w:pPr>
            <w:r w:rsidRPr="00A564B4">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851F44" w:rsidRPr="00A564B4" w:rsidRDefault="00851F44" w:rsidP="00851F44">
            <w:pPr>
              <w:pStyle w:val="TAL"/>
              <w:rPr>
                <w:lang w:eastAsia="zh-TW"/>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851F44" w:rsidRPr="00A564B4" w:rsidRDefault="00851F44" w:rsidP="00851F44">
            <w:pPr>
              <w:pStyle w:val="TAL"/>
              <w:rPr>
                <w:color w:val="000000"/>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.4 or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851F44" w:rsidRPr="00A564B4" w14:paraId="20B4CF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851F44" w:rsidRPr="00A564B4" w:rsidRDefault="00851F44" w:rsidP="00851F44">
            <w:pPr>
              <w:pStyle w:val="TAL"/>
              <w:rPr>
                <w:lang w:eastAsia="en-US"/>
              </w:rPr>
            </w:pPr>
            <w:r w:rsidRPr="00A564B4">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851F44" w:rsidRPr="00A564B4" w:rsidRDefault="00851F44" w:rsidP="00851F44">
            <w:pPr>
              <w:pStyle w:val="TAL"/>
              <w:rPr>
                <w:lang w:eastAsia="zh-TW"/>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851F44" w:rsidRPr="00A564B4" w14:paraId="19EFBEB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851F44" w:rsidRPr="00A564B4" w:rsidRDefault="00851F44" w:rsidP="00851F44">
            <w:pPr>
              <w:pStyle w:val="TAL"/>
              <w:rPr>
                <w:lang w:eastAsia="en-US"/>
              </w:rPr>
            </w:pPr>
            <w:r w:rsidRPr="00A564B4">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851F44" w:rsidRPr="00A564B4" w:rsidRDefault="00851F44" w:rsidP="00851F44">
            <w:pPr>
              <w:pStyle w:val="TAL"/>
              <w:rPr>
                <w:lang w:eastAsia="zh-TW"/>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8.13.3.2.6</w:t>
            </w:r>
            <w:r w:rsidRPr="00A564B4">
              <w:rPr>
                <w:lang w:eastAsia="zh-CN"/>
              </w:rPr>
              <w:t xml:space="preserve"> is executed.</w:t>
            </w:r>
          </w:p>
        </w:tc>
      </w:tr>
      <w:tr w:rsidR="00851F44" w:rsidRPr="00A564B4" w14:paraId="1533987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851F44" w:rsidRPr="00A564B4" w:rsidRDefault="00851F44" w:rsidP="00851F44">
            <w:pPr>
              <w:pStyle w:val="TAL"/>
              <w:rPr>
                <w:lang w:eastAsia="en-US"/>
              </w:rPr>
            </w:pPr>
            <w:r w:rsidRPr="00A564B4">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851F44" w:rsidRPr="00A564B4" w:rsidRDefault="00851F44" w:rsidP="00851F44">
            <w:pPr>
              <w:pStyle w:val="TAL"/>
              <w:rPr>
                <w:lang w:eastAsia="zh-TW"/>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851F44" w:rsidRPr="00A564B4" w:rsidRDefault="00851F44" w:rsidP="00851F44">
            <w:pPr>
              <w:pStyle w:val="TAL"/>
              <w:rPr>
                <w:lang w:eastAsia="ko-KR"/>
              </w:rPr>
            </w:pPr>
          </w:p>
        </w:tc>
      </w:tr>
      <w:tr w:rsidR="00851F44" w:rsidRPr="00A564B4" w14:paraId="5D0BF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851F44" w:rsidRPr="00A564B4" w:rsidRDefault="00851F44" w:rsidP="00851F44">
            <w:pPr>
              <w:pStyle w:val="TAL"/>
              <w:rPr>
                <w:lang w:eastAsia="en-US"/>
              </w:rPr>
            </w:pPr>
            <w:r w:rsidRPr="00A564B4">
              <w:rPr>
                <w:lang w:eastAsia="ko-KR"/>
              </w:rPr>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851F44" w:rsidRPr="00A564B4" w:rsidRDefault="00851F44" w:rsidP="00851F44">
            <w:pPr>
              <w:pStyle w:val="TAL"/>
              <w:rPr>
                <w:lang w:eastAsia="zh-TW"/>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851F44" w:rsidRPr="00A564B4" w:rsidRDefault="00851F44" w:rsidP="00851F44">
            <w:pPr>
              <w:pStyle w:val="TAL"/>
              <w:rPr>
                <w:color w:val="000000"/>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.8 or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851F44" w:rsidRPr="00A564B4" w14:paraId="12A0BD7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851F44" w:rsidRPr="00A564B4" w:rsidRDefault="00851F44" w:rsidP="00851F44">
            <w:pPr>
              <w:pStyle w:val="TAL"/>
              <w:rPr>
                <w:lang w:eastAsia="en-US"/>
              </w:rPr>
            </w:pPr>
            <w:r w:rsidRPr="00A564B4">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851F44" w:rsidRPr="00A564B4" w:rsidRDefault="00851F44" w:rsidP="00851F44">
            <w:pPr>
              <w:pStyle w:val="TAL"/>
              <w:rPr>
                <w:lang w:eastAsia="zh-TW"/>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851F44" w:rsidRPr="00A564B4" w:rsidRDefault="00851F44" w:rsidP="00851F44">
            <w:pPr>
              <w:pStyle w:val="TAL"/>
              <w:rPr>
                <w:color w:val="000000"/>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851F44" w:rsidRPr="00A564B4" w14:paraId="17037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851F44" w:rsidRPr="00A564B4" w:rsidRDefault="00851F44" w:rsidP="00851F44">
            <w:pPr>
              <w:pStyle w:val="TAL"/>
              <w:rPr>
                <w:lang w:eastAsia="en-US"/>
              </w:rPr>
            </w:pPr>
            <w:r w:rsidRPr="00A564B4">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851F44" w:rsidRPr="00A564B4" w:rsidRDefault="00851F44" w:rsidP="00851F44">
            <w:pPr>
              <w:pStyle w:val="TAL"/>
              <w:rPr>
                <w:lang w:eastAsia="zh-TW"/>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8.13.3.2.10</w:t>
            </w:r>
            <w:r w:rsidRPr="00A564B4">
              <w:rPr>
                <w:lang w:eastAsia="zh-CN"/>
              </w:rPr>
              <w:t xml:space="preserve"> is executed.</w:t>
            </w:r>
          </w:p>
        </w:tc>
      </w:tr>
      <w:tr w:rsidR="00851F44" w:rsidRPr="00A564B4" w14:paraId="2B5FC33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851F44" w:rsidRPr="00A564B4" w:rsidRDefault="00851F44" w:rsidP="00851F44">
            <w:pPr>
              <w:pStyle w:val="TAL"/>
              <w:rPr>
                <w:lang w:eastAsia="en-US"/>
              </w:rPr>
            </w:pPr>
            <w:r w:rsidRPr="00A564B4">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851F44" w:rsidRPr="00A564B4" w:rsidRDefault="00851F44" w:rsidP="00851F44">
            <w:pPr>
              <w:pStyle w:val="TAL"/>
              <w:rPr>
                <w:lang w:eastAsia="zh-TW"/>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851F44" w:rsidRPr="00A564B4" w:rsidRDefault="00851F44" w:rsidP="00851F44">
            <w:pPr>
              <w:pStyle w:val="TAL"/>
              <w:rPr>
                <w:lang w:eastAsia="ko-KR"/>
              </w:rPr>
            </w:pPr>
          </w:p>
        </w:tc>
      </w:tr>
      <w:tr w:rsidR="00851F44" w:rsidRPr="00A564B4" w14:paraId="1946B94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851F44" w:rsidRPr="00A564B4" w:rsidRDefault="00851F44" w:rsidP="00851F44">
            <w:pPr>
              <w:pStyle w:val="TAL"/>
              <w:rPr>
                <w:lang w:eastAsia="ko-KR"/>
              </w:rPr>
            </w:pPr>
            <w:r w:rsidRPr="00A564B4">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851F44" w:rsidRPr="00A564B4" w:rsidRDefault="00851F44" w:rsidP="00851F44">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851F44" w:rsidRPr="00A564B4" w:rsidRDefault="00851F44" w:rsidP="00851F44">
            <w:pPr>
              <w:pStyle w:val="TAL"/>
              <w:rPr>
                <w:rFonts w:eastAsia="Malgun Gothic"/>
                <w:lang w:eastAsia="ko-KR"/>
              </w:rPr>
            </w:pPr>
            <w:r w:rsidRPr="00A564B4">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851F44" w:rsidRPr="00A564B4" w:rsidRDefault="00851F44" w:rsidP="00851F44">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851F44" w:rsidRPr="00A564B4" w:rsidRDefault="00851F44" w:rsidP="00851F44">
            <w:pPr>
              <w:pStyle w:val="TAL"/>
              <w:rPr>
                <w:lang w:eastAsia="ko-KR"/>
              </w:rPr>
            </w:pPr>
          </w:p>
        </w:tc>
      </w:tr>
      <w:tr w:rsidR="00851F44" w:rsidRPr="00A564B4" w14:paraId="63F1AD0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851F44" w:rsidRPr="00A564B4" w:rsidRDefault="00851F44" w:rsidP="00851F44">
            <w:pPr>
              <w:pStyle w:val="TAL"/>
              <w:rPr>
                <w:lang w:eastAsia="ko-KR"/>
              </w:rPr>
            </w:pPr>
            <w:r w:rsidRPr="00A564B4">
              <w:rPr>
                <w:lang w:eastAsia="ko-KR"/>
              </w:rPr>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851F44" w:rsidRPr="00A564B4" w:rsidRDefault="00851F44" w:rsidP="00851F44">
            <w:pPr>
              <w:pStyle w:val="TAL"/>
              <w:rPr>
                <w:lang w:eastAsia="en-US"/>
              </w:rPr>
            </w:pPr>
            <w:r w:rsidRPr="00A564B4">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851F44" w:rsidRPr="00A564B4" w:rsidRDefault="00851F44" w:rsidP="00851F44">
            <w:pPr>
              <w:pStyle w:val="TAL"/>
              <w:rPr>
                <w:rFonts w:eastAsia="PMingLiU"/>
                <w:lang w:eastAsia="zh-TW"/>
              </w:rPr>
            </w:pPr>
            <w:r w:rsidRPr="00A564B4">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851F44" w:rsidRPr="00A564B4" w:rsidRDefault="00851F44" w:rsidP="00851F44">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851F44" w:rsidRPr="00A564B4" w:rsidRDefault="00851F44" w:rsidP="00851F44">
            <w:pPr>
              <w:pStyle w:val="TAL"/>
              <w:rPr>
                <w:lang w:eastAsia="ko-KR"/>
              </w:rPr>
            </w:pPr>
          </w:p>
        </w:tc>
      </w:tr>
      <w:tr w:rsidR="00851F44" w:rsidRPr="00A564B4" w14:paraId="50CD609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851F44" w:rsidRPr="00A564B4" w:rsidRDefault="00851F44" w:rsidP="00851F44">
            <w:pPr>
              <w:pStyle w:val="TAL"/>
              <w:rPr>
                <w:lang w:eastAsia="en-US"/>
              </w:rPr>
            </w:pPr>
            <w:r w:rsidRPr="00A564B4">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851F44" w:rsidRPr="00A564B4" w:rsidRDefault="00851F44" w:rsidP="00851F44">
            <w:pPr>
              <w:pStyle w:val="TAL"/>
              <w:rPr>
                <w:lang w:eastAsia="en-US"/>
              </w:rPr>
            </w:pPr>
            <w:r w:rsidRPr="00A564B4">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851F44" w:rsidRPr="00A564B4" w:rsidRDefault="00851F44" w:rsidP="00851F44">
            <w:pPr>
              <w:pStyle w:val="TAL"/>
              <w:rPr>
                <w:rFonts w:eastAsia="Malgun Gothic"/>
                <w:lang w:eastAsia="ko-KR"/>
              </w:rPr>
            </w:pPr>
            <w:r w:rsidRPr="00A564B4">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851F44" w:rsidRPr="00A564B4" w:rsidRDefault="00851F44" w:rsidP="00851F44">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851F44" w:rsidRPr="00A564B4" w:rsidRDefault="00851F44" w:rsidP="00851F44">
            <w:pPr>
              <w:pStyle w:val="TAL"/>
              <w:rPr>
                <w:lang w:eastAsia="ko-KR"/>
              </w:rPr>
            </w:pPr>
          </w:p>
        </w:tc>
      </w:tr>
      <w:tr w:rsidR="00851F44" w:rsidRPr="00A564B4" w14:paraId="134F9A1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851F44" w:rsidRPr="00A564B4" w:rsidRDefault="00851F44" w:rsidP="00851F44">
            <w:pPr>
              <w:pStyle w:val="TAL"/>
              <w:rPr>
                <w:lang w:eastAsia="en-US"/>
              </w:rPr>
            </w:pPr>
            <w:r w:rsidRPr="00A564B4">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851F44" w:rsidRPr="00A564B4" w:rsidRDefault="00851F44" w:rsidP="00851F44">
            <w:pPr>
              <w:pStyle w:val="TAL"/>
              <w:rPr>
                <w:lang w:eastAsia="en-US"/>
              </w:rPr>
            </w:pPr>
            <w:r w:rsidRPr="00A564B4">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851F44" w:rsidRPr="00A564B4" w:rsidRDefault="00851F44" w:rsidP="00851F44">
            <w:pPr>
              <w:pStyle w:val="TAL"/>
              <w:rPr>
                <w:rFonts w:eastAsia="Malgun Gothic"/>
                <w:lang w:eastAsia="ko-KR"/>
              </w:rPr>
            </w:pPr>
            <w:r w:rsidRPr="00A564B4">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851F44" w:rsidRPr="00A564B4" w:rsidRDefault="00851F44" w:rsidP="00851F44">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851F44" w:rsidRPr="00A564B4" w:rsidRDefault="00851F44" w:rsidP="00851F44">
            <w:pPr>
              <w:pStyle w:val="TAL"/>
              <w:rPr>
                <w:lang w:eastAsia="ko-KR"/>
              </w:rPr>
            </w:pPr>
          </w:p>
        </w:tc>
      </w:tr>
      <w:tr w:rsidR="00851F44" w:rsidRPr="00A564B4" w14:paraId="1D8437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851F44" w:rsidRPr="00A564B4" w:rsidRDefault="00851F44" w:rsidP="00851F44">
            <w:pPr>
              <w:pStyle w:val="TAL"/>
              <w:rPr>
                <w:lang w:eastAsia="ko-KR"/>
              </w:rPr>
            </w:pPr>
            <w:r w:rsidRPr="00A564B4">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851F44" w:rsidRPr="00A564B4" w:rsidRDefault="00851F44" w:rsidP="00851F44">
            <w:pPr>
              <w:pStyle w:val="TAL"/>
            </w:pPr>
            <w:r w:rsidRPr="00A564B4">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851F44" w:rsidRPr="00A564B4" w:rsidRDefault="00851F44" w:rsidP="00851F44">
            <w:pPr>
              <w:pStyle w:val="TAL"/>
              <w:rPr>
                <w:lang w:eastAsia="ko-KR"/>
              </w:rPr>
            </w:pPr>
            <w:r w:rsidRPr="00A564B4">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851F44" w:rsidRPr="00A564B4" w:rsidRDefault="00851F44" w:rsidP="00851F44">
            <w:pPr>
              <w:pStyle w:val="TAL"/>
              <w:rPr>
                <w:lang w:eastAsia="ko-KR"/>
              </w:rPr>
            </w:pPr>
            <w:r w:rsidRPr="00A564B4">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851F44" w:rsidRPr="00A564B4" w:rsidRDefault="00851F44" w:rsidP="00851F44">
            <w:pPr>
              <w:pStyle w:val="TAL"/>
              <w:rPr>
                <w:lang w:eastAsia="ko-KR"/>
              </w:rPr>
            </w:pPr>
          </w:p>
        </w:tc>
      </w:tr>
      <w:tr w:rsidR="00851F44" w:rsidRPr="00A564B4" w14:paraId="75F397A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851F44" w:rsidRPr="00A564B4" w:rsidRDefault="00851F44" w:rsidP="00851F44">
            <w:pPr>
              <w:pStyle w:val="TAL"/>
              <w:rPr>
                <w:lang w:eastAsia="ko-KR"/>
              </w:rPr>
            </w:pPr>
            <w:r w:rsidRPr="00A564B4">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851F44" w:rsidRPr="00A564B4" w:rsidRDefault="00851F44" w:rsidP="00851F44">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851F44" w:rsidRPr="00A564B4" w:rsidRDefault="00851F44" w:rsidP="00851F44">
            <w:pPr>
              <w:pStyle w:val="TAL"/>
              <w:rPr>
                <w:lang w:eastAsia="ko-KR"/>
              </w:rPr>
            </w:pPr>
            <w:r w:rsidRPr="00A564B4">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851F44" w:rsidRPr="00A564B4" w:rsidRDefault="00851F44" w:rsidP="00851F44">
            <w:pPr>
              <w:pStyle w:val="TAL"/>
              <w:rPr>
                <w:lang w:eastAsia="ko-KR"/>
              </w:rPr>
            </w:pPr>
            <w:r w:rsidRPr="00A564B4">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851F44" w:rsidRPr="00A564B4" w:rsidRDefault="00851F44" w:rsidP="00851F44">
            <w:pPr>
              <w:pStyle w:val="TAL"/>
              <w:rPr>
                <w:lang w:eastAsia="ko-KR"/>
              </w:rPr>
            </w:pPr>
          </w:p>
        </w:tc>
      </w:tr>
      <w:tr w:rsidR="00851F44" w:rsidRPr="00A564B4" w14:paraId="465A26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851F44" w:rsidRPr="00A564B4" w:rsidRDefault="00851F44" w:rsidP="00851F44">
            <w:pPr>
              <w:pStyle w:val="TAL"/>
              <w:rPr>
                <w:lang w:eastAsia="ko-KR"/>
              </w:rPr>
            </w:pPr>
            <w:r w:rsidRPr="00A564B4">
              <w:rPr>
                <w:lang w:eastAsia="zh-CN"/>
              </w:rPr>
              <w:t>8.14.1.1.1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851F44" w:rsidRPr="00A564B4" w:rsidRDefault="00851F44" w:rsidP="00851F44">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851F44" w:rsidRPr="00A564B4" w:rsidRDefault="00851F44" w:rsidP="00851F44">
            <w:pPr>
              <w:pStyle w:val="TAL"/>
              <w:rPr>
                <w:lang w:eastAsia="ko-KR"/>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851F44" w:rsidRPr="00A564B4" w:rsidRDefault="00851F44" w:rsidP="00851F44">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851F44" w:rsidRPr="00A564B4" w:rsidRDefault="00851F44" w:rsidP="00851F44">
            <w:pPr>
              <w:pStyle w:val="TAC"/>
              <w:rPr>
                <w:lang w:eastAsia="ko-KR"/>
              </w:rPr>
            </w:pPr>
            <w:bookmarkStart w:id="78" w:name="OLE_LINK13"/>
            <w:r w:rsidRPr="00A564B4">
              <w:rPr>
                <w:lang w:eastAsia="ko-KR"/>
              </w:rPr>
              <w:t>Each "Test Number" to be performed once, in a chosen band supporting tested BW</w:t>
            </w:r>
            <w:bookmarkEnd w:id="78"/>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851F44" w:rsidRPr="00A564B4" w:rsidRDefault="00851F44" w:rsidP="00851F44">
            <w:pPr>
              <w:pStyle w:val="TAL"/>
              <w:rPr>
                <w:lang w:eastAsia="ko-KR"/>
              </w:rPr>
            </w:pPr>
          </w:p>
        </w:tc>
      </w:tr>
      <w:tr w:rsidR="00851F44" w:rsidRPr="00A564B4" w14:paraId="724A437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851F44" w:rsidRPr="00A564B4" w:rsidRDefault="00851F44" w:rsidP="00851F44">
            <w:pPr>
              <w:pStyle w:val="TAL"/>
              <w:rPr>
                <w:lang w:eastAsia="ko-KR"/>
              </w:rPr>
            </w:pPr>
            <w:r w:rsidRPr="00A564B4">
              <w:rPr>
                <w:lang w:eastAsia="zh-CN"/>
              </w:rPr>
              <w:t>8.14.1.1.2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851F44" w:rsidRPr="00A564B4" w:rsidRDefault="00851F44" w:rsidP="00851F44">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851F44" w:rsidRPr="00A564B4" w:rsidRDefault="00851F44" w:rsidP="00851F44">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851F44" w:rsidRPr="00A564B4" w:rsidRDefault="00851F44" w:rsidP="00851F44">
            <w:pPr>
              <w:pStyle w:val="TAL"/>
              <w:rPr>
                <w:lang w:eastAsia="ko-KR"/>
              </w:rPr>
            </w:pPr>
            <w:r w:rsidRPr="00A564B4">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851F44" w:rsidRPr="00A564B4" w:rsidRDefault="00851F44" w:rsidP="00851F44">
            <w:pPr>
              <w:pStyle w:val="TAL"/>
              <w:rPr>
                <w:lang w:eastAsia="ko-KR"/>
              </w:rPr>
            </w:pPr>
          </w:p>
        </w:tc>
      </w:tr>
      <w:tr w:rsidR="00851F44" w:rsidRPr="00A564B4" w14:paraId="1929A43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851F44" w:rsidRPr="00A564B4" w:rsidRDefault="00851F44" w:rsidP="00851F44">
            <w:pPr>
              <w:pStyle w:val="TAL"/>
              <w:rPr>
                <w:lang w:eastAsia="ko-KR"/>
              </w:rPr>
            </w:pPr>
            <w:r w:rsidRPr="00A564B4">
              <w:rPr>
                <w:lang w:eastAsia="zh-CN"/>
              </w:rPr>
              <w:t>8.14.1.2.1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851F44" w:rsidRPr="00A564B4" w:rsidRDefault="00851F44" w:rsidP="00851F44">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851F44" w:rsidRPr="00A564B4" w:rsidRDefault="00851F44" w:rsidP="00851F44">
            <w:pPr>
              <w:pStyle w:val="TAL"/>
              <w:rPr>
                <w:lang w:eastAsia="ko-KR"/>
              </w:rPr>
            </w:pPr>
            <w:r w:rsidRPr="00A564B4">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851F44" w:rsidRPr="00A564B4" w:rsidRDefault="00851F44" w:rsidP="00851F44">
            <w:pPr>
              <w:pStyle w:val="TAL"/>
              <w:rPr>
                <w:lang w:eastAsia="ko-KR"/>
              </w:rPr>
            </w:pPr>
            <w:r w:rsidRPr="00A564B4">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851F44" w:rsidRPr="00A564B4" w:rsidRDefault="00851F44" w:rsidP="00851F44">
            <w:pPr>
              <w:pStyle w:val="TAL"/>
              <w:rPr>
                <w:lang w:eastAsia="ko-KR"/>
              </w:rPr>
            </w:pPr>
          </w:p>
        </w:tc>
      </w:tr>
      <w:tr w:rsidR="00851F44" w:rsidRPr="00A564B4" w14:paraId="556C5E9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851F44" w:rsidRPr="00A564B4" w:rsidRDefault="00851F44" w:rsidP="00851F44">
            <w:pPr>
              <w:pStyle w:val="TAL"/>
              <w:rPr>
                <w:lang w:eastAsia="ko-KR"/>
              </w:rPr>
            </w:pPr>
            <w:r w:rsidRPr="00A564B4">
              <w:rPr>
                <w:lang w:eastAsia="zh-CN"/>
              </w:rPr>
              <w:t>8.14.1.2.2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851F44" w:rsidRPr="00A564B4" w:rsidRDefault="00851F44" w:rsidP="00851F44">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851F44" w:rsidRPr="00A564B4" w:rsidRDefault="00851F44" w:rsidP="00851F44">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851F44" w:rsidRPr="00A564B4" w:rsidRDefault="00851F44" w:rsidP="00851F44">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851F44" w:rsidRPr="00A564B4" w:rsidRDefault="00851F44" w:rsidP="00851F44">
            <w:pPr>
              <w:pStyle w:val="TAL"/>
              <w:rPr>
                <w:lang w:eastAsia="ko-KR"/>
              </w:rPr>
            </w:pPr>
          </w:p>
        </w:tc>
      </w:tr>
      <w:tr w:rsidR="00851F44" w:rsidRPr="00A564B4" w14:paraId="54AFB8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851F44" w:rsidRPr="00A564B4" w:rsidRDefault="00851F44" w:rsidP="00851F44">
            <w:pPr>
              <w:pStyle w:val="TAL"/>
              <w:rPr>
                <w:lang w:eastAsia="ko-KR"/>
              </w:rPr>
            </w:pPr>
            <w:r w:rsidRPr="00A564B4">
              <w:rPr>
                <w:lang w:eastAsia="zh-CN"/>
              </w:rPr>
              <w:t>8.14.2.1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851F44" w:rsidRPr="00A564B4" w:rsidRDefault="00851F44" w:rsidP="00851F44">
            <w:pPr>
              <w:pStyle w:val="TAL"/>
              <w:rPr>
                <w:rFonts w:cs="Arial"/>
                <w:szCs w:val="16"/>
                <w:lang w:eastAsia="zh-CN"/>
              </w:rPr>
            </w:pPr>
            <w:r w:rsidRPr="00A564B4">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851F44" w:rsidRPr="00A564B4" w:rsidRDefault="00851F44" w:rsidP="00851F44">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851F44" w:rsidRPr="00A564B4" w:rsidRDefault="00851F44" w:rsidP="00851F44">
            <w:pPr>
              <w:pStyle w:val="TAL"/>
              <w:rPr>
                <w:lang w:eastAsia="ko-KR"/>
              </w:rPr>
            </w:pPr>
            <w:r w:rsidRPr="00A564B4">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851F44" w:rsidRPr="00A564B4" w:rsidRDefault="00851F44" w:rsidP="00851F44">
            <w:pPr>
              <w:pStyle w:val="TAL"/>
              <w:rPr>
                <w:lang w:eastAsia="ko-KR"/>
              </w:rPr>
            </w:pPr>
          </w:p>
        </w:tc>
      </w:tr>
      <w:tr w:rsidR="00851F44" w:rsidRPr="00A564B4" w14:paraId="470D350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851F44" w:rsidRPr="00A564B4" w:rsidRDefault="00851F44" w:rsidP="00851F44">
            <w:pPr>
              <w:pStyle w:val="TAL"/>
              <w:rPr>
                <w:lang w:eastAsia="ko-KR"/>
              </w:rPr>
            </w:pPr>
            <w:r w:rsidRPr="00A564B4">
              <w:rPr>
                <w:lang w:eastAsia="zh-CN"/>
              </w:rPr>
              <w:t>8.14.2.2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851F44" w:rsidRPr="00A564B4" w:rsidRDefault="00851F44" w:rsidP="00851F44">
            <w:pPr>
              <w:pStyle w:val="TAL"/>
              <w:rPr>
                <w:rFonts w:cs="Arial"/>
                <w:szCs w:val="16"/>
                <w:lang w:eastAsia="zh-CN"/>
              </w:rPr>
            </w:pPr>
            <w:r w:rsidRPr="00A564B4">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851F44" w:rsidRPr="00A564B4" w:rsidRDefault="00851F44" w:rsidP="00851F44">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851F44" w:rsidRPr="00A564B4" w:rsidRDefault="00851F44" w:rsidP="00851F44">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851F44" w:rsidRPr="00A564B4" w:rsidRDefault="00851F44" w:rsidP="00851F44">
            <w:pPr>
              <w:pStyle w:val="TAL"/>
              <w:rPr>
                <w:lang w:eastAsia="ko-KR"/>
              </w:rPr>
            </w:pPr>
          </w:p>
        </w:tc>
      </w:tr>
      <w:tr w:rsidR="00851F44" w:rsidRPr="00A564B4" w14:paraId="3E48C2E8" w14:textId="77777777" w:rsidTr="00BC6DDF">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851F44" w:rsidRPr="00A564B4" w:rsidRDefault="00851F44" w:rsidP="00851F44">
            <w:pPr>
              <w:pStyle w:val="TAC"/>
              <w:rPr>
                <w:rFonts w:cs="Arial"/>
                <w:b/>
                <w:lang w:eastAsia="en-US"/>
              </w:rPr>
            </w:pPr>
            <w:r w:rsidRPr="00A564B4">
              <w:rPr>
                <w:b/>
                <w:lang w:eastAsia="en-US"/>
              </w:rPr>
              <w:t>Reporting of Channel State Information</w:t>
            </w:r>
          </w:p>
        </w:tc>
      </w:tr>
      <w:tr w:rsidR="00851F44" w:rsidRPr="00A564B4" w14:paraId="454CD5F4" w14:textId="77777777" w:rsidTr="00BC6DDF">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851F44" w:rsidRPr="00A564B4" w:rsidRDefault="00851F44" w:rsidP="00851F44">
            <w:pPr>
              <w:pStyle w:val="TAL"/>
              <w:rPr>
                <w:lang w:eastAsia="zh-CN"/>
              </w:rPr>
            </w:pPr>
            <w:r w:rsidRPr="00A564B4">
              <w:rPr>
                <w:lang w:eastAsia="zh-CN"/>
              </w:rPr>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851F44" w:rsidRPr="00A564B4" w:rsidRDefault="00851F44" w:rsidP="00851F44">
            <w:pPr>
              <w:pStyle w:val="TAL"/>
              <w:rPr>
                <w:lang w:eastAsia="zh-CN"/>
              </w:rPr>
            </w:pPr>
            <w:r w:rsidRPr="00A564B4">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851F44" w:rsidRPr="00A564B4" w:rsidRDefault="00851F44" w:rsidP="00851F44">
            <w:pPr>
              <w:pStyle w:val="TAL"/>
              <w:rPr>
                <w:lang w:eastAsia="ko-KR"/>
              </w:rPr>
            </w:pPr>
          </w:p>
        </w:tc>
      </w:tr>
      <w:tr w:rsidR="00851F44" w:rsidRPr="00A564B4" w14:paraId="5913D9BB"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851F44" w:rsidRPr="00A564B4" w:rsidRDefault="00851F44" w:rsidP="00851F44">
            <w:pPr>
              <w:pStyle w:val="TAL"/>
              <w:rPr>
                <w:lang w:eastAsia="zh-CN"/>
              </w:rPr>
            </w:pPr>
            <w:r w:rsidRPr="00A564B4">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851F44" w:rsidRPr="00A564B4" w:rsidRDefault="00851F44" w:rsidP="00851F44">
            <w:pPr>
              <w:pStyle w:val="TAL"/>
              <w:rPr>
                <w:lang w:eastAsia="zh-CN"/>
              </w:rPr>
            </w:pPr>
            <w:r w:rsidRPr="00A564B4">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851F44" w:rsidRPr="00A564B4" w:rsidRDefault="00851F44" w:rsidP="00851F44">
            <w:pPr>
              <w:pStyle w:val="TAL"/>
              <w:rPr>
                <w:lang w:eastAsia="ko-KR"/>
              </w:rPr>
            </w:pPr>
          </w:p>
        </w:tc>
      </w:tr>
      <w:tr w:rsidR="00851F44" w:rsidRPr="00A564B4" w14:paraId="6B0714A6"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851F44" w:rsidRPr="00A564B4" w:rsidRDefault="00851F44" w:rsidP="00851F44">
            <w:pPr>
              <w:pStyle w:val="TAL"/>
              <w:rPr>
                <w:lang w:eastAsia="zh-CN"/>
              </w:rPr>
            </w:pPr>
            <w:r w:rsidRPr="00A564B4">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851F44" w:rsidRPr="00A564B4" w:rsidRDefault="00851F44" w:rsidP="00851F44">
            <w:pPr>
              <w:pStyle w:val="TAL"/>
              <w:rPr>
                <w:lang w:eastAsia="zh-CN"/>
              </w:rPr>
            </w:pPr>
            <w:r w:rsidRPr="00A564B4">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851F44" w:rsidRPr="00A564B4" w:rsidRDefault="00851F44" w:rsidP="00851F44">
            <w:pPr>
              <w:pStyle w:val="TAL"/>
              <w:rPr>
                <w:lang w:eastAsia="ko-KR"/>
              </w:rPr>
            </w:pPr>
          </w:p>
        </w:tc>
      </w:tr>
      <w:tr w:rsidR="00851F44" w:rsidRPr="00A564B4" w14:paraId="2656107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851F44" w:rsidRPr="00A564B4" w:rsidRDefault="00851F44" w:rsidP="00851F44">
            <w:pPr>
              <w:pStyle w:val="TAL"/>
              <w:rPr>
                <w:lang w:eastAsia="zh-CN"/>
              </w:rPr>
            </w:pPr>
            <w:r w:rsidRPr="00A564B4">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851F44" w:rsidRPr="00A564B4" w:rsidRDefault="00851F44" w:rsidP="00851F44">
            <w:pPr>
              <w:pStyle w:val="TAL"/>
              <w:rPr>
                <w:lang w:eastAsia="zh-CN"/>
              </w:rPr>
            </w:pPr>
            <w:r w:rsidRPr="00A564B4">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851F44" w:rsidRPr="00A564B4" w:rsidRDefault="00851F44" w:rsidP="00851F44">
            <w:pPr>
              <w:pStyle w:val="TAL"/>
              <w:rPr>
                <w:lang w:eastAsia="ko-KR"/>
              </w:rPr>
            </w:pPr>
          </w:p>
        </w:tc>
      </w:tr>
      <w:tr w:rsidR="00851F44" w:rsidRPr="00A564B4" w14:paraId="7799F8F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851F44" w:rsidRPr="00A564B4" w:rsidRDefault="00851F44" w:rsidP="00851F44">
            <w:pPr>
              <w:pStyle w:val="TAL"/>
              <w:rPr>
                <w:lang w:eastAsia="zh-CN"/>
              </w:rPr>
            </w:pPr>
            <w:r w:rsidRPr="00A564B4">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851F44" w:rsidRPr="00A564B4" w:rsidRDefault="00851F44" w:rsidP="00851F44">
            <w:pPr>
              <w:pStyle w:val="TAL"/>
              <w:rPr>
                <w:lang w:eastAsia="zh-CN"/>
              </w:rPr>
            </w:pPr>
            <w:r w:rsidRPr="00A564B4">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851F44" w:rsidRPr="00A564B4" w:rsidRDefault="00851F44" w:rsidP="00851F44">
            <w:pPr>
              <w:pStyle w:val="TAL"/>
              <w:rPr>
                <w:lang w:eastAsia="ko-KR"/>
              </w:rPr>
            </w:pPr>
          </w:p>
        </w:tc>
      </w:tr>
      <w:tr w:rsidR="00851F44" w:rsidRPr="00A564B4" w14:paraId="2C992D4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851F44" w:rsidRPr="00A564B4" w:rsidRDefault="00851F44" w:rsidP="00851F44">
            <w:pPr>
              <w:pStyle w:val="TAL"/>
              <w:rPr>
                <w:lang w:eastAsia="zh-CN"/>
              </w:rPr>
            </w:pPr>
            <w:r w:rsidRPr="00A564B4">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851F44" w:rsidRPr="00A564B4" w:rsidRDefault="00851F44" w:rsidP="00851F44">
            <w:pPr>
              <w:pStyle w:val="TAL"/>
              <w:rPr>
                <w:lang w:eastAsia="zh-CN"/>
              </w:rPr>
            </w:pPr>
            <w:r w:rsidRPr="00A564B4">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851F44" w:rsidRPr="00A564B4" w:rsidRDefault="00851F44" w:rsidP="00851F44">
            <w:pPr>
              <w:pStyle w:val="TAL"/>
              <w:rPr>
                <w:lang w:eastAsia="ko-KR"/>
              </w:rPr>
            </w:pPr>
          </w:p>
        </w:tc>
      </w:tr>
      <w:tr w:rsidR="00851F44" w:rsidRPr="00A564B4" w14:paraId="0264B06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851F44" w:rsidRPr="00A564B4" w:rsidRDefault="00851F44" w:rsidP="00851F44">
            <w:pPr>
              <w:pStyle w:val="TAL"/>
              <w:rPr>
                <w:lang w:eastAsia="zh-CN"/>
              </w:rPr>
            </w:pPr>
            <w:r w:rsidRPr="00A564B4">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851F44" w:rsidRPr="00A564B4" w:rsidRDefault="00851F44" w:rsidP="00851F44">
            <w:pPr>
              <w:pStyle w:val="TAL"/>
              <w:rPr>
                <w:lang w:eastAsia="zh-CN"/>
              </w:rPr>
            </w:pPr>
            <w:r w:rsidRPr="00A564B4">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77777777" w:rsidR="00851F44" w:rsidRPr="00A564B4" w:rsidRDefault="00851F44" w:rsidP="00851F44">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851F44" w:rsidRPr="00A564B4" w:rsidRDefault="00851F44" w:rsidP="00851F44">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AB81E2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851F44" w:rsidRPr="00A564B4" w:rsidRDefault="00851F44" w:rsidP="00851F44">
            <w:pPr>
              <w:pStyle w:val="TAL"/>
              <w:rPr>
                <w:lang w:eastAsia="zh-CN"/>
              </w:rPr>
            </w:pPr>
            <w:r w:rsidRPr="00A564B4">
              <w:rPr>
                <w:lang w:eastAsia="zh-CN"/>
              </w:rPr>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851F44" w:rsidRPr="00A564B4" w:rsidRDefault="00851F44" w:rsidP="00851F44">
            <w:pPr>
              <w:pStyle w:val="TAL"/>
              <w:rPr>
                <w:lang w:eastAsia="zh-CN"/>
              </w:rPr>
            </w:pPr>
            <w:r w:rsidRPr="00A564B4">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77777777" w:rsidR="00851F44" w:rsidRPr="00A564B4" w:rsidRDefault="00851F44" w:rsidP="00851F44">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851F44" w:rsidRPr="00A564B4" w:rsidRDefault="00851F44" w:rsidP="00851F44">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D4FC5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851F44" w:rsidRPr="00A564B4" w:rsidRDefault="00851F44" w:rsidP="00851F44">
            <w:pPr>
              <w:pStyle w:val="TAL"/>
              <w:rPr>
                <w:lang w:eastAsia="zh-CN"/>
              </w:rPr>
            </w:pPr>
            <w:r w:rsidRPr="00A564B4">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851F44" w:rsidRPr="00A564B4" w:rsidRDefault="00851F44" w:rsidP="00851F44">
            <w:pPr>
              <w:pStyle w:val="TAL"/>
              <w:rPr>
                <w:lang w:eastAsia="zh-CN"/>
              </w:rPr>
            </w:pPr>
            <w:r w:rsidRPr="00A564B4">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851F44" w:rsidRPr="00A564B4" w:rsidRDefault="00851F44" w:rsidP="00851F44">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D09EA18" w14:textId="77777777" w:rsidTr="00BC6DDF">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851F44" w:rsidRPr="00A564B4" w:rsidRDefault="00851F44" w:rsidP="00851F44">
            <w:pPr>
              <w:pStyle w:val="TAL"/>
              <w:rPr>
                <w:lang w:eastAsia="zh-CN"/>
              </w:rPr>
            </w:pPr>
            <w:r w:rsidRPr="00A564B4">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851F44" w:rsidRPr="00A564B4" w:rsidRDefault="00851F44" w:rsidP="00851F44">
            <w:pPr>
              <w:pStyle w:val="TAL"/>
              <w:rPr>
                <w:lang w:eastAsia="zh-CN"/>
              </w:rPr>
            </w:pPr>
            <w:r w:rsidRPr="00A564B4">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851F44" w:rsidRPr="00A564B4" w:rsidRDefault="00851F44" w:rsidP="00851F44">
            <w:pPr>
              <w:pStyle w:val="TAL"/>
              <w:rPr>
                <w:lang w:eastAsia="zh-CN"/>
              </w:rPr>
            </w:pPr>
            <w:r w:rsidRPr="00A564B4">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right w:val="single" w:sz="4" w:space="0" w:color="auto"/>
            </w:tcBorders>
            <w:vAlign w:val="center"/>
          </w:tcPr>
          <w:p w14:paraId="37ADE98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851F44" w:rsidRPr="00A564B4" w:rsidRDefault="00851F44" w:rsidP="00851F44">
            <w:pPr>
              <w:pStyle w:val="TAL"/>
              <w:rPr>
                <w:lang w:eastAsia="ko-KR"/>
              </w:rPr>
            </w:pPr>
          </w:p>
        </w:tc>
      </w:tr>
      <w:tr w:rsidR="00851F44" w:rsidRPr="00A564B4" w14:paraId="1BC4092B"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D0960A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BCDA9BB"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851F44" w:rsidRPr="00A564B4" w:rsidRDefault="00851F44" w:rsidP="00851F44">
            <w:pPr>
              <w:pStyle w:val="TAL"/>
              <w:rPr>
                <w:lang w:eastAsia="ko-KR"/>
              </w:rPr>
            </w:pPr>
            <w:r w:rsidRPr="00A564B4">
              <w:rPr>
                <w:lang w:eastAsia="ko-KR"/>
              </w:rPr>
              <w:t>Note 6</w:t>
            </w:r>
          </w:p>
          <w:p w14:paraId="6664BA63" w14:textId="77777777" w:rsidR="00851F44" w:rsidRPr="00A564B4" w:rsidRDefault="00851F44" w:rsidP="00851F44">
            <w:pPr>
              <w:pStyle w:val="TAL"/>
              <w:rPr>
                <w:lang w:eastAsia="ko-KR"/>
              </w:rPr>
            </w:pPr>
          </w:p>
          <w:p w14:paraId="414F56D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D48852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851F44" w:rsidRPr="00A564B4" w:rsidRDefault="00851F44" w:rsidP="00851F44">
            <w:pPr>
              <w:pStyle w:val="TAL"/>
              <w:rPr>
                <w:lang w:eastAsia="zh-CN"/>
              </w:rPr>
            </w:pPr>
            <w:r w:rsidRPr="00A564B4">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851F44" w:rsidRPr="00A564B4" w:rsidRDefault="00851F44" w:rsidP="00851F44">
            <w:pPr>
              <w:pStyle w:val="TAL"/>
              <w:rPr>
                <w:lang w:eastAsia="zh-CN"/>
              </w:rPr>
            </w:pPr>
            <w:r w:rsidRPr="00A564B4">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851F44" w:rsidRPr="00A564B4" w:rsidRDefault="00851F44" w:rsidP="00851F44">
            <w:pPr>
              <w:pStyle w:val="TAL"/>
              <w:rPr>
                <w:lang w:eastAsia="zh-CN"/>
              </w:rPr>
            </w:pPr>
            <w:r w:rsidRPr="00A564B4">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851F44" w:rsidRPr="00A564B4" w:rsidRDefault="00851F44" w:rsidP="00851F44">
            <w:pPr>
              <w:pStyle w:val="TAL"/>
              <w:rPr>
                <w:lang w:eastAsia="zh-CN"/>
              </w:rPr>
            </w:pPr>
            <w:r w:rsidRPr="00A564B4">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E4BA85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851F44" w:rsidRPr="00A564B4" w:rsidRDefault="00851F44" w:rsidP="00851F44">
            <w:pPr>
              <w:pStyle w:val="TAL"/>
              <w:rPr>
                <w:lang w:eastAsia="zh-CN"/>
              </w:rPr>
            </w:pPr>
            <w:r w:rsidRPr="00A564B4">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851F44" w:rsidRPr="00A564B4" w:rsidRDefault="00851F44" w:rsidP="00851F44">
            <w:pPr>
              <w:pStyle w:val="TAL"/>
              <w:rPr>
                <w:lang w:eastAsia="zh-CN"/>
              </w:rPr>
            </w:pPr>
            <w:r w:rsidRPr="00A564B4">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851F44" w:rsidRPr="00A564B4" w:rsidRDefault="00851F44" w:rsidP="00851F44">
            <w:pPr>
              <w:pStyle w:val="TAL"/>
              <w:rPr>
                <w:lang w:eastAsia="zh-CN"/>
              </w:rPr>
            </w:pPr>
            <w:r w:rsidRPr="00A564B4">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851F44" w:rsidRPr="00A564B4" w:rsidRDefault="00851F44" w:rsidP="00851F44">
            <w:pPr>
              <w:pStyle w:val="TAL"/>
              <w:rPr>
                <w:lang w:eastAsia="ko-KR"/>
              </w:rPr>
            </w:pPr>
          </w:p>
        </w:tc>
      </w:tr>
      <w:tr w:rsidR="00851F44" w:rsidRPr="00A564B4" w14:paraId="69AB7F3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4451D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A8AEA15"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851F44" w:rsidRPr="00A564B4" w:rsidRDefault="00851F44" w:rsidP="00851F44">
            <w:pPr>
              <w:pStyle w:val="TAL"/>
              <w:rPr>
                <w:lang w:eastAsia="ko-KR"/>
              </w:rPr>
            </w:pPr>
            <w:r w:rsidRPr="00A564B4">
              <w:rPr>
                <w:lang w:eastAsia="ko-KR"/>
              </w:rPr>
              <w:t>Note 6</w:t>
            </w:r>
          </w:p>
        </w:tc>
      </w:tr>
      <w:tr w:rsidR="00851F44" w:rsidRPr="00A564B4" w14:paraId="12DF7629"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851F44" w:rsidRPr="00A564B4" w:rsidRDefault="00851F44" w:rsidP="00851F44">
            <w:pPr>
              <w:pStyle w:val="TAL"/>
              <w:rPr>
                <w:lang w:eastAsia="zh-CN"/>
              </w:rPr>
            </w:pPr>
            <w:r w:rsidRPr="00A564B4">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851F44" w:rsidRPr="00A564B4" w:rsidRDefault="00851F44" w:rsidP="00851F44">
            <w:pPr>
              <w:pStyle w:val="TAL"/>
              <w:rPr>
                <w:lang w:eastAsia="zh-CN"/>
              </w:rPr>
            </w:pPr>
            <w:r w:rsidRPr="00A564B4">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851F44" w:rsidRPr="00A564B4" w:rsidRDefault="00851F44" w:rsidP="00851F44">
            <w:pPr>
              <w:pStyle w:val="TAL"/>
              <w:rPr>
                <w:lang w:eastAsia="zh-CN"/>
              </w:rPr>
            </w:pPr>
            <w:r w:rsidRPr="00A564B4">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851F44" w:rsidRPr="00A564B4" w:rsidRDefault="00851F44" w:rsidP="00851F44">
            <w:pPr>
              <w:pStyle w:val="TAL"/>
              <w:rPr>
                <w:lang w:eastAsia="zh-CN"/>
              </w:rPr>
            </w:pPr>
            <w:r w:rsidRPr="00A564B4">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B13036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851F44" w:rsidRPr="00A564B4" w:rsidRDefault="00851F44" w:rsidP="00851F44">
            <w:pPr>
              <w:pStyle w:val="TAL"/>
              <w:rPr>
                <w:lang w:eastAsia="zh-CN"/>
              </w:rPr>
            </w:pPr>
            <w:r w:rsidRPr="00A564B4">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851F44" w:rsidRPr="00A564B4" w:rsidRDefault="00851F44" w:rsidP="00851F44">
            <w:pPr>
              <w:pStyle w:val="TAL"/>
              <w:rPr>
                <w:lang w:eastAsia="zh-CN"/>
              </w:rPr>
            </w:pPr>
            <w:r w:rsidRPr="00A564B4">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851F44" w:rsidRPr="00A564B4" w:rsidRDefault="00851F44" w:rsidP="00851F44">
            <w:pPr>
              <w:pStyle w:val="TAL"/>
              <w:rPr>
                <w:lang w:eastAsia="zh-CN"/>
              </w:rPr>
            </w:pPr>
            <w:r w:rsidRPr="00A564B4">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851F44" w:rsidRPr="00A564B4" w:rsidRDefault="00851F44" w:rsidP="00851F44">
            <w:pPr>
              <w:pStyle w:val="TAL"/>
              <w:rPr>
                <w:lang w:eastAsia="zh-CN"/>
              </w:rPr>
            </w:pPr>
            <w:r w:rsidRPr="00A564B4">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851F44" w:rsidRPr="00A564B4" w:rsidRDefault="00851F44" w:rsidP="00851F44">
            <w:pPr>
              <w:pStyle w:val="TAL"/>
              <w:rPr>
                <w:lang w:eastAsia="ko-KR"/>
              </w:rPr>
            </w:pPr>
          </w:p>
        </w:tc>
      </w:tr>
      <w:tr w:rsidR="00851F44" w:rsidRPr="00A564B4" w14:paraId="061F51D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851F44" w:rsidRPr="00A564B4" w:rsidRDefault="00851F44" w:rsidP="00851F44">
            <w:pPr>
              <w:pStyle w:val="TAL"/>
              <w:rPr>
                <w:lang w:eastAsia="zh-CN"/>
              </w:rPr>
            </w:pPr>
            <w:r w:rsidRPr="00A564B4">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851F44" w:rsidRPr="00A564B4" w:rsidRDefault="00851F44" w:rsidP="00851F44">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47DB45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57C06C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851F44" w:rsidRPr="00A564B4" w:rsidRDefault="00851F44" w:rsidP="00851F44">
            <w:pPr>
              <w:pStyle w:val="TAL"/>
              <w:rPr>
                <w:lang w:eastAsia="ko-KR"/>
              </w:rPr>
            </w:pPr>
            <w:r w:rsidRPr="00A564B4">
              <w:rPr>
                <w:lang w:eastAsia="ko-KR"/>
              </w:rPr>
              <w:t>Note 6</w:t>
            </w:r>
          </w:p>
        </w:tc>
      </w:tr>
      <w:tr w:rsidR="00851F44" w:rsidRPr="00A564B4" w14:paraId="4335882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851F44" w:rsidRPr="00A564B4" w:rsidRDefault="00851F44" w:rsidP="00851F44">
            <w:pPr>
              <w:pStyle w:val="TAL"/>
              <w:rPr>
                <w:lang w:eastAsia="zh-CN"/>
              </w:rPr>
            </w:pPr>
            <w:r w:rsidRPr="00A564B4">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851F44" w:rsidRPr="00A564B4" w:rsidRDefault="00851F44" w:rsidP="00851F44">
            <w:pPr>
              <w:pStyle w:val="TAL"/>
              <w:rPr>
                <w:lang w:eastAsia="zh-CN"/>
              </w:rPr>
            </w:pPr>
            <w:r w:rsidRPr="00A564B4">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851F44" w:rsidRPr="00A564B4" w:rsidRDefault="00851F44" w:rsidP="00851F44">
            <w:pPr>
              <w:pStyle w:val="TAL"/>
              <w:rPr>
                <w:lang w:eastAsia="zh-CN"/>
              </w:rPr>
            </w:pPr>
            <w:r w:rsidRPr="00A564B4">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851F44" w:rsidRPr="00A564B4" w:rsidRDefault="00851F44" w:rsidP="00851F44">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277EBB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851F44" w:rsidRPr="00A564B4" w:rsidRDefault="00851F44" w:rsidP="00851F44">
            <w:pPr>
              <w:pStyle w:val="TAL"/>
              <w:rPr>
                <w:lang w:eastAsia="zh-CN"/>
              </w:rPr>
            </w:pPr>
            <w:r w:rsidRPr="00A564B4">
              <w:rPr>
                <w:lang w:eastAsia="zh-CN"/>
              </w:rPr>
              <w:t>9.2.4.1_F</w:t>
            </w:r>
          </w:p>
        </w:tc>
        <w:tc>
          <w:tcPr>
            <w:tcW w:w="1646" w:type="dxa"/>
            <w:tcBorders>
              <w:top w:val="nil"/>
              <w:left w:val="nil"/>
              <w:bottom w:val="single" w:sz="4" w:space="0" w:color="auto"/>
              <w:right w:val="single" w:sz="4" w:space="0" w:color="auto"/>
            </w:tcBorders>
            <w:shd w:val="clear" w:color="auto" w:fill="auto"/>
          </w:tcPr>
          <w:p w14:paraId="670A2756" w14:textId="77777777" w:rsidR="00851F44" w:rsidRPr="00A564B4" w:rsidRDefault="00851F44" w:rsidP="00851F44">
            <w:pPr>
              <w:pStyle w:val="TAL"/>
              <w:rPr>
                <w:lang w:eastAsia="zh-CN"/>
              </w:rPr>
            </w:pPr>
            <w:r w:rsidRPr="00A564B4">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851F44" w:rsidRPr="00A564B4" w:rsidRDefault="00851F44" w:rsidP="00851F44">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C63C76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851F44" w:rsidRPr="00A564B4" w:rsidRDefault="00851F44" w:rsidP="00851F44">
            <w:pPr>
              <w:pStyle w:val="TAL"/>
              <w:rPr>
                <w:lang w:eastAsia="zh-CN"/>
              </w:rPr>
            </w:pPr>
            <w:r w:rsidRPr="00A564B4">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851F44" w:rsidRPr="00A564B4" w:rsidRDefault="00851F44" w:rsidP="00851F44">
            <w:pPr>
              <w:pStyle w:val="TAL"/>
              <w:rPr>
                <w:lang w:eastAsia="en-US"/>
              </w:rPr>
            </w:pPr>
            <w:r w:rsidRPr="00A564B4">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851F44" w:rsidRPr="00A564B4" w:rsidRDefault="00851F44" w:rsidP="00851F44">
            <w:pPr>
              <w:pStyle w:val="TAL"/>
              <w:rPr>
                <w:lang w:eastAsia="zh-CN"/>
              </w:rPr>
            </w:pPr>
            <w:r w:rsidRPr="00A564B4">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851F44" w:rsidRPr="00A564B4" w:rsidRDefault="00851F44" w:rsidP="00851F44">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851F44" w:rsidRPr="00A564B4" w:rsidRDefault="00851F44" w:rsidP="00851F44">
            <w:pPr>
              <w:pStyle w:val="TAL"/>
              <w:rPr>
                <w:lang w:eastAsia="en-US"/>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0D1CD7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851F44" w:rsidRPr="00A564B4" w:rsidRDefault="00851F44" w:rsidP="00851F44">
            <w:pPr>
              <w:pStyle w:val="TAL"/>
              <w:rPr>
                <w:lang w:eastAsia="zh-CN"/>
              </w:rPr>
            </w:pPr>
            <w:r w:rsidRPr="00A564B4">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851F44" w:rsidRPr="00A564B4" w:rsidRDefault="00851F44" w:rsidP="00851F44">
            <w:pPr>
              <w:pStyle w:val="TAL"/>
              <w:rPr>
                <w:lang w:eastAsia="zh-CN"/>
              </w:rPr>
            </w:pPr>
            <w:r w:rsidRPr="00A564B4">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851F44" w:rsidRPr="00A564B4" w:rsidRDefault="00851F44" w:rsidP="00851F44">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F1A2DE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851F44" w:rsidRPr="00A564B4" w:rsidRDefault="00851F44" w:rsidP="00851F44">
            <w:pPr>
              <w:pStyle w:val="TAL"/>
              <w:rPr>
                <w:lang w:eastAsia="zh-CN"/>
              </w:rPr>
            </w:pPr>
            <w:r w:rsidRPr="00A564B4">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851F44" w:rsidRPr="00A564B4" w:rsidRDefault="00851F44" w:rsidP="00851F44">
            <w:pPr>
              <w:pStyle w:val="TAL"/>
              <w:rPr>
                <w:lang w:eastAsia="zh-CN"/>
              </w:rPr>
            </w:pPr>
            <w:r w:rsidRPr="00A564B4">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851F44" w:rsidRPr="00A564B4" w:rsidRDefault="00851F44" w:rsidP="00851F44">
            <w:pPr>
              <w:pStyle w:val="TAL"/>
              <w:rPr>
                <w:lang w:eastAsia="zh-CN"/>
              </w:rPr>
            </w:pPr>
            <w:r w:rsidRPr="00A564B4">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851F44" w:rsidRPr="00A564B4" w:rsidRDefault="00851F44" w:rsidP="00851F44">
            <w:pPr>
              <w:pStyle w:val="TAL"/>
              <w:rPr>
                <w:lang w:eastAsia="zh-CN"/>
              </w:rPr>
            </w:pPr>
            <w:r w:rsidRPr="00A564B4">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851F44" w:rsidRPr="00A564B4" w:rsidRDefault="00851F44" w:rsidP="00851F44">
            <w:pPr>
              <w:pStyle w:val="TAL"/>
              <w:rPr>
                <w:lang w:eastAsia="zh-CN"/>
              </w:rPr>
            </w:pPr>
          </w:p>
        </w:tc>
      </w:tr>
      <w:tr w:rsidR="00851F44" w:rsidRPr="00A564B4" w14:paraId="2D0F22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851F44" w:rsidRPr="00A564B4" w:rsidRDefault="00851F44" w:rsidP="00851F44">
            <w:pPr>
              <w:pStyle w:val="TAL"/>
              <w:rPr>
                <w:lang w:eastAsia="zh-CN"/>
              </w:rPr>
            </w:pPr>
            <w:r w:rsidRPr="00A564B4">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851F44" w:rsidRPr="00A564B4" w:rsidRDefault="00851F44" w:rsidP="00851F44">
            <w:pPr>
              <w:pStyle w:val="TAL"/>
              <w:rPr>
                <w:lang w:eastAsia="en-US"/>
              </w:rPr>
            </w:pPr>
            <w:r w:rsidRPr="00A564B4">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851F44" w:rsidRPr="00A564B4" w:rsidRDefault="00851F44" w:rsidP="00851F44">
            <w:pPr>
              <w:pStyle w:val="TAL"/>
              <w:rPr>
                <w:lang w:eastAsia="zh-CN"/>
              </w:rPr>
            </w:pPr>
          </w:p>
        </w:tc>
      </w:tr>
      <w:tr w:rsidR="00851F44" w:rsidRPr="00A564B4" w14:paraId="6CF5AF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851F44" w:rsidRPr="00A564B4" w:rsidRDefault="00851F44" w:rsidP="00851F44">
            <w:pPr>
              <w:pStyle w:val="TAL"/>
              <w:rPr>
                <w:lang w:eastAsia="zh-CN"/>
              </w:rPr>
            </w:pPr>
            <w:r w:rsidRPr="00A564B4">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851F44" w:rsidRPr="00A564B4" w:rsidRDefault="00851F44" w:rsidP="00851F44">
            <w:pPr>
              <w:pStyle w:val="TAL"/>
              <w:rPr>
                <w:lang w:eastAsia="zh-CN"/>
              </w:rPr>
            </w:pPr>
            <w:r w:rsidRPr="00A564B4">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851F44" w:rsidRPr="00A564B4" w:rsidRDefault="00851F44" w:rsidP="00851F44">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851F44" w:rsidRPr="00A564B4" w:rsidRDefault="00851F44" w:rsidP="00851F44">
            <w:pPr>
              <w:pStyle w:val="TAL"/>
              <w:rPr>
                <w:lang w:eastAsia="zh-CN"/>
              </w:rPr>
            </w:pPr>
            <w:r w:rsidRPr="00A564B4">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851F44" w:rsidRPr="00A564B4" w:rsidRDefault="00851F44" w:rsidP="00851F44">
            <w:pPr>
              <w:pStyle w:val="TAL"/>
              <w:rPr>
                <w:lang w:eastAsia="zh-CN"/>
              </w:rPr>
            </w:pPr>
          </w:p>
        </w:tc>
      </w:tr>
      <w:tr w:rsidR="00851F44" w:rsidRPr="00A564B4" w14:paraId="0B5BF7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851F44" w:rsidRPr="00A564B4" w:rsidRDefault="00851F44" w:rsidP="00851F44">
            <w:pPr>
              <w:pStyle w:val="TAL"/>
              <w:rPr>
                <w:lang w:eastAsia="zh-CN"/>
              </w:rPr>
            </w:pPr>
            <w:r w:rsidRPr="00A564B4">
              <w:rPr>
                <w:lang w:eastAsia="zh-CN"/>
              </w:rPr>
              <w:t>9.2.7.1</w:t>
            </w:r>
          </w:p>
        </w:tc>
        <w:tc>
          <w:tcPr>
            <w:tcW w:w="1646" w:type="dxa"/>
            <w:tcBorders>
              <w:top w:val="nil"/>
              <w:left w:val="nil"/>
              <w:bottom w:val="single" w:sz="4" w:space="0" w:color="auto"/>
              <w:right w:val="single" w:sz="4" w:space="0" w:color="auto"/>
            </w:tcBorders>
            <w:shd w:val="clear" w:color="auto" w:fill="auto"/>
          </w:tcPr>
          <w:p w14:paraId="74125698" w14:textId="77777777" w:rsidR="00851F44" w:rsidRPr="00A564B4" w:rsidRDefault="00851F44" w:rsidP="00851F44">
            <w:pPr>
              <w:pStyle w:val="TAL"/>
              <w:rPr>
                <w:lang w:eastAsia="en-US"/>
              </w:rPr>
            </w:pPr>
            <w:r w:rsidRPr="00A564B4">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851F44" w:rsidRPr="00A564B4" w:rsidRDefault="00851F44" w:rsidP="00851F44">
            <w:pPr>
              <w:pStyle w:val="TAL"/>
              <w:rPr>
                <w:lang w:eastAsia="zh-CN"/>
              </w:rPr>
            </w:pPr>
            <w:r w:rsidRPr="00A564B4">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851F44" w:rsidRPr="00A564B4" w:rsidRDefault="00851F44" w:rsidP="00851F44">
            <w:pPr>
              <w:pStyle w:val="TAL"/>
              <w:rPr>
                <w:lang w:eastAsia="zh-CN"/>
              </w:rPr>
            </w:pPr>
            <w:r w:rsidRPr="00A564B4">
              <w:rPr>
                <w:lang w:eastAsia="zh-CN"/>
              </w:rPr>
              <w:t xml:space="preserve">UE supporting E-UTRA FDD and downlink LAA with FDD as Pcell and </w:t>
            </w:r>
            <w:r w:rsidRPr="00A564B4">
              <w:t>TM9 on LAA cells</w:t>
            </w:r>
          </w:p>
        </w:tc>
        <w:tc>
          <w:tcPr>
            <w:tcW w:w="1181" w:type="dxa"/>
            <w:tcBorders>
              <w:top w:val="nil"/>
              <w:left w:val="nil"/>
              <w:bottom w:val="single" w:sz="4" w:space="0" w:color="auto"/>
              <w:right w:val="single" w:sz="4" w:space="0" w:color="auto"/>
            </w:tcBorders>
            <w:vAlign w:val="center"/>
          </w:tcPr>
          <w:p w14:paraId="5CCB67F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851F44" w:rsidRPr="00A564B4" w:rsidRDefault="00851F44" w:rsidP="00851F44">
            <w:pPr>
              <w:pStyle w:val="TAL"/>
              <w:rPr>
                <w:lang w:eastAsia="zh-CN"/>
              </w:rPr>
            </w:pPr>
          </w:p>
        </w:tc>
      </w:tr>
      <w:tr w:rsidR="00851F44" w:rsidRPr="00A564B4" w14:paraId="61E7B2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851F44" w:rsidRPr="00A564B4" w:rsidRDefault="00851F44" w:rsidP="00851F44">
            <w:pPr>
              <w:pStyle w:val="TAL"/>
              <w:rPr>
                <w:lang w:eastAsia="zh-CN"/>
              </w:rPr>
            </w:pPr>
            <w:r w:rsidRPr="00A564B4">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851F44" w:rsidRPr="00A564B4" w:rsidRDefault="00851F44" w:rsidP="00851F44">
            <w:pPr>
              <w:pStyle w:val="TAL"/>
              <w:rPr>
                <w:lang w:eastAsia="en-US"/>
              </w:rPr>
            </w:pPr>
            <w:r w:rsidRPr="00A564B4">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851F44" w:rsidRPr="00A564B4" w:rsidRDefault="00851F44" w:rsidP="00851F44">
            <w:pPr>
              <w:pStyle w:val="TAL"/>
              <w:rPr>
                <w:lang w:eastAsia="zh-CN"/>
              </w:rPr>
            </w:pPr>
            <w:r w:rsidRPr="00A564B4">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851F44" w:rsidRPr="00A564B4" w:rsidRDefault="00851F44" w:rsidP="00851F44">
            <w:pPr>
              <w:pStyle w:val="TAL"/>
              <w:rPr>
                <w:lang w:eastAsia="zh-CN"/>
              </w:rPr>
            </w:pPr>
            <w:r w:rsidRPr="00A564B4">
              <w:rPr>
                <w:lang w:eastAsia="zh-CN"/>
              </w:rPr>
              <w:t xml:space="preserve">UE supporting E-UTRA TDD and downlink LAA and </w:t>
            </w:r>
            <w:r w:rsidRPr="00A564B4">
              <w:t>TM9 on LAA cells</w:t>
            </w:r>
          </w:p>
        </w:tc>
        <w:tc>
          <w:tcPr>
            <w:tcW w:w="1181" w:type="dxa"/>
            <w:tcBorders>
              <w:top w:val="nil"/>
              <w:left w:val="nil"/>
              <w:bottom w:val="single" w:sz="4" w:space="0" w:color="auto"/>
              <w:right w:val="single" w:sz="4" w:space="0" w:color="auto"/>
            </w:tcBorders>
            <w:vAlign w:val="center"/>
          </w:tcPr>
          <w:p w14:paraId="7D8B2D5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851F44" w:rsidRPr="00A564B4" w:rsidRDefault="00851F44" w:rsidP="00851F44">
            <w:pPr>
              <w:pStyle w:val="TAL"/>
              <w:rPr>
                <w:lang w:eastAsia="zh-CN"/>
              </w:rPr>
            </w:pPr>
          </w:p>
        </w:tc>
      </w:tr>
      <w:tr w:rsidR="00851F44" w:rsidRPr="00A564B4" w14:paraId="1B30175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851F44" w:rsidRPr="00A564B4" w:rsidRDefault="00851F44" w:rsidP="00851F44">
            <w:pPr>
              <w:pStyle w:val="TAL"/>
              <w:rPr>
                <w:lang w:eastAsia="zh-CN"/>
              </w:rPr>
            </w:pPr>
            <w:r w:rsidRPr="00A564B4">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851F44" w:rsidRPr="00A564B4" w:rsidRDefault="00851F44" w:rsidP="00851F44">
            <w:pPr>
              <w:pStyle w:val="TAL"/>
              <w:rPr>
                <w:lang w:eastAsia="zh-CN"/>
              </w:rPr>
            </w:pPr>
            <w:r w:rsidRPr="00A564B4">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7D0764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851F44" w:rsidRPr="00A564B4" w:rsidRDefault="00851F44" w:rsidP="00851F44">
            <w:pPr>
              <w:pStyle w:val="TAL"/>
              <w:rPr>
                <w:lang w:eastAsia="zh-CN"/>
              </w:rPr>
            </w:pPr>
            <w:r w:rsidRPr="00A564B4">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851F44" w:rsidRPr="00A564B4" w:rsidRDefault="00851F44" w:rsidP="00851F44">
            <w:pPr>
              <w:pStyle w:val="TAL"/>
              <w:rPr>
                <w:lang w:eastAsia="zh-CN"/>
              </w:rPr>
            </w:pPr>
            <w:r w:rsidRPr="00A564B4">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62FCD"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851F44" w:rsidRPr="00A564B4" w:rsidRDefault="00851F44" w:rsidP="00851F44">
            <w:pPr>
              <w:pStyle w:val="TAL"/>
              <w:rPr>
                <w:lang w:eastAsia="zh-CN"/>
              </w:rPr>
            </w:pPr>
            <w:r w:rsidRPr="00A564B4">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851F44" w:rsidRPr="00A564B4" w:rsidRDefault="00851F44" w:rsidP="00851F44">
            <w:pPr>
              <w:pStyle w:val="TAL"/>
              <w:rPr>
                <w:lang w:eastAsia="zh-CN"/>
              </w:rPr>
            </w:pPr>
            <w:r w:rsidRPr="00A564B4">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851F44" w:rsidRPr="00A564B4" w:rsidRDefault="00851F44" w:rsidP="00851F44">
            <w:pPr>
              <w:pStyle w:val="TAL"/>
              <w:rPr>
                <w:lang w:eastAsia="zh-CN"/>
              </w:rPr>
            </w:pPr>
            <w:r w:rsidRPr="00A564B4">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851F44" w:rsidRPr="00A564B4" w:rsidRDefault="00851F44" w:rsidP="00851F44">
            <w:pPr>
              <w:pStyle w:val="TAL"/>
              <w:rPr>
                <w:lang w:eastAsia="zh-CN"/>
              </w:rPr>
            </w:pPr>
            <w:r w:rsidRPr="00A564B4">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851F44" w:rsidRPr="00A564B4" w:rsidRDefault="00851F44" w:rsidP="00851F44">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851F44" w:rsidRPr="00A564B4" w:rsidRDefault="00851F44" w:rsidP="00851F44">
            <w:pPr>
              <w:pStyle w:val="TAL"/>
              <w:rPr>
                <w:lang w:eastAsia="ko-KR"/>
              </w:rPr>
            </w:pPr>
          </w:p>
        </w:tc>
      </w:tr>
      <w:tr w:rsidR="00851F44" w:rsidRPr="00A564B4" w14:paraId="6B87580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851F44" w:rsidRPr="00A564B4" w:rsidRDefault="00851F44" w:rsidP="00851F44">
            <w:pPr>
              <w:pStyle w:val="TAL"/>
              <w:rPr>
                <w:lang w:eastAsia="zh-CN"/>
              </w:rPr>
            </w:pPr>
            <w:r w:rsidRPr="00A564B4">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851F44" w:rsidRPr="00A564B4" w:rsidRDefault="00851F44" w:rsidP="00851F44">
            <w:pPr>
              <w:pStyle w:val="TAL"/>
              <w:rPr>
                <w:lang w:eastAsia="zh-CN"/>
              </w:rPr>
            </w:pPr>
            <w:r w:rsidRPr="00A564B4">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851F44" w:rsidRPr="00A564B4" w:rsidRDefault="00851F44" w:rsidP="00851F44">
            <w:pPr>
              <w:pStyle w:val="TAL"/>
              <w:rPr>
                <w:lang w:eastAsia="ko-KR"/>
              </w:rPr>
            </w:pPr>
          </w:p>
        </w:tc>
      </w:tr>
      <w:tr w:rsidR="00851F44" w:rsidRPr="00A564B4" w14:paraId="66EA2A8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E4992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CD3E261"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851F44" w:rsidRPr="00A564B4" w:rsidRDefault="00851F44" w:rsidP="00851F44">
            <w:pPr>
              <w:pStyle w:val="TAL"/>
              <w:rPr>
                <w:lang w:eastAsia="ko-KR"/>
              </w:rPr>
            </w:pPr>
            <w:r w:rsidRPr="00A564B4">
              <w:rPr>
                <w:lang w:eastAsia="ko-KR"/>
              </w:rPr>
              <w:t>Note 6</w:t>
            </w:r>
          </w:p>
          <w:p w14:paraId="0F196E54" w14:textId="77777777" w:rsidR="00851F44" w:rsidRPr="00A564B4" w:rsidRDefault="00851F44" w:rsidP="00851F44">
            <w:pPr>
              <w:pStyle w:val="TAL"/>
              <w:rPr>
                <w:lang w:eastAsia="ko-KR"/>
              </w:rPr>
            </w:pPr>
          </w:p>
          <w:p w14:paraId="5DAA3C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3FE512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851F44" w:rsidRPr="00A564B4" w:rsidRDefault="00851F44" w:rsidP="00851F44">
            <w:pPr>
              <w:pStyle w:val="TAL"/>
              <w:rPr>
                <w:lang w:eastAsia="zh-CN"/>
              </w:rPr>
            </w:pPr>
            <w:r w:rsidRPr="00A564B4">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851F44" w:rsidRPr="00A564B4" w:rsidRDefault="00851F44" w:rsidP="00851F44">
            <w:pPr>
              <w:pStyle w:val="TAL"/>
              <w:rPr>
                <w:lang w:eastAsia="zh-CN"/>
              </w:rPr>
            </w:pPr>
            <w:r w:rsidRPr="00A564B4">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851F44" w:rsidRPr="00A564B4" w:rsidRDefault="00851F44" w:rsidP="00851F44">
            <w:pPr>
              <w:pStyle w:val="TAL"/>
              <w:rPr>
                <w:lang w:eastAsia="ko-KR"/>
              </w:rPr>
            </w:pPr>
          </w:p>
        </w:tc>
      </w:tr>
      <w:tr w:rsidR="00851F44" w:rsidRPr="00A564B4" w14:paraId="64FBFC2D"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851F44" w:rsidRPr="00A564B4" w:rsidRDefault="00851F44" w:rsidP="00851F44">
            <w:pPr>
              <w:pStyle w:val="TAL"/>
              <w:rPr>
                <w:lang w:eastAsia="zh-CN"/>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6B5528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52AD50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851F44" w:rsidRPr="00A564B4" w:rsidRDefault="00851F44" w:rsidP="00851F44">
            <w:pPr>
              <w:pStyle w:val="TAL"/>
              <w:rPr>
                <w:lang w:eastAsia="ko-KR"/>
              </w:rPr>
            </w:pPr>
            <w:r w:rsidRPr="00A564B4">
              <w:rPr>
                <w:lang w:eastAsia="ko-KR"/>
              </w:rPr>
              <w:t>Note 6</w:t>
            </w:r>
          </w:p>
          <w:p w14:paraId="5CC79699" w14:textId="77777777" w:rsidR="00851F44" w:rsidRPr="00A564B4" w:rsidRDefault="00851F44" w:rsidP="00851F44">
            <w:pPr>
              <w:pStyle w:val="TAL"/>
              <w:rPr>
                <w:lang w:eastAsia="ko-KR"/>
              </w:rPr>
            </w:pPr>
          </w:p>
          <w:p w14:paraId="6FE9520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A0ECCF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851F44" w:rsidRPr="00A564B4" w:rsidRDefault="00851F44" w:rsidP="00851F44">
            <w:pPr>
              <w:pStyle w:val="TAL"/>
              <w:rPr>
                <w:lang w:eastAsia="zh-CN"/>
              </w:rPr>
            </w:pPr>
            <w:r w:rsidRPr="00A564B4">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851F44" w:rsidRPr="00A564B4" w:rsidRDefault="00851F44" w:rsidP="00851F44">
            <w:pPr>
              <w:pStyle w:val="TAL"/>
              <w:rPr>
                <w:lang w:eastAsia="zh-CN"/>
              </w:rPr>
            </w:pPr>
            <w:r w:rsidRPr="00A564B4">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851F44" w:rsidRPr="00A564B4" w:rsidRDefault="00851F44" w:rsidP="00851F44">
            <w:pPr>
              <w:pStyle w:val="TAL"/>
              <w:rPr>
                <w:lang w:eastAsia="zh-CN"/>
              </w:rPr>
            </w:pPr>
            <w:r w:rsidRPr="00A564B4">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851F44" w:rsidRPr="00A564B4" w:rsidRDefault="00851F44" w:rsidP="00851F44">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5995343C"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851F44" w:rsidRPr="00A564B4" w:rsidRDefault="00851F44" w:rsidP="00851F44">
            <w:pPr>
              <w:pStyle w:val="TAL"/>
              <w:rPr>
                <w:lang w:eastAsia="ko-KR"/>
              </w:rPr>
            </w:pPr>
          </w:p>
        </w:tc>
      </w:tr>
      <w:tr w:rsidR="00851F44" w:rsidRPr="00A564B4" w14:paraId="61A961A3"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851F44" w:rsidRPr="00A564B4" w:rsidRDefault="00851F44" w:rsidP="00851F44">
            <w:pPr>
              <w:pStyle w:val="TAL"/>
              <w:rPr>
                <w:rFonts w:eastAsia="PMingLiU"/>
                <w:lang w:eastAsia="zh-TW"/>
              </w:rPr>
            </w:pPr>
            <w:r w:rsidRPr="00A564B4">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851F44" w:rsidRPr="00A564B4" w:rsidRDefault="00851F44" w:rsidP="00851F44">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85A088C"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851F44" w:rsidRPr="00A564B4" w:rsidRDefault="00851F44" w:rsidP="00851F44">
            <w:pPr>
              <w:pStyle w:val="TAL"/>
              <w:rPr>
                <w:lang w:eastAsia="ko-KR"/>
              </w:rPr>
            </w:pPr>
            <w:r w:rsidRPr="00A564B4">
              <w:rPr>
                <w:lang w:eastAsia="ko-KR"/>
              </w:rPr>
              <w:t>Note 6</w:t>
            </w:r>
          </w:p>
          <w:p w14:paraId="3E416EBF" w14:textId="77777777" w:rsidR="00851F44" w:rsidRPr="00A564B4" w:rsidRDefault="00851F44" w:rsidP="00851F44">
            <w:pPr>
              <w:pStyle w:val="TAL"/>
              <w:rPr>
                <w:lang w:eastAsia="ko-KR"/>
              </w:rPr>
            </w:pPr>
          </w:p>
          <w:p w14:paraId="6F42685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7ED69A"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851F44" w:rsidRPr="00A564B4" w:rsidRDefault="00851F44" w:rsidP="00851F44">
            <w:pPr>
              <w:pStyle w:val="TAL"/>
              <w:rPr>
                <w:lang w:eastAsia="zh-CN"/>
              </w:rPr>
            </w:pPr>
            <w:r w:rsidRPr="00A564B4">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851F44" w:rsidRPr="00A564B4" w:rsidRDefault="00851F44" w:rsidP="00851F44">
            <w:pPr>
              <w:pStyle w:val="TAL"/>
              <w:rPr>
                <w:lang w:eastAsia="zh-CN"/>
              </w:rPr>
            </w:pPr>
            <w:r w:rsidRPr="00A564B4">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851F44" w:rsidRPr="00A564B4" w:rsidRDefault="00851F44" w:rsidP="00851F44">
            <w:pPr>
              <w:pStyle w:val="TAL"/>
              <w:rPr>
                <w:lang w:eastAsia="zh-CN"/>
              </w:rPr>
            </w:pPr>
            <w:r w:rsidRPr="00A564B4">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851F44" w:rsidRPr="00A564B4" w:rsidRDefault="00851F44" w:rsidP="00851F44">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78E0941F"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851F44" w:rsidRPr="00A564B4" w:rsidRDefault="00851F44" w:rsidP="00851F44">
            <w:pPr>
              <w:pStyle w:val="TAL"/>
              <w:rPr>
                <w:lang w:eastAsia="ko-KR"/>
              </w:rPr>
            </w:pPr>
          </w:p>
        </w:tc>
      </w:tr>
      <w:tr w:rsidR="00851F44" w:rsidRPr="00A564B4" w14:paraId="526A0D0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851F44" w:rsidRPr="00A564B4" w:rsidRDefault="00851F44" w:rsidP="00851F44">
            <w:pPr>
              <w:pStyle w:val="TAL"/>
              <w:rPr>
                <w:rFonts w:eastAsia="PMingLiU"/>
                <w:lang w:eastAsia="zh-TW"/>
              </w:rPr>
            </w:pPr>
            <w:r w:rsidRPr="00A564B4">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851F44" w:rsidRPr="00A564B4" w:rsidRDefault="00851F44" w:rsidP="00851F44">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B69433E"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851F44" w:rsidRPr="00A564B4" w:rsidRDefault="00851F44" w:rsidP="00851F44">
            <w:pPr>
              <w:pStyle w:val="TAL"/>
              <w:rPr>
                <w:lang w:eastAsia="ko-KR"/>
              </w:rPr>
            </w:pPr>
            <w:r w:rsidRPr="00A564B4">
              <w:rPr>
                <w:lang w:eastAsia="ko-KR"/>
              </w:rPr>
              <w:t>Note 6</w:t>
            </w:r>
          </w:p>
          <w:p w14:paraId="174C28CF" w14:textId="77777777" w:rsidR="00851F44" w:rsidRPr="00A564B4" w:rsidRDefault="00851F44" w:rsidP="00851F44">
            <w:pPr>
              <w:pStyle w:val="TAL"/>
              <w:rPr>
                <w:lang w:eastAsia="ko-KR"/>
              </w:rPr>
            </w:pPr>
          </w:p>
          <w:p w14:paraId="5FC638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F9918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851F44" w:rsidRPr="00A564B4" w:rsidRDefault="00851F44" w:rsidP="00851F44">
            <w:pPr>
              <w:pStyle w:val="TAL"/>
              <w:rPr>
                <w:lang w:eastAsia="zh-CN"/>
              </w:rPr>
            </w:pPr>
            <w:r w:rsidRPr="00A564B4">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851F44" w:rsidRPr="00A564B4" w:rsidRDefault="00851F44" w:rsidP="00851F44">
            <w:pPr>
              <w:pStyle w:val="TAL"/>
              <w:rPr>
                <w:lang w:eastAsia="zh-CN"/>
              </w:rPr>
            </w:pPr>
            <w:r w:rsidRPr="00A564B4">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851F44" w:rsidRPr="00A564B4" w:rsidRDefault="00851F44" w:rsidP="00851F44">
            <w:pPr>
              <w:pStyle w:val="TAL"/>
              <w:rPr>
                <w:lang w:eastAsia="zh-CN"/>
              </w:rPr>
            </w:pPr>
            <w:r w:rsidRPr="00A564B4">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851F44" w:rsidRPr="00A564B4" w:rsidRDefault="00851F44" w:rsidP="00851F44">
            <w:pPr>
              <w:pStyle w:val="TAL"/>
              <w:rPr>
                <w:lang w:eastAsia="zh-CN"/>
              </w:rPr>
            </w:pPr>
            <w:r w:rsidRPr="00A564B4">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851F44" w:rsidRPr="00A564B4" w:rsidRDefault="00851F44" w:rsidP="00851F44">
            <w:pPr>
              <w:pStyle w:val="TAL"/>
              <w:rPr>
                <w:lang w:eastAsia="ko-KR"/>
              </w:rPr>
            </w:pPr>
            <w:r w:rsidRPr="00A564B4">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851F44" w:rsidRPr="00A564B4" w:rsidRDefault="00851F44" w:rsidP="00851F44">
            <w:pPr>
              <w:pStyle w:val="TAL"/>
              <w:rPr>
                <w:lang w:eastAsia="ko-KR"/>
              </w:rPr>
            </w:pPr>
          </w:p>
        </w:tc>
      </w:tr>
      <w:tr w:rsidR="00851F44" w:rsidRPr="00A564B4" w14:paraId="5FC0C21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851F44" w:rsidRPr="00A564B4" w:rsidRDefault="00851F44" w:rsidP="00851F44">
            <w:pPr>
              <w:pStyle w:val="TAL"/>
              <w:rPr>
                <w:lang w:eastAsia="zh-CN"/>
              </w:rPr>
            </w:pPr>
            <w:r w:rsidRPr="00A564B4">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851F44" w:rsidRPr="00A564B4" w:rsidRDefault="00851F44" w:rsidP="00851F44">
            <w:pPr>
              <w:pStyle w:val="TAL"/>
              <w:rPr>
                <w:lang w:eastAsia="zh-CN"/>
              </w:rPr>
            </w:pPr>
            <w:r w:rsidRPr="00A564B4">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851F44" w:rsidRPr="00A564B4" w:rsidRDefault="00851F44" w:rsidP="00851F44">
            <w:pPr>
              <w:pStyle w:val="TAL"/>
              <w:rPr>
                <w:lang w:eastAsia="zh-CN"/>
              </w:rPr>
            </w:pPr>
            <w:r w:rsidRPr="00A564B4">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851F44" w:rsidRPr="00A564B4" w:rsidRDefault="00851F44" w:rsidP="00851F44">
            <w:pPr>
              <w:pStyle w:val="TAL"/>
              <w:rPr>
                <w:lang w:eastAsia="ko-KR"/>
              </w:rPr>
            </w:pPr>
          </w:p>
        </w:tc>
      </w:tr>
      <w:tr w:rsidR="00851F44" w:rsidRPr="00A564B4" w14:paraId="056EACE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851F44" w:rsidRPr="00A564B4" w:rsidRDefault="00851F44" w:rsidP="00851F44">
            <w:pPr>
              <w:pStyle w:val="TAL"/>
              <w:rPr>
                <w:lang w:eastAsia="zh-CN"/>
              </w:rPr>
            </w:pPr>
            <w:r w:rsidRPr="00A564B4">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851F44" w:rsidRPr="00A564B4" w:rsidRDefault="00851F44" w:rsidP="00851F44">
            <w:pPr>
              <w:pStyle w:val="TAL"/>
              <w:rPr>
                <w:lang w:eastAsia="zh-CN"/>
              </w:rPr>
            </w:pPr>
            <w:r w:rsidRPr="00A564B4">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851F44" w:rsidRPr="00A564B4" w:rsidRDefault="00851F44" w:rsidP="00851F44">
            <w:pPr>
              <w:pStyle w:val="TAL"/>
              <w:rPr>
                <w:lang w:eastAsia="zh-CN"/>
              </w:rPr>
            </w:pPr>
            <w:r w:rsidRPr="00A564B4">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851F44" w:rsidRPr="00A564B4" w:rsidRDefault="00851F44" w:rsidP="00851F44">
            <w:pPr>
              <w:pStyle w:val="TAL"/>
              <w:rPr>
                <w:lang w:eastAsia="ko-KR"/>
              </w:rPr>
            </w:pPr>
          </w:p>
        </w:tc>
      </w:tr>
      <w:tr w:rsidR="00851F44" w:rsidRPr="00A564B4" w14:paraId="7EC0EF1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851F44" w:rsidRPr="00A564B4" w:rsidRDefault="00851F44" w:rsidP="00851F44">
            <w:pPr>
              <w:pStyle w:val="TAL"/>
              <w:rPr>
                <w:lang w:eastAsia="zh-CN"/>
              </w:rPr>
            </w:pPr>
            <w:r w:rsidRPr="00A564B4">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851F44" w:rsidRPr="00A564B4" w:rsidRDefault="00851F44" w:rsidP="00851F44">
            <w:pPr>
              <w:pStyle w:val="TAL"/>
              <w:rPr>
                <w:lang w:eastAsia="zh-CN"/>
              </w:rPr>
            </w:pPr>
            <w:r w:rsidRPr="00A564B4">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851F44" w:rsidRPr="00A564B4" w:rsidRDefault="00851F44" w:rsidP="00851F44">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851F44" w:rsidRPr="00A564B4" w:rsidRDefault="00851F44" w:rsidP="00851F44">
            <w:pPr>
              <w:pStyle w:val="TAL"/>
              <w:rPr>
                <w:lang w:eastAsia="zh-CN"/>
              </w:rPr>
            </w:pPr>
            <w:r w:rsidRPr="00A564B4">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22C23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851F44" w:rsidRPr="00A564B4" w:rsidRDefault="00851F44" w:rsidP="00851F44">
            <w:pPr>
              <w:pStyle w:val="TAL"/>
              <w:rPr>
                <w:lang w:eastAsia="zh-CN"/>
              </w:rPr>
            </w:pPr>
            <w:r w:rsidRPr="00A564B4">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851F44" w:rsidRPr="00A564B4" w:rsidRDefault="00851F44" w:rsidP="00851F44">
            <w:pPr>
              <w:pStyle w:val="TAL"/>
              <w:rPr>
                <w:lang w:eastAsia="zh-CN"/>
              </w:rPr>
            </w:pPr>
            <w:r w:rsidRPr="00A564B4">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851F44" w:rsidRPr="00A564B4" w:rsidRDefault="00851F44" w:rsidP="00851F44">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851F44" w:rsidRPr="00A564B4" w:rsidRDefault="00851F44" w:rsidP="00851F44">
            <w:pPr>
              <w:pStyle w:val="TAL"/>
              <w:rPr>
                <w:lang w:eastAsia="zh-CN"/>
              </w:rPr>
            </w:pPr>
            <w:r w:rsidRPr="00A564B4">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851F44" w:rsidRPr="00A564B4" w:rsidRDefault="00851F44" w:rsidP="00851F44">
            <w:pPr>
              <w:pStyle w:val="TAL"/>
              <w:rPr>
                <w:lang w:eastAsia="ko-KR"/>
              </w:rPr>
            </w:pPr>
          </w:p>
        </w:tc>
      </w:tr>
      <w:tr w:rsidR="00851F44" w:rsidRPr="00A564B4" w14:paraId="6EBE12B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851F44" w:rsidRPr="00A564B4" w:rsidRDefault="00851F44" w:rsidP="00851F44">
            <w:pPr>
              <w:pStyle w:val="TAL"/>
              <w:rPr>
                <w:lang w:eastAsia="zh-CN"/>
              </w:rPr>
            </w:pPr>
            <w:r w:rsidRPr="00A564B4">
              <w:rPr>
                <w:lang w:eastAsia="zh-CN"/>
              </w:rPr>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851F44" w:rsidRPr="00A564B4" w:rsidRDefault="00851F44" w:rsidP="00851F44">
            <w:pPr>
              <w:pStyle w:val="TAL"/>
              <w:rPr>
                <w:lang w:eastAsia="zh-CN"/>
              </w:rPr>
            </w:pPr>
            <w:r w:rsidRPr="00A564B4">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851F44" w:rsidRPr="00A564B4" w:rsidRDefault="00851F44" w:rsidP="00851F44">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851F44" w:rsidRPr="00A564B4" w:rsidRDefault="00851F44" w:rsidP="00851F44">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851F44" w:rsidRPr="00A564B4" w:rsidRDefault="00851F44" w:rsidP="00851F44">
            <w:pPr>
              <w:pStyle w:val="TAL"/>
              <w:rPr>
                <w:lang w:eastAsia="ko-KR"/>
              </w:rPr>
            </w:pPr>
          </w:p>
        </w:tc>
      </w:tr>
      <w:tr w:rsidR="00851F44" w:rsidRPr="00A564B4" w14:paraId="3130E0B6" w14:textId="77777777" w:rsidTr="00BC6DDF">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851F44" w:rsidRPr="00A564B4" w:rsidRDefault="00851F44" w:rsidP="00851F44">
            <w:pPr>
              <w:pStyle w:val="TAL"/>
              <w:rPr>
                <w:lang w:eastAsia="zh-CN"/>
              </w:rPr>
            </w:pPr>
            <w:r w:rsidRPr="00A564B4">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851F44" w:rsidRPr="00A564B4" w:rsidRDefault="00851F44" w:rsidP="00851F44">
            <w:pPr>
              <w:pStyle w:val="TAL"/>
              <w:rPr>
                <w:lang w:eastAsia="zh-CN"/>
              </w:rPr>
            </w:pPr>
            <w:r w:rsidRPr="00A564B4">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851F44" w:rsidRPr="00A564B4" w:rsidRDefault="00851F44" w:rsidP="00851F44">
            <w:pPr>
              <w:pStyle w:val="TAL"/>
              <w:rPr>
                <w:lang w:eastAsia="ko-KR"/>
              </w:rPr>
            </w:pPr>
          </w:p>
        </w:tc>
      </w:tr>
      <w:tr w:rsidR="00851F44" w:rsidRPr="00A564B4" w14:paraId="2B10A2AC" w14:textId="77777777" w:rsidTr="00BC6DDF">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851F44" w:rsidRPr="00A564B4" w:rsidRDefault="00851F44" w:rsidP="00851F44">
            <w:pPr>
              <w:pStyle w:val="TAL"/>
              <w:rPr>
                <w:lang w:eastAsia="zh-CN"/>
              </w:rPr>
            </w:pPr>
            <w:r w:rsidRPr="00A564B4">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851F44" w:rsidRPr="00A564B4" w:rsidRDefault="00851F44" w:rsidP="00851F44">
            <w:pPr>
              <w:pStyle w:val="TAL"/>
              <w:rPr>
                <w:lang w:eastAsia="zh-CN"/>
              </w:rPr>
            </w:pPr>
            <w:r w:rsidRPr="00A564B4">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851F44" w:rsidRPr="00A564B4" w:rsidRDefault="00851F44" w:rsidP="00851F44">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851F44" w:rsidRPr="00A564B4" w:rsidRDefault="00851F44" w:rsidP="00851F44">
            <w:pPr>
              <w:pStyle w:val="TAL"/>
              <w:rPr>
                <w:lang w:eastAsia="zh-CN"/>
              </w:rPr>
            </w:pPr>
            <w:r w:rsidRPr="00A564B4">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1ECFDF6"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851F44" w:rsidRPr="00A564B4" w:rsidRDefault="00851F44" w:rsidP="00851F44">
            <w:pPr>
              <w:pStyle w:val="TAL"/>
              <w:rPr>
                <w:lang w:eastAsia="zh-CN"/>
              </w:rPr>
            </w:pPr>
            <w:r w:rsidRPr="00A564B4">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851F44" w:rsidRPr="00A564B4" w:rsidRDefault="00851F44" w:rsidP="00851F44">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D501D2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57B335E"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851F44" w:rsidRPr="00A564B4" w:rsidRDefault="00851F44" w:rsidP="00851F44">
            <w:pPr>
              <w:pStyle w:val="TAL"/>
              <w:rPr>
                <w:lang w:eastAsia="ko-KR"/>
              </w:rPr>
            </w:pPr>
            <w:r w:rsidRPr="00A564B4">
              <w:rPr>
                <w:lang w:eastAsia="ko-KR"/>
              </w:rPr>
              <w:t>Note 6</w:t>
            </w:r>
          </w:p>
        </w:tc>
      </w:tr>
      <w:tr w:rsidR="00851F44" w:rsidRPr="00A564B4" w14:paraId="586BB75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851F44" w:rsidRPr="00A564B4" w:rsidRDefault="00851F44" w:rsidP="00851F44">
            <w:pPr>
              <w:pStyle w:val="TAL"/>
              <w:rPr>
                <w:lang w:eastAsia="zh-CN"/>
              </w:rPr>
            </w:pPr>
            <w:r w:rsidRPr="00A564B4">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851F44" w:rsidRPr="00A564B4" w:rsidRDefault="00851F44" w:rsidP="00851F44">
            <w:pPr>
              <w:pStyle w:val="TAL"/>
              <w:rPr>
                <w:lang w:eastAsia="zh-CN"/>
              </w:rPr>
            </w:pPr>
            <w:r w:rsidRPr="00A564B4">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851F44" w:rsidRPr="00A564B4" w:rsidRDefault="00851F44" w:rsidP="00851F44">
            <w:pPr>
              <w:pStyle w:val="TAL"/>
              <w:rPr>
                <w:lang w:eastAsia="zh-CN"/>
              </w:rPr>
            </w:pPr>
            <w:r w:rsidRPr="00A564B4">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851F44" w:rsidRPr="00A564B4" w:rsidRDefault="00851F44" w:rsidP="00851F44">
            <w:pPr>
              <w:pStyle w:val="TAL"/>
              <w:rPr>
                <w:lang w:eastAsia="zh-CN"/>
              </w:rPr>
            </w:pPr>
            <w:r w:rsidRPr="00A564B4">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AC48D9C"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851F44" w:rsidRPr="00A564B4" w:rsidRDefault="00851F44" w:rsidP="00851F44">
            <w:pPr>
              <w:pStyle w:val="TAL"/>
              <w:rPr>
                <w:lang w:eastAsia="zh-CN"/>
              </w:rPr>
            </w:pPr>
            <w:r w:rsidRPr="00A564B4">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851F44" w:rsidRPr="00A564B4" w:rsidRDefault="00851F44" w:rsidP="00851F44">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CFC9A0D"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AED99D"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851F44" w:rsidRPr="00A564B4" w:rsidRDefault="00851F44" w:rsidP="00851F44">
            <w:pPr>
              <w:pStyle w:val="TAL"/>
              <w:rPr>
                <w:lang w:eastAsia="ko-KR"/>
              </w:rPr>
            </w:pPr>
            <w:r w:rsidRPr="00A564B4">
              <w:rPr>
                <w:lang w:eastAsia="ko-KR"/>
              </w:rPr>
              <w:t>Note 6</w:t>
            </w:r>
          </w:p>
        </w:tc>
      </w:tr>
      <w:tr w:rsidR="00851F44" w:rsidRPr="00A564B4" w14:paraId="5954ACC3" w14:textId="77777777" w:rsidTr="00BC6DDF">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851F44" w:rsidRPr="00A564B4" w:rsidRDefault="00851F44" w:rsidP="00851F44">
            <w:pPr>
              <w:pStyle w:val="TAL"/>
              <w:rPr>
                <w:lang w:eastAsia="zh-CN"/>
              </w:rPr>
            </w:pPr>
            <w:r w:rsidRPr="00A564B4">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851F44" w:rsidRPr="00A564B4" w:rsidRDefault="00851F44" w:rsidP="00851F44">
            <w:pPr>
              <w:pStyle w:val="TAL"/>
              <w:rPr>
                <w:lang w:eastAsia="zh-CN"/>
              </w:rPr>
            </w:pPr>
            <w:r w:rsidRPr="00A564B4">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222D3F3" w14:textId="77777777" w:rsidTr="00BC6DDF">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851F44" w:rsidRPr="00A564B4" w:rsidRDefault="00851F44" w:rsidP="00851F44">
            <w:pPr>
              <w:pStyle w:val="TAL"/>
              <w:rPr>
                <w:lang w:eastAsia="zh-CN"/>
              </w:rPr>
            </w:pPr>
            <w:r w:rsidRPr="00A564B4">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851F44" w:rsidRPr="00A564B4" w:rsidRDefault="00851F44" w:rsidP="00851F44">
            <w:pPr>
              <w:pStyle w:val="TAL"/>
              <w:rPr>
                <w:lang w:eastAsia="zh-CN"/>
              </w:rPr>
            </w:pPr>
            <w:r w:rsidRPr="00A564B4">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7C752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851F44" w:rsidRPr="00A564B4" w:rsidRDefault="00851F44" w:rsidP="00851F44">
            <w:pPr>
              <w:pStyle w:val="TAL"/>
              <w:rPr>
                <w:lang w:eastAsia="zh-CN"/>
              </w:rPr>
            </w:pPr>
            <w:r w:rsidRPr="00A564B4">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851F44" w:rsidRPr="00A564B4" w:rsidRDefault="00851F44" w:rsidP="00851F44">
            <w:pPr>
              <w:pStyle w:val="TAL"/>
              <w:rPr>
                <w:lang w:eastAsia="zh-CN"/>
              </w:rPr>
            </w:pPr>
            <w:r w:rsidRPr="00A564B4">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851F44" w:rsidRPr="00A564B4" w:rsidRDefault="00851F44" w:rsidP="00851F44">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851F44" w:rsidRPr="00A564B4" w:rsidRDefault="00851F44" w:rsidP="00851F44">
            <w:pPr>
              <w:pStyle w:val="TAL"/>
              <w:rPr>
                <w:lang w:eastAsia="zh-CN"/>
              </w:rPr>
            </w:pPr>
            <w:r w:rsidRPr="00A564B4">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C9BA3A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851F44" w:rsidRPr="00A564B4" w:rsidRDefault="00851F44" w:rsidP="00851F44">
            <w:pPr>
              <w:pStyle w:val="TAL"/>
              <w:rPr>
                <w:lang w:eastAsia="zh-CN"/>
              </w:rPr>
            </w:pPr>
            <w:r w:rsidRPr="00A564B4">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851F44" w:rsidRPr="00A564B4" w:rsidRDefault="00851F44" w:rsidP="00851F44">
            <w:pPr>
              <w:pStyle w:val="TAL"/>
              <w:rPr>
                <w:lang w:eastAsia="zh-CN"/>
              </w:rPr>
            </w:pPr>
            <w:r w:rsidRPr="00A564B4">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851F44" w:rsidRPr="00A564B4" w:rsidRDefault="00851F44" w:rsidP="00851F44">
            <w:pPr>
              <w:pStyle w:val="TAL"/>
              <w:rPr>
                <w:lang w:eastAsia="zh-CN"/>
              </w:rPr>
            </w:pPr>
            <w:r w:rsidRPr="00A564B4">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851F44" w:rsidRPr="00A564B4" w:rsidRDefault="00851F44" w:rsidP="00851F44">
            <w:pPr>
              <w:pStyle w:val="TAL"/>
              <w:rPr>
                <w:lang w:eastAsia="zh-CN"/>
              </w:rPr>
            </w:pPr>
            <w:r w:rsidRPr="00A564B4">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D2E850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851F44" w:rsidRPr="00A564B4" w:rsidRDefault="00851F44" w:rsidP="00851F44">
            <w:pPr>
              <w:pStyle w:val="TAL"/>
              <w:rPr>
                <w:lang w:eastAsia="zh-CN"/>
              </w:rPr>
            </w:pPr>
            <w:r w:rsidRPr="00A564B4">
              <w:rPr>
                <w:lang w:eastAsia="zh-CN"/>
              </w:rPr>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851F44" w:rsidRPr="00A564B4" w:rsidRDefault="00851F44" w:rsidP="00851F44">
            <w:pPr>
              <w:pStyle w:val="TAL"/>
              <w:rPr>
                <w:lang w:eastAsia="zh-CN"/>
              </w:rPr>
            </w:pPr>
            <w:r w:rsidRPr="00A564B4">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851F44" w:rsidRPr="00A564B4" w:rsidRDefault="00851F44" w:rsidP="00851F44">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851F44" w:rsidRPr="00A564B4" w:rsidRDefault="00851F44" w:rsidP="00851F44">
            <w:pPr>
              <w:pStyle w:val="TAL"/>
              <w:rPr>
                <w:lang w:eastAsia="zh-CN"/>
              </w:rPr>
            </w:pPr>
            <w:r w:rsidRPr="00A564B4">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3AC274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851F44" w:rsidRPr="00A564B4" w:rsidRDefault="00851F44" w:rsidP="00851F44">
            <w:pPr>
              <w:pStyle w:val="TAL"/>
              <w:keepNext w:val="0"/>
              <w:keepLines w:val="0"/>
              <w:rPr>
                <w:lang w:eastAsia="zh-CN"/>
              </w:rPr>
            </w:pPr>
            <w:r w:rsidRPr="00A564B4">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851F44" w:rsidRPr="00A564B4" w:rsidRDefault="00851F44" w:rsidP="00851F44">
            <w:pPr>
              <w:pStyle w:val="TAL"/>
              <w:keepNext w:val="0"/>
              <w:keepLines w:val="0"/>
              <w:rPr>
                <w:lang w:eastAsia="zh-CN"/>
              </w:rPr>
            </w:pPr>
            <w:r w:rsidRPr="00A564B4">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851F44" w:rsidRPr="00A564B4" w:rsidRDefault="00851F44" w:rsidP="00851F44">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851F44" w:rsidRPr="00A564B4" w:rsidRDefault="00851F44" w:rsidP="00851F44">
            <w:pPr>
              <w:pStyle w:val="TAL"/>
              <w:keepNext w:val="0"/>
              <w:keepLines w:val="0"/>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851F44" w:rsidRPr="00A564B4" w:rsidRDefault="00851F44" w:rsidP="00851F44">
            <w:pPr>
              <w:pStyle w:val="TAL"/>
              <w:keepNext w:val="0"/>
              <w:keepLines w:val="0"/>
              <w:rPr>
                <w:lang w:eastAsia="zh-CN"/>
              </w:rPr>
            </w:pPr>
            <w:r w:rsidRPr="00A564B4">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851F44" w:rsidRPr="00A564B4" w:rsidRDefault="00851F44" w:rsidP="00851F44">
            <w:pPr>
              <w:pStyle w:val="TAL"/>
              <w:keepNext w:val="0"/>
              <w:keepLines w:val="0"/>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851F44" w:rsidRPr="00A564B4" w:rsidRDefault="00851F44" w:rsidP="00851F44">
            <w:pPr>
              <w:pStyle w:val="TAL"/>
              <w:keepNext w:val="0"/>
              <w:keepLines w:val="0"/>
              <w:rPr>
                <w:lang w:eastAsia="ko-KR"/>
              </w:rPr>
            </w:pPr>
            <w:r w:rsidRPr="00A564B4">
              <w:rPr>
                <w:lang w:eastAsia="zh-CN"/>
              </w:rPr>
              <w:t xml:space="preserve">Note </w:t>
            </w:r>
            <w:r w:rsidRPr="00A564B4">
              <w:rPr>
                <w:lang w:eastAsia="zh-TW"/>
              </w:rPr>
              <w:t>7</w:t>
            </w:r>
          </w:p>
        </w:tc>
      </w:tr>
      <w:tr w:rsidR="00851F44" w:rsidRPr="00A564B4" w14:paraId="3C2DFF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851F44" w:rsidRPr="00A564B4" w:rsidRDefault="00851F44" w:rsidP="00851F44">
            <w:pPr>
              <w:pStyle w:val="TAL"/>
              <w:rPr>
                <w:lang w:eastAsia="zh-CN"/>
              </w:rPr>
            </w:pPr>
            <w:r w:rsidRPr="00A564B4">
              <w:rPr>
                <w:lang w:eastAsia="zh-CN"/>
              </w:rPr>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851F44" w:rsidRPr="00A564B4" w:rsidRDefault="00851F44" w:rsidP="00851F44">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851F44" w:rsidRPr="00A564B4" w:rsidRDefault="00851F44" w:rsidP="00851F44">
            <w:pPr>
              <w:pStyle w:val="TAL"/>
              <w:rPr>
                <w:lang w:eastAsia="ko-KR"/>
              </w:rPr>
            </w:pPr>
          </w:p>
        </w:tc>
      </w:tr>
      <w:tr w:rsidR="00851F44" w:rsidRPr="00A564B4" w14:paraId="1431609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851F44" w:rsidRPr="00A564B4" w:rsidRDefault="00851F44" w:rsidP="00851F44">
            <w:pPr>
              <w:pStyle w:val="TAL"/>
              <w:rPr>
                <w:lang w:eastAsia="zh-CN"/>
              </w:rPr>
            </w:pPr>
            <w:r w:rsidRPr="00A564B4">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851F44" w:rsidRPr="00A564B4" w:rsidRDefault="00851F44" w:rsidP="00851F44">
            <w:pPr>
              <w:pStyle w:val="TAL"/>
              <w:rPr>
                <w:lang w:eastAsia="zh-CN"/>
              </w:rPr>
            </w:pPr>
            <w:r w:rsidRPr="00A564B4">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851F44" w:rsidRPr="00A564B4" w:rsidRDefault="00851F44" w:rsidP="00851F44">
            <w:pPr>
              <w:pStyle w:val="TAL"/>
              <w:rPr>
                <w:lang w:eastAsia="ko-KR"/>
              </w:rPr>
            </w:pPr>
          </w:p>
        </w:tc>
      </w:tr>
      <w:tr w:rsidR="00851F44" w:rsidRPr="00A564B4" w14:paraId="0ABCCD7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851F44" w:rsidRPr="00A564B4" w:rsidRDefault="00851F44" w:rsidP="00851F44">
            <w:pPr>
              <w:pStyle w:val="TAL"/>
              <w:rPr>
                <w:lang w:eastAsia="zh-CN"/>
              </w:rPr>
            </w:pPr>
            <w:r w:rsidRPr="00A564B4">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851F44" w:rsidRPr="00A564B4" w:rsidRDefault="00851F44" w:rsidP="00851F44">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851F44" w:rsidRPr="00A564B4" w:rsidRDefault="00851F44" w:rsidP="00851F44">
            <w:pPr>
              <w:pStyle w:val="TAL"/>
              <w:rPr>
                <w:lang w:eastAsia="en-US"/>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851F44" w:rsidRPr="00A564B4" w:rsidRDefault="00851F44" w:rsidP="00851F44">
            <w:pPr>
              <w:pStyle w:val="TAL"/>
              <w:rPr>
                <w:lang w:eastAsia="en-US"/>
              </w:rPr>
            </w:pPr>
            <w:r w:rsidRPr="00A564B4">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851F44" w:rsidRPr="00A564B4" w:rsidRDefault="00851F44" w:rsidP="00851F44">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851F44" w:rsidRPr="00A564B4" w:rsidRDefault="00851F44" w:rsidP="00851F44">
            <w:pPr>
              <w:pStyle w:val="TAL"/>
              <w:rPr>
                <w:lang w:eastAsia="ko-KR"/>
              </w:rPr>
            </w:pPr>
          </w:p>
        </w:tc>
      </w:tr>
      <w:tr w:rsidR="00851F44" w:rsidRPr="00A564B4" w14:paraId="28EEACE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851F44" w:rsidRPr="00A564B4" w:rsidRDefault="00851F44" w:rsidP="00851F44">
            <w:pPr>
              <w:pStyle w:val="TAL"/>
              <w:rPr>
                <w:lang w:eastAsia="en-US"/>
              </w:rPr>
            </w:pPr>
            <w:r w:rsidRPr="00A564B4">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851F44" w:rsidRPr="00A564B4" w:rsidRDefault="00851F44" w:rsidP="00851F44">
            <w:pPr>
              <w:pStyle w:val="TAL"/>
              <w:rPr>
                <w:lang w:eastAsia="en-US"/>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851F44" w:rsidRPr="00A564B4" w:rsidRDefault="00851F44" w:rsidP="00851F44">
            <w:pPr>
              <w:pStyle w:val="TAL"/>
              <w:rPr>
                <w:lang w:eastAsia="en-US"/>
              </w:rPr>
            </w:pPr>
            <w:r w:rsidRPr="00A564B4">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851F44" w:rsidRPr="00A564B4" w:rsidRDefault="00851F44" w:rsidP="00851F44">
            <w:pPr>
              <w:pStyle w:val="TAL"/>
              <w:rPr>
                <w:lang w:eastAsia="ko-KR"/>
              </w:rPr>
            </w:pPr>
          </w:p>
        </w:tc>
      </w:tr>
      <w:tr w:rsidR="00851F44" w:rsidRPr="00A564B4" w14:paraId="771BA2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851F44" w:rsidRPr="00A564B4" w:rsidRDefault="00851F44" w:rsidP="00851F44">
            <w:pPr>
              <w:pStyle w:val="TAL"/>
              <w:rPr>
                <w:lang w:eastAsia="zh-CN"/>
              </w:rPr>
            </w:pPr>
            <w:r w:rsidRPr="00A564B4">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851F44" w:rsidRPr="00A564B4" w:rsidRDefault="00851F44" w:rsidP="00851F44">
            <w:pPr>
              <w:pStyle w:val="TAL"/>
              <w:rPr>
                <w:lang w:eastAsia="zh-CN"/>
              </w:rPr>
            </w:pPr>
            <w:r w:rsidRPr="00A564B4">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7471FE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851F44" w:rsidRPr="00A564B4" w:rsidRDefault="00851F44" w:rsidP="00851F44">
            <w:pPr>
              <w:pStyle w:val="TAL"/>
              <w:rPr>
                <w:lang w:eastAsia="zh-CN"/>
              </w:rPr>
            </w:pPr>
            <w:r w:rsidRPr="00A564B4">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851F44" w:rsidRPr="00A564B4" w:rsidRDefault="00851F44" w:rsidP="00851F44">
            <w:pPr>
              <w:pStyle w:val="TAL"/>
              <w:rPr>
                <w:lang w:eastAsia="zh-CN"/>
              </w:rPr>
            </w:pPr>
            <w:r w:rsidRPr="00A564B4">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851F44" w:rsidRPr="00A564B4" w:rsidRDefault="00851F44" w:rsidP="00851F44">
            <w:pPr>
              <w:pStyle w:val="TAL"/>
              <w:rPr>
                <w:lang w:eastAsia="zh-CN"/>
              </w:rPr>
            </w:pPr>
            <w:r w:rsidRPr="00A564B4">
              <w:rPr>
                <w:lang w:eastAsia="zh-CN"/>
              </w:rPr>
              <w:t xml:space="preserve">UE supporting E-UTRA FDD and Maximum CSI processes of Three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545E6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851F44" w:rsidRPr="00A564B4" w:rsidRDefault="00851F44" w:rsidP="00851F44">
            <w:pPr>
              <w:pStyle w:val="TAL"/>
              <w:rPr>
                <w:lang w:eastAsia="zh-CN"/>
              </w:rPr>
            </w:pPr>
            <w:r w:rsidRPr="00A564B4">
              <w:rPr>
                <w:lang w:eastAsia="zh-CN"/>
              </w:rPr>
              <w:t>9.3.6.1_F.3</w:t>
            </w:r>
          </w:p>
        </w:tc>
        <w:tc>
          <w:tcPr>
            <w:tcW w:w="1646" w:type="dxa"/>
            <w:tcBorders>
              <w:top w:val="nil"/>
              <w:left w:val="nil"/>
              <w:bottom w:val="single" w:sz="4" w:space="0" w:color="auto"/>
              <w:right w:val="single" w:sz="4" w:space="0" w:color="auto"/>
            </w:tcBorders>
            <w:shd w:val="clear" w:color="auto" w:fill="auto"/>
          </w:tcPr>
          <w:p w14:paraId="30038EA0"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851F44" w:rsidRPr="00A564B4" w:rsidRDefault="00851F44" w:rsidP="00851F44">
            <w:pPr>
              <w:pStyle w:val="TAL"/>
              <w:rPr>
                <w:lang w:eastAsia="zh-CN"/>
              </w:rPr>
            </w:pPr>
            <w:r w:rsidRPr="00A564B4">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851F44" w:rsidRPr="00A564B4" w:rsidRDefault="00851F44" w:rsidP="00851F44">
            <w:pPr>
              <w:pStyle w:val="TAL"/>
              <w:rPr>
                <w:lang w:eastAsia="zh-CN"/>
              </w:rPr>
            </w:pPr>
            <w:r w:rsidRPr="00A564B4">
              <w:rPr>
                <w:lang w:eastAsia="zh-CN"/>
              </w:rPr>
              <w:t xml:space="preserve">UE supporting E-UTRA FDD and Maximum CSI processes of Four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49B244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851F44" w:rsidRPr="00A564B4" w:rsidRDefault="00851F44" w:rsidP="00851F44">
            <w:pPr>
              <w:pStyle w:val="TAL"/>
              <w:rPr>
                <w:lang w:eastAsia="zh-CN"/>
              </w:rPr>
            </w:pPr>
            <w:r w:rsidRPr="00A564B4">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851F44" w:rsidRPr="00A564B4" w:rsidRDefault="00851F44" w:rsidP="00851F44">
            <w:pPr>
              <w:pStyle w:val="TAL"/>
              <w:rPr>
                <w:lang w:eastAsia="zh-CN"/>
              </w:rPr>
            </w:pPr>
            <w:r w:rsidRPr="00A564B4">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7A790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851F44" w:rsidRPr="00A564B4" w:rsidRDefault="00851F44" w:rsidP="00851F44">
            <w:pPr>
              <w:pStyle w:val="TAL"/>
              <w:rPr>
                <w:lang w:eastAsia="zh-CN"/>
              </w:rPr>
            </w:pPr>
            <w:r w:rsidRPr="00A564B4">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851F44" w:rsidRPr="00A564B4" w:rsidRDefault="00851F44" w:rsidP="00851F44">
            <w:pPr>
              <w:pStyle w:val="TAL"/>
              <w:rPr>
                <w:lang w:eastAsia="zh-CN"/>
              </w:rPr>
            </w:pPr>
            <w:r w:rsidRPr="00A564B4">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851F44" w:rsidRPr="00A564B4" w:rsidRDefault="00851F44" w:rsidP="00851F44">
            <w:pPr>
              <w:pStyle w:val="TAL"/>
              <w:rPr>
                <w:lang w:eastAsia="zh-CN"/>
              </w:rPr>
            </w:pPr>
            <w:r w:rsidRPr="00A564B4">
              <w:rPr>
                <w:lang w:eastAsia="zh-CN"/>
              </w:rPr>
              <w:t xml:space="preserve">UE supporting E-UTRA TDD and Maximum CSI processes of Three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5AD81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851F44" w:rsidRPr="00A564B4" w:rsidRDefault="00851F44" w:rsidP="00851F44">
            <w:pPr>
              <w:pStyle w:val="TAL"/>
              <w:rPr>
                <w:lang w:eastAsia="zh-CN"/>
              </w:rPr>
            </w:pPr>
            <w:r w:rsidRPr="00A564B4">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851F44" w:rsidRPr="00A564B4" w:rsidRDefault="00851F44" w:rsidP="00851F44">
            <w:pPr>
              <w:pStyle w:val="TAL"/>
              <w:rPr>
                <w:lang w:eastAsia="zh-CN"/>
              </w:rPr>
            </w:pPr>
            <w:r w:rsidRPr="00A564B4">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851F44" w:rsidRPr="00A564B4" w:rsidRDefault="00851F44" w:rsidP="00851F44">
            <w:pPr>
              <w:pStyle w:val="TAL"/>
              <w:rPr>
                <w:lang w:eastAsia="zh-CN"/>
              </w:rPr>
            </w:pPr>
            <w:r w:rsidRPr="00A564B4">
              <w:rPr>
                <w:lang w:eastAsia="zh-CN"/>
              </w:rPr>
              <w:t xml:space="preserve">UE supporting E-UTRA TDD and Maximum CSI processes of Four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786638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851F44" w:rsidRPr="00A564B4" w:rsidRDefault="00851F44" w:rsidP="00851F44">
            <w:pPr>
              <w:pStyle w:val="TAL"/>
              <w:rPr>
                <w:lang w:eastAsia="zh-CN"/>
              </w:rPr>
            </w:pPr>
            <w:r w:rsidRPr="00A564B4">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851F44" w:rsidRPr="00A564B4" w:rsidRDefault="00851F44" w:rsidP="00851F44">
            <w:pPr>
              <w:pStyle w:val="TAL"/>
              <w:rPr>
                <w:rFonts w:cs="Arial"/>
                <w:szCs w:val="16"/>
                <w:lang w:eastAsia="en-US"/>
              </w:rPr>
            </w:pPr>
            <w:r w:rsidRPr="00A564B4">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851F44" w:rsidRPr="00A564B4" w:rsidRDefault="00851F44" w:rsidP="00851F44">
            <w:pPr>
              <w:pStyle w:val="TAL"/>
              <w:rPr>
                <w:lang w:eastAsia="zh-CN"/>
              </w:rPr>
            </w:pPr>
            <w:r w:rsidRPr="00A564B4">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5DBD238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851F44" w:rsidRPr="00A564B4" w:rsidRDefault="00851F44" w:rsidP="00851F44">
            <w:pPr>
              <w:pStyle w:val="TAL"/>
              <w:rPr>
                <w:lang w:eastAsia="zh-TW"/>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851F44" w:rsidRPr="00A564B4" w:rsidRDefault="00851F44" w:rsidP="00851F44">
            <w:pPr>
              <w:pStyle w:val="TAL"/>
              <w:rPr>
                <w:lang w:eastAsia="zh-TW"/>
              </w:rPr>
            </w:pPr>
            <w:r w:rsidRPr="00A564B4">
              <w:rPr>
                <w:lang w:eastAsia="zh-TW"/>
              </w:rPr>
              <w:t>9.3.7.1</w:t>
            </w:r>
          </w:p>
          <w:p w14:paraId="456B2845" w14:textId="77777777" w:rsidR="00851F44" w:rsidRPr="00A564B4" w:rsidRDefault="00851F44" w:rsidP="00851F44">
            <w:pPr>
              <w:pStyle w:val="TAL"/>
              <w:rPr>
                <w:lang w:eastAsia="zh-TW"/>
              </w:rPr>
            </w:pPr>
          </w:p>
          <w:p w14:paraId="3AF4AC6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FCD58C5"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851F44" w:rsidRPr="00A564B4" w:rsidRDefault="00851F44" w:rsidP="00851F44">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851F44" w:rsidRPr="00A564B4" w:rsidRDefault="00851F44" w:rsidP="00851F44">
            <w:pPr>
              <w:pStyle w:val="TAL"/>
              <w:rPr>
                <w:lang w:eastAsia="zh-TW"/>
              </w:rPr>
            </w:pPr>
            <w:r w:rsidRPr="00A564B4">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851F44" w:rsidRPr="00A564B4" w:rsidRDefault="00851F44" w:rsidP="00851F44">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9D9224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A04E61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851F44" w:rsidRPr="00A564B4" w:rsidRDefault="00851F44" w:rsidP="00851F44">
            <w:pPr>
              <w:pStyle w:val="TAL"/>
              <w:rPr>
                <w:lang w:eastAsia="zh-TW"/>
              </w:rPr>
            </w:pPr>
            <w:r w:rsidRPr="00A564B4">
              <w:rPr>
                <w:lang w:eastAsia="ko-KR"/>
              </w:rPr>
              <w:t>Note 6</w:t>
            </w:r>
          </w:p>
        </w:tc>
      </w:tr>
      <w:tr w:rsidR="00851F44" w:rsidRPr="00A564B4" w14:paraId="6FDA839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851F44" w:rsidRPr="00A564B4" w:rsidRDefault="00851F44" w:rsidP="00851F44">
            <w:pPr>
              <w:pStyle w:val="TAL"/>
              <w:rPr>
                <w:lang w:eastAsia="zh-CN"/>
              </w:rPr>
            </w:pPr>
            <w:r w:rsidRPr="00A564B4">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851F44" w:rsidRPr="00A564B4" w:rsidRDefault="00851F44" w:rsidP="00851F44">
            <w:pPr>
              <w:pStyle w:val="TAL"/>
              <w:rPr>
                <w:rFonts w:cs="Arial"/>
                <w:szCs w:val="16"/>
                <w:lang w:eastAsia="en-US"/>
              </w:rPr>
            </w:pPr>
            <w:r w:rsidRPr="00A564B4">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851F44" w:rsidRPr="00A564B4" w:rsidRDefault="00851F44" w:rsidP="00851F44">
            <w:pPr>
              <w:pStyle w:val="TAL"/>
              <w:rPr>
                <w:lang w:eastAsia="zh-CN"/>
              </w:rPr>
            </w:pPr>
            <w:r w:rsidRPr="00A564B4">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05C4634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5FB074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851F44" w:rsidRPr="00A564B4" w:rsidRDefault="00851F44" w:rsidP="00851F44">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851F44" w:rsidRPr="00A564B4" w:rsidRDefault="00851F44" w:rsidP="00851F44">
            <w:pPr>
              <w:pStyle w:val="TAL"/>
              <w:rPr>
                <w:lang w:eastAsia="zh-TW"/>
              </w:rPr>
            </w:pPr>
            <w:r w:rsidRPr="00A564B4">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0B550E4"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6ED30D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851F44" w:rsidRPr="00A564B4" w:rsidRDefault="00851F44" w:rsidP="00851F44">
            <w:pPr>
              <w:pStyle w:val="TAL"/>
              <w:rPr>
                <w:lang w:eastAsia="zh-CN"/>
              </w:rPr>
            </w:pPr>
            <w:r w:rsidRPr="00A564B4">
              <w:rPr>
                <w:lang w:eastAsia="ko-KR"/>
              </w:rPr>
              <w:t>Note 6</w:t>
            </w:r>
          </w:p>
        </w:tc>
      </w:tr>
      <w:tr w:rsidR="00851F44" w:rsidRPr="00A564B4" w14:paraId="39B2669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851F44" w:rsidRPr="00A564B4" w:rsidRDefault="00851F44" w:rsidP="00851F44">
            <w:pPr>
              <w:pStyle w:val="TAL"/>
              <w:rPr>
                <w:lang w:eastAsia="zh-CN"/>
              </w:rPr>
            </w:pPr>
            <w:r w:rsidRPr="00A564B4">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851F44" w:rsidRPr="00A564B4" w:rsidRDefault="00851F44" w:rsidP="00851F44">
            <w:pPr>
              <w:pStyle w:val="TAL"/>
              <w:rPr>
                <w:rFonts w:cs="Arial"/>
                <w:szCs w:val="16"/>
                <w:lang w:eastAsia="en-US"/>
              </w:rPr>
            </w:pPr>
            <w:r w:rsidRPr="00A564B4">
              <w:rPr>
                <w:rFonts w:cs="Arial"/>
                <w:szCs w:val="16"/>
                <w:lang w:eastAsia="en-US"/>
              </w:rPr>
              <w:t xml:space="preserve">FDD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851F44" w:rsidRPr="00A564B4" w:rsidRDefault="00851F44" w:rsidP="00851F44">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851F44" w:rsidRPr="00A564B4" w:rsidRDefault="00851F44" w:rsidP="00851F44">
            <w:pPr>
              <w:pStyle w:val="TAL"/>
              <w:rPr>
                <w:lang w:eastAsia="zh-CN"/>
              </w:rPr>
            </w:pPr>
          </w:p>
        </w:tc>
      </w:tr>
      <w:tr w:rsidR="00851F44" w:rsidRPr="00A564B4" w14:paraId="705D3DF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851F44" w:rsidRPr="00A564B4" w:rsidRDefault="00851F44" w:rsidP="00851F44">
            <w:pPr>
              <w:pStyle w:val="TAL"/>
              <w:rPr>
                <w:lang w:eastAsia="zh-CN"/>
              </w:rPr>
            </w:pPr>
            <w:r w:rsidRPr="00A564B4">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851F44" w:rsidRPr="00A564B4" w:rsidRDefault="00851F44" w:rsidP="00851F44">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851F44" w:rsidRPr="00A564B4" w:rsidRDefault="00851F44" w:rsidP="00851F44">
            <w:pPr>
              <w:pStyle w:val="TAL"/>
              <w:rPr>
                <w:lang w:eastAsia="zh-CN"/>
              </w:rPr>
            </w:pPr>
          </w:p>
        </w:tc>
      </w:tr>
      <w:tr w:rsidR="00851F44" w:rsidRPr="00A564B4" w14:paraId="18B8D1D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851F44" w:rsidRPr="00A564B4" w:rsidRDefault="00851F44" w:rsidP="00851F44">
            <w:pPr>
              <w:pStyle w:val="TAL"/>
              <w:rPr>
                <w:rFonts w:eastAsia="PMingLiU"/>
                <w:lang w:eastAsia="zh-TW"/>
              </w:rPr>
            </w:pPr>
            <w:r w:rsidRPr="00A564B4">
              <w:rPr>
                <w:rFonts w:eastAsia="PMingLiU"/>
                <w:lang w:eastAsia="zh-TW"/>
              </w:rPr>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851F44" w:rsidRPr="00A564B4" w:rsidRDefault="00851F44" w:rsidP="00851F44">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851F44" w:rsidRPr="00A564B4" w:rsidRDefault="00851F44" w:rsidP="00851F44">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851F44" w:rsidRPr="00A564B4" w:rsidRDefault="00851F44" w:rsidP="00851F44">
            <w:pPr>
              <w:pStyle w:val="TAL"/>
              <w:rPr>
                <w:lang w:eastAsia="zh-CN"/>
              </w:rPr>
            </w:pPr>
          </w:p>
        </w:tc>
      </w:tr>
      <w:tr w:rsidR="00851F44" w:rsidRPr="00A564B4" w14:paraId="0B47269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851F44" w:rsidRPr="00A564B4" w:rsidRDefault="00851F44" w:rsidP="00851F44">
            <w:pPr>
              <w:pStyle w:val="TAL"/>
              <w:rPr>
                <w:rFonts w:eastAsia="PMingLiU"/>
                <w:lang w:eastAsia="zh-TW"/>
              </w:rPr>
            </w:pPr>
            <w:r w:rsidRPr="00A564B4">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851F44" w:rsidRPr="00A564B4" w:rsidRDefault="00851F44" w:rsidP="00851F44">
            <w:pPr>
              <w:pStyle w:val="TAL"/>
              <w:rPr>
                <w:rFonts w:cs="Arial"/>
                <w:szCs w:val="16"/>
                <w:lang w:eastAsia="en-US"/>
              </w:rPr>
            </w:pPr>
            <w:r w:rsidRPr="00A564B4">
              <w:rPr>
                <w:rFonts w:eastAsia="PMingLiU" w:cs="Arial"/>
                <w:szCs w:val="16"/>
                <w:lang w:eastAsia="zh-TW"/>
              </w:rPr>
              <w:t>T</w:t>
            </w:r>
            <w:r w:rsidRPr="00A564B4">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851F44" w:rsidRPr="00A564B4" w:rsidRDefault="00851F44" w:rsidP="00851F44">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851F44" w:rsidRPr="00A564B4" w:rsidRDefault="00851F44" w:rsidP="00851F44">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851F44" w:rsidRPr="00A564B4" w:rsidRDefault="00851F44" w:rsidP="00851F44">
            <w:pPr>
              <w:pStyle w:val="TAL"/>
              <w:rPr>
                <w:lang w:eastAsia="zh-CN"/>
              </w:rPr>
            </w:pPr>
          </w:p>
        </w:tc>
      </w:tr>
      <w:tr w:rsidR="00851F44" w:rsidRPr="00A564B4" w14:paraId="6EF791C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851F44" w:rsidRPr="00A564B4" w:rsidRDefault="00851F44" w:rsidP="00851F44">
            <w:pPr>
              <w:pStyle w:val="TAL"/>
              <w:rPr>
                <w:rFonts w:eastAsia="PMingLiU"/>
                <w:lang w:eastAsia="zh-TW"/>
              </w:rPr>
            </w:pPr>
            <w:r w:rsidRPr="00A564B4">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851F44" w:rsidRPr="00A564B4" w:rsidRDefault="00851F44" w:rsidP="00851F44">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851F44" w:rsidRPr="00A564B4" w:rsidRDefault="00851F44" w:rsidP="00851F44">
            <w:pPr>
              <w:pStyle w:val="TAL"/>
              <w:rPr>
                <w:rFonts w:eastAsia="PMingLiU"/>
                <w:lang w:eastAsia="zh-TW"/>
              </w:rPr>
            </w:pPr>
            <w:r w:rsidRPr="00A564B4">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851F44" w:rsidRPr="00A564B4" w:rsidRDefault="00851F44" w:rsidP="00851F44">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851F44" w:rsidRPr="00A564B4" w:rsidRDefault="00851F44" w:rsidP="00851F44">
            <w:pPr>
              <w:pStyle w:val="TAL"/>
              <w:rPr>
                <w:lang w:eastAsia="zh-CN"/>
              </w:rPr>
            </w:pPr>
          </w:p>
        </w:tc>
      </w:tr>
      <w:tr w:rsidR="00851F44" w:rsidRPr="00A564B4" w14:paraId="5A562B1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851F44" w:rsidRPr="00A564B4" w:rsidRDefault="00851F44" w:rsidP="00851F44">
            <w:pPr>
              <w:pStyle w:val="TAL"/>
              <w:rPr>
                <w:rFonts w:eastAsia="PMingLiU"/>
                <w:lang w:eastAsia="zh-TW"/>
              </w:rPr>
            </w:pPr>
            <w:r w:rsidRPr="00A564B4">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851F44" w:rsidRPr="00A564B4" w:rsidRDefault="00851F44" w:rsidP="00851F44">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851F44" w:rsidRPr="00A564B4" w:rsidRDefault="00851F44" w:rsidP="00851F44">
            <w:pPr>
              <w:pStyle w:val="TAL"/>
              <w:rPr>
                <w:rFonts w:eastAsia="PMingLiU"/>
                <w:lang w:eastAsia="zh-TW"/>
              </w:rPr>
            </w:pPr>
            <w:r w:rsidRPr="00A564B4">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851F44" w:rsidRPr="00A564B4" w:rsidRDefault="00851F44" w:rsidP="00851F44">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851F44" w:rsidRPr="00A564B4" w:rsidRDefault="00851F44" w:rsidP="00851F44">
            <w:pPr>
              <w:pStyle w:val="TAL"/>
              <w:rPr>
                <w:lang w:eastAsia="zh-CN"/>
              </w:rPr>
            </w:pPr>
          </w:p>
        </w:tc>
      </w:tr>
      <w:tr w:rsidR="00851F44" w:rsidRPr="00A564B4" w14:paraId="63D2EF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851F44" w:rsidRPr="00A564B4" w:rsidRDefault="00851F44" w:rsidP="00851F44">
            <w:pPr>
              <w:pStyle w:val="TAL"/>
              <w:rPr>
                <w:lang w:eastAsia="zh-CN"/>
              </w:rPr>
            </w:pPr>
            <w:r w:rsidRPr="00A564B4">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851F44" w:rsidRPr="00A564B4" w:rsidRDefault="00851F44" w:rsidP="00851F44">
            <w:pPr>
              <w:pStyle w:val="TAL"/>
              <w:rPr>
                <w:lang w:eastAsia="zh-CN"/>
              </w:rPr>
            </w:pPr>
            <w:r w:rsidRPr="00A564B4">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1D540A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851F44" w:rsidRPr="00A564B4" w:rsidRDefault="00851F44" w:rsidP="00851F44">
            <w:pPr>
              <w:pStyle w:val="TAL"/>
              <w:rPr>
                <w:lang w:eastAsia="zh-CN"/>
              </w:rPr>
            </w:pPr>
            <w:r w:rsidRPr="00A564B4">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851F44" w:rsidRPr="00A564B4" w:rsidRDefault="00851F44" w:rsidP="00851F44">
            <w:pPr>
              <w:pStyle w:val="TAL"/>
              <w:rPr>
                <w:lang w:eastAsia="zh-CN"/>
              </w:rPr>
            </w:pPr>
            <w:r w:rsidRPr="00A564B4">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D59E6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851F44" w:rsidRPr="00A564B4" w:rsidRDefault="00851F44" w:rsidP="00851F44">
            <w:pPr>
              <w:pStyle w:val="TAL"/>
              <w:rPr>
                <w:sz w:val="16"/>
                <w:szCs w:val="16"/>
                <w:lang w:eastAsia="en-US"/>
              </w:rPr>
            </w:pPr>
            <w:r w:rsidRPr="00A564B4">
              <w:rPr>
                <w:sz w:val="16"/>
                <w:szCs w:val="16"/>
                <w:lang w:eastAsia="en-US"/>
              </w:rPr>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851F44" w:rsidRPr="00A564B4" w:rsidRDefault="00851F44" w:rsidP="00851F44">
            <w:pPr>
              <w:pStyle w:val="TAL"/>
              <w:rPr>
                <w:lang w:eastAsia="zh-CN"/>
              </w:rPr>
            </w:pPr>
            <w:r w:rsidRPr="00A564B4">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851F44" w:rsidRPr="00A564B4" w:rsidRDefault="00851F44" w:rsidP="00851F44">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851F44" w:rsidRPr="00A564B4" w:rsidRDefault="00851F44" w:rsidP="00851F44">
            <w:pPr>
              <w:pStyle w:val="TAL"/>
              <w:rPr>
                <w:lang w:eastAsia="zh-CN"/>
              </w:rPr>
            </w:pPr>
            <w:r w:rsidRPr="00A564B4">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5F3922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851F44" w:rsidRPr="00A564B4" w:rsidRDefault="00851F44" w:rsidP="00851F44">
            <w:pPr>
              <w:pStyle w:val="TAL"/>
              <w:rPr>
                <w:sz w:val="16"/>
                <w:szCs w:val="16"/>
                <w:lang w:eastAsia="en-US"/>
              </w:rPr>
            </w:pPr>
            <w:r w:rsidRPr="00A564B4">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851F44" w:rsidRPr="00A564B4" w:rsidRDefault="00851F44" w:rsidP="00851F44">
            <w:pPr>
              <w:pStyle w:val="TAL"/>
              <w:rPr>
                <w:lang w:eastAsia="zh-CN"/>
              </w:rPr>
            </w:pPr>
            <w:r w:rsidRPr="00A564B4">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851F44" w:rsidRPr="00A564B4" w:rsidRDefault="00851F44" w:rsidP="00851F44">
            <w:pPr>
              <w:pStyle w:val="TAL"/>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851F44" w:rsidRPr="00A564B4" w:rsidRDefault="00851F44" w:rsidP="00851F44">
            <w:pPr>
              <w:pStyle w:val="TAL"/>
              <w:rPr>
                <w:lang w:eastAsia="zh-CN"/>
              </w:rPr>
            </w:pPr>
            <w:r w:rsidRPr="00A564B4">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5FF0A1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851F44" w:rsidRPr="00A564B4" w:rsidRDefault="00851F44" w:rsidP="00851F44">
            <w:pPr>
              <w:pStyle w:val="TAL"/>
              <w:rPr>
                <w:lang w:eastAsia="zh-CN"/>
              </w:rPr>
            </w:pPr>
            <w:r w:rsidRPr="00A564B4">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851F44" w:rsidRPr="00A564B4" w:rsidRDefault="00851F44" w:rsidP="00851F44">
            <w:pPr>
              <w:pStyle w:val="TAL"/>
              <w:rPr>
                <w:lang w:eastAsia="zh-CN"/>
              </w:rPr>
            </w:pPr>
            <w:r w:rsidRPr="00A564B4">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659606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851F44" w:rsidRPr="00A564B4"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9EE3C63"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851F44" w:rsidRPr="00A564B4"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851F44" w:rsidRPr="00A564B4" w14:paraId="57F1902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851F44" w:rsidRPr="00A564B4" w:rsidRDefault="00851F44" w:rsidP="00851F44">
            <w:pPr>
              <w:pStyle w:val="TAL"/>
              <w:rPr>
                <w:lang w:eastAsia="zh-CN"/>
              </w:rPr>
            </w:pPr>
            <w:r w:rsidRPr="00A564B4">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851F44" w:rsidRPr="00A564B4" w:rsidRDefault="00851F44" w:rsidP="00851F44">
            <w:pPr>
              <w:pStyle w:val="TAL"/>
              <w:rPr>
                <w:lang w:eastAsia="zh-CN"/>
              </w:rPr>
            </w:pPr>
            <w:r w:rsidRPr="00A564B4">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A5D9C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722B91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851F44" w:rsidRPr="00A564B4" w:rsidRDefault="00851F44" w:rsidP="00851F44">
            <w:pPr>
              <w:pStyle w:val="TAL"/>
              <w:rPr>
                <w:lang w:eastAsia="ko-KR"/>
              </w:rPr>
            </w:pPr>
            <w:r w:rsidRPr="00A564B4">
              <w:rPr>
                <w:lang w:eastAsia="ko-KR"/>
              </w:rPr>
              <w:t>Note 6</w:t>
            </w:r>
          </w:p>
        </w:tc>
      </w:tr>
      <w:tr w:rsidR="00851F44" w:rsidRPr="00A564B4" w14:paraId="1E8FC04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851F44" w:rsidRPr="00A564B4" w:rsidRDefault="00851F44" w:rsidP="00851F44">
            <w:pPr>
              <w:pStyle w:val="TAL"/>
              <w:rPr>
                <w:lang w:eastAsia="zh-TW"/>
              </w:rPr>
            </w:pPr>
            <w:r w:rsidRPr="00A564B4">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851F44" w:rsidRPr="00A564B4" w:rsidRDefault="00851F44" w:rsidP="00851F44">
            <w:pPr>
              <w:pStyle w:val="TAL"/>
              <w:rPr>
                <w:lang w:eastAsia="en-US"/>
              </w:rPr>
            </w:pPr>
            <w:r w:rsidRPr="00A564B4">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851F44" w:rsidRPr="00A564B4" w:rsidRDefault="00851F44" w:rsidP="00851F44">
            <w:pPr>
              <w:pStyle w:val="TAL"/>
              <w:rPr>
                <w:lang w:eastAsia="zh-TW"/>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C33DEC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851F44" w:rsidRPr="00A564B4" w:rsidRDefault="00851F44" w:rsidP="00851F44">
            <w:pPr>
              <w:pStyle w:val="TAL"/>
              <w:rPr>
                <w:lang w:eastAsia="en-US"/>
              </w:rPr>
            </w:pPr>
            <w:r w:rsidRPr="00A564B4">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851F44" w:rsidRPr="00A564B4" w:rsidRDefault="00851F44" w:rsidP="00851F44">
            <w:pPr>
              <w:pStyle w:val="TAL"/>
              <w:rPr>
                <w:lang w:eastAsia="en-US"/>
              </w:rPr>
            </w:pPr>
            <w:r w:rsidRPr="00A564B4">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7E2BA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851F44" w:rsidRPr="00A564B4" w:rsidRDefault="00851F44" w:rsidP="00851F44">
            <w:pPr>
              <w:pStyle w:val="TAL"/>
              <w:rPr>
                <w:lang w:eastAsia="zh-CN"/>
              </w:rPr>
            </w:pPr>
            <w:r w:rsidRPr="00A564B4">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851F44" w:rsidRPr="00A564B4" w:rsidRDefault="00851F44" w:rsidP="00851F44">
            <w:pPr>
              <w:pStyle w:val="TAL"/>
              <w:rPr>
                <w:lang w:eastAsia="zh-CN"/>
              </w:rPr>
            </w:pPr>
            <w:r w:rsidRPr="00A564B4">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851F44" w:rsidRPr="00A564B4" w:rsidRDefault="00851F44" w:rsidP="00851F44">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E7FCC"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851F44" w:rsidRPr="00A564B4"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8E4D29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851F44" w:rsidRPr="00A564B4"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851F44" w:rsidRPr="00A564B4" w14:paraId="3A4CCA7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851F44" w:rsidRPr="00A564B4" w:rsidRDefault="00851F44" w:rsidP="00851F44">
            <w:pPr>
              <w:pStyle w:val="TAL"/>
              <w:rPr>
                <w:lang w:eastAsia="zh-CN"/>
              </w:rPr>
            </w:pPr>
            <w:r w:rsidRPr="00A564B4">
              <w:rPr>
                <w:lang w:eastAsia="zh-TW"/>
              </w:rPr>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851F44" w:rsidRPr="00A564B4" w:rsidRDefault="00851F44" w:rsidP="00851F44">
            <w:pPr>
              <w:pStyle w:val="TAL"/>
              <w:rPr>
                <w:lang w:eastAsia="zh-CN"/>
              </w:rPr>
            </w:pPr>
            <w:r w:rsidRPr="00A564B4">
              <w:rPr>
                <w:lang w:eastAsia="zh-TW"/>
              </w:rPr>
              <w:t>T</w:t>
            </w:r>
            <w:r w:rsidRPr="00A564B4">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851F44" w:rsidRPr="00A564B4" w:rsidRDefault="00851F44" w:rsidP="00851F44">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1FE19F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851F44" w:rsidRPr="00A564B4"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851F44" w:rsidRPr="00A564B4" w:rsidRDefault="00851F44" w:rsidP="00851F44">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D82C7DE"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851F44" w:rsidRPr="00A564B4" w:rsidRDefault="00851F44" w:rsidP="00851F44">
            <w:pPr>
              <w:pStyle w:val="TAL"/>
              <w:rPr>
                <w:lang w:eastAsia="ko-KR"/>
              </w:rPr>
            </w:pPr>
            <w:r w:rsidRPr="00A564B4">
              <w:rPr>
                <w:lang w:eastAsia="ko-KR"/>
              </w:rPr>
              <w:t>Note 6</w:t>
            </w:r>
          </w:p>
        </w:tc>
      </w:tr>
      <w:tr w:rsidR="00851F44" w:rsidRPr="00A564B4" w14:paraId="2B7E812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851F44" w:rsidRPr="00A564B4" w:rsidRDefault="00851F44" w:rsidP="00851F44">
            <w:pPr>
              <w:pStyle w:val="TAL"/>
              <w:rPr>
                <w:lang w:eastAsia="zh-CN"/>
              </w:rPr>
            </w:pPr>
            <w:r w:rsidRPr="00A564B4">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851F44" w:rsidRPr="00A564B4" w:rsidRDefault="00851F44" w:rsidP="00851F44">
            <w:pPr>
              <w:pStyle w:val="TAL"/>
              <w:rPr>
                <w:lang w:eastAsia="zh-CN"/>
              </w:rPr>
            </w:pPr>
            <w:r w:rsidRPr="00A564B4">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851F44" w:rsidRPr="00A564B4" w:rsidRDefault="00851F44" w:rsidP="00851F44">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6FB5B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851F44" w:rsidRPr="00A564B4" w:rsidRDefault="00851F44" w:rsidP="00851F44">
            <w:pPr>
              <w:pStyle w:val="TAL"/>
              <w:rPr>
                <w:lang w:eastAsia="zh-CN"/>
              </w:rPr>
            </w:pPr>
            <w:r w:rsidRPr="00A564B4">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851F44" w:rsidRPr="00A564B4" w:rsidRDefault="00851F44" w:rsidP="00851F44">
            <w:pPr>
              <w:pStyle w:val="TAL"/>
              <w:rPr>
                <w:lang w:eastAsia="zh-CN"/>
              </w:rPr>
            </w:pPr>
            <w:r w:rsidRPr="00A564B4">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AD9036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851F44" w:rsidRPr="00A564B4" w:rsidRDefault="00851F44" w:rsidP="00851F44">
            <w:pPr>
              <w:pStyle w:val="TAL"/>
              <w:rPr>
                <w:lang w:eastAsia="zh-CN"/>
              </w:rPr>
            </w:pPr>
            <w:r w:rsidRPr="00A564B4">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851F44" w:rsidRPr="00A564B4" w:rsidRDefault="00851F44" w:rsidP="00851F44">
            <w:pPr>
              <w:pStyle w:val="TAL"/>
              <w:rPr>
                <w:lang w:eastAsia="zh-CN"/>
              </w:rPr>
            </w:pPr>
            <w:r w:rsidRPr="00A564B4">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851F44" w:rsidRPr="00A564B4" w:rsidRDefault="00851F44" w:rsidP="00851F44">
            <w:pPr>
              <w:pStyle w:val="TAL"/>
              <w:rPr>
                <w:lang w:eastAsia="zh-CN"/>
              </w:rPr>
            </w:pPr>
            <w:r w:rsidRPr="00A564B4">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851F44" w:rsidRPr="00A564B4" w:rsidRDefault="00851F44" w:rsidP="00851F44">
            <w:pPr>
              <w:pStyle w:val="TAL"/>
              <w:rPr>
                <w:lang w:eastAsia="zh-CN"/>
              </w:rPr>
            </w:pPr>
            <w:r w:rsidRPr="00A564B4">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6CFEC58"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851F44" w:rsidRPr="00A564B4" w:rsidRDefault="00851F44" w:rsidP="00851F44">
            <w:pPr>
              <w:pStyle w:val="TAL"/>
              <w:keepNext w:val="0"/>
              <w:keepLines w:val="0"/>
              <w:rPr>
                <w:lang w:eastAsia="zh-CN"/>
              </w:rPr>
            </w:pPr>
            <w:r w:rsidRPr="00A564B4">
              <w:rPr>
                <w:lang w:eastAsia="zh-CN"/>
              </w:rPr>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851F44" w:rsidRPr="00A564B4" w:rsidRDefault="00851F44" w:rsidP="00851F44">
            <w:pPr>
              <w:pStyle w:val="TAL"/>
              <w:keepNext w:val="0"/>
              <w:keepLines w:val="0"/>
              <w:rPr>
                <w:lang w:eastAsia="zh-CN"/>
              </w:rPr>
            </w:pPr>
            <w:r w:rsidRPr="00A564B4">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851F44" w:rsidRPr="00A564B4" w:rsidRDefault="00851F44" w:rsidP="00851F44">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851F44" w:rsidRPr="00A564B4" w:rsidRDefault="00851F44" w:rsidP="00851F44">
            <w:pPr>
              <w:pStyle w:val="TAL"/>
              <w:keepNext w:val="0"/>
              <w:keepLines w:val="0"/>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851F44" w:rsidRPr="00A564B4" w:rsidRDefault="00851F44" w:rsidP="00851F44">
            <w:pPr>
              <w:pStyle w:val="TAL"/>
              <w:keepNext w:val="0"/>
              <w:keepLines w:val="0"/>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851F44" w:rsidRPr="00A564B4" w:rsidRDefault="00851F44" w:rsidP="00851F44">
            <w:pPr>
              <w:pStyle w:val="TAL"/>
              <w:keepNext w:val="0"/>
              <w:keepLines w:val="0"/>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851F44" w:rsidRPr="00A564B4" w:rsidRDefault="00851F44" w:rsidP="00851F44">
            <w:pPr>
              <w:pStyle w:val="TAL"/>
              <w:keepNext w:val="0"/>
              <w:keepLines w:val="0"/>
              <w:rPr>
                <w:lang w:eastAsia="ko-KR"/>
              </w:rPr>
            </w:pPr>
            <w:r w:rsidRPr="00A564B4">
              <w:rPr>
                <w:lang w:eastAsia="zh-CN"/>
              </w:rPr>
              <w:t xml:space="preserve">Note </w:t>
            </w:r>
            <w:r w:rsidRPr="00A564B4">
              <w:rPr>
                <w:lang w:eastAsia="zh-TW"/>
              </w:rPr>
              <w:t>7</w:t>
            </w:r>
          </w:p>
        </w:tc>
      </w:tr>
      <w:tr w:rsidR="00851F44" w:rsidRPr="00A564B4" w14:paraId="673D9E21" w14:textId="77777777" w:rsidTr="00BC6DDF">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851F44" w:rsidRPr="00A564B4" w:rsidRDefault="00851F44" w:rsidP="00851F44">
            <w:pPr>
              <w:pStyle w:val="TAL"/>
              <w:rPr>
                <w:lang w:eastAsia="zh-CN"/>
              </w:rPr>
            </w:pPr>
            <w:r w:rsidRPr="00A564B4">
              <w:rPr>
                <w:lang w:eastAsia="zh-CN"/>
              </w:rPr>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851F44" w:rsidRPr="00A564B4" w:rsidRDefault="00851F44" w:rsidP="00851F44">
            <w:pPr>
              <w:pStyle w:val="TAL"/>
              <w:rPr>
                <w:lang w:eastAsia="zh-CN"/>
              </w:rPr>
            </w:pPr>
            <w:r w:rsidRPr="00A564B4">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851F44" w:rsidRPr="00A564B4" w:rsidRDefault="00851F44" w:rsidP="00851F44">
            <w:pPr>
              <w:pStyle w:val="TAL"/>
              <w:rPr>
                <w:lang w:eastAsia="zh-CN"/>
              </w:rPr>
            </w:pPr>
            <w:r w:rsidRPr="00A564B4">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851F44" w:rsidRPr="00A564B4" w:rsidRDefault="00851F44" w:rsidP="00851F44">
            <w:pPr>
              <w:pStyle w:val="TAL"/>
              <w:rPr>
                <w:lang w:eastAsia="zh-CN"/>
              </w:rPr>
            </w:pPr>
            <w:r w:rsidRPr="00A564B4">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0D76872"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851F44" w:rsidRPr="00A564B4" w:rsidRDefault="00851F44" w:rsidP="00851F44">
            <w:pPr>
              <w:pStyle w:val="TAL"/>
              <w:rPr>
                <w:lang w:eastAsia="zh-CN"/>
              </w:rPr>
            </w:pPr>
            <w:r w:rsidRPr="00A564B4">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851F44" w:rsidRPr="00A564B4" w:rsidRDefault="00851F44" w:rsidP="00851F44">
            <w:pPr>
              <w:pStyle w:val="TAL"/>
              <w:rPr>
                <w:lang w:eastAsia="zh-CN"/>
              </w:rPr>
            </w:pPr>
            <w:r w:rsidRPr="00A564B4">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E4312FD"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851F44" w:rsidRPr="00A564B4" w:rsidRDefault="00851F44" w:rsidP="00851F44">
            <w:pPr>
              <w:pStyle w:val="TAL"/>
              <w:rPr>
                <w:lang w:eastAsia="zh-CN"/>
              </w:rPr>
            </w:pPr>
            <w:r w:rsidRPr="00A564B4">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851F44" w:rsidRPr="00A564B4" w:rsidRDefault="00851F44" w:rsidP="00851F44">
            <w:pPr>
              <w:pStyle w:val="TAL"/>
              <w:rPr>
                <w:lang w:eastAsia="zh-CN"/>
              </w:rPr>
            </w:pPr>
            <w:r w:rsidRPr="00A564B4">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851F44" w:rsidRPr="00A564B4" w:rsidRDefault="00851F44" w:rsidP="00851F44">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A221A25"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851F44" w:rsidRPr="00A564B4" w:rsidRDefault="00851F44" w:rsidP="00851F44">
            <w:pPr>
              <w:pStyle w:val="TAL"/>
              <w:rPr>
                <w:lang w:eastAsia="zh-CN"/>
              </w:rPr>
            </w:pPr>
            <w:r w:rsidRPr="00A564B4">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851F44" w:rsidRPr="00A564B4" w:rsidRDefault="00851F44" w:rsidP="00851F44">
            <w:pPr>
              <w:pStyle w:val="TAL"/>
              <w:rPr>
                <w:lang w:eastAsia="zh-CN"/>
              </w:rPr>
            </w:pPr>
            <w:r w:rsidRPr="00A564B4">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851F44" w:rsidRPr="00A564B4" w:rsidRDefault="00851F44" w:rsidP="00851F44">
            <w:pPr>
              <w:pStyle w:val="TAL"/>
              <w:rPr>
                <w:lang w:eastAsia="zh-CN"/>
              </w:rPr>
            </w:pPr>
            <w:r w:rsidRPr="00A564B4">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2762A20"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851F44" w:rsidRPr="00A564B4" w:rsidRDefault="00851F44" w:rsidP="00851F44">
            <w:pPr>
              <w:pStyle w:val="TAL"/>
              <w:rPr>
                <w:lang w:eastAsia="zh-CN"/>
              </w:rPr>
            </w:pPr>
            <w:r w:rsidRPr="00A564B4">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851F44" w:rsidRPr="00A564B4" w:rsidRDefault="00851F44" w:rsidP="00851F44">
            <w:pPr>
              <w:pStyle w:val="TAL"/>
              <w:rPr>
                <w:lang w:eastAsia="zh-CN"/>
              </w:rPr>
            </w:pPr>
            <w:r w:rsidRPr="00A564B4">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CB47ED7"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15BF7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851F44" w:rsidRPr="00A564B4" w:rsidRDefault="00851F44" w:rsidP="00851F44">
            <w:pPr>
              <w:pStyle w:val="TAL"/>
              <w:rPr>
                <w:lang w:eastAsia="ko-KR"/>
              </w:rPr>
            </w:pPr>
            <w:r w:rsidRPr="00A564B4">
              <w:rPr>
                <w:lang w:eastAsia="ko-KR"/>
              </w:rPr>
              <w:t>Note 6</w:t>
            </w:r>
          </w:p>
        </w:tc>
      </w:tr>
      <w:tr w:rsidR="00851F44" w:rsidRPr="00A564B4" w14:paraId="15A001D9"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851F44" w:rsidRPr="00A564B4" w:rsidRDefault="00851F44" w:rsidP="00851F44">
            <w:pPr>
              <w:pStyle w:val="TAL"/>
              <w:rPr>
                <w:lang w:eastAsia="zh-CN"/>
              </w:rPr>
            </w:pPr>
            <w:r w:rsidRPr="00A564B4">
              <w:rPr>
                <w:lang w:eastAsia="zh-CN"/>
              </w:rPr>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851F44" w:rsidRPr="00A564B4" w:rsidRDefault="00851F44" w:rsidP="00851F44">
            <w:pPr>
              <w:pStyle w:val="TAL"/>
              <w:rPr>
                <w:lang w:eastAsia="zh-CN"/>
              </w:rPr>
            </w:pPr>
            <w:r w:rsidRPr="00A564B4">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851F44" w:rsidRPr="00A564B4" w:rsidRDefault="00851F44" w:rsidP="00851F44">
            <w:pPr>
              <w:pStyle w:val="TAL"/>
              <w:rPr>
                <w:lang w:eastAsia="ko-KR"/>
              </w:rPr>
            </w:pPr>
          </w:p>
        </w:tc>
      </w:tr>
      <w:tr w:rsidR="00851F44" w:rsidRPr="00A564B4" w14:paraId="54A776D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E8A383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851F44" w:rsidRPr="00A564B4" w:rsidRDefault="00851F44" w:rsidP="00851F44">
            <w:pPr>
              <w:pStyle w:val="TAL"/>
              <w:rPr>
                <w:lang w:eastAsia="ko-KR"/>
              </w:rPr>
            </w:pPr>
            <w:r w:rsidRPr="00A564B4">
              <w:rPr>
                <w:lang w:eastAsia="ko-KR"/>
              </w:rPr>
              <w:t>Note 6</w:t>
            </w:r>
          </w:p>
        </w:tc>
      </w:tr>
      <w:tr w:rsidR="00851F44" w:rsidRPr="00A564B4" w14:paraId="02A2F312"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851F44" w:rsidRPr="00A564B4" w:rsidRDefault="00851F44" w:rsidP="00851F44">
            <w:pPr>
              <w:pStyle w:val="TAL"/>
              <w:rPr>
                <w:lang w:eastAsia="zh-CN"/>
              </w:rPr>
            </w:pPr>
            <w:r w:rsidRPr="00A564B4">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851F44" w:rsidRPr="00A564B4" w:rsidRDefault="00851F44" w:rsidP="00851F44">
            <w:pPr>
              <w:pStyle w:val="TAL"/>
              <w:rPr>
                <w:lang w:eastAsia="zh-CN"/>
              </w:rPr>
            </w:pPr>
            <w:r w:rsidRPr="00A564B4">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851F44" w:rsidRPr="00A564B4" w:rsidRDefault="00851F44" w:rsidP="00851F44">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DADF3F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851F44" w:rsidRPr="00A564B4" w:rsidRDefault="00851F44" w:rsidP="00851F44">
            <w:pPr>
              <w:pStyle w:val="TAL"/>
              <w:rPr>
                <w:lang w:eastAsia="zh-TW"/>
              </w:rPr>
            </w:pPr>
            <w:r w:rsidRPr="00A564B4">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851F44" w:rsidRPr="00A564B4" w:rsidRDefault="00851F44" w:rsidP="00851F44">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4AAD12B"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851F44" w:rsidRPr="00A564B4" w:rsidRDefault="00851F44" w:rsidP="00851F44">
            <w:pPr>
              <w:pStyle w:val="TAL"/>
              <w:rPr>
                <w:lang w:eastAsia="ko-KR"/>
              </w:rPr>
            </w:pPr>
            <w:r w:rsidRPr="00A564B4">
              <w:rPr>
                <w:lang w:eastAsia="ko-KR"/>
              </w:rPr>
              <w:t>Note 6</w:t>
            </w:r>
          </w:p>
        </w:tc>
      </w:tr>
      <w:tr w:rsidR="00851F44" w:rsidRPr="00A564B4" w14:paraId="591E466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851F44" w:rsidRPr="00A564B4" w:rsidRDefault="00851F44" w:rsidP="00851F44">
            <w:pPr>
              <w:pStyle w:val="TAL"/>
              <w:rPr>
                <w:lang w:eastAsia="zh-CN"/>
              </w:rPr>
            </w:pPr>
            <w:r w:rsidRPr="00A564B4">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851F44" w:rsidRPr="00A564B4" w:rsidRDefault="00851F44" w:rsidP="00851F44">
            <w:pPr>
              <w:pStyle w:val="TAL"/>
              <w:rPr>
                <w:lang w:eastAsia="zh-CN"/>
              </w:rPr>
            </w:pPr>
            <w:r w:rsidRPr="00A564B4">
              <w:rPr>
                <w:lang w:eastAsia="zh-TW"/>
              </w:rPr>
              <w:t>T</w:t>
            </w:r>
            <w:r w:rsidRPr="00A564B4">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851F44" w:rsidRPr="00A564B4" w:rsidRDefault="00851F44" w:rsidP="00851F44">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851F44" w:rsidRPr="00A564B4" w:rsidRDefault="00851F44" w:rsidP="00851F44">
            <w:pPr>
              <w:pStyle w:val="TAL"/>
              <w:rPr>
                <w:lang w:eastAsia="ko-KR"/>
              </w:rPr>
            </w:pPr>
          </w:p>
        </w:tc>
      </w:tr>
      <w:tr w:rsidR="00851F44" w:rsidRPr="00A564B4" w14:paraId="0C298983"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851F44" w:rsidRPr="00A564B4"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851F44" w:rsidRPr="00A564B4" w:rsidRDefault="00851F44" w:rsidP="00851F44">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98BE822"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851F44" w:rsidRPr="00A564B4" w:rsidRDefault="00851F44" w:rsidP="00851F44">
            <w:pPr>
              <w:pStyle w:val="TAL"/>
              <w:rPr>
                <w:lang w:eastAsia="ko-KR"/>
              </w:rPr>
            </w:pPr>
            <w:r w:rsidRPr="00A564B4">
              <w:rPr>
                <w:lang w:eastAsia="ko-KR"/>
              </w:rPr>
              <w:t>Note 6</w:t>
            </w:r>
          </w:p>
        </w:tc>
      </w:tr>
      <w:tr w:rsidR="00851F44" w:rsidRPr="00A564B4" w14:paraId="25341A1A"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851F44" w:rsidRPr="00A564B4" w:rsidRDefault="00851F44" w:rsidP="00851F44">
            <w:pPr>
              <w:pStyle w:val="TAL"/>
              <w:rPr>
                <w:lang w:eastAsia="zh-CN"/>
              </w:rPr>
            </w:pPr>
            <w:r w:rsidRPr="00A564B4">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851F44" w:rsidRPr="00A564B4" w:rsidRDefault="00851F44" w:rsidP="00851F44">
            <w:pPr>
              <w:pStyle w:val="TAL"/>
              <w:rPr>
                <w:lang w:eastAsia="zh-CN"/>
              </w:rPr>
            </w:pPr>
            <w:r w:rsidRPr="00A564B4">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851F44" w:rsidRPr="00A564B4" w:rsidRDefault="00851F44" w:rsidP="00851F44">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5D4B18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851F44" w:rsidRPr="00A564B4" w:rsidRDefault="00851F44" w:rsidP="00851F44">
            <w:pPr>
              <w:pStyle w:val="TAL"/>
              <w:rPr>
                <w:lang w:eastAsia="zh-CN"/>
              </w:rPr>
            </w:pPr>
            <w:r w:rsidRPr="00A564B4">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851F44" w:rsidRPr="00A564B4" w:rsidRDefault="00851F44" w:rsidP="00851F44">
            <w:pPr>
              <w:pStyle w:val="TAL"/>
              <w:rPr>
                <w:lang w:eastAsia="zh-CN"/>
              </w:rPr>
            </w:pPr>
            <w:r w:rsidRPr="00A564B4">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E0C2718"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851F44" w:rsidRPr="00A564B4" w:rsidRDefault="00851F44" w:rsidP="00851F44">
            <w:pPr>
              <w:pStyle w:val="TAL"/>
              <w:rPr>
                <w:lang w:eastAsia="zh-CN"/>
              </w:rPr>
            </w:pPr>
            <w:r w:rsidRPr="00A564B4">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851F44" w:rsidRPr="00A564B4" w:rsidRDefault="00851F44" w:rsidP="00851F44">
            <w:pPr>
              <w:pStyle w:val="TAL"/>
              <w:rPr>
                <w:lang w:eastAsia="zh-CN"/>
              </w:rPr>
            </w:pPr>
            <w:r w:rsidRPr="00A564B4">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851F44" w:rsidRPr="00A564B4" w:rsidRDefault="00851F44" w:rsidP="00851F44">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851F44" w:rsidRPr="00A564B4" w:rsidRDefault="00851F44" w:rsidP="00851F44">
            <w:pPr>
              <w:pStyle w:val="TAL"/>
              <w:rPr>
                <w:lang w:eastAsia="zh-CN"/>
              </w:rPr>
            </w:pPr>
            <w:r w:rsidRPr="00A564B4">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851F44" w:rsidRPr="00A564B4" w:rsidRDefault="00851F44" w:rsidP="00851F44">
            <w:pPr>
              <w:pStyle w:val="TAL"/>
              <w:rPr>
                <w:lang w:eastAsia="zh-CN"/>
              </w:rPr>
            </w:pPr>
            <w:r w:rsidRPr="00A564B4">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851F44" w:rsidRPr="00A564B4" w:rsidRDefault="00851F44" w:rsidP="00851F44">
            <w:pPr>
              <w:pStyle w:val="TAL"/>
              <w:rPr>
                <w:lang w:eastAsia="ko-KR"/>
              </w:rPr>
            </w:pPr>
          </w:p>
        </w:tc>
      </w:tr>
      <w:tr w:rsidR="00851F44" w:rsidRPr="00A564B4" w14:paraId="40EEC599" w14:textId="77777777" w:rsidTr="00BC6DDF">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851F44" w:rsidRPr="00A564B4" w:rsidRDefault="00851F44" w:rsidP="00851F44">
            <w:pPr>
              <w:pStyle w:val="TAL"/>
              <w:rPr>
                <w:lang w:eastAsia="zh-CN"/>
              </w:rPr>
            </w:pPr>
            <w:r w:rsidRPr="00A564B4">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851F44" w:rsidRPr="00A564B4" w:rsidRDefault="00851F44" w:rsidP="00851F44">
            <w:pPr>
              <w:pStyle w:val="TAL"/>
              <w:rPr>
                <w:lang w:eastAsia="zh-CN"/>
              </w:rPr>
            </w:pPr>
            <w:r w:rsidRPr="00A564B4">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851F44" w:rsidRPr="00A564B4" w:rsidRDefault="00851F44" w:rsidP="00851F44">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851F44" w:rsidRPr="00A564B4" w:rsidRDefault="00851F44" w:rsidP="00851F44">
            <w:pPr>
              <w:pStyle w:val="TAL"/>
              <w:rPr>
                <w:lang w:eastAsia="zh-CN"/>
              </w:rPr>
            </w:pPr>
            <w:r w:rsidRPr="00A564B4">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851F44" w:rsidRPr="00A564B4" w:rsidRDefault="00851F44" w:rsidP="00851F44">
            <w:pPr>
              <w:pStyle w:val="TAL"/>
              <w:rPr>
                <w:lang w:eastAsia="zh-CN"/>
              </w:rPr>
            </w:pPr>
            <w:r w:rsidRPr="00A564B4">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851F44" w:rsidRPr="00A564B4" w:rsidRDefault="00851F44" w:rsidP="00851F44">
            <w:pPr>
              <w:pStyle w:val="TAL"/>
              <w:rPr>
                <w:lang w:eastAsia="ko-KR"/>
              </w:rPr>
            </w:pPr>
          </w:p>
        </w:tc>
      </w:tr>
      <w:tr w:rsidR="00851F44" w:rsidRPr="00A564B4" w14:paraId="1F8B0309" w14:textId="77777777" w:rsidTr="00BC6DDF">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851F44" w:rsidRPr="00A564B4" w:rsidRDefault="00851F44" w:rsidP="00851F44">
            <w:pPr>
              <w:pStyle w:val="TAL"/>
              <w:rPr>
                <w:lang w:eastAsia="zh-CN"/>
              </w:rPr>
            </w:pPr>
            <w:r w:rsidRPr="00A564B4">
              <w:rPr>
                <w:lang w:eastAsia="zh-CN"/>
              </w:rPr>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851F44" w:rsidRPr="00A564B4" w:rsidRDefault="00851F44" w:rsidP="00851F44">
            <w:pPr>
              <w:pStyle w:val="TAL"/>
              <w:rPr>
                <w:lang w:eastAsia="zh-CN"/>
              </w:rPr>
            </w:pPr>
            <w:r w:rsidRPr="00A564B4">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851F44" w:rsidRPr="00A564B4" w:rsidRDefault="00851F44" w:rsidP="00851F44">
            <w:pPr>
              <w:pStyle w:val="TAL"/>
              <w:rPr>
                <w:lang w:eastAsia="ko-KR"/>
              </w:rPr>
            </w:pPr>
          </w:p>
        </w:tc>
      </w:tr>
      <w:tr w:rsidR="00851F44" w:rsidRPr="00A564B4" w14:paraId="63F588E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851F44" w:rsidRPr="00A564B4" w:rsidRDefault="00851F44" w:rsidP="00851F44">
            <w:pPr>
              <w:pStyle w:val="TAL"/>
              <w:rPr>
                <w:lang w:eastAsia="zh-CN"/>
              </w:rPr>
            </w:pPr>
            <w:r w:rsidRPr="00A564B4">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851F44" w:rsidRPr="00A564B4" w:rsidRDefault="00851F44" w:rsidP="00851F44">
            <w:pPr>
              <w:pStyle w:val="TAL"/>
              <w:rPr>
                <w:lang w:eastAsia="zh-CN"/>
              </w:rPr>
            </w:pPr>
            <w:r w:rsidRPr="00A564B4">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851F44" w:rsidRPr="00A564B4" w:rsidRDefault="00851F44" w:rsidP="00851F44">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851F44" w:rsidRPr="00A564B4" w:rsidRDefault="00851F44" w:rsidP="00851F44">
            <w:pPr>
              <w:pStyle w:val="TAL"/>
              <w:rPr>
                <w:lang w:eastAsia="zh-CN"/>
              </w:rPr>
            </w:pPr>
            <w:r w:rsidRPr="00A564B4">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851F44" w:rsidRPr="00A564B4" w:rsidRDefault="00851F44" w:rsidP="00851F44">
            <w:pPr>
              <w:pStyle w:val="TAL"/>
              <w:rPr>
                <w:lang w:eastAsia="zh-CN"/>
              </w:rPr>
            </w:pPr>
            <w:r w:rsidRPr="00A564B4">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851F44" w:rsidRPr="00A564B4" w:rsidRDefault="00851F44" w:rsidP="00851F44">
            <w:pPr>
              <w:pStyle w:val="TAL"/>
              <w:rPr>
                <w:lang w:eastAsia="ko-KR"/>
              </w:rPr>
            </w:pPr>
          </w:p>
        </w:tc>
      </w:tr>
      <w:tr w:rsidR="00851F44" w:rsidRPr="00A564B4" w14:paraId="18561DD3" w14:textId="77777777" w:rsidTr="00BC6DDF">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851F44" w:rsidRPr="00A564B4" w:rsidRDefault="00851F44" w:rsidP="00851F44">
            <w:pPr>
              <w:pStyle w:val="TAL"/>
              <w:rPr>
                <w:lang w:eastAsia="zh-CN"/>
              </w:rPr>
            </w:pPr>
            <w:r w:rsidRPr="00A564B4">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851F44" w:rsidRPr="00A564B4" w:rsidRDefault="00851F44" w:rsidP="00851F44">
            <w:pPr>
              <w:pStyle w:val="TAL"/>
              <w:rPr>
                <w:lang w:eastAsia="zh-CN"/>
              </w:rPr>
            </w:pPr>
            <w:r w:rsidRPr="00A564B4">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851F44" w:rsidRPr="00A564B4" w:rsidRDefault="00851F44" w:rsidP="00851F44">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851F44" w:rsidRPr="00A564B4" w:rsidRDefault="00851F44" w:rsidP="00851F44">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851F44" w:rsidRPr="00A564B4" w:rsidRDefault="00851F44" w:rsidP="00851F44">
            <w:pPr>
              <w:pStyle w:val="TAL"/>
              <w:rPr>
                <w:lang w:eastAsia="zh-CN"/>
              </w:rPr>
            </w:pPr>
            <w:r w:rsidRPr="00A564B4">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851F44" w:rsidRPr="00A564B4" w:rsidRDefault="00851F44" w:rsidP="00851F44">
            <w:pPr>
              <w:pStyle w:val="TAL"/>
              <w:rPr>
                <w:lang w:eastAsia="ko-KR"/>
              </w:rPr>
            </w:pPr>
          </w:p>
        </w:tc>
      </w:tr>
      <w:tr w:rsidR="00851F44" w:rsidRPr="00A564B4" w14:paraId="1985932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851F44" w:rsidRPr="00A564B4" w:rsidRDefault="00851F44" w:rsidP="00851F44">
            <w:pPr>
              <w:pStyle w:val="TAL"/>
              <w:rPr>
                <w:lang w:eastAsia="zh-CN"/>
              </w:rPr>
            </w:pPr>
            <w:r w:rsidRPr="00A564B4">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851F44" w:rsidRPr="00A564B4" w:rsidRDefault="00851F44" w:rsidP="00851F44">
            <w:pPr>
              <w:pStyle w:val="TAL"/>
              <w:rPr>
                <w:lang w:eastAsia="zh-CN"/>
              </w:rPr>
            </w:pPr>
            <w:r w:rsidRPr="00A564B4">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851F44" w:rsidRPr="00A564B4" w:rsidRDefault="00851F44" w:rsidP="00851F44">
            <w:pPr>
              <w:pStyle w:val="TAL"/>
              <w:rPr>
                <w:lang w:eastAsia="ko-KR"/>
              </w:rPr>
            </w:pPr>
          </w:p>
        </w:tc>
      </w:tr>
      <w:tr w:rsidR="00851F44" w:rsidRPr="00A564B4" w:rsidDel="00BE2D35" w14:paraId="52F0EB1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851F44" w:rsidRPr="00A564B4" w:rsidDel="00BE2D35" w:rsidRDefault="00851F44" w:rsidP="00851F44">
            <w:pPr>
              <w:pStyle w:val="TAL"/>
              <w:rPr>
                <w:lang w:eastAsia="zh-CN"/>
              </w:rPr>
            </w:pPr>
            <w:r w:rsidRPr="00A564B4">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851F44" w:rsidRPr="00A564B4" w:rsidDel="00BE2D35" w:rsidRDefault="00851F44" w:rsidP="00851F44">
            <w:pPr>
              <w:pStyle w:val="TAL"/>
              <w:rPr>
                <w:lang w:eastAsia="zh-CN"/>
              </w:rPr>
            </w:pPr>
            <w:r w:rsidRPr="00A564B4">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851F44" w:rsidRPr="00A564B4" w:rsidDel="00BE2D35"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851F44" w:rsidRPr="00A564B4" w:rsidDel="00BE2D35" w:rsidRDefault="00851F44" w:rsidP="00851F44">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851F44" w:rsidRPr="00A564B4" w:rsidDel="00BE2D35" w:rsidRDefault="00851F44" w:rsidP="00851F44">
            <w:pPr>
              <w:pStyle w:val="TAL"/>
              <w:rPr>
                <w:lang w:eastAsia="zh-CN"/>
              </w:rPr>
            </w:pPr>
            <w:r w:rsidRPr="00A564B4">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851F44" w:rsidRPr="00A564B4" w:rsidDel="00BE2D35" w:rsidRDefault="00851F44" w:rsidP="00851F44">
            <w:pPr>
              <w:pStyle w:val="TAL"/>
              <w:rPr>
                <w:lang w:eastAsia="ko-KR"/>
              </w:rPr>
            </w:pPr>
          </w:p>
        </w:tc>
      </w:tr>
      <w:tr w:rsidR="00851F44" w:rsidRPr="00A564B4" w:rsidDel="00BE2D35" w14:paraId="65A295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851F44" w:rsidRPr="00A564B4" w:rsidRDefault="00851F44" w:rsidP="00851F44">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851F44" w:rsidRPr="00A564B4" w:rsidRDefault="00851F44" w:rsidP="00851F44">
            <w:pPr>
              <w:pStyle w:val="TAL"/>
              <w:rPr>
                <w:lang w:eastAsia="zh-CN"/>
              </w:rPr>
            </w:pPr>
            <w:r w:rsidRPr="00A564B4">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1DD5EDE"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851F44" w:rsidRPr="00A564B4" w:rsidDel="00BE2D35" w:rsidRDefault="00851F44" w:rsidP="00851F44">
            <w:pPr>
              <w:pStyle w:val="TAL"/>
              <w:rPr>
                <w:lang w:eastAsia="ko-KR"/>
              </w:rPr>
            </w:pPr>
            <w:r w:rsidRPr="00A564B4">
              <w:rPr>
                <w:lang w:eastAsia="ko-KR"/>
              </w:rPr>
              <w:t>Note 6</w:t>
            </w:r>
          </w:p>
        </w:tc>
      </w:tr>
      <w:tr w:rsidR="00851F44" w:rsidRPr="00A564B4" w:rsidDel="00BE2D35" w14:paraId="1509C14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851F44" w:rsidRPr="00A564B4" w:rsidDel="00BE2D35" w:rsidRDefault="00851F44" w:rsidP="00851F44">
            <w:pPr>
              <w:pStyle w:val="TAL"/>
              <w:rPr>
                <w:lang w:eastAsia="zh-CN"/>
              </w:rPr>
            </w:pPr>
            <w:r w:rsidRPr="00A564B4">
              <w:rPr>
                <w:lang w:eastAsia="zh-CN"/>
              </w:rPr>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851F44" w:rsidRPr="00A564B4" w:rsidDel="00BE2D35" w:rsidRDefault="00851F44" w:rsidP="00851F44">
            <w:pPr>
              <w:pStyle w:val="TAL"/>
              <w:rPr>
                <w:lang w:eastAsia="zh-CN"/>
              </w:rPr>
            </w:pPr>
            <w:r w:rsidRPr="00A564B4">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851F44" w:rsidRPr="00A564B4" w:rsidDel="00BE2D35"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851F44" w:rsidRPr="00A564B4" w:rsidDel="00BE2D35" w:rsidRDefault="00851F44" w:rsidP="00851F44">
            <w:pPr>
              <w:pStyle w:val="TAL"/>
              <w:rPr>
                <w:lang w:eastAsia="zh-CN"/>
              </w:rPr>
            </w:pPr>
            <w:r w:rsidRPr="00A564B4">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851F44" w:rsidRPr="00A564B4" w:rsidDel="00BE2D35" w:rsidRDefault="00851F44" w:rsidP="00851F44">
            <w:pPr>
              <w:pStyle w:val="TAL"/>
              <w:rPr>
                <w:lang w:eastAsia="zh-CN"/>
              </w:rPr>
            </w:pPr>
            <w:r w:rsidRPr="00A564B4">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851F44" w:rsidRPr="00A564B4" w:rsidDel="00BE2D35" w:rsidRDefault="00851F44" w:rsidP="00851F44">
            <w:pPr>
              <w:pStyle w:val="TAL"/>
              <w:rPr>
                <w:lang w:eastAsia="ko-KR"/>
              </w:rPr>
            </w:pPr>
          </w:p>
        </w:tc>
      </w:tr>
      <w:tr w:rsidR="00851F44" w:rsidRPr="00A564B4" w:rsidDel="00BE2D35" w14:paraId="5A14A54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851F44" w:rsidRPr="00A564B4" w:rsidRDefault="00851F44" w:rsidP="00851F44">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851F44" w:rsidRPr="00A564B4" w:rsidRDefault="00851F44" w:rsidP="00851F44">
            <w:pPr>
              <w:pStyle w:val="TAL"/>
              <w:rPr>
                <w:lang w:eastAsia="ko-KR"/>
              </w:rPr>
            </w:pPr>
            <w:r w:rsidRPr="00A564B4">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4E0A2C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851F44" w:rsidRPr="00A564B4" w:rsidDel="00BE2D35" w:rsidRDefault="00851F44" w:rsidP="00851F44">
            <w:pPr>
              <w:pStyle w:val="TAL"/>
              <w:rPr>
                <w:lang w:eastAsia="ko-KR"/>
              </w:rPr>
            </w:pPr>
            <w:r w:rsidRPr="00A564B4">
              <w:rPr>
                <w:lang w:eastAsia="ko-KR"/>
              </w:rPr>
              <w:t>Note 6</w:t>
            </w:r>
          </w:p>
        </w:tc>
      </w:tr>
      <w:tr w:rsidR="00851F44" w:rsidRPr="00A564B4" w:rsidDel="00BE2D35" w14:paraId="69043DC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851F44" w:rsidRPr="00A564B4" w:rsidRDefault="00851F44" w:rsidP="00851F44">
            <w:pPr>
              <w:pStyle w:val="TAL"/>
              <w:rPr>
                <w:lang w:eastAsia="zh-CN"/>
              </w:rPr>
            </w:pPr>
            <w:r w:rsidRPr="00A564B4">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851F44" w:rsidRPr="00A564B4" w:rsidRDefault="00851F44" w:rsidP="00851F44">
            <w:pPr>
              <w:pStyle w:val="TAL"/>
              <w:rPr>
                <w:lang w:eastAsia="zh-CN"/>
              </w:rPr>
            </w:pPr>
            <w:r w:rsidRPr="00A564B4">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851F44" w:rsidRPr="00A564B4" w:rsidDel="00BE2D35"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851F44" w:rsidRPr="00A564B4" w:rsidDel="00BE2D35" w:rsidRDefault="00851F44" w:rsidP="00851F44">
            <w:pPr>
              <w:pStyle w:val="TAL"/>
              <w:rPr>
                <w:lang w:eastAsia="ko-KR"/>
              </w:rPr>
            </w:pPr>
          </w:p>
        </w:tc>
      </w:tr>
      <w:tr w:rsidR="00851F44" w:rsidRPr="00A564B4" w:rsidDel="00BE2D35" w14:paraId="296E388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851F44" w:rsidRPr="00A564B4" w:rsidRDefault="00851F44" w:rsidP="00851F44">
            <w:pPr>
              <w:pStyle w:val="TAL"/>
              <w:rPr>
                <w:lang w:eastAsia="zh-CN"/>
              </w:rPr>
            </w:pPr>
            <w:r w:rsidRPr="00A564B4">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851F44" w:rsidRPr="00A564B4" w:rsidRDefault="00851F44" w:rsidP="00851F44">
            <w:pPr>
              <w:pStyle w:val="TAL"/>
              <w:rPr>
                <w:lang w:eastAsia="zh-CN"/>
              </w:rPr>
            </w:pPr>
            <w:r w:rsidRPr="00A564B4">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851F44" w:rsidRPr="00A564B4" w:rsidRDefault="00851F44" w:rsidP="00851F44">
            <w:pPr>
              <w:pStyle w:val="TAL"/>
              <w:rPr>
                <w:lang w:eastAsia="zh-CN"/>
              </w:rPr>
            </w:pPr>
            <w:r w:rsidRPr="00A564B4">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851F44" w:rsidRPr="00A564B4" w:rsidDel="00BE2D35" w:rsidRDefault="00851F44" w:rsidP="00851F44">
            <w:pPr>
              <w:pStyle w:val="TAL"/>
              <w:rPr>
                <w:lang w:eastAsia="ko-KR"/>
              </w:rPr>
            </w:pPr>
          </w:p>
        </w:tc>
      </w:tr>
      <w:tr w:rsidR="00851F44" w:rsidRPr="00A564B4" w14:paraId="15AA853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851F44" w:rsidRPr="00A564B4" w:rsidRDefault="00851F44" w:rsidP="00851F44">
            <w:pPr>
              <w:pStyle w:val="TAL"/>
              <w:rPr>
                <w:lang w:eastAsia="zh-CN"/>
              </w:rPr>
            </w:pPr>
            <w:r w:rsidRPr="00A564B4">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851F44" w:rsidRPr="00A564B4" w:rsidRDefault="00851F44" w:rsidP="00851F44">
            <w:pPr>
              <w:pStyle w:val="TAL"/>
              <w:rPr>
                <w:lang w:eastAsia="en-US"/>
              </w:rPr>
            </w:pPr>
            <w:r w:rsidRPr="00A564B4">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851F44" w:rsidRPr="00A564B4" w:rsidRDefault="00851F44" w:rsidP="00851F44">
            <w:pPr>
              <w:pStyle w:val="TAL"/>
              <w:rPr>
                <w:lang w:eastAsia="zh-CN"/>
              </w:rPr>
            </w:pPr>
          </w:p>
        </w:tc>
      </w:tr>
      <w:tr w:rsidR="00851F44" w:rsidRPr="00A564B4" w14:paraId="11D099C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851F44" w:rsidRPr="00A564B4" w:rsidRDefault="00851F44" w:rsidP="00851F44">
            <w:pPr>
              <w:pStyle w:val="TAL"/>
              <w:keepNext w:val="0"/>
              <w:keepLines w:val="0"/>
              <w:rPr>
                <w:lang w:eastAsia="zh-CN"/>
              </w:rPr>
            </w:pPr>
            <w:r w:rsidRPr="00A564B4">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851F44" w:rsidRPr="00A564B4" w:rsidRDefault="00851F44" w:rsidP="00851F44">
            <w:pPr>
              <w:pStyle w:val="TAL"/>
              <w:keepNext w:val="0"/>
              <w:keepLines w:val="0"/>
              <w:rPr>
                <w:lang w:eastAsia="en-US"/>
              </w:rPr>
            </w:pPr>
            <w:r w:rsidRPr="00A564B4">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851F44" w:rsidRPr="00A564B4" w:rsidRDefault="00851F44" w:rsidP="00851F44">
            <w:pPr>
              <w:pStyle w:val="TAL"/>
              <w:keepNext w:val="0"/>
              <w:keepLines w:val="0"/>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851F44" w:rsidRPr="00A564B4" w:rsidRDefault="00851F44" w:rsidP="00851F44">
            <w:pPr>
              <w:pStyle w:val="TAL"/>
              <w:keepNext w:val="0"/>
              <w:keepLines w:val="0"/>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851F44" w:rsidRPr="00A564B4" w:rsidRDefault="00851F44" w:rsidP="00851F44">
            <w:pPr>
              <w:pStyle w:val="TAL"/>
              <w:keepNext w:val="0"/>
              <w:keepLines w:val="0"/>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851F44" w:rsidRPr="00A564B4" w:rsidRDefault="00851F44" w:rsidP="00851F44">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851F44" w:rsidRPr="00A564B4" w:rsidRDefault="00851F44" w:rsidP="00851F44">
            <w:pPr>
              <w:pStyle w:val="TAL"/>
              <w:keepNext w:val="0"/>
              <w:keepLines w:val="0"/>
              <w:rPr>
                <w:lang w:eastAsia="zh-CN"/>
              </w:rPr>
            </w:pPr>
          </w:p>
        </w:tc>
      </w:tr>
      <w:tr w:rsidR="00851F44" w:rsidRPr="00A564B4" w14:paraId="58EFE9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851F44" w:rsidRPr="00A564B4" w:rsidRDefault="00851F44" w:rsidP="00851F44">
            <w:pPr>
              <w:pStyle w:val="TAL"/>
              <w:rPr>
                <w:lang w:eastAsia="zh-CN"/>
              </w:rPr>
            </w:pPr>
            <w:r w:rsidRPr="00A564B4">
              <w:rPr>
                <w:lang w:eastAsia="zh-CN"/>
              </w:rPr>
              <w:t>9.5.5.1_F.1</w:t>
            </w:r>
          </w:p>
        </w:tc>
        <w:tc>
          <w:tcPr>
            <w:tcW w:w="1646" w:type="dxa"/>
            <w:tcBorders>
              <w:top w:val="nil"/>
              <w:left w:val="nil"/>
              <w:bottom w:val="single" w:sz="4" w:space="0" w:color="auto"/>
              <w:right w:val="single" w:sz="4" w:space="0" w:color="auto"/>
            </w:tcBorders>
            <w:shd w:val="clear" w:color="auto" w:fill="auto"/>
          </w:tcPr>
          <w:p w14:paraId="60D7E1D7" w14:textId="77777777" w:rsidR="00851F44" w:rsidRPr="00A564B4" w:rsidRDefault="00851F44" w:rsidP="00851F44">
            <w:pPr>
              <w:pStyle w:val="TAL"/>
              <w:rPr>
                <w:lang w:eastAsia="zh-CN"/>
              </w:rPr>
            </w:pPr>
            <w:r w:rsidRPr="00A564B4">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851F44" w:rsidRPr="00A564B4" w:rsidRDefault="00851F44" w:rsidP="00851F44">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F25869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851F44" w:rsidRPr="00A564B4" w:rsidRDefault="00851F44" w:rsidP="00851F44">
            <w:pPr>
              <w:pStyle w:val="TAL"/>
              <w:rPr>
                <w:lang w:eastAsia="zh-CN"/>
              </w:rPr>
            </w:pPr>
            <w:r w:rsidRPr="00A564B4">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851F44" w:rsidRPr="00A564B4" w:rsidRDefault="00851F44" w:rsidP="00851F44">
            <w:pPr>
              <w:pStyle w:val="TAL"/>
              <w:rPr>
                <w:lang w:eastAsia="zh-CN"/>
              </w:rPr>
            </w:pPr>
            <w:r w:rsidRPr="00A564B4">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851F44" w:rsidRPr="00A564B4" w:rsidRDefault="00851F44" w:rsidP="00851F44">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D4C24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851F44" w:rsidRPr="00A564B4" w:rsidRDefault="00851F44" w:rsidP="00851F44">
            <w:pPr>
              <w:pStyle w:val="TAL"/>
              <w:rPr>
                <w:lang w:eastAsia="zh-CN"/>
              </w:rPr>
            </w:pPr>
            <w:r w:rsidRPr="00A564B4">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851F44" w:rsidRPr="00A564B4" w:rsidRDefault="00851F44" w:rsidP="00851F44">
            <w:pPr>
              <w:pStyle w:val="TAL"/>
              <w:rPr>
                <w:lang w:eastAsia="zh-CN"/>
              </w:rPr>
            </w:pPr>
            <w:r w:rsidRPr="00A564B4">
              <w:rPr>
                <w:szCs w:val="18"/>
                <w:lang w:eastAsia="en-US"/>
              </w:rPr>
              <w:t>TDD RI Reporting with Single CSI process for CoMP</w:t>
            </w:r>
            <w:r w:rsidRPr="00A564B4">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851F44" w:rsidRPr="00A564B4" w:rsidRDefault="00851F44" w:rsidP="00851F44">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94C0D0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851F44" w:rsidRPr="00A564B4" w:rsidRDefault="00851F44" w:rsidP="00851F44">
            <w:pPr>
              <w:pStyle w:val="TAL"/>
              <w:rPr>
                <w:lang w:eastAsia="zh-CN"/>
              </w:rPr>
            </w:pPr>
            <w:r w:rsidRPr="00A564B4">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851F44" w:rsidRPr="00A564B4" w:rsidRDefault="00851F44" w:rsidP="00851F44">
            <w:pPr>
              <w:pStyle w:val="TAL"/>
              <w:rPr>
                <w:lang w:eastAsia="zh-CN"/>
              </w:rPr>
            </w:pPr>
            <w:r w:rsidRPr="00A564B4">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851F44" w:rsidRPr="00A564B4" w:rsidRDefault="00851F44" w:rsidP="00851F44">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33B6B3F"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851F44" w:rsidRPr="00A564B4" w:rsidRDefault="00851F44" w:rsidP="00851F44">
            <w:pPr>
              <w:pStyle w:val="TAL"/>
              <w:rPr>
                <w:lang w:eastAsia="zh-CN"/>
              </w:rPr>
            </w:pPr>
            <w:r w:rsidRPr="00A564B4">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851F44" w:rsidRPr="00A564B4" w:rsidRDefault="00851F44" w:rsidP="00851F44">
            <w:pPr>
              <w:pStyle w:val="TAL"/>
              <w:rPr>
                <w:lang w:eastAsia="en-US"/>
              </w:rPr>
            </w:pPr>
            <w:r w:rsidRPr="00A564B4">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851F44" w:rsidRPr="00A564B4" w:rsidRDefault="00851F44" w:rsidP="00851F44">
            <w:pPr>
              <w:pStyle w:val="TAL"/>
              <w:rPr>
                <w:lang w:eastAsia="zh-CN"/>
              </w:rPr>
            </w:pPr>
            <w:r w:rsidRPr="00A564B4">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851F44" w:rsidRPr="00A564B4" w:rsidRDefault="00851F44" w:rsidP="00851F44">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851F44" w:rsidRPr="00A564B4" w:rsidRDefault="00851F44" w:rsidP="00851F44">
            <w:pPr>
              <w:pStyle w:val="TAL"/>
              <w:rPr>
                <w:lang w:eastAsia="zh-CN"/>
              </w:rPr>
            </w:pPr>
            <w:r w:rsidRPr="00A564B4">
              <w:rPr>
                <w:lang w:eastAsia="zh-CN"/>
              </w:rPr>
              <w:t>Test execution not necessary if 9.6.1.1_A.2 is executed.</w:t>
            </w:r>
          </w:p>
          <w:p w14:paraId="56C3E872" w14:textId="77777777" w:rsidR="00851F44" w:rsidRPr="00A564B4" w:rsidRDefault="00851F44" w:rsidP="00851F44">
            <w:pPr>
              <w:pStyle w:val="TAL"/>
              <w:rPr>
                <w:lang w:eastAsia="zh-CN"/>
              </w:rPr>
            </w:pPr>
          </w:p>
          <w:p w14:paraId="34B9493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1C918F8"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851F44" w:rsidRPr="00A564B4" w:rsidRDefault="00851F44" w:rsidP="00851F44">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851F44" w:rsidRPr="00A564B4" w:rsidRDefault="00851F44" w:rsidP="00851F44">
            <w:pPr>
              <w:pStyle w:val="TAL"/>
              <w:rPr>
                <w:lang w:eastAsia="zh-CN"/>
              </w:rPr>
            </w:pPr>
            <w:r w:rsidRPr="00A564B4">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851F44" w:rsidRPr="00A564B4" w:rsidRDefault="00851F44" w:rsidP="00851F44">
            <w:pPr>
              <w:pStyle w:val="TAL"/>
              <w:rPr>
                <w:lang w:eastAsia="zh-CN"/>
              </w:rPr>
            </w:pPr>
          </w:p>
        </w:tc>
      </w:tr>
      <w:tr w:rsidR="00851F44" w:rsidRPr="00A564B4" w:rsidDel="00BE2D35" w14:paraId="70A049AC"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851F44" w:rsidRPr="00A564B4" w:rsidRDefault="00851F44" w:rsidP="00851F44">
            <w:pPr>
              <w:pStyle w:val="TAL"/>
              <w:rPr>
                <w:lang w:eastAsia="zh-CN"/>
              </w:rPr>
            </w:pPr>
            <w:r w:rsidRPr="00A564B4">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851F44" w:rsidRPr="00A564B4" w:rsidRDefault="00851F44" w:rsidP="00851F44">
            <w:pPr>
              <w:pStyle w:val="TAL"/>
              <w:rPr>
                <w:lang w:eastAsia="zh-CN"/>
              </w:rPr>
            </w:pPr>
            <w:r w:rsidRPr="00A564B4">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851F44" w:rsidRPr="00A564B4" w:rsidRDefault="00851F44" w:rsidP="00851F44">
            <w:pPr>
              <w:pStyle w:val="TAL"/>
              <w:rPr>
                <w:lang w:eastAsia="en-US"/>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 contiguous CA</w:t>
            </w:r>
            <w:r w:rsidRPr="00A564B4">
              <w:rPr>
                <w:lang w:eastAsia="en-US"/>
              </w:rPr>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07EBD0B6" w14:textId="77777777" w:rsidR="00851F44" w:rsidRPr="00A564B4" w:rsidRDefault="00851F44" w:rsidP="00851F44">
            <w:pPr>
              <w:pStyle w:val="TAC"/>
              <w:rPr>
                <w:lang w:eastAsia="en-US"/>
              </w:rPr>
            </w:pPr>
            <w:r w:rsidRPr="00A564B4">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851F44" w:rsidRPr="00A564B4" w:rsidRDefault="00851F44" w:rsidP="00851F44">
            <w:pPr>
              <w:pStyle w:val="TAL"/>
              <w:rPr>
                <w:lang w:eastAsia="ko-KR"/>
              </w:rPr>
            </w:pPr>
            <w:r w:rsidRPr="00A564B4">
              <w:rPr>
                <w:lang w:eastAsia="ko-KR"/>
              </w:rPr>
              <w:t>Test execution not necessary if 9.6.1.1_A.3 is executed.</w:t>
            </w:r>
          </w:p>
          <w:p w14:paraId="33F2B3A0" w14:textId="77777777" w:rsidR="00851F44" w:rsidRPr="00A564B4" w:rsidRDefault="00851F44" w:rsidP="00851F44">
            <w:pPr>
              <w:pStyle w:val="TAL"/>
              <w:rPr>
                <w:lang w:eastAsia="ko-KR"/>
              </w:rPr>
            </w:pPr>
          </w:p>
          <w:p w14:paraId="00E1C71D"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62EC7DCC"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851F44" w:rsidRPr="00A564B4" w:rsidRDefault="00851F44" w:rsidP="00851F44">
            <w:pPr>
              <w:pStyle w:val="TAL"/>
              <w:rPr>
                <w:lang w:eastAsia="en-US"/>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7310EB04" w14:textId="77777777" w:rsidR="00851F44" w:rsidRPr="00A564B4" w:rsidRDefault="00851F44" w:rsidP="00851F44">
            <w:pPr>
              <w:pStyle w:val="TAC"/>
              <w:rPr>
                <w:lang w:eastAsia="en-US"/>
              </w:rPr>
            </w:pPr>
            <w:r w:rsidRPr="00A564B4">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851F44" w:rsidRPr="00A564B4" w:rsidRDefault="00851F44" w:rsidP="00851F44">
            <w:pPr>
              <w:pStyle w:val="TAL"/>
              <w:rPr>
                <w:lang w:eastAsia="ko-KR"/>
              </w:rPr>
            </w:pPr>
            <w:r w:rsidRPr="00A564B4">
              <w:rPr>
                <w:lang w:eastAsia="ko-KR"/>
              </w:rPr>
              <w:t>Test execution not necessary if 9.6.1.1_A.3 is executed.</w:t>
            </w:r>
          </w:p>
          <w:p w14:paraId="37EF5CEB" w14:textId="77777777" w:rsidR="00851F44" w:rsidRPr="00A564B4" w:rsidRDefault="00851F44" w:rsidP="00851F44">
            <w:pPr>
              <w:pStyle w:val="TAL"/>
              <w:rPr>
                <w:lang w:eastAsia="ko-KR"/>
              </w:rPr>
            </w:pPr>
          </w:p>
          <w:p w14:paraId="74CC768A"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7B770428"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851F44" w:rsidRPr="00A564B4" w:rsidRDefault="00851F44" w:rsidP="00851F44">
            <w:pPr>
              <w:pStyle w:val="TAL"/>
              <w:rPr>
                <w:lang w:eastAsia="zh-CN"/>
              </w:rPr>
            </w:pPr>
            <w:r w:rsidRPr="00A564B4">
              <w:rPr>
                <w:lang w:eastAsia="zh-CN"/>
              </w:rPr>
              <w:t>9.6.1.1_A.</w:t>
            </w:r>
            <w:r w:rsidRPr="00A564B4">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851F44" w:rsidRPr="00A564B4" w:rsidRDefault="00851F44" w:rsidP="00851F44">
            <w:pPr>
              <w:pStyle w:val="TAL"/>
              <w:rPr>
                <w:lang w:eastAsia="zh-CN"/>
              </w:rPr>
            </w:pPr>
            <w:r w:rsidRPr="00A564B4">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851F44" w:rsidRPr="00A564B4" w:rsidRDefault="00851F44" w:rsidP="00851F44">
            <w:pPr>
              <w:pStyle w:val="TAL"/>
              <w:rPr>
                <w:lang w:eastAsia="en-US"/>
              </w:rPr>
            </w:pPr>
            <w:r w:rsidRPr="00A564B4">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 contiguous CA</w:t>
            </w:r>
            <w:r w:rsidRPr="00A564B4">
              <w:rPr>
                <w:lang w:eastAsia="en-US"/>
              </w:rPr>
              <w:t xml:space="preserve">, or </w:t>
            </w:r>
            <w:r w:rsidRPr="00A564B4">
              <w:rPr>
                <w:rFonts w:eastAsia="PMingLiU"/>
                <w:lang w:eastAsia="zh-TW"/>
              </w:rPr>
              <w:t>4</w:t>
            </w:r>
            <w:r w:rsidRPr="00A564B4">
              <w:rPr>
                <w:lang w:eastAsia="en-US"/>
              </w:rPr>
              <w:t xml:space="preserve">DL with inter-band CA, or </w:t>
            </w:r>
            <w:r w:rsidRPr="00A564B4">
              <w:rPr>
                <w:rFonts w:eastAsia="PMingLiU"/>
                <w:lang w:eastAsia="zh-TW"/>
              </w:rPr>
              <w:t>4</w:t>
            </w:r>
            <w:r w:rsidRPr="00A564B4">
              <w:rPr>
                <w:lang w:eastAsia="en-US"/>
              </w:rPr>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6893AB79" w14:textId="77777777" w:rsidR="00851F44" w:rsidRPr="00A564B4"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851F44" w:rsidRPr="00A564B4" w:rsidDel="00BE2D35"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851F44" w:rsidRPr="00A564B4" w:rsidRDefault="00851F44" w:rsidP="00851F44">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11561F25" w14:textId="77777777" w:rsidR="00851F44" w:rsidRPr="00A564B4" w:rsidRDefault="00851F44" w:rsidP="00851F44">
            <w:pPr>
              <w:pStyle w:val="TAL"/>
              <w:rPr>
                <w:lang w:eastAsia="ko-KR"/>
              </w:rPr>
            </w:pPr>
          </w:p>
          <w:p w14:paraId="2FF5958D"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1CD22980"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851F44" w:rsidRPr="00A564B4" w:rsidRDefault="00851F44" w:rsidP="00851F44">
            <w:pPr>
              <w:pStyle w:val="TAL"/>
              <w:rPr>
                <w:lang w:eastAsia="en-US"/>
              </w:rPr>
            </w:pPr>
            <w:r w:rsidRPr="00A564B4">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w:t>
            </w:r>
            <w:r w:rsidRPr="00A564B4">
              <w:rPr>
                <w:lang w:eastAsia="en-US"/>
              </w:rPr>
              <w:t xml:space="preserve"> non-contiguous and inter-band CA, or </w:t>
            </w:r>
            <w:r w:rsidRPr="00A564B4">
              <w:rPr>
                <w:rFonts w:eastAsia="PMingLiU"/>
                <w:lang w:eastAsia="zh-TW"/>
              </w:rPr>
              <w:t>4</w:t>
            </w:r>
            <w:r w:rsidRPr="00A564B4">
              <w:rPr>
                <w:lang w:eastAsia="en-US"/>
              </w:rPr>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7D572BE7" w14:textId="77777777" w:rsidR="00851F44" w:rsidRPr="00A564B4"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851F44" w:rsidRPr="00A564B4" w:rsidDel="00BE2D35" w:rsidRDefault="00851F44" w:rsidP="00851F44">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851F44" w:rsidRPr="00A564B4" w14:paraId="09BF38A6"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851F44" w:rsidRPr="00A564B4" w:rsidRDefault="00851F44" w:rsidP="00851F44">
            <w:pPr>
              <w:pStyle w:val="TAL"/>
              <w:rPr>
                <w:lang w:eastAsia="zh-CN"/>
              </w:rPr>
            </w:pPr>
            <w:r w:rsidRPr="00A564B4">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851F44" w:rsidRPr="00A564B4" w:rsidRDefault="00851F44" w:rsidP="00851F44">
            <w:pPr>
              <w:pStyle w:val="TAL"/>
              <w:rPr>
                <w:lang w:eastAsia="zh-CN"/>
              </w:rPr>
            </w:pPr>
            <w:r w:rsidRPr="00A564B4">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851F44" w:rsidRPr="00A564B4" w:rsidRDefault="00851F44" w:rsidP="00851F44">
            <w:pPr>
              <w:pStyle w:val="TAL"/>
              <w:rPr>
                <w:lang w:eastAsia="zh-CN"/>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851F44" w:rsidRPr="00A564B4" w:rsidRDefault="00851F44" w:rsidP="00851F44">
            <w:pPr>
              <w:pStyle w:val="TAL"/>
              <w:rPr>
                <w:lang w:eastAsia="zh-CN"/>
              </w:rPr>
            </w:pPr>
            <w:r w:rsidRPr="00A564B4">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851F44" w:rsidRPr="00A564B4" w:rsidRDefault="00851F44" w:rsidP="00851F44">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rPr>
                <w:lang w:eastAsia="en-US"/>
              </w:rPr>
              <w:t xml:space="preserve">Intra-band contiguous </w:t>
            </w:r>
            <w:r w:rsidRPr="00A564B4">
              <w:rPr>
                <w:lang w:eastAsia="zh-CN"/>
              </w:rPr>
              <w:t>and</w:t>
            </w:r>
            <w:r w:rsidRPr="00A564B4">
              <w:rPr>
                <w:lang w:eastAsia="en-US"/>
              </w:rPr>
              <w:t xml:space="preserve"> Inter-band</w:t>
            </w:r>
            <w:r w:rsidRPr="00A564B4">
              <w:t xml:space="preserve">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Inter-band </w:t>
            </w:r>
            <w:r w:rsidRPr="00A564B4">
              <w:t xml:space="preserve">CA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268F88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851F44" w:rsidRPr="00A564B4" w:rsidRDefault="00851F44" w:rsidP="00851F44">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851F44" w:rsidRPr="00A564B4" w:rsidRDefault="00851F44" w:rsidP="00851F44">
            <w:pPr>
              <w:pStyle w:val="TAL"/>
              <w:rPr>
                <w:lang w:eastAsia="zh-CN"/>
              </w:rPr>
            </w:pPr>
            <w:r w:rsidRPr="00A564B4">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419B0904" w:rsidR="00851F44" w:rsidRPr="00A564B4" w:rsidRDefault="00851F44" w:rsidP="00851F44">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&gt;=</w:t>
            </w:r>
            <w:r w:rsidR="002933A0">
              <w:rPr>
                <w:lang w:eastAsia="en-US"/>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851F44" w:rsidRPr="00A564B4" w:rsidRDefault="00851F44" w:rsidP="00851F44">
            <w:pPr>
              <w:pStyle w:val="TAL"/>
              <w:rPr>
                <w:lang w:eastAsia="zh-CN"/>
              </w:rPr>
            </w:pPr>
          </w:p>
        </w:tc>
      </w:tr>
      <w:tr w:rsidR="00D07FBF" w:rsidRPr="00A564B4" w14:paraId="79FB802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63C77F3A" w14:textId="3EFF64E4" w:rsidR="00D07FBF" w:rsidRPr="00A564B4" w:rsidRDefault="00D07FBF" w:rsidP="00D07FBF">
            <w:pPr>
              <w:pStyle w:val="TAL"/>
              <w:rPr>
                <w:lang w:eastAsia="zh-CN"/>
              </w:rPr>
            </w:pPr>
            <w:r w:rsidRPr="00A564B4">
              <w:t>9.6.1.1_A.5</w:t>
            </w:r>
          </w:p>
        </w:tc>
        <w:tc>
          <w:tcPr>
            <w:tcW w:w="1646" w:type="dxa"/>
            <w:tcBorders>
              <w:left w:val="nil"/>
              <w:bottom w:val="single" w:sz="4" w:space="0" w:color="auto"/>
              <w:right w:val="single" w:sz="4" w:space="0" w:color="auto"/>
            </w:tcBorders>
            <w:shd w:val="clear" w:color="auto" w:fill="auto"/>
          </w:tcPr>
          <w:p w14:paraId="7768BAA5" w14:textId="66CE6507" w:rsidR="00D07FBF" w:rsidRPr="00A564B4" w:rsidRDefault="00D07FBF" w:rsidP="00D07FBF">
            <w:pPr>
              <w:pStyle w:val="TAL"/>
              <w:rPr>
                <w:lang w:eastAsia="zh-CN"/>
              </w:rPr>
            </w:pPr>
            <w:r w:rsidRPr="00A564B4">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07CD5656" w14:textId="1706B475" w:rsidR="00D07FBF" w:rsidRPr="00A564B4" w:rsidRDefault="00D07FBF" w:rsidP="00D07FBF">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B75E799" w14:textId="33BB5C37" w:rsidR="00D07FBF" w:rsidRPr="00A564B4" w:rsidRDefault="00D07FBF" w:rsidP="00D07FBF">
            <w:pPr>
              <w:pStyle w:val="TAL"/>
              <w:rPr>
                <w:lang w:eastAsia="ko-KR"/>
              </w:rPr>
            </w:pPr>
            <w:r w:rsidRPr="00A564B4">
              <w:rPr>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2542C7ED" w14:textId="469B4065" w:rsidR="00D07FBF" w:rsidRPr="00A564B4" w:rsidRDefault="00D07FBF" w:rsidP="00D07FBF">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0DFCA5F1" w14:textId="77777777" w:rsidR="00D07FBF" w:rsidRPr="00A564B4" w:rsidRDefault="00D07FBF" w:rsidP="00D07FB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076D609" w14:textId="4D024F43" w:rsidR="00D07FBF" w:rsidRPr="00A564B4" w:rsidRDefault="00D07FBF" w:rsidP="00D07FBF">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D07FBF" w:rsidRPr="00A564B4" w:rsidRDefault="00D07FBF" w:rsidP="00D07FBF">
            <w:pPr>
              <w:pStyle w:val="TAL"/>
              <w:rPr>
                <w:lang w:eastAsia="zh-CN"/>
              </w:rPr>
            </w:pPr>
            <w:r w:rsidRPr="00A564B4">
              <w:rPr>
                <w:lang w:eastAsia="zh-CN"/>
              </w:rPr>
              <w:t xml:space="preserve">Note </w:t>
            </w:r>
            <w:r w:rsidRPr="00A564B4">
              <w:rPr>
                <w:lang w:eastAsia="zh-TW"/>
              </w:rPr>
              <w:t>7</w:t>
            </w:r>
          </w:p>
        </w:tc>
      </w:tr>
      <w:tr w:rsidR="00323DDF" w:rsidRPr="00A564B4" w14:paraId="1B89EFC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0126A1C1" w14:textId="73D98759" w:rsidR="00323DDF" w:rsidRPr="00A564B4" w:rsidRDefault="00323DDF" w:rsidP="00323DDF">
            <w:pPr>
              <w:pStyle w:val="TAL"/>
            </w:pPr>
            <w:r w:rsidRPr="00A564B4">
              <w:t>9.6.1.1_A.6</w:t>
            </w:r>
          </w:p>
        </w:tc>
        <w:tc>
          <w:tcPr>
            <w:tcW w:w="1646" w:type="dxa"/>
            <w:tcBorders>
              <w:left w:val="nil"/>
              <w:bottom w:val="single" w:sz="4" w:space="0" w:color="auto"/>
              <w:right w:val="single" w:sz="4" w:space="0" w:color="auto"/>
            </w:tcBorders>
            <w:shd w:val="clear" w:color="auto" w:fill="auto"/>
          </w:tcPr>
          <w:p w14:paraId="42181579" w14:textId="7B2A51CC" w:rsidR="00323DDF" w:rsidRPr="00A564B4" w:rsidRDefault="00323DDF" w:rsidP="00323DDF">
            <w:pPr>
              <w:pStyle w:val="TAL"/>
              <w:rPr>
                <w:rFonts w:eastAsia="Batang"/>
                <w:lang w:eastAsia="ja-JP"/>
              </w:rPr>
            </w:pPr>
            <w:r w:rsidRPr="00A564B4">
              <w:rPr>
                <w:rFonts w:eastAsia="Batang"/>
                <w:lang w:eastAsia="ja-JP"/>
              </w:rPr>
              <w:t>FDD CQI Reporting under AWGN conditions – PUCCH 1-0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30FC8AD1" w14:textId="2190F1AD" w:rsidR="00323DDF" w:rsidRPr="00A564B4" w:rsidRDefault="00323DDF" w:rsidP="00323DDF">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3663A48" w14:textId="4EBF70E2" w:rsidR="00323DDF" w:rsidRPr="00A564B4" w:rsidRDefault="00323DDF" w:rsidP="00323DDF">
            <w:pPr>
              <w:pStyle w:val="TAL"/>
              <w:rPr>
                <w:lang w:eastAsia="zh-TW"/>
              </w:rPr>
            </w:pPr>
            <w:r w:rsidRPr="00A564B4">
              <w:rPr>
                <w:lang w:eastAsia="zh-TW"/>
              </w:rPr>
              <w:t>C364</w:t>
            </w:r>
          </w:p>
        </w:tc>
        <w:tc>
          <w:tcPr>
            <w:tcW w:w="2303" w:type="dxa"/>
            <w:gridSpan w:val="2"/>
            <w:tcBorders>
              <w:top w:val="nil"/>
              <w:left w:val="nil"/>
              <w:bottom w:val="single" w:sz="4" w:space="0" w:color="auto"/>
              <w:right w:val="single" w:sz="4" w:space="0" w:color="auto"/>
            </w:tcBorders>
            <w:shd w:val="clear" w:color="auto" w:fill="auto"/>
            <w:vAlign w:val="center"/>
          </w:tcPr>
          <w:p w14:paraId="63D6CB7F" w14:textId="63CEAA74" w:rsidR="00323DDF" w:rsidRPr="00A564B4" w:rsidRDefault="00323DDF" w:rsidP="00323DDF">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4249C431" w14:textId="77777777" w:rsidR="00323DDF" w:rsidRPr="00A564B4" w:rsidRDefault="00323DDF" w:rsidP="00323DD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2F86BB6" w14:textId="0A6E1D27" w:rsidR="00323DDF" w:rsidRPr="00A564B4" w:rsidRDefault="00323DDF" w:rsidP="00323DDF">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48EBC7" w14:textId="3D61220E" w:rsidR="00323DDF" w:rsidRPr="00A564B4" w:rsidRDefault="00323DDF" w:rsidP="00323DDF">
            <w:pPr>
              <w:pStyle w:val="TAL"/>
              <w:rPr>
                <w:lang w:eastAsia="zh-CN"/>
              </w:rPr>
            </w:pPr>
            <w:r w:rsidRPr="00A564B4">
              <w:rPr>
                <w:lang w:eastAsia="zh-CN"/>
              </w:rPr>
              <w:t xml:space="preserve">Note </w:t>
            </w:r>
            <w:r w:rsidRPr="00A564B4">
              <w:rPr>
                <w:lang w:eastAsia="zh-TW"/>
              </w:rPr>
              <w:t>7</w:t>
            </w:r>
          </w:p>
        </w:tc>
      </w:tr>
      <w:tr w:rsidR="00D07FBF" w:rsidRPr="00A564B4" w:rsidDel="00BE2D35" w14:paraId="62F9E1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D07FBF" w:rsidRPr="00A564B4" w:rsidRDefault="00D07FBF" w:rsidP="00D07FBF">
            <w:pPr>
              <w:pStyle w:val="TAL"/>
              <w:rPr>
                <w:lang w:eastAsia="zh-CN"/>
              </w:rPr>
            </w:pPr>
            <w:r w:rsidRPr="00A564B4">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D07FBF" w:rsidRPr="00A564B4" w:rsidRDefault="00D07FBF" w:rsidP="00D07FBF">
            <w:pPr>
              <w:pStyle w:val="TAL"/>
              <w:rPr>
                <w:lang w:eastAsia="zh-CN"/>
              </w:rPr>
            </w:pPr>
            <w:r w:rsidRPr="00A564B4">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D07FBF" w:rsidRPr="00A564B4" w:rsidRDefault="00D07FBF" w:rsidP="00D07FBF">
            <w:pPr>
              <w:pStyle w:val="TAL"/>
              <w:rPr>
                <w:lang w:eastAsia="zh-CN"/>
              </w:rPr>
            </w:pPr>
            <w:r w:rsidRPr="00A564B4">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D07FBF" w:rsidRPr="00A564B4" w:rsidRDefault="00D07FBF" w:rsidP="00D07FBF">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lang w:eastAsia="en-US"/>
              </w:rPr>
              <w:t>&gt;=</w:t>
            </w:r>
            <w:r w:rsidRPr="00A564B4">
              <w:rPr>
                <w:rFonts w:cs="Arial"/>
                <w:lang w:eastAsia="zh-TW"/>
              </w:rPr>
              <w:t xml:space="preserve"> 3)</w:t>
            </w:r>
          </w:p>
        </w:tc>
        <w:tc>
          <w:tcPr>
            <w:tcW w:w="1181" w:type="dxa"/>
            <w:tcBorders>
              <w:top w:val="nil"/>
              <w:left w:val="nil"/>
              <w:bottom w:val="single" w:sz="4" w:space="0" w:color="auto"/>
              <w:right w:val="single" w:sz="4" w:space="0" w:color="auto"/>
            </w:tcBorders>
            <w:vAlign w:val="center"/>
          </w:tcPr>
          <w:p w14:paraId="5A602836" w14:textId="77777777" w:rsidR="00D07FBF" w:rsidRPr="00A564B4" w:rsidRDefault="00D07FBF" w:rsidP="00D07FBF">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D07FBF" w:rsidRPr="00A564B4" w:rsidRDefault="00D07FBF" w:rsidP="00D07FBF">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D07FBF" w:rsidRPr="00A564B4" w:rsidRDefault="00D07FBF" w:rsidP="00D07FBF">
            <w:pPr>
              <w:pStyle w:val="TAL"/>
              <w:rPr>
                <w:lang w:eastAsia="zh-CN"/>
              </w:rPr>
            </w:pPr>
            <w:r w:rsidRPr="00A564B4">
              <w:rPr>
                <w:lang w:eastAsia="zh-CN"/>
              </w:rPr>
              <w:t>Test execution not necessary if 9.6.1.2_A.2 is executed.</w:t>
            </w:r>
          </w:p>
          <w:p w14:paraId="457B04D1" w14:textId="77777777" w:rsidR="00D07FBF" w:rsidRPr="00A564B4" w:rsidRDefault="00D07FBF" w:rsidP="00D07FBF">
            <w:pPr>
              <w:pStyle w:val="TAL"/>
              <w:rPr>
                <w:lang w:eastAsia="zh-CN"/>
              </w:rPr>
            </w:pPr>
          </w:p>
          <w:p w14:paraId="1B74980D"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F473E6A"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D07FBF" w:rsidRPr="00A564B4" w:rsidRDefault="00D07FBF" w:rsidP="00D07FBF">
            <w:pPr>
              <w:pStyle w:val="TAL"/>
              <w:rPr>
                <w:lang w:eastAsia="zh-CN"/>
              </w:rPr>
            </w:pPr>
            <w:r w:rsidRPr="00A564B4">
              <w:rPr>
                <w:lang w:eastAsia="zh-CN"/>
              </w:rPr>
              <w:t>9.6.1.2_A .2</w:t>
            </w:r>
          </w:p>
        </w:tc>
        <w:tc>
          <w:tcPr>
            <w:tcW w:w="1646" w:type="dxa"/>
            <w:vMerge w:val="restart"/>
            <w:tcBorders>
              <w:top w:val="nil"/>
              <w:left w:val="nil"/>
              <w:right w:val="single" w:sz="4" w:space="0" w:color="auto"/>
            </w:tcBorders>
            <w:shd w:val="clear" w:color="auto" w:fill="auto"/>
            <w:vAlign w:val="center"/>
          </w:tcPr>
          <w:p w14:paraId="071D358C" w14:textId="77777777" w:rsidR="00D07FBF" w:rsidRPr="00A564B4" w:rsidRDefault="00D07FBF" w:rsidP="00D07FBF">
            <w:pPr>
              <w:pStyle w:val="TAL"/>
              <w:rPr>
                <w:lang w:eastAsia="zh-CN"/>
              </w:rPr>
            </w:pPr>
            <w:r w:rsidRPr="00A564B4">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D07FBF" w:rsidRPr="00A564B4" w:rsidRDefault="00D07FBF" w:rsidP="00D07FBF">
            <w:pPr>
              <w:pStyle w:val="TAL"/>
              <w:rPr>
                <w:lang w:eastAsia="en-US"/>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3DL with </w:t>
            </w:r>
            <w:r w:rsidRPr="00A564B4">
              <w:rPr>
                <w:lang w:eastAsia="zh-CN"/>
              </w:rPr>
              <w:t>intra-band contiguous CA</w:t>
            </w:r>
            <w:r w:rsidRPr="00A564B4">
              <w:rPr>
                <w:lang w:eastAsia="en-US"/>
              </w:rPr>
              <w:t>, or 3DL with inter-band CA, or 3DL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D07FBF" w:rsidRPr="00A564B4" w:rsidRDefault="00D07FBF" w:rsidP="00D07FBF">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D07FBF" w:rsidRPr="00A564B4" w:rsidRDefault="00D07FBF" w:rsidP="00D07FBF">
            <w:pPr>
              <w:pStyle w:val="TAL"/>
              <w:rPr>
                <w:lang w:eastAsia="zh-CN"/>
              </w:rPr>
            </w:pPr>
            <w:r w:rsidRPr="00A564B4">
              <w:rPr>
                <w:lang w:eastAsia="zh-CN"/>
              </w:rPr>
              <w:t>Test execution not necessary if 9.6.1.2_A.3 is executed.</w:t>
            </w:r>
          </w:p>
          <w:p w14:paraId="05D70E99" w14:textId="77777777" w:rsidR="00D07FBF" w:rsidRPr="00A564B4" w:rsidRDefault="00D07FBF" w:rsidP="00D07FBF">
            <w:pPr>
              <w:pStyle w:val="TAL"/>
              <w:rPr>
                <w:lang w:eastAsia="zh-CN"/>
              </w:rPr>
            </w:pPr>
          </w:p>
          <w:p w14:paraId="2657BF01"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1D7C7D9"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D07FBF" w:rsidRPr="00A564B4" w:rsidRDefault="00D07FBF" w:rsidP="00D07FBF">
            <w:pPr>
              <w:pStyle w:val="TAL"/>
              <w:rPr>
                <w:lang w:eastAsia="en-US"/>
              </w:rPr>
            </w:pPr>
            <w:r w:rsidRPr="00A564B4">
              <w:rPr>
                <w:lang w:eastAsia="zh-CN"/>
              </w:rPr>
              <w:t>C</w:t>
            </w:r>
            <w:r w:rsidRPr="00A564B4">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D07FBF" w:rsidRPr="00A564B4" w:rsidRDefault="00D07FBF" w:rsidP="00D07FBF">
            <w:pPr>
              <w:pStyle w:val="TAL"/>
              <w:rPr>
                <w:lang w:eastAsia="en-US"/>
              </w:rPr>
            </w:pPr>
            <w:r w:rsidRPr="00A564B4">
              <w:rPr>
                <w:lang w:eastAsia="zh-CN"/>
              </w:rPr>
              <w:t xml:space="preserve">UE supporting E-UTRA TDD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D07FBF" w:rsidRPr="00A564B4" w:rsidRDefault="00D07FBF" w:rsidP="00D07FBF">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D07FBF" w:rsidRPr="00A564B4" w:rsidDel="00BE2D35" w:rsidRDefault="00D07FBF" w:rsidP="00D07FBF">
            <w:pPr>
              <w:pStyle w:val="TAL"/>
              <w:rPr>
                <w:lang w:eastAsia="ko-KR"/>
              </w:rPr>
            </w:pPr>
            <w:r w:rsidRPr="00A564B4">
              <w:rPr>
                <w:lang w:eastAsia="zh-CN"/>
              </w:rPr>
              <w:t>Test execution not necessary if 9.6.1.2_A.3 is executed.</w:t>
            </w:r>
          </w:p>
        </w:tc>
      </w:tr>
      <w:tr w:rsidR="00D07FBF" w:rsidRPr="00A564B4" w:rsidDel="00BE2D35" w14:paraId="089A2DA5"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D07FBF" w:rsidRPr="00A564B4" w:rsidRDefault="00D07FBF" w:rsidP="00D07FBF">
            <w:pPr>
              <w:pStyle w:val="TAL"/>
              <w:rPr>
                <w:lang w:eastAsia="zh-CN"/>
              </w:rPr>
            </w:pPr>
            <w:r w:rsidRPr="00A564B4">
              <w:rPr>
                <w:lang w:eastAsia="zh-CN"/>
              </w:rPr>
              <w:t>9.6.1.2_A.3</w:t>
            </w:r>
          </w:p>
        </w:tc>
        <w:tc>
          <w:tcPr>
            <w:tcW w:w="1646" w:type="dxa"/>
            <w:vMerge w:val="restart"/>
            <w:tcBorders>
              <w:left w:val="nil"/>
              <w:right w:val="single" w:sz="4" w:space="0" w:color="auto"/>
            </w:tcBorders>
            <w:shd w:val="clear" w:color="auto" w:fill="auto"/>
          </w:tcPr>
          <w:p w14:paraId="688E51FF" w14:textId="77777777" w:rsidR="00D07FBF" w:rsidRPr="00A564B4" w:rsidRDefault="00D07FBF" w:rsidP="00D07FBF">
            <w:pPr>
              <w:pStyle w:val="TAL"/>
              <w:rPr>
                <w:lang w:eastAsia="zh-CN"/>
              </w:rPr>
            </w:pPr>
            <w:r w:rsidRPr="00A564B4">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D07FBF" w:rsidRPr="00A564B4" w:rsidRDefault="00D07FBF" w:rsidP="00D07FBF">
            <w:pPr>
              <w:pStyle w:val="TAL"/>
              <w:rPr>
                <w:lang w:eastAsia="zh-CN"/>
              </w:rPr>
            </w:pPr>
            <w:r w:rsidRPr="00A564B4">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 contiguous CA</w:t>
            </w:r>
            <w:r w:rsidRPr="00A564B4">
              <w:rPr>
                <w:lang w:eastAsia="en-US"/>
              </w:rPr>
              <w:t>, or 4DL with inter-band CA, or 4DL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D07FBF" w:rsidRPr="00A564B4" w:rsidDel="00BE2D35" w:rsidRDefault="00D07FBF" w:rsidP="00D07FBF">
            <w:pPr>
              <w:pStyle w:val="TAL"/>
              <w:rPr>
                <w:lang w:eastAsia="ko-KR"/>
              </w:rPr>
            </w:pPr>
            <w:r w:rsidRPr="00A564B4">
              <w:rPr>
                <w:lang w:eastAsia="zh-CN"/>
              </w:rPr>
              <w:t>Test execution not necessary if 9.6.1.2_A.4 is executed.</w:t>
            </w:r>
          </w:p>
        </w:tc>
      </w:tr>
      <w:tr w:rsidR="00D07FBF" w:rsidRPr="00A564B4" w:rsidDel="00BE2D35" w14:paraId="1DA64017"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D07FBF" w:rsidRPr="00A564B4" w:rsidRDefault="00D07FBF" w:rsidP="00D07FBF">
            <w:pPr>
              <w:pStyle w:val="TAL"/>
              <w:rPr>
                <w:lang w:eastAsia="zh-CN"/>
              </w:rPr>
            </w:pPr>
            <w:r w:rsidRPr="00A564B4">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w:t>
            </w:r>
            <w:r w:rsidRPr="00A564B4">
              <w:rPr>
                <w:lang w:eastAsia="en-US"/>
              </w:rPr>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D07FBF" w:rsidRPr="00A564B4" w:rsidDel="00BE2D35" w:rsidRDefault="00D07FBF" w:rsidP="00D07FBF">
            <w:pPr>
              <w:pStyle w:val="TAL"/>
              <w:rPr>
                <w:lang w:eastAsia="ko-KR"/>
              </w:rPr>
            </w:pPr>
            <w:r w:rsidRPr="00A564B4">
              <w:rPr>
                <w:lang w:eastAsia="zh-CN"/>
              </w:rPr>
              <w:t>Test execution not necessary if 9.6.1.2_A.4 is executed.</w:t>
            </w:r>
          </w:p>
        </w:tc>
      </w:tr>
      <w:tr w:rsidR="00D07FBF" w:rsidRPr="00A564B4" w:rsidDel="00BE2D35" w14:paraId="01A76DA6"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D07FBF" w:rsidRPr="00A564B4" w:rsidRDefault="00D07FBF" w:rsidP="00D07FBF">
            <w:pPr>
              <w:pStyle w:val="TAL"/>
              <w:rPr>
                <w:lang w:eastAsia="zh-CN"/>
              </w:rPr>
            </w:pPr>
            <w:r w:rsidRPr="00A564B4">
              <w:rPr>
                <w:lang w:eastAsia="zh-CN"/>
              </w:rPr>
              <w:t>9.6.1.2_A.4</w:t>
            </w:r>
          </w:p>
        </w:tc>
        <w:tc>
          <w:tcPr>
            <w:tcW w:w="1646" w:type="dxa"/>
            <w:vMerge w:val="restart"/>
            <w:tcBorders>
              <w:left w:val="nil"/>
              <w:right w:val="single" w:sz="4" w:space="0" w:color="auto"/>
            </w:tcBorders>
            <w:shd w:val="clear" w:color="auto" w:fill="auto"/>
          </w:tcPr>
          <w:p w14:paraId="1C5B9684" w14:textId="77777777" w:rsidR="00D07FBF" w:rsidRPr="00A564B4" w:rsidRDefault="00D07FBF" w:rsidP="00D07FBF">
            <w:pPr>
              <w:pStyle w:val="TAL"/>
              <w:rPr>
                <w:lang w:eastAsia="zh-CN"/>
              </w:rPr>
            </w:pPr>
            <w:r w:rsidRPr="00A564B4">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D07FBF" w:rsidRPr="00A564B4" w:rsidRDefault="00D07FBF" w:rsidP="00D07FBF">
            <w:pPr>
              <w:pStyle w:val="TAL"/>
              <w:rPr>
                <w:lang w:eastAsia="zh-CN"/>
              </w:rPr>
            </w:pPr>
            <w:r w:rsidRPr="00A564B4">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 contiguous CA</w:t>
            </w:r>
            <w:r w:rsidRPr="00A564B4">
              <w:rPr>
                <w:lang w:eastAsia="en-US"/>
              </w:rPr>
              <w:t>, or 5DL with inter-band CA, or 5DL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D07FBF" w:rsidRPr="00A564B4" w:rsidDel="00BE2D35" w:rsidRDefault="00D07FBF" w:rsidP="00D07FBF">
            <w:pPr>
              <w:pStyle w:val="TAL"/>
              <w:rPr>
                <w:lang w:eastAsia="ko-KR"/>
              </w:rPr>
            </w:pPr>
          </w:p>
        </w:tc>
      </w:tr>
      <w:tr w:rsidR="00D07FBF" w:rsidRPr="00A564B4" w:rsidDel="00BE2D35" w14:paraId="5039949D"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D07FBF" w:rsidRPr="00A564B4" w:rsidRDefault="00D07FBF" w:rsidP="00D07FBF">
            <w:pPr>
              <w:pStyle w:val="TAL"/>
              <w:rPr>
                <w:lang w:eastAsia="zh-CN"/>
              </w:rPr>
            </w:pPr>
            <w:r w:rsidRPr="00A564B4">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w:t>
            </w:r>
            <w:r w:rsidRPr="00A564B4">
              <w:rPr>
                <w:lang w:eastAsia="en-US"/>
              </w:rPr>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D07FBF" w:rsidRPr="00A564B4" w:rsidDel="00BE2D35" w:rsidRDefault="00D07FBF" w:rsidP="00D07FBF">
            <w:pPr>
              <w:pStyle w:val="TAL"/>
              <w:rPr>
                <w:lang w:eastAsia="ko-KR"/>
              </w:rPr>
            </w:pPr>
          </w:p>
        </w:tc>
      </w:tr>
      <w:tr w:rsidR="00323DDF" w:rsidRPr="00A564B4" w:rsidDel="00BE2D35" w14:paraId="245B640A" w14:textId="77777777" w:rsidTr="00A564B4">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A1F8B14" w14:textId="4595927C" w:rsidR="00323DDF" w:rsidRPr="00A564B4" w:rsidRDefault="00323DDF" w:rsidP="00323DDF">
            <w:pPr>
              <w:pStyle w:val="TAL"/>
              <w:rPr>
                <w:lang w:eastAsia="zh-CN"/>
              </w:rPr>
            </w:pPr>
            <w:r w:rsidRPr="00A564B4">
              <w:rPr>
                <w:lang w:eastAsia="zh-CN"/>
              </w:rPr>
              <w:t>9.6.1.2_A.5</w:t>
            </w:r>
          </w:p>
        </w:tc>
        <w:tc>
          <w:tcPr>
            <w:tcW w:w="1646" w:type="dxa"/>
            <w:tcBorders>
              <w:left w:val="nil"/>
              <w:bottom w:val="single" w:sz="4" w:space="0" w:color="auto"/>
              <w:right w:val="single" w:sz="4" w:space="0" w:color="auto"/>
            </w:tcBorders>
            <w:shd w:val="clear" w:color="auto" w:fill="auto"/>
            <w:vAlign w:val="center"/>
          </w:tcPr>
          <w:p w14:paraId="27276C30" w14:textId="16218ACC" w:rsidR="00323DDF" w:rsidRPr="00A564B4" w:rsidRDefault="00323DDF" w:rsidP="00323DDF">
            <w:pPr>
              <w:pStyle w:val="TAL"/>
              <w:rPr>
                <w:lang w:eastAsia="zh-CN"/>
              </w:rPr>
            </w:pPr>
            <w:r w:rsidRPr="00A564B4">
              <w:t>TDD CQI Reporting under AWGN conditions - PUCCH 1-0 for CA (6 DL CA)</w:t>
            </w:r>
          </w:p>
        </w:tc>
        <w:tc>
          <w:tcPr>
            <w:tcW w:w="992" w:type="dxa"/>
            <w:gridSpan w:val="2"/>
            <w:tcBorders>
              <w:top w:val="nil"/>
              <w:left w:val="nil"/>
              <w:bottom w:val="single" w:sz="4" w:space="0" w:color="auto"/>
              <w:right w:val="single" w:sz="4" w:space="0" w:color="auto"/>
            </w:tcBorders>
            <w:shd w:val="clear" w:color="auto" w:fill="auto"/>
            <w:vAlign w:val="center"/>
          </w:tcPr>
          <w:p w14:paraId="2E6E32E6" w14:textId="1FD66F3B" w:rsidR="00323DDF" w:rsidRPr="00A564B4" w:rsidRDefault="00323DDF" w:rsidP="00323DDF">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54A363A4" w14:textId="3C1BDDED" w:rsidR="00323DDF" w:rsidRPr="00A564B4" w:rsidRDefault="00323DDF" w:rsidP="00323DDF">
            <w:pPr>
              <w:pStyle w:val="TAL"/>
              <w:rPr>
                <w:lang w:eastAsia="zh-CN"/>
              </w:rPr>
            </w:pPr>
            <w:r w:rsidRPr="00A564B4">
              <w:rPr>
                <w:lang w:eastAsia="zh-TW"/>
              </w:rPr>
              <w:t>C365</w:t>
            </w:r>
          </w:p>
        </w:tc>
        <w:tc>
          <w:tcPr>
            <w:tcW w:w="2303" w:type="dxa"/>
            <w:gridSpan w:val="2"/>
            <w:tcBorders>
              <w:top w:val="nil"/>
              <w:left w:val="nil"/>
              <w:bottom w:val="single" w:sz="4" w:space="0" w:color="auto"/>
              <w:right w:val="single" w:sz="4" w:space="0" w:color="auto"/>
            </w:tcBorders>
            <w:shd w:val="clear" w:color="auto" w:fill="auto"/>
            <w:vAlign w:val="center"/>
          </w:tcPr>
          <w:p w14:paraId="1B326C5D" w14:textId="469DD07F" w:rsidR="00323DDF" w:rsidRPr="00A564B4" w:rsidRDefault="00323DDF" w:rsidP="00323DDF">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7873E0D5" w14:textId="77777777" w:rsidR="00323DDF" w:rsidRPr="00A564B4" w:rsidRDefault="00323DDF" w:rsidP="00323DD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0853C4D" w14:textId="2F546637" w:rsidR="00323DDF" w:rsidRPr="00A564B4" w:rsidDel="00BE2D35" w:rsidRDefault="00323DDF" w:rsidP="00323DDF">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6FF42" w14:textId="53E21542" w:rsidR="00323DDF" w:rsidRPr="00A564B4" w:rsidDel="00BE2D35" w:rsidRDefault="00323DDF" w:rsidP="00323DDF">
            <w:pPr>
              <w:pStyle w:val="TAL"/>
              <w:rPr>
                <w:lang w:eastAsia="ko-KR"/>
              </w:rPr>
            </w:pPr>
            <w:r w:rsidRPr="00A564B4">
              <w:rPr>
                <w:lang w:eastAsia="zh-CN"/>
              </w:rPr>
              <w:t xml:space="preserve">Note </w:t>
            </w:r>
            <w:r w:rsidRPr="00A564B4">
              <w:rPr>
                <w:lang w:eastAsia="zh-TW"/>
              </w:rPr>
              <w:t>7</w:t>
            </w:r>
          </w:p>
        </w:tc>
      </w:tr>
      <w:tr w:rsidR="00323DDF" w:rsidRPr="00A564B4" w:rsidDel="00BE2D35" w14:paraId="5126CE40" w14:textId="77777777" w:rsidTr="00A564B4">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55749E" w14:textId="2356778B" w:rsidR="00323DDF" w:rsidRPr="00A564B4" w:rsidRDefault="00323DDF" w:rsidP="00323DDF">
            <w:pPr>
              <w:pStyle w:val="TAL"/>
              <w:rPr>
                <w:lang w:eastAsia="zh-CN"/>
              </w:rPr>
            </w:pPr>
            <w:r w:rsidRPr="00A564B4">
              <w:rPr>
                <w:lang w:eastAsia="zh-CN"/>
              </w:rPr>
              <w:t>9.6.1.2_A.6</w:t>
            </w:r>
          </w:p>
        </w:tc>
        <w:tc>
          <w:tcPr>
            <w:tcW w:w="1646" w:type="dxa"/>
            <w:tcBorders>
              <w:left w:val="nil"/>
              <w:bottom w:val="single" w:sz="4" w:space="0" w:color="auto"/>
              <w:right w:val="single" w:sz="4" w:space="0" w:color="auto"/>
            </w:tcBorders>
            <w:shd w:val="clear" w:color="auto" w:fill="auto"/>
            <w:vAlign w:val="center"/>
          </w:tcPr>
          <w:p w14:paraId="1167A0AD" w14:textId="4734DEEC" w:rsidR="00323DDF" w:rsidRPr="00A564B4" w:rsidRDefault="00323DDF" w:rsidP="00323DDF">
            <w:pPr>
              <w:pStyle w:val="TAL"/>
              <w:rPr>
                <w:lang w:eastAsia="zh-CN"/>
              </w:rPr>
            </w:pPr>
            <w:r w:rsidRPr="00A564B4">
              <w:t>TDD CQI Reporting under AWGN conditions - PUCCH 1-0 for CA (7 DL CA)</w:t>
            </w:r>
          </w:p>
        </w:tc>
        <w:tc>
          <w:tcPr>
            <w:tcW w:w="992" w:type="dxa"/>
            <w:gridSpan w:val="2"/>
            <w:tcBorders>
              <w:top w:val="nil"/>
              <w:left w:val="nil"/>
              <w:bottom w:val="single" w:sz="4" w:space="0" w:color="auto"/>
              <w:right w:val="single" w:sz="4" w:space="0" w:color="auto"/>
            </w:tcBorders>
            <w:shd w:val="clear" w:color="auto" w:fill="auto"/>
            <w:vAlign w:val="center"/>
          </w:tcPr>
          <w:p w14:paraId="4F8BC711" w14:textId="5258CBE4" w:rsidR="00323DDF" w:rsidRPr="00A564B4" w:rsidRDefault="00323DDF" w:rsidP="00323DDF">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060B62F" w14:textId="33E37E40" w:rsidR="00323DDF" w:rsidRPr="00A564B4" w:rsidRDefault="00323DDF" w:rsidP="00323DDF">
            <w:pPr>
              <w:pStyle w:val="TAL"/>
              <w:rPr>
                <w:lang w:eastAsia="zh-CN"/>
              </w:rPr>
            </w:pPr>
            <w:r w:rsidRPr="00A564B4">
              <w:rPr>
                <w:lang w:eastAsia="zh-TW"/>
              </w:rPr>
              <w:t>C366</w:t>
            </w:r>
          </w:p>
        </w:tc>
        <w:tc>
          <w:tcPr>
            <w:tcW w:w="2303" w:type="dxa"/>
            <w:gridSpan w:val="2"/>
            <w:tcBorders>
              <w:top w:val="nil"/>
              <w:left w:val="nil"/>
              <w:bottom w:val="single" w:sz="4" w:space="0" w:color="auto"/>
              <w:right w:val="single" w:sz="4" w:space="0" w:color="auto"/>
            </w:tcBorders>
            <w:shd w:val="clear" w:color="auto" w:fill="auto"/>
            <w:vAlign w:val="center"/>
          </w:tcPr>
          <w:p w14:paraId="593A0F33" w14:textId="1FF36E19" w:rsidR="00323DDF" w:rsidRPr="00A564B4" w:rsidRDefault="00323DDF" w:rsidP="00323DDF">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23660779" w14:textId="77777777" w:rsidR="00323DDF" w:rsidRPr="00A564B4" w:rsidRDefault="00323DDF" w:rsidP="00323DD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C396EAC" w14:textId="58D3779E" w:rsidR="00323DDF" w:rsidRPr="00A564B4" w:rsidDel="00BE2D35" w:rsidRDefault="00323DDF" w:rsidP="00323DDF">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577B6C" w14:textId="43A0CDA0" w:rsidR="00323DDF" w:rsidRPr="00A564B4" w:rsidDel="00BE2D35" w:rsidRDefault="00323DDF" w:rsidP="00323DDF">
            <w:pPr>
              <w:pStyle w:val="TAL"/>
              <w:rPr>
                <w:lang w:eastAsia="ko-KR"/>
              </w:rPr>
            </w:pPr>
            <w:r w:rsidRPr="00A564B4">
              <w:rPr>
                <w:lang w:eastAsia="zh-CN"/>
              </w:rPr>
              <w:t xml:space="preserve">Note </w:t>
            </w:r>
            <w:r w:rsidRPr="00A564B4">
              <w:rPr>
                <w:lang w:eastAsia="zh-TW"/>
              </w:rPr>
              <w:t>7</w:t>
            </w:r>
          </w:p>
        </w:tc>
      </w:tr>
      <w:tr w:rsidR="00D07FBF" w:rsidRPr="00A564B4" w:rsidDel="00BE2D35" w14:paraId="4612FAB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D07FBF" w:rsidRPr="00A564B4" w:rsidRDefault="00D07FBF" w:rsidP="00D07FBF">
            <w:pPr>
              <w:pStyle w:val="TAL"/>
              <w:rPr>
                <w:lang w:eastAsia="zh-CN"/>
              </w:rPr>
            </w:pPr>
            <w:r w:rsidRPr="00A564B4">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D07FBF" w:rsidRPr="00A564B4" w:rsidRDefault="00D07FBF" w:rsidP="00D07FB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D07FBF" w:rsidRPr="00A564B4" w:rsidRDefault="00D07FBF" w:rsidP="00D07FBF">
            <w:pPr>
              <w:pStyle w:val="TAL"/>
              <w:rPr>
                <w:lang w:eastAsia="zh-CN"/>
              </w:rPr>
            </w:pPr>
            <w:r w:rsidRPr="00A564B4">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D07FBF" w:rsidRPr="00A564B4" w:rsidRDefault="00D07FBF" w:rsidP="00D07FBF">
            <w:pPr>
              <w:pStyle w:val="TAL"/>
              <w:rPr>
                <w:lang w:eastAsia="en-US"/>
              </w:rPr>
            </w:pPr>
            <w:r w:rsidRPr="00A564B4">
              <w:rPr>
                <w:lang w:eastAsia="zh-CN"/>
              </w:rPr>
              <w:t>UE supporting E-UTRA FDD and TDD and 2DL CA with</w:t>
            </w:r>
            <w:r w:rsidRPr="00A564B4">
              <w:rPr>
                <w:lang w:eastAsia="en-US"/>
              </w:rPr>
              <w:t xml:space="preserve"> FDD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D07FBF" w:rsidRPr="00A564B4" w:rsidRDefault="00D07FBF" w:rsidP="00D07FBF">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D07FBF" w:rsidRPr="00A564B4" w:rsidRDefault="00D07FBF" w:rsidP="00D07FBF">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52EC0D10" w14:textId="77777777" w:rsidR="00D07FBF" w:rsidRPr="00A564B4" w:rsidRDefault="00D07FBF" w:rsidP="00D07FBF">
            <w:pPr>
              <w:pStyle w:val="TAL"/>
              <w:rPr>
                <w:lang w:eastAsia="zh-CN"/>
              </w:rPr>
            </w:pPr>
          </w:p>
          <w:p w14:paraId="44BDF2A8"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532D94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D07FBF" w:rsidRPr="00A564B4" w:rsidRDefault="00D07FBF" w:rsidP="00D07FBF">
            <w:pPr>
              <w:pStyle w:val="TAL"/>
              <w:rPr>
                <w:lang w:eastAsia="zh-CN"/>
              </w:rPr>
            </w:pPr>
            <w:r w:rsidRPr="00A564B4">
              <w:rPr>
                <w:lang w:eastAsia="en-US"/>
              </w:rPr>
              <w:t>9.6.1.3.</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D07FBF" w:rsidRPr="00A564B4" w:rsidRDefault="00D07FBF" w:rsidP="00D07FB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D07FBF" w:rsidRPr="00A564B4" w:rsidRDefault="00D07FBF" w:rsidP="00D07FBF">
            <w:pPr>
              <w:pStyle w:val="TAL"/>
              <w:rPr>
                <w:lang w:eastAsia="zh-CN"/>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D07FBF" w:rsidRPr="00A564B4" w:rsidRDefault="00D07FBF" w:rsidP="00D07FBF">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D07FBF" w:rsidRPr="00A564B4" w:rsidRDefault="00D07FBF" w:rsidP="00D07FBF">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25B0FBD8" w14:textId="77777777" w:rsidR="00D07FBF" w:rsidRPr="00A564B4" w:rsidRDefault="00D07FBF" w:rsidP="00D07FBF">
            <w:pPr>
              <w:pStyle w:val="TAL"/>
              <w:rPr>
                <w:lang w:eastAsia="zh-CN"/>
              </w:rPr>
            </w:pPr>
          </w:p>
          <w:p w14:paraId="11BA5A9C"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FBE708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D07FBF" w:rsidRPr="00A564B4" w:rsidRDefault="00D07FBF" w:rsidP="00D07FBF">
            <w:pPr>
              <w:pStyle w:val="TAL"/>
              <w:rPr>
                <w:lang w:eastAsia="zh-CN"/>
              </w:rPr>
            </w:pPr>
            <w:r w:rsidRPr="00A564B4">
              <w:rPr>
                <w:lang w:eastAsia="en-US"/>
              </w:rPr>
              <w:t>9.6.1.3.</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D07FBF" w:rsidRPr="00A564B4" w:rsidRDefault="00D07FBF" w:rsidP="00D07FBF">
            <w:pPr>
              <w:pStyle w:val="TAL"/>
              <w:rPr>
                <w:lang w:eastAsia="zh-CN"/>
              </w:rPr>
            </w:pPr>
            <w:r w:rsidRPr="00A564B4">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D07FBF" w:rsidRPr="00A564B4" w:rsidRDefault="00D07FBF" w:rsidP="00D07FBF">
            <w:pPr>
              <w:pStyle w:val="TAL"/>
              <w:rPr>
                <w:lang w:eastAsia="zh-CN"/>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D07FBF" w:rsidRPr="00A564B4" w:rsidRDefault="00D07FBF" w:rsidP="00D07FBF">
            <w:pPr>
              <w:pStyle w:val="TAL"/>
              <w:rPr>
                <w:lang w:eastAsia="zh-CN"/>
              </w:rPr>
            </w:pPr>
            <w:r w:rsidRPr="00A564B4">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D07FBF" w:rsidRPr="00A564B4" w:rsidRDefault="00D07FBF" w:rsidP="00D07FBF">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A6151A" w14:textId="77777777" w:rsidR="00D07FBF" w:rsidRPr="00A564B4" w:rsidRDefault="00D07FBF" w:rsidP="00D07FBF">
            <w:pPr>
              <w:pStyle w:val="TAL"/>
              <w:rPr>
                <w:lang w:eastAsia="zh-CN"/>
              </w:rPr>
            </w:pPr>
          </w:p>
          <w:p w14:paraId="52847D0E"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3B196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D07FBF" w:rsidRPr="00A564B4" w:rsidRDefault="00D07FBF" w:rsidP="00D07FBF">
            <w:pPr>
              <w:pStyle w:val="TAL"/>
              <w:rPr>
                <w:lang w:eastAsia="en-US"/>
              </w:rPr>
            </w:pPr>
            <w:r w:rsidRPr="00A564B4">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D07FBF" w:rsidRPr="00A564B4" w:rsidRDefault="00D07FBF" w:rsidP="00D07FBF">
            <w:pPr>
              <w:pStyle w:val="TAL"/>
              <w:rPr>
                <w:lang w:eastAsia="en-US"/>
              </w:rPr>
            </w:pPr>
            <w:r w:rsidRPr="00A564B4">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D07FBF" w:rsidRPr="00A564B4" w:rsidRDefault="00D07FBF" w:rsidP="00D07FBF">
            <w:pPr>
              <w:pStyle w:val="TAL"/>
              <w:rPr>
                <w:lang w:eastAsia="en-US"/>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D07FBF" w:rsidRPr="00A564B4" w:rsidRDefault="00D07FBF" w:rsidP="00D07FBF">
            <w:pPr>
              <w:pStyle w:val="TAL"/>
              <w:rPr>
                <w:lang w:eastAsia="en-US"/>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D07FBF" w:rsidRPr="00A564B4" w:rsidRDefault="00D07FBF" w:rsidP="00D07FB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D07FBF" w:rsidRPr="00A564B4" w:rsidRDefault="00D07FBF" w:rsidP="00D07FBF">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D07FBF" w:rsidRPr="00A564B4" w:rsidRDefault="00D07FBF" w:rsidP="00D07FBF">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AA3361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D07FBF" w:rsidRPr="00A564B4" w:rsidRDefault="00D07FBF" w:rsidP="00D07FBF">
            <w:pPr>
              <w:pStyle w:val="TAL"/>
              <w:rPr>
                <w:lang w:eastAsia="zh-CN"/>
              </w:rPr>
            </w:pPr>
            <w:r w:rsidRPr="00A564B4">
              <w:rPr>
                <w:lang w:eastAsia="en-US"/>
              </w:rPr>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D07FBF" w:rsidRPr="00A564B4" w:rsidRDefault="00D07FBF" w:rsidP="00D07FB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D07FBF" w:rsidRPr="00A564B4" w:rsidRDefault="00D07FBF" w:rsidP="00D07FBF">
            <w:pPr>
              <w:pStyle w:val="TAL"/>
              <w:rPr>
                <w:lang w:eastAsia="zh-CN"/>
              </w:rPr>
            </w:pPr>
            <w:r w:rsidRPr="00A564B4">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D07FBF" w:rsidRPr="00A564B4" w:rsidRDefault="00D07FBF" w:rsidP="00D07FBF">
            <w:pPr>
              <w:pStyle w:val="TAL"/>
              <w:rPr>
                <w:lang w:eastAsia="en-US"/>
              </w:rPr>
            </w:pPr>
            <w:r w:rsidRPr="00A564B4">
              <w:rPr>
                <w:lang w:eastAsia="zh-CN"/>
              </w:rPr>
              <w:t xml:space="preserve">UE supporting E-UTRA FDD and TDD and 2DL CA with </w:t>
            </w:r>
            <w:r w:rsidRPr="00A564B4">
              <w:rPr>
                <w:lang w:eastAsia="en-US"/>
              </w:rPr>
              <w:t>TDD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D07FBF" w:rsidRPr="00A564B4" w:rsidRDefault="00D07FBF" w:rsidP="00D07FBF">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3B160C7" w14:textId="77777777" w:rsidR="00D07FBF" w:rsidRPr="00A564B4" w:rsidRDefault="00D07FBF" w:rsidP="00D07FBF">
            <w:pPr>
              <w:pStyle w:val="TAL"/>
              <w:rPr>
                <w:lang w:eastAsia="zh-CN"/>
              </w:rPr>
            </w:pPr>
          </w:p>
          <w:p w14:paraId="76DA956C"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67752CB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D07FBF" w:rsidRPr="00A564B4" w:rsidRDefault="00D07FBF" w:rsidP="00D07FBF">
            <w:pPr>
              <w:pStyle w:val="TAL"/>
              <w:rPr>
                <w:lang w:eastAsia="zh-CN"/>
              </w:rPr>
            </w:pPr>
            <w:r w:rsidRPr="00A564B4">
              <w:rPr>
                <w:lang w:eastAsia="en-US"/>
              </w:rPr>
              <w:t>9.6.1.4.</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D07FBF" w:rsidRPr="00A564B4" w:rsidRDefault="00D07FBF" w:rsidP="00D07FB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D07FBF" w:rsidRPr="00A564B4" w:rsidRDefault="00D07FBF" w:rsidP="00D07FBF">
            <w:pPr>
              <w:pStyle w:val="TAL"/>
              <w:rPr>
                <w:lang w:eastAsia="zh-CN"/>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D07FBF" w:rsidRPr="00A564B4" w:rsidRDefault="00D07FBF" w:rsidP="00D07FB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D07FBF" w:rsidRPr="00A564B4" w:rsidRDefault="00D07FBF" w:rsidP="00D07FBF">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4A92D9D1" w14:textId="77777777" w:rsidR="00D07FBF" w:rsidRPr="00A564B4" w:rsidRDefault="00D07FBF" w:rsidP="00D07FBF">
            <w:pPr>
              <w:pStyle w:val="TAL"/>
              <w:rPr>
                <w:lang w:eastAsia="zh-CN"/>
              </w:rPr>
            </w:pPr>
          </w:p>
          <w:p w14:paraId="7EBB0329"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6646BA1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D07FBF" w:rsidRPr="00A564B4" w:rsidRDefault="00D07FBF" w:rsidP="00D07FBF">
            <w:pPr>
              <w:pStyle w:val="TAL"/>
              <w:rPr>
                <w:lang w:eastAsia="zh-CN"/>
              </w:rPr>
            </w:pPr>
            <w:r w:rsidRPr="00A564B4">
              <w:rPr>
                <w:lang w:eastAsia="en-US"/>
              </w:rPr>
              <w:t>9.6.1.4.</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D07FBF" w:rsidRPr="00A564B4" w:rsidRDefault="00D07FBF" w:rsidP="00D07FBF">
            <w:pPr>
              <w:pStyle w:val="TAL"/>
              <w:rPr>
                <w:lang w:eastAsia="zh-CN"/>
              </w:rPr>
            </w:pPr>
            <w:r w:rsidRPr="00A564B4">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D07FBF" w:rsidRPr="00A564B4" w:rsidRDefault="00D07FBF" w:rsidP="00D07FBF">
            <w:pPr>
              <w:pStyle w:val="TAL"/>
              <w:rPr>
                <w:lang w:eastAsia="zh-CN"/>
              </w:rPr>
            </w:pPr>
            <w:r w:rsidRPr="00A564B4">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D07FBF" w:rsidRPr="00A564B4" w:rsidRDefault="00D07FBF" w:rsidP="00D07FBF">
            <w:pPr>
              <w:pStyle w:val="TAL"/>
              <w:rPr>
                <w:lang w:eastAsia="zh-CN"/>
              </w:rPr>
            </w:pPr>
            <w:r w:rsidRPr="00A564B4">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D07FBF" w:rsidRPr="00A564B4" w:rsidRDefault="00D07FBF" w:rsidP="00D07FBF">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4080B65" w14:textId="77777777" w:rsidR="00D07FBF" w:rsidRPr="00A564B4" w:rsidRDefault="00D07FBF" w:rsidP="00D07FBF">
            <w:pPr>
              <w:pStyle w:val="TAL"/>
              <w:rPr>
                <w:lang w:eastAsia="zh-CN"/>
              </w:rPr>
            </w:pPr>
          </w:p>
          <w:p w14:paraId="43A9DB16"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2A2D0D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D07FBF" w:rsidRPr="00A564B4" w:rsidRDefault="00D07FBF" w:rsidP="00D07FBF">
            <w:pPr>
              <w:pStyle w:val="TAL"/>
              <w:rPr>
                <w:lang w:eastAsia="zh-CN"/>
              </w:rPr>
            </w:pPr>
            <w:r w:rsidRPr="00A564B4">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D07FBF" w:rsidRPr="00A564B4" w:rsidRDefault="00D07FBF" w:rsidP="00D07FBF">
            <w:pPr>
              <w:pStyle w:val="TAL"/>
              <w:rPr>
                <w:lang w:eastAsia="zh-CN"/>
              </w:rPr>
            </w:pPr>
            <w:r w:rsidRPr="00A564B4">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D07FBF" w:rsidRPr="00A564B4" w:rsidRDefault="00D07FBF" w:rsidP="00D07FBF">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D07FBF" w:rsidRPr="00A564B4" w:rsidRDefault="00D07FBF" w:rsidP="00D07FBF">
            <w:pPr>
              <w:pStyle w:val="TAL"/>
              <w:rPr>
                <w:lang w:eastAsia="zh-CN"/>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D07FBF" w:rsidRPr="00A564B4" w:rsidRDefault="00D07FBF" w:rsidP="00D07FB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DC74C4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D07FBF" w:rsidRPr="00A564B4" w:rsidRDefault="00D07FBF" w:rsidP="00D07FBF">
            <w:pPr>
              <w:pStyle w:val="TAL"/>
              <w:rPr>
                <w:lang w:eastAsia="zh-CN"/>
              </w:rPr>
            </w:pPr>
            <w:r w:rsidRPr="00A564B4">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D07FBF" w:rsidRPr="00A564B4" w:rsidRDefault="00D07FBF" w:rsidP="00D07FBF">
            <w:pPr>
              <w:pStyle w:val="TAL"/>
              <w:rPr>
                <w:lang w:eastAsia="zh-CN"/>
              </w:rPr>
            </w:pPr>
            <w:r w:rsidRPr="00A564B4">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D07FBF" w:rsidRPr="00A564B4" w:rsidRDefault="00D07FBF" w:rsidP="00D07FBF">
            <w:pPr>
              <w:pStyle w:val="TAL"/>
              <w:rPr>
                <w:lang w:eastAsia="zh-CN"/>
              </w:rPr>
            </w:pPr>
            <w:r w:rsidRPr="00A564B4">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D07FBF" w:rsidRPr="00A564B4" w:rsidRDefault="00D07FBF" w:rsidP="00D07FBF">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D07FBF" w:rsidRPr="00A564B4" w:rsidDel="00BE2D35" w:rsidRDefault="00D07FBF" w:rsidP="00D07FBF">
            <w:pPr>
              <w:pStyle w:val="TAL"/>
              <w:rPr>
                <w:lang w:eastAsia="ko-KR"/>
              </w:rPr>
            </w:pPr>
          </w:p>
        </w:tc>
      </w:tr>
      <w:tr w:rsidR="00D07FBF" w:rsidRPr="00A564B4" w:rsidDel="00BE2D35" w14:paraId="2B74D10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D07FBF" w:rsidRPr="00A564B4" w:rsidRDefault="00D07FBF" w:rsidP="00D07FBF">
            <w:pPr>
              <w:pStyle w:val="TAL"/>
              <w:rPr>
                <w:lang w:eastAsia="zh-CN"/>
              </w:rPr>
            </w:pPr>
            <w:r w:rsidRPr="00A564B4">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D07FBF" w:rsidRPr="00A564B4" w:rsidRDefault="00D07FBF" w:rsidP="00D07FBF">
            <w:pPr>
              <w:pStyle w:val="TAL"/>
              <w:rPr>
                <w:rFonts w:cs="Arial"/>
                <w:szCs w:val="16"/>
                <w:lang w:eastAsia="zh-CN"/>
              </w:rPr>
            </w:pPr>
            <w:r w:rsidRPr="00A564B4">
              <w:rPr>
                <w:lang w:eastAsia="en-US"/>
              </w:rPr>
              <w:t xml:space="preserve">FDD CQI </w:t>
            </w:r>
            <w:r w:rsidRPr="00A564B4">
              <w:rPr>
                <w:rFonts w:eastAsia="SimSun"/>
                <w:lang w:eastAsia="zh-CN"/>
              </w:rPr>
              <w:t>r</w:t>
            </w:r>
            <w:r w:rsidRPr="00A564B4">
              <w:rPr>
                <w:lang w:eastAsia="en-US"/>
              </w:rPr>
              <w:t>eporting under AWGN conditions – PUCCH 1-0</w:t>
            </w:r>
            <w:r w:rsidRPr="00A564B4">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D07FBF" w:rsidRPr="00A564B4" w:rsidRDefault="00D07FBF" w:rsidP="00D07FBF">
            <w:pPr>
              <w:pStyle w:val="TAL"/>
              <w:rPr>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D07FBF" w:rsidRPr="00A564B4" w:rsidDel="00BE2D35" w:rsidRDefault="00D07FBF" w:rsidP="00D07FBF">
            <w:pPr>
              <w:pStyle w:val="TAL"/>
              <w:rPr>
                <w:lang w:eastAsia="ko-KR"/>
              </w:rPr>
            </w:pPr>
          </w:p>
        </w:tc>
      </w:tr>
      <w:tr w:rsidR="00D07FBF" w:rsidRPr="00A564B4" w:rsidDel="00BE2D35" w14:paraId="34E513A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D07FBF" w:rsidRPr="00A564B4" w:rsidRDefault="00D07FBF" w:rsidP="00D07FBF">
            <w:pPr>
              <w:pStyle w:val="TAL"/>
              <w:rPr>
                <w:lang w:eastAsia="zh-CN"/>
              </w:rPr>
            </w:pPr>
            <w:r w:rsidRPr="00A564B4">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D07FBF" w:rsidRPr="00A564B4" w:rsidRDefault="00D07FBF" w:rsidP="00D07FBF">
            <w:pPr>
              <w:pStyle w:val="TAL"/>
              <w:rPr>
                <w:rFonts w:cs="Arial"/>
                <w:szCs w:val="16"/>
                <w:lang w:eastAsia="zh-CN"/>
              </w:rPr>
            </w:pPr>
            <w:r w:rsidRPr="00A564B4">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D07FBF" w:rsidRPr="00A564B4" w:rsidRDefault="00D07FBF" w:rsidP="00D07FBF">
            <w:pPr>
              <w:pStyle w:val="TAL"/>
              <w:rPr>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D07FBF" w:rsidRPr="00A564B4" w:rsidDel="00BE2D35" w:rsidRDefault="00D07FBF" w:rsidP="00D07FBF">
            <w:pPr>
              <w:pStyle w:val="TAL"/>
              <w:rPr>
                <w:lang w:eastAsia="ko-KR"/>
              </w:rPr>
            </w:pPr>
          </w:p>
        </w:tc>
      </w:tr>
      <w:tr w:rsidR="00D07FBF" w:rsidRPr="00A564B4" w:rsidDel="00BE2D35" w14:paraId="535393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D07FBF" w:rsidRPr="00A564B4" w:rsidRDefault="00D07FBF" w:rsidP="00D07FBF">
            <w:pPr>
              <w:pStyle w:val="TAL"/>
              <w:rPr>
                <w:lang w:eastAsia="zh-CN"/>
              </w:rPr>
            </w:pPr>
            <w:r w:rsidRPr="00A564B4">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D07FBF" w:rsidRPr="00A564B4" w:rsidRDefault="00D07FBF" w:rsidP="00D07FBF">
            <w:pPr>
              <w:pStyle w:val="TAL"/>
              <w:rPr>
                <w:lang w:eastAsia="zh-CN"/>
              </w:rPr>
            </w:pPr>
            <w:r w:rsidRPr="00A564B4">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D07FBF" w:rsidRPr="00A564B4" w:rsidRDefault="00D07FBF" w:rsidP="00D07FBF">
            <w:pPr>
              <w:pStyle w:val="TAL"/>
              <w:rPr>
                <w:rFonts w:eastAsia="PMingLiU"/>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D07FBF" w:rsidRPr="00A564B4" w:rsidDel="00BE2D35" w:rsidRDefault="00D07FBF" w:rsidP="00D07FBF">
            <w:pPr>
              <w:pStyle w:val="TAL"/>
              <w:rPr>
                <w:lang w:eastAsia="ko-KR"/>
              </w:rPr>
            </w:pPr>
          </w:p>
        </w:tc>
      </w:tr>
      <w:tr w:rsidR="00D07FBF" w:rsidRPr="00A564B4" w:rsidDel="00BE2D35" w14:paraId="7EB7AE3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D07FBF" w:rsidRPr="00A564B4" w:rsidRDefault="00D07FBF" w:rsidP="00D07FBF">
            <w:pPr>
              <w:pStyle w:val="TAL"/>
              <w:rPr>
                <w:lang w:eastAsia="zh-CN"/>
              </w:rPr>
            </w:pPr>
            <w:r w:rsidRPr="00A564B4">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D07FBF" w:rsidRPr="00A564B4" w:rsidRDefault="00D07FBF" w:rsidP="00D07FBF">
            <w:pPr>
              <w:pStyle w:val="TAL"/>
              <w:rPr>
                <w:lang w:eastAsia="zh-CN"/>
              </w:rPr>
            </w:pPr>
            <w:r w:rsidRPr="00A564B4">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D07FBF" w:rsidRPr="00A564B4" w:rsidRDefault="00D07FBF" w:rsidP="00D07FBF">
            <w:pPr>
              <w:pStyle w:val="TAL"/>
              <w:rPr>
                <w:rFonts w:eastAsia="PMingLiU"/>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D07FBF" w:rsidRPr="00A564B4" w:rsidDel="00BE2D35" w:rsidRDefault="00D07FBF" w:rsidP="00D07FBF">
            <w:pPr>
              <w:pStyle w:val="TAL"/>
              <w:rPr>
                <w:lang w:eastAsia="ko-KR"/>
              </w:rPr>
            </w:pPr>
          </w:p>
        </w:tc>
      </w:tr>
      <w:tr w:rsidR="00D07FBF" w:rsidRPr="00A564B4" w:rsidDel="00BE2D35" w14:paraId="5610C3A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D07FBF" w:rsidRPr="00A564B4" w:rsidRDefault="00D07FBF" w:rsidP="00D07FBF">
            <w:pPr>
              <w:pStyle w:val="TAL"/>
              <w:rPr>
                <w:lang w:eastAsia="zh-CN"/>
              </w:rPr>
            </w:pPr>
            <w:r w:rsidRPr="00A564B4">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D07FBF" w:rsidRPr="00A564B4" w:rsidRDefault="00D07FBF" w:rsidP="00D07FBF">
            <w:pPr>
              <w:pStyle w:val="TAL"/>
              <w:rPr>
                <w:lang w:eastAsia="zh-CN"/>
              </w:rPr>
            </w:pPr>
            <w:r w:rsidRPr="00A564B4">
              <w:rPr>
                <w:rFonts w:cs="Arial"/>
                <w:szCs w:val="16"/>
                <w:lang w:eastAsia="zh-CN"/>
              </w:rPr>
              <w:t>T</w:t>
            </w:r>
            <w:r w:rsidRPr="00A564B4">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D07FBF" w:rsidRPr="00A564B4" w:rsidRDefault="00D07FBF" w:rsidP="00D07FBF">
            <w:pPr>
              <w:pStyle w:val="TAL"/>
              <w:rPr>
                <w:lang w:eastAsia="zh-CN"/>
              </w:rPr>
            </w:pPr>
            <w:r w:rsidRPr="00A564B4">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D07FBF" w:rsidRPr="00A564B4" w:rsidRDefault="00D07FBF" w:rsidP="00D07FBF">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D07FBF" w:rsidRPr="00A564B4" w:rsidRDefault="00D07FBF" w:rsidP="00D07FB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D07FBF" w:rsidRPr="00A564B4" w:rsidDel="00BE2D35" w:rsidRDefault="00D07FBF" w:rsidP="00D07FBF">
            <w:pPr>
              <w:pStyle w:val="TAL"/>
              <w:rPr>
                <w:lang w:eastAsia="ko-KR"/>
              </w:rPr>
            </w:pPr>
          </w:p>
        </w:tc>
      </w:tr>
      <w:tr w:rsidR="00D07FBF" w:rsidRPr="00A564B4" w:rsidDel="00BE2D35" w14:paraId="416DC14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D07FBF" w:rsidRPr="00A564B4" w:rsidRDefault="00D07FBF" w:rsidP="00D07FBF">
            <w:pPr>
              <w:pStyle w:val="TAL"/>
              <w:rPr>
                <w:rFonts w:eastAsia="PMingLiU"/>
                <w:lang w:eastAsia="zh-CN"/>
              </w:rPr>
            </w:pPr>
            <w:r w:rsidRPr="00A564B4">
              <w:rPr>
                <w:rFonts w:eastAsia="PMingLiU"/>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D07FBF" w:rsidRPr="00A564B4" w:rsidRDefault="00D07FBF" w:rsidP="00D07FBF">
            <w:pPr>
              <w:pStyle w:val="TAL"/>
              <w:rPr>
                <w:rFonts w:cs="Arial"/>
                <w:szCs w:val="16"/>
                <w:lang w:eastAsia="zh-CN"/>
              </w:rPr>
            </w:pPr>
            <w:r w:rsidRPr="00A564B4">
              <w:rPr>
                <w:rFonts w:cs="Arial"/>
                <w:szCs w:val="16"/>
                <w:lang w:eastAsia="en-US"/>
              </w:rPr>
              <w:t xml:space="preserve">FDD and Half duplex FDD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D07FBF" w:rsidRPr="00A564B4" w:rsidRDefault="00D07FBF" w:rsidP="00D07FBF">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D07FBF" w:rsidRPr="00A564B4" w:rsidRDefault="00D07FBF" w:rsidP="00D07FBF">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D07FBF" w:rsidRPr="00A564B4" w:rsidDel="00BE2D35" w:rsidRDefault="00D07FBF" w:rsidP="00D07FBF">
            <w:pPr>
              <w:pStyle w:val="TAL"/>
              <w:rPr>
                <w:lang w:eastAsia="ko-KR"/>
              </w:rPr>
            </w:pPr>
          </w:p>
        </w:tc>
      </w:tr>
      <w:tr w:rsidR="00D07FBF" w:rsidRPr="00A564B4" w:rsidDel="00BE2D35" w14:paraId="2780BB2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D07FBF" w:rsidRPr="00A564B4" w:rsidRDefault="00D07FBF" w:rsidP="00D07FBF">
            <w:pPr>
              <w:pStyle w:val="TAL"/>
              <w:rPr>
                <w:rFonts w:eastAsia="PMingLiU"/>
                <w:lang w:eastAsia="zh-CN"/>
              </w:rPr>
            </w:pPr>
            <w:r w:rsidRPr="00A564B4">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D07FBF" w:rsidRPr="00A564B4" w:rsidRDefault="00D07FBF" w:rsidP="00D07FBF">
            <w:pPr>
              <w:pStyle w:val="TAL"/>
              <w:rPr>
                <w:rFonts w:cs="Arial"/>
                <w:szCs w:val="16"/>
                <w:lang w:eastAsia="zh-CN"/>
              </w:rPr>
            </w:pPr>
            <w:r w:rsidRPr="00A564B4">
              <w:rPr>
                <w:rFonts w:cs="Arial"/>
                <w:szCs w:val="16"/>
                <w:lang w:eastAsia="zh-CN"/>
              </w:rPr>
              <w:t>T</w:t>
            </w:r>
            <w:r w:rsidRPr="00A564B4">
              <w:rPr>
                <w:rFonts w:cs="Arial"/>
                <w:szCs w:val="16"/>
                <w:lang w:eastAsia="en-US"/>
              </w:rPr>
              <w:t xml:space="preserve">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D07FBF" w:rsidRPr="00A564B4" w:rsidRDefault="00D07FBF" w:rsidP="00D07FBF">
            <w:pPr>
              <w:pStyle w:val="TAL"/>
              <w:rPr>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D07FBF" w:rsidRPr="00A564B4" w:rsidRDefault="00D07FBF" w:rsidP="00D07FBF">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D07FBF" w:rsidRPr="00A564B4" w:rsidDel="00BE2D35" w:rsidRDefault="00D07FBF" w:rsidP="00D07FBF">
            <w:pPr>
              <w:pStyle w:val="TAL"/>
              <w:rPr>
                <w:lang w:eastAsia="ko-KR"/>
              </w:rPr>
            </w:pPr>
          </w:p>
        </w:tc>
      </w:tr>
      <w:tr w:rsidR="00D07FBF" w:rsidRPr="00A564B4" w:rsidDel="00BE2D35" w14:paraId="2A23601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D07FBF" w:rsidRPr="00A564B4" w:rsidRDefault="00D07FBF" w:rsidP="00D07FBF">
            <w:pPr>
              <w:pStyle w:val="TAL"/>
              <w:rPr>
                <w:rFonts w:eastAsia="PMingLiU"/>
                <w:lang w:eastAsia="zh-CN"/>
              </w:rPr>
            </w:pPr>
            <w:r w:rsidRPr="00A564B4">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D07FBF" w:rsidRPr="00A564B4" w:rsidRDefault="00D07FBF" w:rsidP="00D07FBF">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D07FBF" w:rsidRPr="00A564B4" w:rsidRDefault="00D07FBF" w:rsidP="00D07FBF">
            <w:pPr>
              <w:pStyle w:val="TAL"/>
              <w:rPr>
                <w:rFonts w:eastAsia="PMingLiU"/>
                <w:lang w:eastAsia="zh-CN"/>
              </w:rPr>
            </w:pPr>
            <w:r w:rsidRPr="00A564B4">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D07FBF" w:rsidRPr="00A564B4" w:rsidRDefault="00D07FBF" w:rsidP="00D07FBF">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D07FBF" w:rsidRPr="00A564B4" w:rsidDel="00BE2D35" w:rsidRDefault="00D07FBF" w:rsidP="00D07FBF">
            <w:pPr>
              <w:pStyle w:val="TAL"/>
              <w:rPr>
                <w:lang w:eastAsia="ko-KR"/>
              </w:rPr>
            </w:pPr>
          </w:p>
        </w:tc>
      </w:tr>
      <w:tr w:rsidR="00D07FBF" w:rsidRPr="00A564B4" w:rsidDel="00BE2D35" w14:paraId="67110EF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D07FBF" w:rsidRPr="00A564B4" w:rsidRDefault="00D07FBF" w:rsidP="00D07FBF">
            <w:pPr>
              <w:pStyle w:val="TAL"/>
              <w:rPr>
                <w:rFonts w:eastAsia="PMingLiU"/>
                <w:lang w:eastAsia="zh-CN"/>
              </w:rPr>
            </w:pPr>
            <w:r w:rsidRPr="00A564B4">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D07FBF" w:rsidRPr="00A564B4" w:rsidRDefault="00D07FBF" w:rsidP="00D07FBF">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D07FBF" w:rsidRPr="00A564B4" w:rsidRDefault="00D07FBF" w:rsidP="00D07FBF">
            <w:pPr>
              <w:pStyle w:val="TAL"/>
              <w:rPr>
                <w:rFonts w:eastAsia="PMingLiU"/>
                <w:lang w:eastAsia="zh-CN"/>
              </w:rPr>
            </w:pPr>
            <w:r w:rsidRPr="00A564B4">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D07FBF" w:rsidRPr="00A564B4" w:rsidRDefault="00D07FBF" w:rsidP="00D07FBF">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D07FBF" w:rsidRPr="00A564B4" w:rsidDel="00BE2D35" w:rsidRDefault="00D07FBF" w:rsidP="00D07FBF">
            <w:pPr>
              <w:pStyle w:val="TAL"/>
              <w:rPr>
                <w:lang w:eastAsia="ko-KR"/>
              </w:rPr>
            </w:pPr>
          </w:p>
        </w:tc>
      </w:tr>
      <w:tr w:rsidR="00D07FBF" w:rsidRPr="00A564B4" w:rsidDel="00BE2D35" w14:paraId="531013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D07FBF" w:rsidRPr="00A564B4" w:rsidRDefault="00D07FBF" w:rsidP="00D07FBF">
            <w:pPr>
              <w:pStyle w:val="TAL"/>
              <w:rPr>
                <w:rFonts w:eastAsia="PMingLiU"/>
                <w:lang w:eastAsia="zh-CN"/>
              </w:rPr>
            </w:pPr>
            <w:r w:rsidRPr="00A564B4">
              <w:rPr>
                <w:rFonts w:eastAsia="PMingLiU"/>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D07FBF" w:rsidRPr="00A564B4" w:rsidRDefault="00D07FBF" w:rsidP="00D07FBF">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D07FBF" w:rsidRPr="00A564B4" w:rsidRDefault="00D07FBF" w:rsidP="00D07FBF">
            <w:pPr>
              <w:pStyle w:val="TAL"/>
              <w:rPr>
                <w:rFonts w:eastAsia="PMingLiU"/>
                <w:lang w:eastAsia="zh-CN"/>
              </w:rPr>
            </w:pPr>
            <w:r w:rsidRPr="00A564B4">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D07FBF" w:rsidRPr="00A564B4" w:rsidRDefault="00D07FBF" w:rsidP="00D07FBF">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D07FBF" w:rsidRPr="00A564B4" w:rsidDel="00BE2D35" w:rsidRDefault="00D07FBF" w:rsidP="00D07FBF">
            <w:pPr>
              <w:pStyle w:val="TAL"/>
              <w:rPr>
                <w:lang w:eastAsia="ko-KR"/>
              </w:rPr>
            </w:pPr>
          </w:p>
        </w:tc>
      </w:tr>
      <w:tr w:rsidR="00D07FBF" w:rsidRPr="00A564B4" w:rsidDel="00BE2D35" w14:paraId="04F8D6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D07FBF" w:rsidRPr="00A564B4" w:rsidRDefault="00D07FBF" w:rsidP="00D07FBF">
            <w:pPr>
              <w:pStyle w:val="TAL"/>
              <w:rPr>
                <w:rFonts w:eastAsia="PMingLiU"/>
                <w:lang w:eastAsia="zh-CN"/>
              </w:rPr>
            </w:pPr>
            <w:r w:rsidRPr="00A564B4">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D07FBF" w:rsidRPr="00A564B4" w:rsidRDefault="00D07FBF" w:rsidP="00D07FBF">
            <w:pPr>
              <w:pStyle w:val="TAL"/>
              <w:rPr>
                <w:lang w:eastAsia="zh-CN"/>
              </w:rPr>
            </w:pPr>
            <w:r w:rsidRPr="00A564B4">
              <w:rPr>
                <w:lang w:eastAsia="zh-CN"/>
              </w:rPr>
              <w:t xml:space="preserve">TDD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D07FBF" w:rsidRPr="00A564B4" w:rsidRDefault="00D07FBF" w:rsidP="00D07FBF">
            <w:pPr>
              <w:pStyle w:val="TAL"/>
              <w:rPr>
                <w:rFonts w:eastAsia="PMingLiU"/>
                <w:lang w:eastAsia="zh-CN"/>
              </w:rPr>
            </w:pPr>
            <w:r w:rsidRPr="00A564B4">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D07FBF" w:rsidRPr="00A564B4" w:rsidRDefault="00D07FBF" w:rsidP="00D07FBF">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D07FBF" w:rsidRPr="00A564B4" w:rsidDel="00BE2D35" w:rsidRDefault="00D07FBF" w:rsidP="00D07FBF">
            <w:pPr>
              <w:pStyle w:val="TAL"/>
              <w:rPr>
                <w:lang w:eastAsia="ko-KR"/>
              </w:rPr>
            </w:pPr>
          </w:p>
        </w:tc>
      </w:tr>
      <w:tr w:rsidR="00D07FBF" w:rsidRPr="00A564B4" w:rsidDel="00BE2D35" w14:paraId="5A75928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D07FBF" w:rsidRPr="00A564B4" w:rsidRDefault="00D07FBF" w:rsidP="00D07FBF">
            <w:pPr>
              <w:pStyle w:val="TAL"/>
              <w:rPr>
                <w:rFonts w:eastAsia="PMingLiU"/>
                <w:lang w:eastAsia="zh-CN"/>
              </w:rPr>
            </w:pPr>
            <w:r w:rsidRPr="00A564B4">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D07FBF" w:rsidRPr="00A564B4" w:rsidRDefault="00D07FBF" w:rsidP="00D07FBF">
            <w:pPr>
              <w:pStyle w:val="TAL"/>
              <w:rPr>
                <w:lang w:eastAsia="zh-CN"/>
              </w:rPr>
            </w:pPr>
            <w:r w:rsidRPr="00A564B4">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D07FBF" w:rsidRPr="00A564B4" w:rsidRDefault="00D07FBF" w:rsidP="00D07FBF">
            <w:pPr>
              <w:pStyle w:val="TAL"/>
              <w:rPr>
                <w:rFonts w:eastAsia="PMingLiU"/>
                <w:lang w:eastAsia="zh-CN"/>
              </w:rPr>
            </w:pPr>
            <w:r w:rsidRPr="00A564B4">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D07FBF" w:rsidRPr="00A564B4" w:rsidRDefault="00D07FBF" w:rsidP="00D07FBF">
            <w:pPr>
              <w:pStyle w:val="TAL"/>
              <w:rPr>
                <w:lang w:eastAsia="zh-CN"/>
              </w:rPr>
            </w:pPr>
            <w:r w:rsidRPr="00A564B4">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D07FBF" w:rsidRPr="00A564B4" w:rsidDel="00BE2D35" w:rsidRDefault="00D07FBF" w:rsidP="00D07FBF">
            <w:pPr>
              <w:pStyle w:val="TAL"/>
              <w:rPr>
                <w:lang w:eastAsia="ko-KR"/>
              </w:rPr>
            </w:pPr>
          </w:p>
        </w:tc>
      </w:tr>
      <w:tr w:rsidR="00D07FBF" w:rsidRPr="00A564B4" w:rsidDel="00BE2D35" w14:paraId="6C52120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D07FBF" w:rsidRPr="00A564B4" w:rsidRDefault="00D07FBF" w:rsidP="00D07FBF">
            <w:pPr>
              <w:pStyle w:val="TAL"/>
              <w:rPr>
                <w:rFonts w:eastAsia="PMingLiU"/>
                <w:lang w:eastAsia="zh-CN"/>
              </w:rPr>
            </w:pPr>
            <w:r w:rsidRPr="00A564B4">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D07FBF" w:rsidRPr="00A564B4" w:rsidRDefault="00D07FBF" w:rsidP="00D07FBF">
            <w:pPr>
              <w:pStyle w:val="TAL"/>
              <w:rPr>
                <w:lang w:eastAsia="zh-CN"/>
              </w:rPr>
            </w:pPr>
            <w:r w:rsidRPr="00A564B4">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D07FBF" w:rsidRPr="00A564B4" w:rsidRDefault="00D07FBF" w:rsidP="00D07FBF">
            <w:pPr>
              <w:pStyle w:val="TAL"/>
              <w:rPr>
                <w:rFonts w:eastAsia="PMingLiU"/>
                <w:lang w:eastAsia="zh-CN"/>
              </w:rPr>
            </w:pPr>
            <w:r w:rsidRPr="00A564B4">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D07FBF" w:rsidRPr="00A564B4" w:rsidRDefault="00D07FBF" w:rsidP="00D07FBF">
            <w:pPr>
              <w:pStyle w:val="TAL"/>
              <w:rPr>
                <w:lang w:eastAsia="zh-CN"/>
              </w:rPr>
            </w:pPr>
            <w:r w:rsidRPr="00A564B4">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D07FBF" w:rsidRPr="00A564B4" w:rsidDel="00BE2D35" w:rsidRDefault="00D07FBF" w:rsidP="00D07FBF">
            <w:pPr>
              <w:pStyle w:val="TAL"/>
              <w:rPr>
                <w:lang w:eastAsia="ko-KR"/>
              </w:rPr>
            </w:pPr>
          </w:p>
        </w:tc>
      </w:tr>
      <w:tr w:rsidR="00D07FBF" w:rsidRPr="00A564B4" w:rsidDel="00BE2D35" w14:paraId="2E1F38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D07FBF" w:rsidRPr="00A564B4" w:rsidRDefault="00D07FBF" w:rsidP="00D07FBF">
            <w:pPr>
              <w:pStyle w:val="TAL"/>
              <w:rPr>
                <w:rFonts w:eastAsia="PMingLiU"/>
                <w:lang w:eastAsia="zh-CN"/>
              </w:rPr>
            </w:pPr>
            <w:r w:rsidRPr="00A564B4">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D07FBF" w:rsidRPr="00A564B4" w:rsidRDefault="00D07FBF" w:rsidP="00D07FBF">
            <w:pPr>
              <w:pStyle w:val="TAL"/>
              <w:rPr>
                <w:lang w:eastAsia="zh-CN"/>
              </w:rPr>
            </w:pPr>
            <w:r w:rsidRPr="00A564B4">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D07FBF" w:rsidRPr="00A564B4" w:rsidRDefault="00D07FBF" w:rsidP="00D07FBF">
            <w:pPr>
              <w:pStyle w:val="TAL"/>
              <w:rPr>
                <w:rFonts w:eastAsia="PMingLiU"/>
                <w:lang w:eastAsia="zh-CN"/>
              </w:rPr>
            </w:pPr>
            <w:r w:rsidRPr="00A564B4">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D07FBF" w:rsidRPr="00A564B4" w:rsidRDefault="00D07FBF" w:rsidP="00D07FBF">
            <w:pPr>
              <w:pStyle w:val="TAL"/>
              <w:rPr>
                <w:lang w:eastAsia="zh-CN"/>
              </w:rPr>
            </w:pPr>
            <w:r w:rsidRPr="00A564B4">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D07FBF" w:rsidRPr="00A564B4" w:rsidDel="00BE2D35" w:rsidRDefault="00D07FBF" w:rsidP="00D07FBF">
            <w:pPr>
              <w:pStyle w:val="TAL"/>
              <w:rPr>
                <w:lang w:eastAsia="ko-KR"/>
              </w:rPr>
            </w:pPr>
          </w:p>
        </w:tc>
      </w:tr>
      <w:tr w:rsidR="00D07FBF" w:rsidRPr="00A564B4" w:rsidDel="00BE2D35" w14:paraId="6CE90B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D07FBF" w:rsidRPr="00A564B4" w:rsidRDefault="00D07FBF" w:rsidP="00D07FBF">
            <w:pPr>
              <w:pStyle w:val="TAL"/>
              <w:rPr>
                <w:rFonts w:eastAsia="PMingLiU"/>
                <w:lang w:eastAsia="zh-CN"/>
              </w:rPr>
            </w:pPr>
            <w:r w:rsidRPr="00A564B4">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D07FBF" w:rsidRPr="00A564B4" w:rsidRDefault="00D07FBF" w:rsidP="00D07FBF">
            <w:pPr>
              <w:pStyle w:val="TAL"/>
              <w:rPr>
                <w:lang w:eastAsia="zh-CN"/>
              </w:rPr>
            </w:pPr>
            <w:r w:rsidRPr="00A564B4">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D07FBF" w:rsidRPr="00A564B4" w:rsidRDefault="00D07FBF" w:rsidP="00D07FBF">
            <w:pPr>
              <w:pStyle w:val="TAL"/>
              <w:rPr>
                <w:rFonts w:eastAsia="PMingLiU"/>
                <w:lang w:eastAsia="zh-CN"/>
              </w:rPr>
            </w:pPr>
            <w:r w:rsidRPr="00A564B4">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D07FBF" w:rsidRPr="00A564B4" w:rsidRDefault="00D07FBF" w:rsidP="00D07FBF">
            <w:pPr>
              <w:pStyle w:val="TAL"/>
              <w:rPr>
                <w:lang w:eastAsia="zh-CN"/>
              </w:rPr>
            </w:pPr>
            <w:r w:rsidRPr="00A564B4">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D07FBF" w:rsidRPr="00A564B4" w:rsidDel="00BE2D35" w:rsidRDefault="00D07FBF" w:rsidP="00D07FBF">
            <w:pPr>
              <w:pStyle w:val="TAL"/>
              <w:rPr>
                <w:lang w:eastAsia="ko-KR"/>
              </w:rPr>
            </w:pPr>
          </w:p>
        </w:tc>
      </w:tr>
      <w:tr w:rsidR="00D07FBF" w:rsidRPr="00A564B4" w:rsidDel="00BE2D35" w14:paraId="35F8D7D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D07FBF" w:rsidRPr="00A564B4" w:rsidRDefault="00D07FBF" w:rsidP="00D07FBF">
            <w:pPr>
              <w:pStyle w:val="TAL"/>
              <w:rPr>
                <w:rFonts w:eastAsia="PMingLiU"/>
                <w:lang w:eastAsia="zh-CN"/>
              </w:rPr>
            </w:pPr>
            <w:r w:rsidRPr="00A564B4">
              <w:rPr>
                <w:rFonts w:eastAsia="PMingLiU"/>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D07FBF" w:rsidRPr="00A564B4" w:rsidRDefault="00D07FBF" w:rsidP="00D07FBF">
            <w:pPr>
              <w:pStyle w:val="TAL"/>
              <w:rPr>
                <w:lang w:eastAsia="zh-CN"/>
              </w:rPr>
            </w:pPr>
            <w:r w:rsidRPr="00A564B4">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D07FBF" w:rsidRPr="00A564B4" w:rsidRDefault="00D07FBF" w:rsidP="00D07FBF">
            <w:pPr>
              <w:pStyle w:val="TAL"/>
              <w:rPr>
                <w:lang w:eastAsia="en-US"/>
              </w:rPr>
            </w:pPr>
            <w:r w:rsidRPr="00A564B4">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D07FBF" w:rsidRPr="00A564B4" w:rsidDel="00BE2D35" w:rsidRDefault="00D07FBF" w:rsidP="00D07FBF">
            <w:pPr>
              <w:pStyle w:val="TAL"/>
              <w:rPr>
                <w:lang w:eastAsia="ko-KR"/>
              </w:rPr>
            </w:pPr>
          </w:p>
        </w:tc>
      </w:tr>
      <w:tr w:rsidR="00D07FBF" w:rsidRPr="00A564B4" w:rsidDel="00BE2D35" w14:paraId="73787A1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D07FBF" w:rsidRPr="00A564B4" w:rsidRDefault="00D07FBF" w:rsidP="00D07FBF">
            <w:pPr>
              <w:pStyle w:val="TAL"/>
              <w:rPr>
                <w:rFonts w:eastAsia="PMingLiU"/>
                <w:lang w:eastAsia="zh-CN"/>
              </w:rPr>
            </w:pPr>
            <w:r w:rsidRPr="00A564B4">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D07FBF" w:rsidRPr="00A564B4" w:rsidRDefault="00D07FBF" w:rsidP="00D07FBF">
            <w:pPr>
              <w:pStyle w:val="TAL"/>
              <w:rPr>
                <w:rFonts w:cs="Arial"/>
                <w:szCs w:val="16"/>
                <w:lang w:eastAsia="zh-CN"/>
              </w:rPr>
            </w:pPr>
            <w:r w:rsidRPr="00A564B4">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D07FBF" w:rsidRPr="00A564B4" w:rsidRDefault="00D07FBF" w:rsidP="00D07FBF">
            <w:pPr>
              <w:pStyle w:val="TAL"/>
              <w:rPr>
                <w:lang w:eastAsia="zh-CN"/>
              </w:rPr>
            </w:pPr>
            <w:r w:rsidRPr="00A564B4">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D07FBF" w:rsidRPr="00A564B4" w:rsidRDefault="00D07FBF" w:rsidP="00D07FBF">
            <w:pPr>
              <w:pStyle w:val="TAL"/>
              <w:rPr>
                <w:lang w:eastAsia="en-US"/>
              </w:rPr>
            </w:pPr>
            <w:r w:rsidRPr="00A564B4">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D07FBF" w:rsidRPr="00A564B4" w:rsidDel="00BE2D35" w:rsidRDefault="00D07FBF" w:rsidP="00D07FBF">
            <w:pPr>
              <w:pStyle w:val="TAL"/>
              <w:rPr>
                <w:lang w:eastAsia="ko-KR"/>
              </w:rPr>
            </w:pPr>
          </w:p>
        </w:tc>
      </w:tr>
      <w:tr w:rsidR="00D07FBF" w:rsidRPr="00A564B4" w:rsidDel="00BE2D35" w14:paraId="13FAF87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D07FBF" w:rsidRPr="00A564B4" w:rsidRDefault="00D07FBF" w:rsidP="00D07FBF">
            <w:pPr>
              <w:pStyle w:val="TAL"/>
              <w:rPr>
                <w:rFonts w:eastAsia="PMingLiU"/>
                <w:lang w:eastAsia="zh-CN"/>
              </w:rPr>
            </w:pPr>
            <w:r w:rsidRPr="00A564B4">
              <w:rPr>
                <w:rFonts w:eastAsia="PMingLiU"/>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D07FBF" w:rsidRPr="00A564B4" w:rsidRDefault="00D07FBF" w:rsidP="00D07FBF">
            <w:pPr>
              <w:pStyle w:val="TAL"/>
              <w:rPr>
                <w:lang w:eastAsia="zh-CN"/>
              </w:rPr>
            </w:pPr>
            <w:r w:rsidRPr="00A564B4">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D07FBF" w:rsidRPr="00A564B4" w:rsidRDefault="00D07FBF" w:rsidP="00D07FBF">
            <w:pPr>
              <w:pStyle w:val="TAL"/>
              <w:rPr>
                <w:lang w:eastAsia="en-US"/>
              </w:rPr>
            </w:pPr>
            <w:r w:rsidRPr="00A564B4">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D07FBF" w:rsidRPr="00A564B4" w:rsidDel="00BE2D35" w:rsidRDefault="00D07FBF" w:rsidP="00D07FBF">
            <w:pPr>
              <w:pStyle w:val="TAL"/>
              <w:rPr>
                <w:lang w:eastAsia="ko-KR"/>
              </w:rPr>
            </w:pPr>
          </w:p>
        </w:tc>
      </w:tr>
      <w:tr w:rsidR="00D07FBF" w:rsidRPr="00A564B4" w:rsidDel="00BE2D35" w14:paraId="50D635F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D07FBF" w:rsidRPr="00A564B4"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3E4754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16C38FC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D07FBF" w:rsidRPr="00A564B4" w:rsidRDefault="00D07FBF" w:rsidP="00D07FBF">
            <w:pPr>
              <w:pStyle w:val="TAL"/>
              <w:rPr>
                <w:rFonts w:eastAsia="PMingLiU"/>
                <w:lang w:eastAsia="zh-CN"/>
              </w:rPr>
            </w:pPr>
            <w:r w:rsidRPr="00A564B4">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D07FBF" w:rsidRPr="00A564B4" w:rsidRDefault="00D07FBF" w:rsidP="00D07FBF">
            <w:pPr>
              <w:pStyle w:val="TAL"/>
              <w:rPr>
                <w:rFonts w:cs="Arial"/>
                <w:szCs w:val="16"/>
                <w:lang w:eastAsia="zh-CN"/>
              </w:rPr>
            </w:pPr>
            <w:r w:rsidRPr="00A564B4">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D07FBF" w:rsidRPr="00A564B4" w:rsidRDefault="00D07FBF" w:rsidP="00D07FBF">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D07FBF" w:rsidRPr="00A564B4" w:rsidRDefault="00D07FBF" w:rsidP="00D07FBF">
            <w:pPr>
              <w:pStyle w:val="TAL"/>
              <w:rPr>
                <w:lang w:eastAsia="en-US"/>
              </w:rPr>
            </w:pPr>
            <w:r w:rsidRPr="00A564B4">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D07FBF" w:rsidRPr="00A564B4" w:rsidDel="00BE2D35" w:rsidRDefault="00D07FBF" w:rsidP="00D07FBF">
            <w:pPr>
              <w:pStyle w:val="TAL"/>
              <w:rPr>
                <w:lang w:eastAsia="ko-KR"/>
              </w:rPr>
            </w:pPr>
          </w:p>
        </w:tc>
      </w:tr>
      <w:tr w:rsidR="00D07FBF" w:rsidRPr="00A564B4" w:rsidDel="00BE2D35" w14:paraId="44CEC07A"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D07FBF" w:rsidRPr="00A564B4"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0218656"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BDEC78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D07FBF" w:rsidRPr="00A564B4" w:rsidRDefault="00D07FBF" w:rsidP="00D07FBF">
            <w:pPr>
              <w:pStyle w:val="TAL"/>
              <w:rPr>
                <w:rFonts w:eastAsia="PMingLiU"/>
                <w:lang w:eastAsia="zh-CN"/>
              </w:rPr>
            </w:pPr>
            <w:r w:rsidRPr="00A564B4">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D07FBF" w:rsidRPr="00A564B4" w:rsidRDefault="00D07FBF" w:rsidP="00D07FBF">
            <w:pPr>
              <w:pStyle w:val="TAL"/>
              <w:rPr>
                <w:lang w:eastAsia="zh-CN"/>
              </w:rPr>
            </w:pPr>
            <w:r w:rsidRPr="00A564B4">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D07FBF" w:rsidRPr="00A564B4" w:rsidRDefault="00D07FBF" w:rsidP="00D07FBF">
            <w:pPr>
              <w:pStyle w:val="TAL"/>
              <w:rPr>
                <w:lang w:eastAsia="en-US"/>
              </w:rPr>
            </w:pPr>
            <w:r w:rsidRPr="00A564B4">
              <w:rPr>
                <w:lang w:eastAsia="en-US"/>
              </w:rPr>
              <w:t>UE supporting E-UTRA FDD with 4Rx antenna ports</w:t>
            </w:r>
            <w:r w:rsidRPr="00A564B4">
              <w:t xml:space="preserve"> and 4-layer spatial multiplexing</w:t>
            </w:r>
            <w:r w:rsidRPr="00A564B4">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D07FBF" w:rsidRPr="00A564B4" w:rsidDel="00BE2D35" w:rsidRDefault="00D07FBF" w:rsidP="00D07FBF">
            <w:pPr>
              <w:pStyle w:val="TAL"/>
              <w:rPr>
                <w:lang w:eastAsia="ko-KR"/>
              </w:rPr>
            </w:pPr>
          </w:p>
        </w:tc>
      </w:tr>
      <w:tr w:rsidR="00D07FBF" w:rsidRPr="00A564B4" w:rsidDel="00BE2D35" w14:paraId="27224EC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D07FBF" w:rsidRPr="00A564B4" w:rsidRDefault="00D07FBF" w:rsidP="00D07FBF">
            <w:pPr>
              <w:pStyle w:val="TAL"/>
              <w:rPr>
                <w:rFonts w:eastAsia="PMingLiU"/>
                <w:lang w:eastAsia="zh-CN"/>
              </w:rPr>
            </w:pPr>
            <w:r w:rsidRPr="00A564B4">
              <w:rPr>
                <w:rFonts w:eastAsia="PMingLiU"/>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D07FBF" w:rsidRPr="00A564B4" w:rsidRDefault="00D07FBF" w:rsidP="00D07FBF">
            <w:pPr>
              <w:pStyle w:val="TAL"/>
              <w:rPr>
                <w:rFonts w:cs="Arial"/>
                <w:szCs w:val="16"/>
                <w:lang w:eastAsia="zh-CN"/>
              </w:rPr>
            </w:pPr>
            <w:r w:rsidRPr="00A564B4">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D07FBF" w:rsidRPr="00A564B4" w:rsidRDefault="00D07FBF" w:rsidP="00D07FBF">
            <w:pPr>
              <w:pStyle w:val="TAL"/>
              <w:rPr>
                <w:lang w:eastAsia="zh-CN"/>
              </w:rPr>
            </w:pPr>
            <w:r w:rsidRPr="00A564B4">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D07FBF" w:rsidRPr="00A564B4" w:rsidRDefault="00D07FBF" w:rsidP="00D07FBF">
            <w:pPr>
              <w:pStyle w:val="TAL"/>
              <w:rPr>
                <w:lang w:eastAsia="en-US"/>
              </w:rPr>
            </w:pPr>
            <w:r w:rsidRPr="00A564B4">
              <w:rPr>
                <w:lang w:eastAsia="en-US"/>
              </w:rPr>
              <w:t>UE supporting E-UTRA TDD with 4Rx antenna ports</w:t>
            </w:r>
            <w:r w:rsidRPr="00A564B4">
              <w:t xml:space="preserve"> and 4-layer spatial multiplexing</w:t>
            </w:r>
            <w:r w:rsidRPr="00A564B4">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D07FBF" w:rsidRPr="00A564B4" w:rsidDel="00BE2D35" w:rsidRDefault="00D07FBF" w:rsidP="00D07FBF">
            <w:pPr>
              <w:pStyle w:val="TAL"/>
              <w:rPr>
                <w:lang w:eastAsia="ko-KR"/>
              </w:rPr>
            </w:pPr>
          </w:p>
        </w:tc>
      </w:tr>
      <w:tr w:rsidR="00D07FBF" w:rsidRPr="00A564B4" w:rsidDel="00BE2D35" w14:paraId="2BE55C2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D07FBF" w:rsidRPr="00A564B4" w:rsidRDefault="00D07FBF" w:rsidP="00D07FBF">
            <w:pPr>
              <w:pStyle w:val="TAL"/>
              <w:rPr>
                <w:rFonts w:eastAsia="PMingLiU"/>
                <w:lang w:eastAsia="zh-CN"/>
              </w:rPr>
            </w:pPr>
            <w:r w:rsidRPr="00A564B4">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D07FBF" w:rsidRPr="00A564B4" w:rsidRDefault="00D07FBF" w:rsidP="00D07FBF">
            <w:pPr>
              <w:pStyle w:val="TAL"/>
              <w:rPr>
                <w:rFonts w:cs="Arial"/>
                <w:szCs w:val="16"/>
                <w:lang w:eastAsia="zh-CN"/>
              </w:rPr>
            </w:pPr>
            <w:r w:rsidRPr="00A564B4">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D07FBF" w:rsidRPr="00A564B4" w:rsidRDefault="00D07FBF" w:rsidP="00D07FBF">
            <w:pPr>
              <w:pStyle w:val="TAL"/>
              <w:rPr>
                <w:lang w:eastAsia="zh-CN"/>
              </w:rPr>
            </w:pPr>
            <w:r w:rsidRPr="00A564B4">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D07FBF" w:rsidRPr="00A564B4" w:rsidRDefault="00D07FBF" w:rsidP="00D07FBF">
            <w:pPr>
              <w:pStyle w:val="TAL"/>
              <w:rPr>
                <w:lang w:eastAsia="en-US"/>
              </w:rPr>
            </w:pPr>
            <w:r w:rsidRPr="00A564B4">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D07FBF" w:rsidRPr="00A564B4" w:rsidDel="00BE2D35" w:rsidRDefault="00D07FBF" w:rsidP="00D07FBF">
            <w:pPr>
              <w:pStyle w:val="TAL"/>
              <w:rPr>
                <w:lang w:eastAsia="ko-KR"/>
              </w:rPr>
            </w:pPr>
          </w:p>
        </w:tc>
      </w:tr>
      <w:tr w:rsidR="00D07FBF" w:rsidRPr="00A564B4" w:rsidDel="00BE2D35" w14:paraId="31D1A5C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EBB5B87"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6ED714D"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D07FBF" w:rsidRPr="00A564B4" w:rsidRDefault="00D07FBF" w:rsidP="00D07FBF">
            <w:pPr>
              <w:pStyle w:val="TAL"/>
              <w:rPr>
                <w:rFonts w:eastAsia="PMingLiU"/>
                <w:lang w:eastAsia="zh-CN"/>
              </w:rPr>
            </w:pPr>
            <w:r w:rsidRPr="00A564B4">
              <w:rPr>
                <w:rFonts w:eastAsia="PMingLiU"/>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D07FBF" w:rsidRPr="00A564B4" w:rsidRDefault="00D07FBF" w:rsidP="00D07FBF">
            <w:pPr>
              <w:pStyle w:val="TAL"/>
              <w:rPr>
                <w:rFonts w:cs="Arial"/>
                <w:szCs w:val="16"/>
                <w:lang w:eastAsia="zh-CN"/>
              </w:rPr>
            </w:pPr>
            <w:r w:rsidRPr="00A564B4">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D07FBF" w:rsidRPr="00A564B4" w:rsidRDefault="00D07FBF" w:rsidP="00D07FBF">
            <w:pPr>
              <w:pStyle w:val="TAL"/>
              <w:rPr>
                <w:lang w:eastAsia="zh-CN"/>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D07FBF" w:rsidRPr="00A564B4" w:rsidRDefault="00D07FBF" w:rsidP="00D07FBF">
            <w:pPr>
              <w:pStyle w:val="TAL"/>
              <w:rPr>
                <w:lang w:eastAsia="en-US"/>
              </w:rPr>
            </w:pPr>
            <w:r w:rsidRPr="00A564B4">
              <w:rPr>
                <w:lang w:eastAsia="en-US"/>
              </w:rPr>
              <w:t>UE supporting E-UTRA TDD and</w:t>
            </w:r>
            <w:r w:rsidRPr="00A564B4">
              <w:t xml:space="preserve">UE Category </w:t>
            </w:r>
            <w:r w:rsidRPr="00A564B4">
              <w:rPr>
                <w:rFonts w:cs="Arial"/>
              </w:rPr>
              <w:t>≥</w:t>
            </w:r>
            <w:r w:rsidRPr="00A564B4">
              <w:t xml:space="preserve"> 5 and </w:t>
            </w:r>
            <w:r w:rsidRPr="00A564B4">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D07FBF" w:rsidRPr="00A564B4" w:rsidDel="00BE2D35" w:rsidRDefault="00D07FBF" w:rsidP="00D07FBF">
            <w:pPr>
              <w:pStyle w:val="TAL"/>
              <w:rPr>
                <w:lang w:eastAsia="ko-KR"/>
              </w:rPr>
            </w:pPr>
          </w:p>
        </w:tc>
      </w:tr>
      <w:tr w:rsidR="00D07FBF" w:rsidRPr="00A564B4" w:rsidDel="00BE2D35" w14:paraId="0C6A8C8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38F710"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16C21F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D07FBF" w:rsidRPr="00A564B4" w:rsidRDefault="00D07FBF" w:rsidP="00D07FBF">
            <w:pPr>
              <w:pStyle w:val="TAL"/>
              <w:rPr>
                <w:rFonts w:eastAsia="PMingLiU"/>
                <w:lang w:eastAsia="zh-CN"/>
              </w:rPr>
            </w:pPr>
            <w:r w:rsidRPr="00A564B4">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D07FBF" w:rsidRPr="00A564B4" w:rsidRDefault="00D07FBF" w:rsidP="00D07FB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D07FBF" w:rsidRPr="00A564B4" w:rsidRDefault="00D07FBF" w:rsidP="00D07FBF">
            <w:pPr>
              <w:pStyle w:val="TAL"/>
              <w:rPr>
                <w:lang w:eastAsia="zh-CN"/>
              </w:rPr>
            </w:pPr>
            <w:r w:rsidRPr="00A564B4">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D07FBF" w:rsidRPr="00A564B4" w:rsidRDefault="00D07FBF" w:rsidP="00D07FB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D07FBF" w:rsidRPr="00A564B4" w:rsidDel="00BE2D35" w:rsidRDefault="00D07FBF" w:rsidP="00D07FBF">
            <w:pPr>
              <w:pStyle w:val="TAL"/>
              <w:rPr>
                <w:lang w:eastAsia="ko-KR"/>
              </w:rPr>
            </w:pPr>
          </w:p>
        </w:tc>
      </w:tr>
      <w:tr w:rsidR="00D07FBF" w:rsidRPr="00A564B4" w:rsidDel="00BE2D35" w14:paraId="1B7C230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D07FBF" w:rsidRPr="00A564B4" w:rsidRDefault="00D07FBF" w:rsidP="00D07FBF">
            <w:pPr>
              <w:pStyle w:val="TAL"/>
              <w:rPr>
                <w:rFonts w:eastAsia="PMingLiU"/>
                <w:lang w:eastAsia="zh-CN"/>
              </w:rPr>
            </w:pPr>
            <w:r w:rsidRPr="00A564B4">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D07FBF" w:rsidRPr="00A564B4" w:rsidRDefault="00D07FBF" w:rsidP="00D07FB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D07FBF" w:rsidRPr="00A564B4" w:rsidRDefault="00D07FBF" w:rsidP="00D07FBF">
            <w:pPr>
              <w:pStyle w:val="TAL"/>
              <w:rPr>
                <w:lang w:eastAsia="zh-CN"/>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D07FBF" w:rsidRPr="00A564B4" w:rsidRDefault="00D07FBF" w:rsidP="00D07FB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D07FBF" w:rsidRPr="00A564B4" w:rsidDel="00BE2D35" w:rsidRDefault="00D07FBF" w:rsidP="00D07FBF">
            <w:pPr>
              <w:pStyle w:val="TAL"/>
              <w:rPr>
                <w:lang w:eastAsia="ko-KR"/>
              </w:rPr>
            </w:pPr>
          </w:p>
        </w:tc>
      </w:tr>
      <w:tr w:rsidR="00D07FBF" w:rsidRPr="00A564B4" w:rsidDel="00BE2D35" w14:paraId="0247D9F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D07FBF" w:rsidRPr="00A564B4" w:rsidRDefault="00D07FBF" w:rsidP="00D07FBF">
            <w:pPr>
              <w:pStyle w:val="TAL"/>
              <w:rPr>
                <w:rFonts w:eastAsia="PMingLiU"/>
                <w:lang w:eastAsia="zh-CN"/>
              </w:rPr>
            </w:pPr>
            <w:r w:rsidRPr="00A564B4">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D07FBF" w:rsidRPr="00A564B4" w:rsidRDefault="00D07FBF" w:rsidP="00D07FB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D07FBF" w:rsidRPr="00A564B4" w:rsidRDefault="00D07FBF" w:rsidP="00D07FBF">
            <w:pPr>
              <w:pStyle w:val="TAL"/>
              <w:rPr>
                <w:lang w:eastAsia="zh-CN"/>
              </w:rPr>
            </w:pPr>
            <w:r w:rsidRPr="00A564B4">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D07FBF" w:rsidRPr="00A564B4" w:rsidRDefault="00D07FBF" w:rsidP="00D07FB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D07FBF" w:rsidRPr="00A564B4" w:rsidDel="00BE2D35" w:rsidRDefault="00D07FBF" w:rsidP="00D07FBF">
            <w:pPr>
              <w:pStyle w:val="TAL"/>
              <w:rPr>
                <w:lang w:eastAsia="ko-KR"/>
              </w:rPr>
            </w:pPr>
          </w:p>
        </w:tc>
      </w:tr>
      <w:tr w:rsidR="00D07FBF" w:rsidRPr="00A564B4" w:rsidDel="00BE2D35" w14:paraId="215E7E7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D07FBF" w:rsidRPr="00A564B4" w:rsidRDefault="00D07FBF" w:rsidP="00D07FBF">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D02F6C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D07FBF" w:rsidRPr="00A564B4"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C67436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D07FBF" w:rsidRPr="00A564B4" w:rsidRDefault="00D07FBF" w:rsidP="00D07FBF">
            <w:pPr>
              <w:pStyle w:val="TAL"/>
              <w:rPr>
                <w:rFonts w:eastAsia="PMingLiU"/>
                <w:lang w:eastAsia="zh-CN"/>
              </w:rPr>
            </w:pPr>
            <w:r w:rsidRPr="00A564B4">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D07FBF" w:rsidRPr="00A564B4" w:rsidRDefault="00D07FBF" w:rsidP="00D07FB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D07FBF" w:rsidRPr="00A564B4" w:rsidRDefault="00D07FBF" w:rsidP="00D07FBF">
            <w:pPr>
              <w:pStyle w:val="TAL"/>
              <w:rPr>
                <w:lang w:eastAsia="zh-CN"/>
              </w:rPr>
            </w:pPr>
            <w:r w:rsidRPr="00A564B4">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D07FBF" w:rsidRPr="00A564B4" w:rsidRDefault="00D07FBF" w:rsidP="00D07FBF">
            <w:pPr>
              <w:pStyle w:val="TAL"/>
              <w:rPr>
                <w:lang w:eastAsia="en-US"/>
              </w:rPr>
            </w:pPr>
            <w:r w:rsidRPr="00A564B4">
              <w:rPr>
                <w:rFonts w:eastAsia="Malgun Gothic"/>
                <w:lang w:eastAsia="zh-CN"/>
              </w:rPr>
              <w:t xml:space="preserve">UE supporting E-UTRA </w:t>
            </w:r>
            <w:r w:rsidRPr="00A564B4">
              <w:rPr>
                <w:rFonts w:eastAsia="Malgun Gothic"/>
                <w:lang w:eastAsia="en-US"/>
              </w:rPr>
              <w:t>T</w:t>
            </w:r>
            <w:r w:rsidRPr="00A564B4">
              <w:rPr>
                <w:rFonts w:eastAsia="Malgun Gothic"/>
                <w:lang w:eastAsia="zh-CN"/>
              </w:rPr>
              <w:t xml:space="preserve">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D07FBF" w:rsidRPr="00A564B4" w:rsidDel="00BE2D35" w:rsidRDefault="00D07FBF" w:rsidP="00D07FBF">
            <w:pPr>
              <w:pStyle w:val="TAL"/>
              <w:rPr>
                <w:lang w:eastAsia="ko-KR"/>
              </w:rPr>
            </w:pPr>
          </w:p>
        </w:tc>
      </w:tr>
      <w:tr w:rsidR="00D07FBF" w:rsidRPr="00A564B4" w:rsidDel="00BE2D35" w14:paraId="2B75B51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D07FBF" w:rsidRPr="00A564B4" w:rsidRDefault="00D07FBF" w:rsidP="00D07FBF">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5B7FA47"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D07FBF" w:rsidRPr="00A564B4"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73CE8B8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D07FBF" w:rsidRPr="00A564B4" w:rsidRDefault="00D07FBF" w:rsidP="00D07FBF">
            <w:pPr>
              <w:pStyle w:val="TAL"/>
              <w:rPr>
                <w:rFonts w:eastAsia="PMingLiU"/>
                <w:lang w:eastAsia="zh-CN"/>
              </w:rPr>
            </w:pPr>
            <w:r w:rsidRPr="00A564B4">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D07FBF" w:rsidRPr="00A564B4" w:rsidRDefault="00D07FBF" w:rsidP="00D07FBF">
            <w:pPr>
              <w:pStyle w:val="TAL"/>
              <w:rPr>
                <w:rFonts w:cs="Arial"/>
                <w:szCs w:val="16"/>
                <w:lang w:eastAsia="zh-CN"/>
              </w:rPr>
            </w:pPr>
            <w:r w:rsidRPr="00A564B4">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D07FBF" w:rsidRPr="00A564B4" w:rsidRDefault="00D07FBF" w:rsidP="00D07FBF">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D07FBF" w:rsidRPr="00A564B4" w:rsidRDefault="00D07FBF" w:rsidP="00D07FBF">
            <w:pPr>
              <w:pStyle w:val="TAL"/>
              <w:rPr>
                <w:lang w:eastAsia="en-US"/>
              </w:rPr>
            </w:pPr>
            <w:r w:rsidRPr="00A564B4">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D07FBF" w:rsidRPr="00A564B4" w:rsidDel="00BE2D35" w:rsidRDefault="00D07FBF" w:rsidP="00D07FBF">
            <w:pPr>
              <w:pStyle w:val="TAL"/>
              <w:rPr>
                <w:lang w:eastAsia="ko-KR"/>
              </w:rPr>
            </w:pPr>
          </w:p>
        </w:tc>
      </w:tr>
      <w:tr w:rsidR="00D07FBF" w:rsidRPr="00A564B4" w:rsidDel="00BE2D35" w14:paraId="0299106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534781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58AA9B3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D07FBF" w:rsidRPr="00A564B4" w:rsidRDefault="00D07FBF" w:rsidP="00D07FBF">
            <w:pPr>
              <w:pStyle w:val="TAL"/>
              <w:rPr>
                <w:rFonts w:eastAsia="PMingLiU"/>
                <w:lang w:eastAsia="zh-CN"/>
              </w:rPr>
            </w:pPr>
            <w:r w:rsidRPr="00A564B4">
              <w:rPr>
                <w:lang w:eastAsia="en-US"/>
              </w:rPr>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D07FBF" w:rsidRPr="00A564B4" w:rsidRDefault="00D07FBF" w:rsidP="00D07FBF">
            <w:pPr>
              <w:pStyle w:val="TAL"/>
              <w:rPr>
                <w:lang w:eastAsia="en-US"/>
              </w:rPr>
            </w:pPr>
            <w:r w:rsidRPr="00A564B4">
              <w:rPr>
                <w:lang w:eastAsia="en-US"/>
              </w:rPr>
              <w:t>FDD RI Reporting- PUCCH 1-1</w:t>
            </w:r>
            <w:r w:rsidRPr="00A564B4">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D07FBF" w:rsidRPr="00A564B4" w:rsidRDefault="00D07FBF" w:rsidP="00D07FBF">
            <w:pPr>
              <w:pStyle w:val="TAL"/>
              <w:rPr>
                <w:lang w:eastAsia="zh-CN"/>
              </w:rPr>
            </w:pPr>
            <w:r w:rsidRPr="00A564B4">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D07FBF" w:rsidRPr="00A564B4" w:rsidRDefault="00D07FBF" w:rsidP="00D07FBF">
            <w:pPr>
              <w:pStyle w:val="TAL"/>
              <w:rPr>
                <w:lang w:eastAsia="en-US"/>
              </w:rPr>
            </w:pPr>
            <w:r w:rsidRPr="00A564B4">
              <w:rPr>
                <w:lang w:eastAsia="zh-CN"/>
              </w:rPr>
              <w:t xml:space="preserve">UE supporting E-UTRA FDD with 4Rx antenna ports (UE Category </w:t>
            </w:r>
            <w:r w:rsidRPr="00A564B4">
              <w:rPr>
                <w:lang w:eastAsia="en-US"/>
              </w:rPr>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D07FBF" w:rsidRPr="00A564B4" w:rsidDel="00BE2D35" w:rsidRDefault="00D07FBF" w:rsidP="00D07FBF">
            <w:pPr>
              <w:pStyle w:val="TAL"/>
              <w:rPr>
                <w:lang w:eastAsia="ko-KR"/>
              </w:rPr>
            </w:pPr>
          </w:p>
        </w:tc>
      </w:tr>
      <w:tr w:rsidR="00D07FBF" w:rsidRPr="00A564B4" w:rsidDel="00BE2D35" w14:paraId="1C1DD96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D07FBF" w:rsidRPr="00A564B4" w:rsidRDefault="00D07FBF" w:rsidP="00D07FBF">
            <w:pPr>
              <w:pStyle w:val="TAL"/>
              <w:rPr>
                <w:rFonts w:eastAsia="PMingLiU"/>
                <w:lang w:eastAsia="zh-CN"/>
              </w:rPr>
            </w:pPr>
            <w:r w:rsidRPr="00A564B4">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D07FBF" w:rsidRPr="00A564B4" w:rsidRDefault="00D07FBF" w:rsidP="00D07FBF">
            <w:pPr>
              <w:pStyle w:val="TAL"/>
              <w:rPr>
                <w:lang w:eastAsia="en-US"/>
              </w:rPr>
            </w:pPr>
            <w:r w:rsidRPr="00A564B4">
              <w:rPr>
                <w:lang w:eastAsia="en-US"/>
              </w:rPr>
              <w:t>TDD RI Reporting- PUSCH 3-1</w:t>
            </w:r>
            <w:r w:rsidRPr="00A564B4">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D07FBF" w:rsidRPr="00A564B4" w:rsidRDefault="00D07FBF" w:rsidP="00D07FBF">
            <w:pPr>
              <w:pStyle w:val="TAL"/>
              <w:rPr>
                <w:lang w:eastAsia="zh-CN"/>
              </w:rPr>
            </w:pPr>
            <w:r w:rsidRPr="00A564B4">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D07FBF" w:rsidRPr="00A564B4" w:rsidRDefault="00D07FBF" w:rsidP="00D07FBF">
            <w:pPr>
              <w:pStyle w:val="TAL"/>
              <w:rPr>
                <w:lang w:eastAsia="en-US"/>
              </w:rPr>
            </w:pPr>
            <w:r w:rsidRPr="00A564B4">
              <w:rPr>
                <w:lang w:eastAsia="zh-CN"/>
              </w:rPr>
              <w:t xml:space="preserve">UE supporting E-UTRA TDD with 4Rx antenna ports (UE Category </w:t>
            </w:r>
            <w:r w:rsidRPr="00A564B4">
              <w:rPr>
                <w:lang w:eastAsia="en-US"/>
              </w:rPr>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D07FBF" w:rsidRPr="00A564B4" w:rsidDel="00BE2D35" w:rsidRDefault="00D07FBF" w:rsidP="00D07FBF">
            <w:pPr>
              <w:pStyle w:val="TAL"/>
              <w:rPr>
                <w:lang w:eastAsia="ko-KR"/>
              </w:rPr>
            </w:pPr>
          </w:p>
        </w:tc>
      </w:tr>
      <w:tr w:rsidR="00D07FBF" w:rsidRPr="00A564B4" w:rsidDel="00BE2D35" w14:paraId="789925A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D07FBF" w:rsidRPr="00A564B4" w:rsidRDefault="00D07FBF" w:rsidP="00D07FBF">
            <w:pPr>
              <w:pStyle w:val="TAL"/>
              <w:rPr>
                <w:rFonts w:eastAsia="PMingLiU"/>
                <w:lang w:eastAsia="zh-CN"/>
              </w:rPr>
            </w:pPr>
            <w:r w:rsidRPr="00A564B4">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D07FBF" w:rsidRPr="00A564B4" w:rsidRDefault="00D07FBF" w:rsidP="00D07FBF">
            <w:pPr>
              <w:pStyle w:val="TAL"/>
              <w:rPr>
                <w:lang w:eastAsia="en-US"/>
              </w:rPr>
            </w:pPr>
            <w:r w:rsidRPr="00A564B4">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D07FBF" w:rsidRPr="00A564B4" w:rsidRDefault="00D07FBF" w:rsidP="00D07FBF">
            <w:pPr>
              <w:pStyle w:val="TAL"/>
              <w:rPr>
                <w:lang w:eastAsia="zh-CN"/>
              </w:rPr>
            </w:pPr>
            <w:r w:rsidRPr="00A564B4">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D07FBF" w:rsidRPr="00A564B4" w:rsidRDefault="00D07FBF" w:rsidP="00D07FBF">
            <w:pPr>
              <w:pStyle w:val="TAL"/>
              <w:rPr>
                <w:lang w:eastAsia="en-US"/>
              </w:rPr>
            </w:pPr>
            <w:r w:rsidRPr="00A564B4">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D07FBF" w:rsidRPr="00A564B4" w:rsidDel="00BE2D35" w:rsidRDefault="00D07FBF" w:rsidP="00D07FBF">
            <w:pPr>
              <w:pStyle w:val="TAL"/>
              <w:rPr>
                <w:lang w:eastAsia="ko-KR"/>
              </w:rPr>
            </w:pPr>
          </w:p>
        </w:tc>
      </w:tr>
      <w:tr w:rsidR="00D07FBF" w:rsidRPr="00A564B4" w:rsidDel="00BE2D35" w14:paraId="2C98484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7E91A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09D492C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D07FBF" w:rsidRPr="00A564B4" w:rsidRDefault="00D07FBF" w:rsidP="00D07FBF">
            <w:pPr>
              <w:pStyle w:val="TAL"/>
              <w:rPr>
                <w:rFonts w:eastAsia="PMingLiU"/>
                <w:lang w:eastAsia="zh-CN"/>
              </w:rPr>
            </w:pPr>
            <w:r w:rsidRPr="00A564B4">
              <w:rPr>
                <w:rFonts w:eastAsia="PMingLiU"/>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D07FBF" w:rsidRPr="00A564B4" w:rsidRDefault="00D07FBF" w:rsidP="00D07FBF">
            <w:pPr>
              <w:pStyle w:val="TAL"/>
              <w:rPr>
                <w:lang w:eastAsia="en-US"/>
              </w:rPr>
            </w:pPr>
            <w:r w:rsidRPr="00A564B4">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D07FBF" w:rsidRPr="00A564B4" w:rsidRDefault="00D07FBF" w:rsidP="00D07FBF">
            <w:pPr>
              <w:pStyle w:val="TAL"/>
              <w:rPr>
                <w:lang w:eastAsia="zh-CN"/>
              </w:rPr>
            </w:pPr>
            <w:r w:rsidRPr="00A564B4">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D07FBF" w:rsidRPr="00A564B4" w:rsidRDefault="00D07FBF" w:rsidP="00D07FBF">
            <w:pPr>
              <w:pStyle w:val="TAL"/>
              <w:rPr>
                <w:lang w:eastAsia="en-US"/>
              </w:rPr>
            </w:pPr>
            <w:r w:rsidRPr="00A564B4">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D07FBF" w:rsidRPr="00A564B4" w:rsidDel="00BE2D35" w:rsidRDefault="00D07FBF" w:rsidP="00D07FBF">
            <w:pPr>
              <w:pStyle w:val="TAL"/>
              <w:rPr>
                <w:lang w:eastAsia="ko-KR"/>
              </w:rPr>
            </w:pPr>
          </w:p>
        </w:tc>
      </w:tr>
      <w:tr w:rsidR="00D07FBF" w:rsidRPr="00A564B4" w:rsidDel="00BE2D35" w14:paraId="6921F09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32C8D1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14:paraId="490667A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D07FBF" w:rsidRPr="00A564B4" w:rsidRDefault="00D07FBF" w:rsidP="00D07FBF">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D07FBF" w:rsidRPr="00A564B4" w:rsidRDefault="00D07FBF" w:rsidP="00D07FBF">
            <w:pPr>
              <w:pStyle w:val="TAC"/>
              <w:rPr>
                <w:rFonts w:eastAsia="SimSun"/>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D07FBF" w:rsidRPr="00A564B4" w:rsidRDefault="00D07FBF" w:rsidP="00D07FBF">
            <w:pPr>
              <w:pStyle w:val="TAC"/>
              <w:rPr>
                <w:rFonts w:eastAsia="SimSun"/>
                <w:lang w:eastAsia="zh-CN"/>
              </w:rPr>
            </w:pPr>
            <w:r w:rsidRPr="00A564B4">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D07FBF" w:rsidRPr="00A564B4" w:rsidRDefault="00D07FBF" w:rsidP="00D07FBF">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D07FBF" w:rsidRPr="00A564B4" w:rsidDel="00BE2D35" w:rsidRDefault="00D07FBF" w:rsidP="00D07FBF">
            <w:pPr>
              <w:pStyle w:val="TAC"/>
              <w:rPr>
                <w:rFonts w:eastAsia="SimSun"/>
                <w:lang w:eastAsia="ko-KR"/>
              </w:rPr>
            </w:pPr>
            <w:r w:rsidRPr="00A564B4">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0D9ABD4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D07FBF" w:rsidRPr="00A564B4" w:rsidRDefault="00D07FBF" w:rsidP="00D07FBF">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D07FBF" w:rsidRPr="00A564B4" w:rsidRDefault="00D07FBF" w:rsidP="00D07FBF">
            <w:pPr>
              <w:pStyle w:val="TAC"/>
              <w:rPr>
                <w:rFonts w:eastAsia="SimSun"/>
                <w:lang w:eastAsia="zh-CN"/>
              </w:rPr>
            </w:pPr>
            <w:r w:rsidRPr="00A564B4">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D07FBF" w:rsidRPr="00A564B4" w:rsidRDefault="00D07FBF" w:rsidP="00D07FBF">
            <w:pPr>
              <w:pStyle w:val="TAC"/>
              <w:rPr>
                <w:rFonts w:eastAsia="SimSun"/>
                <w:lang w:eastAsia="zh-CN"/>
              </w:rPr>
            </w:pPr>
            <w:r w:rsidRPr="00A564B4">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D07FBF" w:rsidRPr="00A564B4" w:rsidRDefault="00D07FBF" w:rsidP="00D07FBF">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D07FBF" w:rsidRPr="00A564B4" w:rsidDel="00BE2D35" w:rsidRDefault="00D07FBF" w:rsidP="00D07FBF">
            <w:pPr>
              <w:pStyle w:val="TAC"/>
              <w:rPr>
                <w:rFonts w:eastAsia="SimSun"/>
                <w:lang w:eastAsia="ko-KR"/>
              </w:rPr>
            </w:pPr>
            <w:r w:rsidRPr="00A564B4">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E70B32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D07FBF" w:rsidRPr="00A564B4" w:rsidRDefault="00D07FBF" w:rsidP="00D07FBF">
            <w:pPr>
              <w:pStyle w:val="TAC"/>
              <w:rPr>
                <w:rFonts w:eastAsia="PMingLiU"/>
                <w:lang w:eastAsia="zh-CN"/>
              </w:rPr>
            </w:pPr>
            <w:r w:rsidRPr="00A564B4">
              <w:rPr>
                <w:lang w:eastAsia="zh-CN"/>
              </w:rPr>
              <w:t>9.12.1.1</w:t>
            </w:r>
          </w:p>
        </w:tc>
        <w:tc>
          <w:tcPr>
            <w:tcW w:w="1646" w:type="dxa"/>
            <w:tcBorders>
              <w:left w:val="nil"/>
              <w:bottom w:val="single" w:sz="4" w:space="0" w:color="auto"/>
              <w:right w:val="single" w:sz="4" w:space="0" w:color="auto"/>
            </w:tcBorders>
            <w:shd w:val="clear" w:color="auto" w:fill="auto"/>
            <w:vAlign w:val="center"/>
          </w:tcPr>
          <w:p w14:paraId="568EFF3D" w14:textId="77777777" w:rsidR="00D07FBF" w:rsidRPr="00A564B4" w:rsidRDefault="00D07FBF" w:rsidP="00D07FBF">
            <w:pPr>
              <w:pStyle w:val="TAL"/>
              <w:rPr>
                <w:rFonts w:eastAsia="SimSun" w:cs="Arial"/>
                <w:szCs w:val="16"/>
                <w:lang w:eastAsia="en-US"/>
              </w:rPr>
            </w:pPr>
            <w:r w:rsidRPr="00A564B4">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D07FBF" w:rsidRPr="00A564B4" w:rsidRDefault="00D07FBF" w:rsidP="00D07FBF">
            <w:pPr>
              <w:pStyle w:val="TAC"/>
              <w:rPr>
                <w:lang w:eastAsia="zh-CN"/>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D07FBF" w:rsidRPr="00A564B4" w:rsidRDefault="00D07FBF" w:rsidP="00D07FBF">
            <w:pPr>
              <w:pStyle w:val="TAC"/>
              <w:rPr>
                <w:lang w:eastAsia="zh-CN"/>
              </w:rPr>
            </w:pPr>
            <w:r w:rsidRPr="00A564B4">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0D99BECF"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D07FBF" w:rsidRPr="00A564B4" w:rsidRDefault="00D07FBF" w:rsidP="00D07FBF">
            <w:pPr>
              <w:pStyle w:val="TAC"/>
              <w:rPr>
                <w:rFonts w:eastAsia="PMingLiU"/>
                <w:lang w:eastAsia="zh-CN"/>
              </w:rPr>
            </w:pPr>
            <w:r w:rsidRPr="00A564B4">
              <w:rPr>
                <w:lang w:eastAsia="zh-CN"/>
              </w:rPr>
              <w:t>9.12.1.2</w:t>
            </w:r>
          </w:p>
        </w:tc>
        <w:tc>
          <w:tcPr>
            <w:tcW w:w="1646" w:type="dxa"/>
            <w:tcBorders>
              <w:left w:val="nil"/>
              <w:bottom w:val="single" w:sz="4" w:space="0" w:color="auto"/>
              <w:right w:val="single" w:sz="4" w:space="0" w:color="auto"/>
            </w:tcBorders>
            <w:shd w:val="clear" w:color="auto" w:fill="auto"/>
            <w:vAlign w:val="center"/>
          </w:tcPr>
          <w:p w14:paraId="4B2D4DD5" w14:textId="77777777" w:rsidR="00D07FBF" w:rsidRPr="00A564B4" w:rsidRDefault="00D07FBF" w:rsidP="00D07FBF">
            <w:pPr>
              <w:pStyle w:val="TAL"/>
              <w:rPr>
                <w:rFonts w:eastAsia="SimSun" w:cs="Arial"/>
                <w:szCs w:val="16"/>
                <w:lang w:eastAsia="en-US"/>
              </w:rPr>
            </w:pPr>
            <w:r w:rsidRPr="00A564B4">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D07FBF" w:rsidRPr="00A564B4" w:rsidRDefault="00D07FBF" w:rsidP="00D07FBF">
            <w:pPr>
              <w:pStyle w:val="TAC"/>
              <w:rPr>
                <w:lang w:eastAsia="zh-CN"/>
              </w:rPr>
            </w:pPr>
            <w:r w:rsidRPr="00A564B4">
              <w:rPr>
                <w:lang w:eastAsia="zh-CN"/>
              </w:rPr>
              <w:t>C354a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D07FBF" w:rsidRPr="00A564B4" w:rsidRDefault="00D07FBF" w:rsidP="00D07FBF">
            <w:pPr>
              <w:pStyle w:val="TAC"/>
              <w:rPr>
                <w:lang w:eastAsia="zh-CN"/>
              </w:rPr>
            </w:pPr>
            <w:r w:rsidRPr="00A564B4">
              <w:rPr>
                <w:lang w:eastAsia="zh-CN"/>
              </w:rPr>
              <w:t>UE supporting E-UTRA TDD and slot TTI (UE Category &gt;= 2)</w:t>
            </w:r>
          </w:p>
        </w:tc>
        <w:tc>
          <w:tcPr>
            <w:tcW w:w="1181" w:type="dxa"/>
            <w:tcBorders>
              <w:left w:val="nil"/>
              <w:bottom w:val="single" w:sz="4" w:space="0" w:color="auto"/>
              <w:right w:val="single" w:sz="4" w:space="0" w:color="auto"/>
            </w:tcBorders>
            <w:vAlign w:val="center"/>
          </w:tcPr>
          <w:p w14:paraId="28F4F1D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7DE057D0"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D07FBF" w:rsidRPr="00A564B4" w:rsidRDefault="00D07FBF" w:rsidP="00D07FBF">
            <w:pPr>
              <w:pStyle w:val="TAC"/>
              <w:rPr>
                <w:rFonts w:eastAsia="PMingLiU"/>
                <w:lang w:eastAsia="zh-CN"/>
              </w:rPr>
            </w:pPr>
            <w:r w:rsidRPr="00A564B4">
              <w:rPr>
                <w:lang w:eastAsia="zh-CN"/>
              </w:rPr>
              <w:t>9.12.2.1</w:t>
            </w:r>
          </w:p>
        </w:tc>
        <w:tc>
          <w:tcPr>
            <w:tcW w:w="1646" w:type="dxa"/>
            <w:tcBorders>
              <w:left w:val="nil"/>
              <w:bottom w:val="single" w:sz="4" w:space="0" w:color="auto"/>
              <w:right w:val="single" w:sz="4" w:space="0" w:color="auto"/>
            </w:tcBorders>
            <w:shd w:val="clear" w:color="auto" w:fill="auto"/>
            <w:vAlign w:val="center"/>
          </w:tcPr>
          <w:p w14:paraId="663E2813" w14:textId="77777777" w:rsidR="00D07FBF" w:rsidRPr="00A564B4" w:rsidRDefault="00D07FBF" w:rsidP="00D07FBF">
            <w:pPr>
              <w:pStyle w:val="TAL"/>
              <w:rPr>
                <w:rFonts w:eastAsia="SimSun" w:cs="Arial"/>
                <w:szCs w:val="16"/>
                <w:lang w:eastAsia="en-US"/>
              </w:rPr>
            </w:pPr>
            <w:r w:rsidRPr="00A564B4">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D07FBF" w:rsidRPr="00A564B4" w:rsidRDefault="00D07FBF" w:rsidP="00D07FBF">
            <w:pPr>
              <w:pStyle w:val="TAC"/>
              <w:rPr>
                <w:lang w:eastAsia="zh-CN"/>
              </w:rPr>
            </w:pPr>
            <w:r w:rsidRPr="00A564B4">
              <w:rPr>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D07FBF" w:rsidRPr="00A564B4" w:rsidRDefault="00D07FBF" w:rsidP="00D07FBF">
            <w:pPr>
              <w:pStyle w:val="TAC"/>
              <w:rPr>
                <w:lang w:eastAsia="zh-CN"/>
              </w:rPr>
            </w:pPr>
            <w:r w:rsidRPr="00A564B4">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934DC6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D07FBF" w:rsidRPr="00A564B4" w:rsidRDefault="00D07FBF" w:rsidP="00D07FBF">
            <w:pPr>
              <w:pStyle w:val="TAC"/>
              <w:rPr>
                <w:rFonts w:eastAsia="PMingLiU"/>
                <w:lang w:eastAsia="zh-CN"/>
              </w:rPr>
            </w:pPr>
            <w:r w:rsidRPr="00A564B4">
              <w:rPr>
                <w:lang w:eastAsia="zh-CN"/>
              </w:rPr>
              <w:t>9.12.2.2</w:t>
            </w:r>
          </w:p>
        </w:tc>
        <w:tc>
          <w:tcPr>
            <w:tcW w:w="1646" w:type="dxa"/>
            <w:tcBorders>
              <w:left w:val="nil"/>
              <w:bottom w:val="single" w:sz="4" w:space="0" w:color="auto"/>
              <w:right w:val="single" w:sz="4" w:space="0" w:color="auto"/>
            </w:tcBorders>
            <w:shd w:val="clear" w:color="auto" w:fill="auto"/>
            <w:vAlign w:val="center"/>
          </w:tcPr>
          <w:p w14:paraId="67EB73E1" w14:textId="77777777" w:rsidR="00D07FBF" w:rsidRPr="00A564B4" w:rsidRDefault="00D07FBF" w:rsidP="00D07FBF">
            <w:pPr>
              <w:pStyle w:val="TAL"/>
              <w:rPr>
                <w:rFonts w:eastAsia="SimSun" w:cs="Arial"/>
                <w:szCs w:val="16"/>
                <w:lang w:eastAsia="en-US"/>
              </w:rPr>
            </w:pPr>
            <w:r w:rsidRPr="00A564B4">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D07FBF" w:rsidRPr="00A564B4" w:rsidRDefault="00D07FBF" w:rsidP="00D07FBF">
            <w:pPr>
              <w:pStyle w:val="TAC"/>
              <w:rPr>
                <w:lang w:eastAsia="zh-CN"/>
              </w:rPr>
            </w:pPr>
            <w:r w:rsidRPr="00A564B4">
              <w:rPr>
                <w:lang w:eastAsia="zh-CN"/>
              </w:rPr>
              <w:t>C357a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D07FBF" w:rsidRPr="00A564B4" w:rsidRDefault="00D07FBF" w:rsidP="00D07FBF">
            <w:pPr>
              <w:pStyle w:val="TAC"/>
              <w:rPr>
                <w:lang w:eastAsia="zh-CN"/>
              </w:rPr>
            </w:pPr>
            <w:r w:rsidRPr="00A564B4">
              <w:rPr>
                <w:lang w:eastAsia="zh-CN"/>
              </w:rPr>
              <w:t>UE supporting E-UTRA TDD and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2CB421E" w14:textId="77777777" w:rsidTr="00BC6DDF">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D07FBF" w:rsidRPr="00A564B4" w:rsidRDefault="00D07FBF" w:rsidP="00D07FBF">
            <w:pPr>
              <w:pStyle w:val="TAC"/>
              <w:rPr>
                <w:b/>
                <w:lang w:eastAsia="zh-CN"/>
              </w:rPr>
            </w:pPr>
            <w:r w:rsidRPr="00A564B4">
              <w:rPr>
                <w:b/>
                <w:lang w:eastAsia="en-US"/>
              </w:rPr>
              <w:t>MBMS Performance Testing</w:t>
            </w:r>
          </w:p>
        </w:tc>
      </w:tr>
      <w:tr w:rsidR="00D07FBF" w:rsidRPr="00A564B4" w14:paraId="0D80DCE2"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D07FBF" w:rsidRPr="00A564B4" w:rsidRDefault="00D07FBF" w:rsidP="00D07FBF">
            <w:pPr>
              <w:pStyle w:val="TAL"/>
              <w:rPr>
                <w:lang w:eastAsia="zh-CN"/>
              </w:rPr>
            </w:pPr>
            <w:r w:rsidRPr="00A564B4">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D07FBF" w:rsidRPr="00A564B4" w:rsidRDefault="00D07FBF" w:rsidP="00D07FBF">
            <w:pPr>
              <w:pStyle w:val="TAL"/>
              <w:rPr>
                <w:lang w:eastAsia="zh-CN"/>
              </w:rPr>
            </w:pPr>
            <w:r w:rsidRPr="00A564B4">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D07FBF" w:rsidRPr="00A564B4" w:rsidRDefault="00D07FBF" w:rsidP="00D07FBF">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D07FBF" w:rsidRPr="00A564B4" w:rsidRDefault="00D07FBF" w:rsidP="00D07FBF">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D07FBF" w:rsidRPr="00A564B4" w:rsidRDefault="00D07FBF" w:rsidP="00D07FBF">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D07FBF" w:rsidRPr="00A564B4" w:rsidRDefault="00D07FBF" w:rsidP="00D07FBF">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D07FBF" w:rsidRPr="00A564B4"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D07FBF" w:rsidRPr="00A564B4" w:rsidRDefault="00D07FBF" w:rsidP="00D07FBF">
            <w:pPr>
              <w:pStyle w:val="TAL"/>
              <w:rPr>
                <w:lang w:eastAsia="ko-KR"/>
              </w:rPr>
            </w:pPr>
          </w:p>
        </w:tc>
      </w:tr>
      <w:tr w:rsidR="00D07FBF" w:rsidRPr="00A564B4" w14:paraId="27272F5A"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D07FBF" w:rsidRPr="00A564B4" w:rsidRDefault="00D07FBF" w:rsidP="00D07FBF">
            <w:pPr>
              <w:pStyle w:val="TAL"/>
              <w:rPr>
                <w:lang w:eastAsia="zh-CN"/>
              </w:rPr>
            </w:pPr>
            <w:r w:rsidRPr="00A564B4">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D07FBF" w:rsidRPr="00A564B4" w:rsidRDefault="00D07FBF" w:rsidP="00D07FBF">
            <w:pPr>
              <w:pStyle w:val="TAL"/>
              <w:rPr>
                <w:lang w:eastAsia="zh-CN"/>
              </w:rPr>
            </w:pPr>
            <w:r w:rsidRPr="00A564B4">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D07FBF" w:rsidRPr="00A564B4" w:rsidRDefault="00D07FBF" w:rsidP="00D07FBF">
            <w:pPr>
              <w:pStyle w:val="TAL"/>
              <w:rPr>
                <w:lang w:eastAsia="zh-CN"/>
              </w:rPr>
            </w:pPr>
            <w:r w:rsidRPr="00A564B4">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D07FBF" w:rsidRPr="00A564B4" w:rsidRDefault="00D07FBF" w:rsidP="00D07FBF">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D07FBF" w:rsidRPr="00A564B4" w:rsidRDefault="00D07FBF" w:rsidP="00D07FBF">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D07FBF" w:rsidRPr="00A564B4" w:rsidRDefault="00D07FBF" w:rsidP="00D07FBF">
            <w:pPr>
              <w:pStyle w:val="TAC"/>
              <w:rPr>
                <w:lang w:eastAsia="ko-KR"/>
              </w:rPr>
            </w:pPr>
            <w:r w:rsidRPr="00A564B4">
              <w:rPr>
                <w:lang w:eastAsia="zh-CN"/>
              </w:rPr>
              <w:t>P</w:t>
            </w:r>
            <w:r w:rsidRPr="00A564B4">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D07FBF" w:rsidRPr="00A564B4" w:rsidRDefault="00D07FBF" w:rsidP="00D07FB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D07FBF" w:rsidRPr="00A564B4" w:rsidRDefault="00D07FBF" w:rsidP="00D07FBF">
            <w:pPr>
              <w:pStyle w:val="TAL"/>
              <w:rPr>
                <w:lang w:eastAsia="zh-CN"/>
              </w:rPr>
            </w:pPr>
          </w:p>
        </w:tc>
      </w:tr>
      <w:tr w:rsidR="00D07FBF" w:rsidRPr="00A564B4" w14:paraId="2192B44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D07FBF" w:rsidRPr="00A564B4" w:rsidRDefault="00D07FBF" w:rsidP="00D07FBF">
            <w:pPr>
              <w:pStyle w:val="TAL"/>
              <w:rPr>
                <w:lang w:eastAsia="zh-CN"/>
              </w:rPr>
            </w:pPr>
            <w:r w:rsidRPr="00A564B4">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D07FBF" w:rsidRPr="00A564B4" w:rsidRDefault="00D07FBF" w:rsidP="00D07FBF">
            <w:pPr>
              <w:pStyle w:val="TAL"/>
              <w:rPr>
                <w:lang w:eastAsia="zh-CN"/>
              </w:rPr>
            </w:pPr>
            <w:r w:rsidRPr="00A564B4">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D07FBF" w:rsidRPr="00A564B4" w:rsidRDefault="00D07FBF" w:rsidP="00D07FBF">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D07FBF" w:rsidRPr="00A564B4" w:rsidRDefault="00D07FBF" w:rsidP="00D07FBF">
            <w:pPr>
              <w:pStyle w:val="TAL"/>
              <w:rPr>
                <w:lang w:eastAsia="zh-CN"/>
              </w:rPr>
            </w:pPr>
            <w:r w:rsidRPr="00A564B4">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D07FBF" w:rsidRPr="00A564B4" w:rsidRDefault="00D07FBF" w:rsidP="00D07FBF">
            <w:pPr>
              <w:pStyle w:val="TAL"/>
              <w:rPr>
                <w:lang w:eastAsia="zh-CN"/>
              </w:rPr>
            </w:pPr>
            <w:r w:rsidRPr="00A564B4">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D07FBF" w:rsidRPr="00A564B4" w:rsidRDefault="00D07FBF" w:rsidP="00D07FBF">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D07FBF" w:rsidRPr="00A564B4"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D07FBF" w:rsidRPr="00A564B4" w:rsidRDefault="00D07FBF" w:rsidP="00D07FBF">
            <w:pPr>
              <w:pStyle w:val="TAL"/>
              <w:rPr>
                <w:lang w:eastAsia="ko-KR"/>
              </w:rPr>
            </w:pPr>
          </w:p>
        </w:tc>
      </w:tr>
      <w:tr w:rsidR="00D07FBF" w:rsidRPr="00A564B4" w14:paraId="59CABA5A"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D07FBF" w:rsidRPr="00A564B4" w:rsidRDefault="00D07FBF" w:rsidP="00D07FBF">
            <w:pPr>
              <w:pStyle w:val="TAL"/>
              <w:rPr>
                <w:lang w:eastAsia="zh-CN"/>
              </w:rPr>
            </w:pPr>
            <w:r w:rsidRPr="00A564B4">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D07FBF" w:rsidRPr="00A564B4" w:rsidRDefault="00D07FBF" w:rsidP="00D07FBF">
            <w:pPr>
              <w:pStyle w:val="TAL"/>
              <w:rPr>
                <w:lang w:eastAsia="zh-CN"/>
              </w:rPr>
            </w:pPr>
            <w:r w:rsidRPr="00A564B4">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D07FBF" w:rsidRPr="00A564B4" w:rsidRDefault="00D07FBF" w:rsidP="00D07FBF">
            <w:pPr>
              <w:pStyle w:val="TAL"/>
              <w:rPr>
                <w:lang w:eastAsia="zh-CN"/>
              </w:rPr>
            </w:pPr>
            <w:r w:rsidRPr="00A564B4">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D07FBF" w:rsidRPr="00A564B4" w:rsidRDefault="00D07FBF" w:rsidP="00D07FBF">
            <w:pPr>
              <w:pStyle w:val="TAL"/>
              <w:rPr>
                <w:lang w:eastAsia="zh-CN"/>
              </w:rPr>
            </w:pPr>
            <w:r w:rsidRPr="00A564B4">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D07FBF" w:rsidRPr="00A564B4" w:rsidRDefault="00D07FBF" w:rsidP="00D07FBF">
            <w:pPr>
              <w:pStyle w:val="TAL"/>
              <w:rPr>
                <w:lang w:eastAsia="zh-CN"/>
              </w:rPr>
            </w:pPr>
            <w:r w:rsidRPr="00A564B4">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D07FBF" w:rsidRPr="00A564B4" w:rsidRDefault="00D07FBF" w:rsidP="00D07FBF">
            <w:pPr>
              <w:pStyle w:val="TAC"/>
              <w:rPr>
                <w:lang w:eastAsia="ko-KR"/>
              </w:rPr>
            </w:pPr>
            <w:r w:rsidRPr="00A564B4">
              <w:rPr>
                <w:lang w:eastAsia="zh-CN"/>
              </w:rPr>
              <w:t>P</w:t>
            </w:r>
            <w:r w:rsidRPr="00A564B4">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D07FBF" w:rsidRPr="00A564B4" w:rsidRDefault="00D07FBF" w:rsidP="00D07FBF">
            <w:pPr>
              <w:pStyle w:val="TAL"/>
              <w:rPr>
                <w:lang w:eastAsia="zh-CN"/>
              </w:rPr>
            </w:pPr>
          </w:p>
        </w:tc>
      </w:tr>
      <w:tr w:rsidR="00D07FBF" w:rsidRPr="00A564B4" w14:paraId="501C889C"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D07FBF" w:rsidRPr="00A564B4" w:rsidRDefault="00D07FBF" w:rsidP="00D07FBF">
            <w:pPr>
              <w:pStyle w:val="TAC"/>
              <w:rPr>
                <w:b/>
                <w:lang w:eastAsia="zh-CN"/>
              </w:rPr>
            </w:pPr>
            <w:r w:rsidRPr="00A564B4">
              <w:rPr>
                <w:b/>
                <w:lang w:eastAsia="en-US"/>
              </w:rPr>
              <w:t>V2X Sidelink Performance Testing</w:t>
            </w:r>
          </w:p>
        </w:tc>
      </w:tr>
      <w:tr w:rsidR="00D07FBF" w:rsidRPr="00A564B4" w14:paraId="5FEA77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D07FBF" w:rsidRPr="00A564B4" w:rsidRDefault="00D07FBF" w:rsidP="00D07FBF">
            <w:pPr>
              <w:pStyle w:val="TAL"/>
              <w:rPr>
                <w:lang w:eastAsia="zh-CN"/>
              </w:rPr>
            </w:pPr>
            <w:r w:rsidRPr="00A564B4">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D07FBF" w:rsidRPr="00A564B4" w:rsidRDefault="00D07FBF" w:rsidP="00D07FBF">
            <w:pPr>
              <w:pStyle w:val="TAL"/>
              <w:rPr>
                <w:lang w:eastAsia="zh-CN"/>
              </w:rPr>
            </w:pPr>
            <w:r w:rsidRPr="00A564B4">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D07FBF" w:rsidRPr="00A564B4" w:rsidRDefault="00D07FBF" w:rsidP="00D07FBF">
            <w:pPr>
              <w:pStyle w:val="TAL"/>
              <w:rPr>
                <w:lang w:eastAsia="zh-CN"/>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D07FBF" w:rsidRPr="00A564B4" w:rsidRDefault="00D07FBF" w:rsidP="00D07FBF">
            <w:pPr>
              <w:pStyle w:val="TAL"/>
              <w:rPr>
                <w:lang w:eastAsia="zh-CN"/>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D07FBF" w:rsidRPr="00A564B4" w:rsidRDefault="00D07FBF" w:rsidP="00D07FBF">
            <w:pPr>
              <w:pStyle w:val="TAL"/>
              <w:rPr>
                <w:lang w:eastAsia="zh-CN"/>
              </w:rPr>
            </w:pPr>
          </w:p>
        </w:tc>
      </w:tr>
      <w:tr w:rsidR="00D07FBF" w:rsidRPr="00A564B4" w14:paraId="18F4EEC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D07FBF" w:rsidRPr="00A564B4" w:rsidRDefault="00D07FBF" w:rsidP="00D07FBF">
            <w:pPr>
              <w:pStyle w:val="TAL"/>
              <w:rPr>
                <w:lang w:eastAsia="zh-CN"/>
              </w:rPr>
            </w:pPr>
            <w:r w:rsidRPr="00A564B4">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D07FBF" w:rsidRPr="00A564B4" w:rsidRDefault="00D07FBF" w:rsidP="00D07FBF">
            <w:pPr>
              <w:pStyle w:val="TAL"/>
              <w:rPr>
                <w:lang w:eastAsia="zh-CN"/>
              </w:rPr>
            </w:pPr>
            <w:r w:rsidRPr="00A564B4">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D07FBF" w:rsidRPr="00A564B4" w:rsidRDefault="00D07FBF" w:rsidP="00D07FBF">
            <w:pPr>
              <w:pStyle w:val="TAL"/>
              <w:rPr>
                <w:lang w:eastAsia="zh-CN"/>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D07FBF" w:rsidRPr="00A564B4" w:rsidRDefault="00D07FBF" w:rsidP="00D07FBF">
            <w:pPr>
              <w:pStyle w:val="TAL"/>
              <w:rPr>
                <w:lang w:eastAsia="zh-CN"/>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D07FBF" w:rsidRPr="00A564B4" w:rsidRDefault="00D07FBF" w:rsidP="00D07FBF">
            <w:pPr>
              <w:pStyle w:val="TAL"/>
              <w:rPr>
                <w:lang w:eastAsia="zh-CN"/>
              </w:rPr>
            </w:pPr>
          </w:p>
        </w:tc>
      </w:tr>
      <w:tr w:rsidR="00D07FBF" w:rsidRPr="00A564B4" w14:paraId="44E3E67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D07FBF" w:rsidRPr="00A564B4" w:rsidRDefault="00D07FBF" w:rsidP="00D07FBF">
            <w:pPr>
              <w:pStyle w:val="TAL"/>
              <w:rPr>
                <w:lang w:eastAsia="zh-CN"/>
              </w:rPr>
            </w:pPr>
            <w:r w:rsidRPr="00A564B4">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D07FBF" w:rsidRPr="00A564B4" w:rsidRDefault="00D07FBF" w:rsidP="00D07FBF">
            <w:pPr>
              <w:pStyle w:val="TAL"/>
              <w:rPr>
                <w:lang w:eastAsia="zh-CN"/>
              </w:rPr>
            </w:pPr>
            <w:r w:rsidRPr="00A564B4">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D07FBF" w:rsidRPr="00A564B4" w:rsidRDefault="00D07FBF" w:rsidP="00D07FBF">
            <w:pPr>
              <w:pStyle w:val="TAL"/>
              <w:rPr>
                <w:rFonts w:eastAsia="PMingLiU"/>
                <w:lang w:eastAsia="zh-TW"/>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D07FBF" w:rsidRPr="00A564B4" w:rsidRDefault="00D07FBF" w:rsidP="00D07FBF">
            <w:pPr>
              <w:pStyle w:val="TAL"/>
              <w:rPr>
                <w:lang w:eastAsia="zh-CN"/>
              </w:rPr>
            </w:pPr>
          </w:p>
        </w:tc>
      </w:tr>
      <w:tr w:rsidR="00D07FBF" w:rsidRPr="00A564B4" w14:paraId="4F8FF3A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D07FBF" w:rsidRPr="00A564B4" w:rsidRDefault="00D07FBF" w:rsidP="00D07FBF">
            <w:pPr>
              <w:pStyle w:val="TAL"/>
              <w:rPr>
                <w:lang w:eastAsia="zh-CN"/>
              </w:rPr>
            </w:pPr>
            <w:r w:rsidRPr="00A564B4">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D07FBF" w:rsidRPr="00A564B4" w:rsidRDefault="00D07FBF" w:rsidP="00D07FBF">
            <w:pPr>
              <w:pStyle w:val="TAL"/>
            </w:pPr>
            <w:r w:rsidRPr="00A564B4">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D07FBF" w:rsidRPr="00A564B4" w:rsidRDefault="00D07FBF" w:rsidP="00D07FBF">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D07FBF" w:rsidRPr="00A564B4" w:rsidRDefault="00D07FBF" w:rsidP="00D07FBF">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D07FBF" w:rsidRPr="00A564B4" w:rsidRDefault="00D07FBF" w:rsidP="00D07FBF">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D07FBF" w:rsidRPr="00A564B4" w:rsidRDefault="00D07FBF" w:rsidP="00D07FBF">
            <w:pPr>
              <w:pStyle w:val="TAL"/>
              <w:rPr>
                <w:lang w:eastAsia="zh-CN"/>
              </w:rPr>
            </w:pPr>
          </w:p>
        </w:tc>
      </w:tr>
      <w:tr w:rsidR="00D07FBF" w:rsidRPr="00A564B4" w14:paraId="30BCC80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D07FBF" w:rsidRPr="00A564B4" w:rsidRDefault="00D07FBF" w:rsidP="00D07FBF">
            <w:pPr>
              <w:pStyle w:val="TAL"/>
              <w:rPr>
                <w:lang w:eastAsia="zh-CN"/>
              </w:rPr>
            </w:pPr>
            <w:r w:rsidRPr="00A564B4">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D07FBF" w:rsidRPr="00A564B4" w:rsidRDefault="00D07FBF" w:rsidP="00D07FBF">
            <w:pPr>
              <w:pStyle w:val="TAL"/>
              <w:rPr>
                <w:lang w:eastAsia="zh-CN"/>
              </w:rPr>
            </w:pPr>
            <w:r w:rsidRPr="00A564B4">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D07FBF" w:rsidRPr="00A564B4" w:rsidRDefault="00D07FBF" w:rsidP="00D07FBF">
            <w:pPr>
              <w:pStyle w:val="TAL"/>
              <w:rPr>
                <w:rFonts w:eastAsia="PMingLiU"/>
                <w:lang w:eastAsia="zh-TW"/>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D07FBF" w:rsidRPr="00A564B4" w:rsidRDefault="00D07FBF" w:rsidP="00D07FBF">
            <w:pPr>
              <w:pStyle w:val="TAC"/>
            </w:pPr>
            <w:r w:rsidRPr="00A564B4">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D07FBF" w:rsidRPr="00A564B4" w:rsidRDefault="00D07FBF" w:rsidP="00D07FBF">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D07FBF" w:rsidRPr="00A564B4" w:rsidRDefault="00D07FBF" w:rsidP="00D07FBF">
            <w:pPr>
              <w:pStyle w:val="TAL"/>
              <w:rPr>
                <w:lang w:eastAsia="zh-CN"/>
              </w:rPr>
            </w:pPr>
          </w:p>
        </w:tc>
      </w:tr>
      <w:tr w:rsidR="00D07FBF" w:rsidRPr="00A564B4" w14:paraId="5B0E4E9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D07FBF" w:rsidRPr="00A564B4" w:rsidRDefault="00D07FBF" w:rsidP="00D07FBF">
            <w:pPr>
              <w:pStyle w:val="TAL"/>
              <w:rPr>
                <w:lang w:eastAsia="zh-CN"/>
              </w:rPr>
            </w:pPr>
            <w:r w:rsidRPr="00A564B4">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D07FBF" w:rsidRPr="00A564B4" w:rsidRDefault="00D07FBF" w:rsidP="00D07FBF">
            <w:pPr>
              <w:pStyle w:val="TAL"/>
              <w:rPr>
                <w:lang w:eastAsia="zh-CN"/>
              </w:rPr>
            </w:pPr>
            <w:r w:rsidRPr="00A564B4">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D07FBF" w:rsidRPr="00A564B4" w:rsidRDefault="00D07FBF" w:rsidP="00D07FBF">
            <w:pPr>
              <w:pStyle w:val="TAL"/>
              <w:rPr>
                <w:rFonts w:eastAsia="PMingLiU"/>
                <w:lang w:eastAsia="zh-TW"/>
              </w:rPr>
            </w:pPr>
            <w:r w:rsidRPr="00A564B4">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D07FBF" w:rsidRPr="00A564B4" w:rsidRDefault="00D07FBF" w:rsidP="00D07FBF">
            <w:pPr>
              <w:pStyle w:val="TAL"/>
              <w:rPr>
                <w:lang w:eastAsia="zh-CN"/>
              </w:rPr>
            </w:pPr>
          </w:p>
        </w:tc>
      </w:tr>
      <w:tr w:rsidR="00D07FBF" w:rsidRPr="00A564B4" w14:paraId="62F64B91"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D07FBF" w:rsidRPr="00A564B4" w:rsidRDefault="00D07FBF" w:rsidP="00D07FBF">
            <w:pPr>
              <w:pStyle w:val="TAL"/>
              <w:rPr>
                <w:lang w:eastAsia="zh-CN"/>
              </w:rPr>
            </w:pPr>
            <w:r w:rsidRPr="00A564B4">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D07FBF" w:rsidRPr="00A564B4" w:rsidRDefault="00D07FBF" w:rsidP="00D07FBF">
            <w:pPr>
              <w:pStyle w:val="TAL"/>
            </w:pPr>
            <w:r w:rsidRPr="00A564B4">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D07FBF" w:rsidRPr="00A564B4" w:rsidRDefault="00D07FBF" w:rsidP="00D07FBF">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D07FBF" w:rsidRPr="00A564B4" w:rsidRDefault="00D07FBF" w:rsidP="00D07FBF">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D07FBF" w:rsidRPr="00A564B4" w:rsidRDefault="00D07FBF" w:rsidP="00D07FBF">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D07FBF" w:rsidRPr="00A564B4" w:rsidRDefault="00D07FBF" w:rsidP="00D07FBF">
            <w:pPr>
              <w:pStyle w:val="TAL"/>
              <w:rPr>
                <w:lang w:eastAsia="zh-CN"/>
              </w:rPr>
            </w:pPr>
          </w:p>
        </w:tc>
      </w:tr>
      <w:tr w:rsidR="00D07FBF" w:rsidRPr="00A564B4" w14:paraId="5C09E0D2"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D07FBF" w:rsidRPr="00A564B4" w:rsidRDefault="00D07FBF" w:rsidP="00D07FBF">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18C9A536" w14:textId="77777777" w:rsidR="00D07FBF" w:rsidRPr="00A564B4" w:rsidRDefault="00D07FBF" w:rsidP="00D07FBF">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0AD3C457" w14:textId="77777777" w:rsidR="00D07FBF" w:rsidRPr="00A564B4" w:rsidRDefault="00D07FBF" w:rsidP="00D07FBF">
            <w:pPr>
              <w:pStyle w:val="TAN"/>
              <w:rPr>
                <w:lang w:eastAsia="en-US"/>
              </w:rPr>
            </w:pPr>
            <w:r w:rsidRPr="00A564B4">
              <w:rPr>
                <w:lang w:eastAsia="zh-CN"/>
              </w:rPr>
              <w:t>Note 3:</w:t>
            </w:r>
            <w:r w:rsidRPr="00A564B4">
              <w:rPr>
                <w:lang w:eastAsia="zh-CN"/>
              </w:rPr>
              <w:tab/>
              <w:t xml:space="preserve">Equivalent aggregated bandwidth is defined as: </w:t>
            </w:r>
            <w:r w:rsidRPr="00A564B4">
              <w:rPr>
                <w:position w:val="-28"/>
                <w:lang w:eastAsia="en-US"/>
              </w:rPr>
              <w:object w:dxaOrig="1440" w:dyaOrig="680" w14:anchorId="24156836">
                <v:shape id="_x0000_i1027" type="#_x0000_t75" style="width:1in;height:33.5pt" o:ole="">
                  <v:imagedata r:id="rId14" o:title=""/>
                </v:shape>
                <o:OLEObject Type="Embed" ProgID="Equation.3" ShapeID="_x0000_i1027" DrawAspect="Content" ObjectID="_1710440489" r:id="rId15"/>
              </w:object>
            </w:r>
            <w:r w:rsidRPr="00A564B4">
              <w:rPr>
                <w:lang w:eastAsia="en-US"/>
              </w:rPr>
              <w:t xml:space="preserve">. Where </w:t>
            </w:r>
            <w:r w:rsidRPr="00A564B4">
              <w:rPr>
                <w:position w:val="-6"/>
                <w:lang w:eastAsia="en-US"/>
              </w:rPr>
              <w:object w:dxaOrig="279" w:dyaOrig="279" w14:anchorId="644B9EC8">
                <v:shape id="_x0000_i1028" type="#_x0000_t75" style="width:14pt;height:14pt" o:ole="">
                  <v:imagedata r:id="rId16" o:title=""/>
                </v:shape>
                <o:OLEObject Type="Embed" ProgID="Equation.3" ShapeID="_x0000_i1028" DrawAspect="Content" ObjectID="_1710440490" r:id="rId17"/>
              </w:object>
            </w:r>
            <w:r w:rsidRPr="00A564B4">
              <w:rPr>
                <w:lang w:eastAsia="en-US"/>
              </w:rPr>
              <w:t xml:space="preserve"> is number of CCs, </w:t>
            </w:r>
            <w:r w:rsidRPr="00A564B4">
              <w:rPr>
                <w:position w:val="-12"/>
                <w:lang w:eastAsia="en-US"/>
              </w:rPr>
              <w:object w:dxaOrig="999" w:dyaOrig="360" w14:anchorId="44173D37">
                <v:shape id="_x0000_i1029" type="#_x0000_t75" style="width:50pt;height:18pt" o:ole="">
                  <v:imagedata r:id="rId18" o:title=""/>
                </v:shape>
                <o:OLEObject Type="Embed" ProgID="Equation.3" ShapeID="_x0000_i1029" DrawAspect="Content" ObjectID="_1710440491" r:id="rId19"/>
              </w:object>
            </w:r>
            <w:r w:rsidRPr="00A564B4">
              <w:rPr>
                <w:lang w:eastAsia="en-US"/>
              </w:rPr>
              <w:t xml:space="preserve"> and </w:t>
            </w:r>
            <w:r w:rsidRPr="00A564B4">
              <w:rPr>
                <w:position w:val="-12"/>
                <w:lang w:eastAsia="en-US"/>
              </w:rPr>
              <w:object w:dxaOrig="1660" w:dyaOrig="360" w14:anchorId="4A9449A9">
                <v:shape id="_x0000_i1030" type="#_x0000_t75" style="width:83pt;height:18pt" o:ole="">
                  <v:imagedata r:id="rId20" o:title=""/>
                </v:shape>
                <o:OLEObject Type="Embed" ProgID="Equation.3" ShapeID="_x0000_i1030" DrawAspect="Content" ObjectID="_1710440492" r:id="rId21"/>
              </w:object>
            </w:r>
            <w:r w:rsidRPr="00A564B4">
              <w:rPr>
                <w:lang w:eastAsia="en-US"/>
              </w:rPr>
              <w:t xml:space="preserve">is MIMO layer and bandwidth of CC </w:t>
            </w:r>
            <w:r w:rsidRPr="00A564B4">
              <w:rPr>
                <w:position w:val="-6"/>
                <w:lang w:eastAsia="en-US"/>
              </w:rPr>
              <w:object w:dxaOrig="139" w:dyaOrig="260" w14:anchorId="35DABAB4">
                <v:shape id="_x0000_i1031" type="#_x0000_t75" style="width:7pt;height:13pt" o:ole="">
                  <v:imagedata r:id="rId22" o:title=""/>
                </v:shape>
                <o:OLEObject Type="Embed" ProgID="Equation.3" ShapeID="_x0000_i1031" DrawAspect="Content" ObjectID="_1710440493" r:id="rId23"/>
              </w:object>
            </w:r>
            <w:r w:rsidRPr="00A564B4">
              <w:rPr>
                <w:lang w:eastAsia="en-US"/>
              </w:rPr>
              <w:t>. The number of MIMO layer for CC </w:t>
            </w:r>
            <w:r w:rsidRPr="00A564B4">
              <w:rPr>
                <w:position w:val="-6"/>
                <w:lang w:eastAsia="en-US"/>
              </w:rPr>
              <w:object w:dxaOrig="139" w:dyaOrig="260" w14:anchorId="23394ADB">
                <v:shape id="_x0000_i1032" type="#_x0000_t75" style="width:7pt;height:13pt" o:ole="">
                  <v:imagedata r:id="rId22" o:title=""/>
                </v:shape>
                <o:OLEObject Type="Embed" ProgID="Equation.3" ShapeID="_x0000_i1032" DrawAspect="Content" ObjectID="_1710440494" r:id="rId24"/>
              </w:object>
            </w:r>
            <w:r w:rsidRPr="00A564B4">
              <w:rPr>
                <w:lang w:eastAsia="en-US"/>
              </w:rPr>
              <w:t xml:space="preserve"> in each CA configuration is according to Table A.4.6.1-3, Table A.4.6.2-3, Table A.4.6.3-3, Table A.4.6.3-4 or Table A.4.6.3-5.</w:t>
            </w:r>
          </w:p>
          <w:p w14:paraId="791FE829" w14:textId="77777777" w:rsidR="00D07FBF" w:rsidRPr="00A564B4" w:rsidRDefault="00D07FBF" w:rsidP="00D07FBF">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1A73B0" w14:textId="77777777" w:rsidR="00D07FBF" w:rsidRPr="00A564B4" w:rsidRDefault="00D07FBF" w:rsidP="00D07FBF">
            <w:pPr>
              <w:pStyle w:val="TAN"/>
              <w:rPr>
                <w:lang w:eastAsia="zh-CN"/>
              </w:rPr>
            </w:pPr>
            <w:r w:rsidRPr="00A564B4">
              <w:rPr>
                <w:lang w:eastAsia="zh-CN"/>
              </w:rPr>
              <w:t>Note 5:</w:t>
            </w:r>
            <w:r w:rsidRPr="00A564B4">
              <w:rPr>
                <w:lang w:eastAsia="zh-CN"/>
              </w:rPr>
              <w:tab/>
              <w:t>Void.</w:t>
            </w:r>
          </w:p>
          <w:p w14:paraId="09D51E74" w14:textId="77777777" w:rsidR="00D07FBF" w:rsidRPr="00A564B4" w:rsidRDefault="00D07FBF" w:rsidP="00D07FBF">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D07FBF" w:rsidRPr="00A564B4" w:rsidRDefault="00D07FBF" w:rsidP="00D07FBF">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0202C7C9" w14:textId="77777777" w:rsidR="00824131" w:rsidRPr="00A564B4" w:rsidRDefault="00824131" w:rsidP="002922BD"/>
    <w:p w14:paraId="3FB72849" w14:textId="77777777" w:rsidR="002D5C14" w:rsidRPr="00A564B4" w:rsidRDefault="002D5C14" w:rsidP="002D5C14">
      <w:pPr>
        <w:pStyle w:val="TH"/>
      </w:pPr>
      <w:r w:rsidRPr="00A564B4">
        <w:t>Table 4</w:t>
      </w:r>
      <w:r w:rsidR="00DC489B" w:rsidRPr="00A564B4">
        <w:t>.1</w:t>
      </w:r>
      <w:r w:rsidRPr="00A564B4">
        <w:t xml:space="preserve">-1a: Applicability of </w:t>
      </w:r>
      <w:r w:rsidR="003B48B2" w:rsidRPr="00A564B4">
        <w:t>RF c</w:t>
      </w:r>
      <w:r w:rsidRPr="00A564B4">
        <w:t>onformance 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A564B4" w14:paraId="11BE1FDA" w14:textId="77777777" w:rsidTr="00BC6DDF">
        <w:trPr>
          <w:cantSplit/>
          <w:trHeight w:val="105"/>
        </w:trPr>
        <w:tc>
          <w:tcPr>
            <w:tcW w:w="9750" w:type="dxa"/>
          </w:tcPr>
          <w:p w14:paraId="7091502F" w14:textId="77777777" w:rsidR="0067355A" w:rsidRPr="00A564B4" w:rsidRDefault="0067355A" w:rsidP="00A5143A">
            <w:pPr>
              <w:pStyle w:val="TAN"/>
              <w:rPr>
                <w:lang w:eastAsia="en-US"/>
              </w:rPr>
            </w:pPr>
            <w:r w:rsidRPr="00A564B4">
              <w:rPr>
                <w:lang w:eastAsia="en-US"/>
              </w:rPr>
              <w:t>C01</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A.4.1-1/1 THEN R ELSE N/A</w:t>
            </w:r>
          </w:p>
        </w:tc>
      </w:tr>
      <w:tr w:rsidR="00EF4E70" w:rsidRPr="00A564B4" w14:paraId="21FB9DF4" w14:textId="77777777" w:rsidTr="00BC6DDF">
        <w:trPr>
          <w:cantSplit/>
          <w:trHeight w:val="105"/>
        </w:trPr>
        <w:tc>
          <w:tcPr>
            <w:tcW w:w="9750" w:type="dxa"/>
          </w:tcPr>
          <w:p w14:paraId="45D89C93" w14:textId="77777777" w:rsidR="00EF4E70" w:rsidRPr="00A564B4" w:rsidRDefault="00EF4E70" w:rsidP="00DC2107">
            <w:pPr>
              <w:pStyle w:val="TAN"/>
              <w:rPr>
                <w:lang w:eastAsia="en-US"/>
              </w:rPr>
            </w:pPr>
            <w:r w:rsidRPr="00A564B4">
              <w:rPr>
                <w:lang w:eastAsia="en-US"/>
              </w:rPr>
              <w:t>C01</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A.4.1-1/1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7355A" w:rsidRPr="00A564B4" w14:paraId="6235762B" w14:textId="77777777" w:rsidTr="00BC6DDF">
        <w:trPr>
          <w:cantSplit/>
          <w:trHeight w:val="105"/>
        </w:trPr>
        <w:tc>
          <w:tcPr>
            <w:tcW w:w="9750" w:type="dxa"/>
          </w:tcPr>
          <w:p w14:paraId="4CE7585B" w14:textId="77777777" w:rsidR="0067355A" w:rsidRPr="00A564B4" w:rsidRDefault="0067355A" w:rsidP="00A5143A">
            <w:pPr>
              <w:pStyle w:val="TAN"/>
              <w:rPr>
                <w:lang w:eastAsia="en-US"/>
              </w:rPr>
            </w:pPr>
            <w:r w:rsidRPr="00A564B4">
              <w:rPr>
                <w:lang w:eastAsia="en-US"/>
              </w:rPr>
              <w:t>C02</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A.4.1-1/2 THEN R ELSE N/A</w:t>
            </w:r>
          </w:p>
        </w:tc>
      </w:tr>
      <w:tr w:rsidR="00EF4E70" w:rsidRPr="00A564B4" w14:paraId="71622B99" w14:textId="77777777" w:rsidTr="00BC6DDF">
        <w:trPr>
          <w:cantSplit/>
          <w:trHeight w:val="105"/>
        </w:trPr>
        <w:tc>
          <w:tcPr>
            <w:tcW w:w="9750" w:type="dxa"/>
          </w:tcPr>
          <w:p w14:paraId="38034B07" w14:textId="77777777" w:rsidR="00EF4E70" w:rsidRPr="00A564B4" w:rsidRDefault="00EF4E70" w:rsidP="00DC2107">
            <w:pPr>
              <w:pStyle w:val="TAN"/>
              <w:rPr>
                <w:lang w:eastAsia="en-US"/>
              </w:rPr>
            </w:pPr>
            <w:r w:rsidRPr="00A564B4">
              <w:rPr>
                <w:lang w:eastAsia="en-US"/>
              </w:rPr>
              <w:t>C02</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80F14" w:rsidRPr="00A564B4" w14:paraId="606F95D1" w14:textId="77777777" w:rsidTr="00BC6DDF">
        <w:trPr>
          <w:cantSplit/>
          <w:trHeight w:val="105"/>
        </w:trPr>
        <w:tc>
          <w:tcPr>
            <w:tcW w:w="9750" w:type="dxa"/>
          </w:tcPr>
          <w:p w14:paraId="5E2F878A" w14:textId="77777777" w:rsidR="00680F14" w:rsidRPr="00A564B4" w:rsidRDefault="00680F14" w:rsidP="00A5143A">
            <w:pPr>
              <w:pStyle w:val="TAN"/>
              <w:rPr>
                <w:lang w:eastAsia="zh-CN"/>
              </w:rPr>
            </w:pPr>
            <w:r w:rsidRPr="00A564B4">
              <w:rPr>
                <w:lang w:eastAsia="en-US"/>
              </w:rPr>
              <w:t>C03</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A.4.1-1/1</w:t>
            </w:r>
            <w:r w:rsidRPr="00A564B4">
              <w:rPr>
                <w:lang w:eastAsia="zh-CN"/>
              </w:rPr>
              <w:t xml:space="preserve"> AND A.4.2-1/1)</w:t>
            </w:r>
            <w:r w:rsidRPr="00A564B4">
              <w:rPr>
                <w:lang w:eastAsia="en-US"/>
              </w:rPr>
              <w:t xml:space="preserve"> THEN R ELSE N/A</w:t>
            </w:r>
          </w:p>
        </w:tc>
      </w:tr>
      <w:tr w:rsidR="00680F14" w:rsidRPr="00A564B4" w14:paraId="502B7F39" w14:textId="77777777" w:rsidTr="00BC6DDF">
        <w:trPr>
          <w:cantSplit/>
          <w:trHeight w:val="105"/>
        </w:trPr>
        <w:tc>
          <w:tcPr>
            <w:tcW w:w="9750" w:type="dxa"/>
          </w:tcPr>
          <w:p w14:paraId="33D36737" w14:textId="77777777" w:rsidR="00680F14" w:rsidRPr="00A564B4" w:rsidRDefault="00680F14" w:rsidP="00A5143A">
            <w:pPr>
              <w:pStyle w:val="TAN"/>
              <w:rPr>
                <w:lang w:eastAsia="zh-CN"/>
              </w:rPr>
            </w:pPr>
            <w:r w:rsidRPr="00A564B4">
              <w:rPr>
                <w:lang w:eastAsia="en-US"/>
              </w:rPr>
              <w:t>C04</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w:t>
            </w:r>
            <w:r w:rsidRPr="00A564B4">
              <w:rPr>
                <w:lang w:eastAsia="zh-CN"/>
              </w:rPr>
              <w:t>2 AND A.4.2-1/1)</w:t>
            </w:r>
            <w:r w:rsidRPr="00A564B4">
              <w:rPr>
                <w:lang w:eastAsia="en-US"/>
              </w:rPr>
              <w:t xml:space="preserve"> THEN R ELSE N/A</w:t>
            </w:r>
          </w:p>
        </w:tc>
      </w:tr>
      <w:tr w:rsidR="00063BF4" w:rsidRPr="00A564B4" w14:paraId="6F0D7301" w14:textId="77777777" w:rsidTr="00BC6DDF">
        <w:trPr>
          <w:cantSplit/>
          <w:trHeight w:val="105"/>
        </w:trPr>
        <w:tc>
          <w:tcPr>
            <w:tcW w:w="9750" w:type="dxa"/>
          </w:tcPr>
          <w:p w14:paraId="2FBC8A2B" w14:textId="77777777" w:rsidR="00063BF4" w:rsidRPr="00A564B4" w:rsidRDefault="00063BF4" w:rsidP="00A5143A">
            <w:pPr>
              <w:pStyle w:val="TAN"/>
              <w:rPr>
                <w:lang w:eastAsia="en-US"/>
              </w:rPr>
            </w:pPr>
            <w:r w:rsidRPr="00A564B4">
              <w:rPr>
                <w:lang w:eastAsia="en-US"/>
              </w:rPr>
              <w:t>C05</w:t>
            </w:r>
            <w:r w:rsidRPr="00A564B4">
              <w:rPr>
                <w:lang w:eastAsia="en-US"/>
              </w:rPr>
              <w:tab/>
            </w:r>
            <w:r w:rsidR="00700B04" w:rsidRPr="00A564B4">
              <w:rPr>
                <w:lang w:eastAsia="en-US"/>
              </w:rPr>
              <w:t>Void</w:t>
            </w:r>
          </w:p>
        </w:tc>
      </w:tr>
      <w:tr w:rsidR="00B80B6F" w:rsidRPr="00A564B4" w14:paraId="4A94386E" w14:textId="77777777" w:rsidTr="00BC6DDF">
        <w:trPr>
          <w:cantSplit/>
          <w:trHeight w:val="105"/>
        </w:trPr>
        <w:tc>
          <w:tcPr>
            <w:tcW w:w="9750" w:type="dxa"/>
          </w:tcPr>
          <w:p w14:paraId="7201CFF7" w14:textId="77777777" w:rsidR="00B80B6F" w:rsidRPr="00A564B4" w:rsidRDefault="00B80B6F" w:rsidP="00A5143A">
            <w:pPr>
              <w:pStyle w:val="TAN"/>
              <w:rPr>
                <w:lang w:eastAsia="en-US"/>
              </w:rPr>
            </w:pPr>
            <w:r w:rsidRPr="00A564B4">
              <w:rPr>
                <w:lang w:eastAsia="en-US"/>
              </w:rPr>
              <w:t>C06</w:t>
            </w:r>
            <w:r w:rsidRPr="00A564B4">
              <w:rPr>
                <w:lang w:eastAsia="en-US"/>
              </w:rPr>
              <w:tab/>
            </w:r>
            <w:r w:rsidR="00700B04" w:rsidRPr="00A564B4">
              <w:rPr>
                <w:lang w:eastAsia="en-US"/>
              </w:rPr>
              <w:t>Void</w:t>
            </w:r>
          </w:p>
        </w:tc>
      </w:tr>
      <w:tr w:rsidR="002949BD" w:rsidRPr="00A564B4" w14:paraId="15964737" w14:textId="77777777" w:rsidTr="00BC6DDF">
        <w:trPr>
          <w:cantSplit/>
          <w:trHeight w:val="105"/>
        </w:trPr>
        <w:tc>
          <w:tcPr>
            <w:tcW w:w="9750" w:type="dxa"/>
          </w:tcPr>
          <w:p w14:paraId="3345BDFC" w14:textId="77777777" w:rsidR="002949BD" w:rsidRPr="00A564B4" w:rsidRDefault="002949BD" w:rsidP="00A5143A">
            <w:pPr>
              <w:pStyle w:val="TAN"/>
              <w:rPr>
                <w:lang w:eastAsia="en-US"/>
              </w:rPr>
            </w:pPr>
            <w:r w:rsidRPr="00A564B4">
              <w:rPr>
                <w:lang w:eastAsia="en-US"/>
              </w:rPr>
              <w:t>C07</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w:t>
            </w:r>
            <w:r w:rsidR="00340FA7" w:rsidRPr="00A564B4">
              <w:rPr>
                <w:lang w:eastAsia="zh-CN"/>
              </w:rPr>
              <w:t xml:space="preserve"> AND A.4.3-3b/2</w:t>
            </w:r>
            <w:r w:rsidRPr="00A564B4">
              <w:rPr>
                <w:lang w:eastAsia="zh-CN"/>
              </w:rPr>
              <w:t xml:space="preserve"> AND A.4.2-1/3)</w:t>
            </w:r>
            <w:r w:rsidRPr="00A564B4">
              <w:rPr>
                <w:lang w:eastAsia="en-US"/>
              </w:rPr>
              <w:t xml:space="preserve"> THEN R ELSE N/A</w:t>
            </w:r>
          </w:p>
        </w:tc>
      </w:tr>
      <w:tr w:rsidR="00D34401" w:rsidRPr="00A564B4" w14:paraId="6AAC7466" w14:textId="77777777" w:rsidTr="00BC6DDF">
        <w:trPr>
          <w:cantSplit/>
          <w:trHeight w:val="105"/>
        </w:trPr>
        <w:tc>
          <w:tcPr>
            <w:tcW w:w="9750" w:type="dxa"/>
          </w:tcPr>
          <w:p w14:paraId="4136B437" w14:textId="77777777" w:rsidR="00D34401" w:rsidRPr="00A564B4" w:rsidRDefault="00D34401" w:rsidP="00A5143A">
            <w:pPr>
              <w:pStyle w:val="TAN"/>
              <w:rPr>
                <w:lang w:eastAsia="en-US"/>
              </w:rPr>
            </w:pPr>
            <w:r w:rsidRPr="00A564B4">
              <w:rPr>
                <w:lang w:eastAsia="en-US"/>
              </w:rPr>
              <w:t>C08</w:t>
            </w:r>
            <w:r w:rsidRPr="00A564B4">
              <w:rPr>
                <w:lang w:eastAsia="en-US"/>
              </w:rPr>
              <w:tab/>
            </w:r>
            <w:r w:rsidR="00700B04" w:rsidRPr="00A564B4">
              <w:rPr>
                <w:lang w:eastAsia="en-US"/>
              </w:rPr>
              <w:t>Void</w:t>
            </w:r>
          </w:p>
        </w:tc>
      </w:tr>
      <w:tr w:rsidR="0025180B" w:rsidRPr="00A564B4" w14:paraId="451EDB95" w14:textId="77777777" w:rsidTr="00BC6DDF">
        <w:trPr>
          <w:cantSplit/>
          <w:trHeight w:val="105"/>
        </w:trPr>
        <w:tc>
          <w:tcPr>
            <w:tcW w:w="9750" w:type="dxa"/>
          </w:tcPr>
          <w:p w14:paraId="74FA65C3" w14:textId="77777777" w:rsidR="0025180B" w:rsidRPr="00A564B4" w:rsidRDefault="003B62C6" w:rsidP="00A5143A">
            <w:pPr>
              <w:pStyle w:val="TAN"/>
              <w:rPr>
                <w:lang w:eastAsia="en-US"/>
              </w:rPr>
            </w:pPr>
            <w:r w:rsidRPr="00A564B4">
              <w:rPr>
                <w:lang w:eastAsia="en-US"/>
              </w:rPr>
              <w:t>C09</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A.4.1-1/1 AND A.4.3-3a/1) THEN R ELSE N/A</w:t>
            </w:r>
          </w:p>
        </w:tc>
      </w:tr>
      <w:tr w:rsidR="0025180B" w:rsidRPr="00A564B4" w14:paraId="2009595B" w14:textId="77777777" w:rsidTr="00BC6DDF">
        <w:trPr>
          <w:cantSplit/>
          <w:trHeight w:val="105"/>
        </w:trPr>
        <w:tc>
          <w:tcPr>
            <w:tcW w:w="9750" w:type="dxa"/>
          </w:tcPr>
          <w:p w14:paraId="4BDAB2C7" w14:textId="77777777" w:rsidR="0025180B" w:rsidRPr="00A564B4" w:rsidRDefault="003B62C6" w:rsidP="00A5143A">
            <w:pPr>
              <w:pStyle w:val="TAN"/>
              <w:rPr>
                <w:lang w:eastAsia="en-US"/>
              </w:rPr>
            </w:pPr>
            <w:r w:rsidRPr="00A564B4">
              <w:rPr>
                <w:lang w:eastAsia="en-US"/>
              </w:rPr>
              <w:t>C10</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A.4.1-1/2 AND A.4.3-3a/1) THEN R ELSE N/A</w:t>
            </w:r>
          </w:p>
        </w:tc>
      </w:tr>
      <w:tr w:rsidR="0025180B" w:rsidRPr="00A564B4" w14:paraId="54F210DE" w14:textId="77777777" w:rsidTr="00BC6DDF">
        <w:trPr>
          <w:cantSplit/>
          <w:trHeight w:val="105"/>
        </w:trPr>
        <w:tc>
          <w:tcPr>
            <w:tcW w:w="9750" w:type="dxa"/>
          </w:tcPr>
          <w:p w14:paraId="21B5C277" w14:textId="77777777" w:rsidR="0025180B" w:rsidRPr="00A564B4" w:rsidRDefault="003B62C6" w:rsidP="00A5143A">
            <w:pPr>
              <w:pStyle w:val="TAN"/>
              <w:rPr>
                <w:lang w:eastAsia="en-US"/>
              </w:rPr>
            </w:pPr>
            <w:r w:rsidRPr="00A564B4">
              <w:rPr>
                <w:lang w:eastAsia="en-US"/>
              </w:rPr>
              <w:t>C11</w:t>
            </w:r>
            <w:r w:rsidR="0025180B" w:rsidRPr="00A564B4">
              <w:rPr>
                <w:lang w:eastAsia="en-US"/>
              </w:rPr>
              <w:tab/>
              <w:t xml:space="preserve">IF A.4.1-1/1 AND A.4.3-3a/6 </w:t>
            </w:r>
            <w:r w:rsidR="00FF464E" w:rsidRPr="00A564B4">
              <w:rPr>
                <w:lang w:eastAsia="en-US"/>
              </w:rPr>
              <w:t xml:space="preserve">AND (A.4.3-4/2 OR A.4.3-4/3 OR A.4.3-4/4 OR A.4.3-4/5) </w:t>
            </w:r>
            <w:r w:rsidR="0025180B" w:rsidRPr="00A564B4">
              <w:rPr>
                <w:lang w:eastAsia="en-US"/>
              </w:rPr>
              <w:t>THEN R ELSE N/A</w:t>
            </w:r>
          </w:p>
        </w:tc>
      </w:tr>
      <w:tr w:rsidR="0025180B" w:rsidRPr="00A564B4" w14:paraId="2BDF7B53" w14:textId="77777777" w:rsidTr="00BC6DDF">
        <w:trPr>
          <w:cantSplit/>
          <w:trHeight w:val="105"/>
        </w:trPr>
        <w:tc>
          <w:tcPr>
            <w:tcW w:w="9750" w:type="dxa"/>
          </w:tcPr>
          <w:p w14:paraId="657DF2FB" w14:textId="77777777" w:rsidR="0025180B" w:rsidRPr="00A564B4" w:rsidRDefault="003B62C6" w:rsidP="00A5143A">
            <w:pPr>
              <w:pStyle w:val="TAN"/>
              <w:rPr>
                <w:lang w:eastAsia="en-US"/>
              </w:rPr>
            </w:pPr>
            <w:r w:rsidRPr="00A564B4">
              <w:rPr>
                <w:lang w:eastAsia="en-US"/>
              </w:rPr>
              <w:t>C12</w:t>
            </w:r>
            <w:r w:rsidR="0025180B" w:rsidRPr="00A564B4">
              <w:rPr>
                <w:lang w:eastAsia="en-US"/>
              </w:rPr>
              <w:tab/>
              <w:t xml:space="preserve">IF A.4.1-1/2 AND A.4.3-3a/6 </w:t>
            </w:r>
            <w:r w:rsidR="00FF464E" w:rsidRPr="00A564B4">
              <w:rPr>
                <w:lang w:eastAsia="en-US"/>
              </w:rPr>
              <w:t xml:space="preserve">AND (A.4.3-4/2 OR A.4.3-4/3 OR A.4.3-4/4 OR A.4.3-4/5) </w:t>
            </w:r>
            <w:r w:rsidR="0025180B" w:rsidRPr="00A564B4">
              <w:rPr>
                <w:lang w:eastAsia="en-US"/>
              </w:rPr>
              <w:t>THEN R ELSE N/A</w:t>
            </w:r>
          </w:p>
        </w:tc>
      </w:tr>
      <w:tr w:rsidR="0002451A" w:rsidRPr="00A564B4" w14:paraId="66DE5835" w14:textId="77777777" w:rsidTr="00BC6DDF">
        <w:trPr>
          <w:cantSplit/>
          <w:trHeight w:val="105"/>
        </w:trPr>
        <w:tc>
          <w:tcPr>
            <w:tcW w:w="9750" w:type="dxa"/>
          </w:tcPr>
          <w:p w14:paraId="378AE776" w14:textId="77777777" w:rsidR="0002451A" w:rsidRPr="00A564B4" w:rsidRDefault="0002451A" w:rsidP="00A5143A">
            <w:pPr>
              <w:pStyle w:val="TAN"/>
              <w:rPr>
                <w:lang w:eastAsia="en-US"/>
              </w:rPr>
            </w:pPr>
            <w:r w:rsidRPr="00A564B4">
              <w:rPr>
                <w:lang w:eastAsia="en-US"/>
              </w:rPr>
              <w:t>C13</w:t>
            </w:r>
            <w:r w:rsidRPr="00A564B4">
              <w:rPr>
                <w:lang w:eastAsia="en-US"/>
              </w:rPr>
              <w:tab/>
              <w:t>IF ((A.4.1-1/1) AND (A.4.3-4/2 OR A.4.3-4/3 OR A.4.3-4/4 OR A.4.3-4/5 OR A.4.3-4/6 OR A.4.3-4/7 OR A.4.3-4/8)) THEN R ELSE N/A</w:t>
            </w:r>
          </w:p>
        </w:tc>
      </w:tr>
      <w:tr w:rsidR="00E56A8E" w:rsidRPr="00A564B4" w14:paraId="1C03391E" w14:textId="77777777" w:rsidTr="00BC6DDF">
        <w:trPr>
          <w:cantSplit/>
          <w:trHeight w:val="105"/>
        </w:trPr>
        <w:tc>
          <w:tcPr>
            <w:tcW w:w="9750" w:type="dxa"/>
          </w:tcPr>
          <w:p w14:paraId="7AEAC7E3" w14:textId="77777777" w:rsidR="00E56A8E" w:rsidRPr="00A564B4" w:rsidRDefault="00E56A8E" w:rsidP="00E56A8E">
            <w:pPr>
              <w:pStyle w:val="TAN"/>
              <w:rPr>
                <w:lang w:eastAsia="zh-TW"/>
              </w:rPr>
            </w:pPr>
            <w:r w:rsidRPr="00A564B4">
              <w:rPr>
                <w:lang w:eastAsia="zh-TW"/>
              </w:rPr>
              <w:t>C13a</w:t>
            </w:r>
            <w:r w:rsidRPr="00A564B4">
              <w:rPr>
                <w:lang w:eastAsia="zh-TW"/>
              </w:rPr>
              <w:tab/>
            </w:r>
            <w:r w:rsidRPr="00A564B4">
              <w:rPr>
                <w:lang w:eastAsia="en-US"/>
              </w:rPr>
              <w:t>IF ((A.4.1-1/1) AND (A.4.3-4/2 OR A.4.3-4/3 OR A.4.3-4/4 OR A.4.3-4/5)) THEN R ELSE N/A</w:t>
            </w:r>
          </w:p>
        </w:tc>
      </w:tr>
      <w:tr w:rsidR="00E56A8E" w:rsidRPr="00A564B4" w14:paraId="650F97C9" w14:textId="77777777" w:rsidTr="00BC6DDF">
        <w:trPr>
          <w:cantSplit/>
          <w:trHeight w:val="105"/>
        </w:trPr>
        <w:tc>
          <w:tcPr>
            <w:tcW w:w="9750" w:type="dxa"/>
          </w:tcPr>
          <w:p w14:paraId="42B2EBDF" w14:textId="77777777" w:rsidR="00E56A8E" w:rsidRPr="00A564B4" w:rsidRDefault="00E56A8E" w:rsidP="00E56A8E">
            <w:pPr>
              <w:pStyle w:val="TAN"/>
              <w:rPr>
                <w:lang w:eastAsia="zh-TW"/>
              </w:rPr>
            </w:pPr>
            <w:r w:rsidRPr="00A564B4">
              <w:rPr>
                <w:lang w:eastAsia="zh-TW"/>
              </w:rPr>
              <w:t>C13b</w:t>
            </w:r>
            <w:r w:rsidRPr="00A564B4">
              <w:rPr>
                <w:lang w:eastAsia="zh-TW"/>
              </w:rPr>
              <w:tab/>
            </w:r>
            <w:r w:rsidRPr="00A564B4">
              <w:rPr>
                <w:lang w:eastAsia="en-US"/>
              </w:rPr>
              <w:t>IF ((A.4.1-1/1) AND (A.4.3-4/2 OR A.4.3-4/3 OR A.4.3-4/4 OR A.4.3-4/5 OR</w:t>
            </w:r>
            <w:r w:rsidR="00340FA7" w:rsidRPr="00A564B4">
              <w:rPr>
                <w:lang w:eastAsia="en-US"/>
              </w:rPr>
              <w:t xml:space="preserve"> </w:t>
            </w:r>
            <w:r w:rsidRPr="00A564B4">
              <w:rPr>
                <w:lang w:eastAsia="en-US"/>
              </w:rPr>
              <w:t>A.4.3-4/6 OR A.4.3-4/7 OR A.4.3-4/8 OR A.4.3-4/9 OR A.4.3-4/10 OR A.4.3-4/11 OR A.4.3-4/12 )) THEN R ELSE N/A</w:t>
            </w:r>
          </w:p>
        </w:tc>
      </w:tr>
      <w:tr w:rsidR="0002451A" w:rsidRPr="00A564B4" w14:paraId="62718CA4" w14:textId="77777777" w:rsidTr="00BC6DDF">
        <w:trPr>
          <w:cantSplit/>
          <w:trHeight w:val="105"/>
        </w:trPr>
        <w:tc>
          <w:tcPr>
            <w:tcW w:w="9750" w:type="dxa"/>
          </w:tcPr>
          <w:p w14:paraId="223EE8B1" w14:textId="77777777" w:rsidR="0002451A" w:rsidRPr="00A564B4" w:rsidRDefault="0002451A" w:rsidP="00A5143A">
            <w:pPr>
              <w:pStyle w:val="TAN"/>
              <w:rPr>
                <w:lang w:eastAsia="en-US"/>
              </w:rPr>
            </w:pPr>
            <w:r w:rsidRPr="00A564B4">
              <w:rPr>
                <w:lang w:eastAsia="en-US"/>
              </w:rPr>
              <w:t>C14</w:t>
            </w:r>
            <w:r w:rsidRPr="00A564B4">
              <w:rPr>
                <w:lang w:eastAsia="en-US"/>
              </w:rPr>
              <w:tab/>
              <w:t>IF ((A.4.1-1/2) AND (A.4.3-4/2 OR A.4.3-4/3 OR A.4.3-4/4 OR A.4.3-4/5 OR A.4.3-4/6 OR A.4.3-4/7 OR</w:t>
            </w:r>
            <w:r w:rsidR="00DA367B" w:rsidRPr="00A564B4">
              <w:rPr>
                <w:lang w:eastAsia="en-US"/>
              </w:rPr>
              <w:t xml:space="preserve"> </w:t>
            </w:r>
            <w:r w:rsidRPr="00A564B4">
              <w:rPr>
                <w:lang w:eastAsia="en-US"/>
              </w:rPr>
              <w:t>A.4.3-4/8)) THEN R ELSE N/A</w:t>
            </w:r>
          </w:p>
        </w:tc>
      </w:tr>
      <w:tr w:rsidR="00E56A8E" w:rsidRPr="00A564B4" w14:paraId="1A1E5745" w14:textId="77777777" w:rsidTr="00BC6DDF">
        <w:trPr>
          <w:cantSplit/>
          <w:trHeight w:val="105"/>
        </w:trPr>
        <w:tc>
          <w:tcPr>
            <w:tcW w:w="9750" w:type="dxa"/>
          </w:tcPr>
          <w:p w14:paraId="392D4E37" w14:textId="77777777" w:rsidR="00E56A8E" w:rsidRPr="00A564B4" w:rsidRDefault="00E56A8E" w:rsidP="00E56A8E">
            <w:pPr>
              <w:pStyle w:val="TAN"/>
              <w:rPr>
                <w:lang w:eastAsia="zh-TW"/>
              </w:rPr>
            </w:pPr>
            <w:r w:rsidRPr="00A564B4">
              <w:rPr>
                <w:lang w:eastAsia="zh-TW"/>
              </w:rPr>
              <w:t>C14a</w:t>
            </w:r>
            <w:r w:rsidRPr="00A564B4">
              <w:rPr>
                <w:lang w:eastAsia="zh-TW"/>
              </w:rPr>
              <w:tab/>
            </w:r>
            <w:r w:rsidRPr="00A564B4">
              <w:rPr>
                <w:lang w:eastAsia="en-US"/>
              </w:rPr>
              <w:t>IF ((A.4.1-1/2) AND (A.4.3-4/2 OR A.4.3-4/3 OR A.4.3-4/4 OR A.4.3-4/5)) THEN R ELSE N/A</w:t>
            </w:r>
          </w:p>
        </w:tc>
      </w:tr>
      <w:tr w:rsidR="00E56A8E" w:rsidRPr="00A564B4" w14:paraId="2FB04FAB" w14:textId="77777777" w:rsidTr="00BC6DDF">
        <w:trPr>
          <w:cantSplit/>
          <w:trHeight w:val="105"/>
        </w:trPr>
        <w:tc>
          <w:tcPr>
            <w:tcW w:w="9750" w:type="dxa"/>
          </w:tcPr>
          <w:p w14:paraId="1906A9E4" w14:textId="77777777" w:rsidR="00E56A8E" w:rsidRPr="00A564B4" w:rsidRDefault="00E56A8E" w:rsidP="00E56A8E">
            <w:pPr>
              <w:pStyle w:val="TAN"/>
              <w:rPr>
                <w:lang w:eastAsia="zh-TW"/>
              </w:rPr>
            </w:pPr>
            <w:r w:rsidRPr="00A564B4">
              <w:rPr>
                <w:lang w:eastAsia="zh-TW"/>
              </w:rPr>
              <w:t>C14b</w:t>
            </w:r>
            <w:r w:rsidRPr="00A564B4">
              <w:rPr>
                <w:lang w:eastAsia="zh-TW"/>
              </w:rPr>
              <w:tab/>
            </w:r>
            <w:r w:rsidRPr="00A564B4">
              <w:rPr>
                <w:lang w:eastAsia="en-US"/>
              </w:rPr>
              <w:t>IF ((A.4.1-1/2) AND (A.4.3-4/2 OR A.4.3-4/3 OR A.4.3-4/4 OR A.4.3-4/5 OR</w:t>
            </w:r>
            <w:r w:rsidR="00340FA7" w:rsidRPr="00A564B4">
              <w:rPr>
                <w:lang w:eastAsia="en-US"/>
              </w:rPr>
              <w:t xml:space="preserve"> </w:t>
            </w:r>
            <w:r w:rsidRPr="00A564B4">
              <w:rPr>
                <w:lang w:eastAsia="en-US"/>
              </w:rPr>
              <w:t>A.4.3-4/6 OR A.4.3-4/7 OR A.4.3-4/8 OR A.4.3-4/9 OR A.4.3-4/10 OR A.4.3-4/11 OR A.4.3-4/12)) THEN R ELSE N/A</w:t>
            </w:r>
          </w:p>
        </w:tc>
      </w:tr>
      <w:tr w:rsidR="0002451A" w:rsidRPr="00A564B4" w14:paraId="397E3B13" w14:textId="77777777" w:rsidTr="00BC6DDF">
        <w:trPr>
          <w:cantSplit/>
          <w:trHeight w:val="105"/>
        </w:trPr>
        <w:tc>
          <w:tcPr>
            <w:tcW w:w="9750" w:type="dxa"/>
          </w:tcPr>
          <w:p w14:paraId="19ED23AC" w14:textId="77777777" w:rsidR="0002451A" w:rsidRPr="00A564B4" w:rsidRDefault="0002451A" w:rsidP="00A5143A">
            <w:pPr>
              <w:pStyle w:val="TAN"/>
              <w:rPr>
                <w:lang w:eastAsia="en-US"/>
              </w:rPr>
            </w:pPr>
            <w:r w:rsidRPr="00A564B4">
              <w:rPr>
                <w:lang w:eastAsia="en-US"/>
              </w:rPr>
              <w:t>C15</w:t>
            </w:r>
            <w:r w:rsidRPr="00A564B4">
              <w:rPr>
                <w:lang w:eastAsia="en-US"/>
              </w:rPr>
              <w:tab/>
              <w:t>IF (A.4.1-1/1 AND A.4.3-4/1) THEN R ELSE N/A</w:t>
            </w:r>
          </w:p>
        </w:tc>
      </w:tr>
      <w:tr w:rsidR="0002451A" w:rsidRPr="00A564B4" w14:paraId="20BA7344" w14:textId="77777777" w:rsidTr="00BC6DDF">
        <w:trPr>
          <w:cantSplit/>
          <w:trHeight w:val="105"/>
        </w:trPr>
        <w:tc>
          <w:tcPr>
            <w:tcW w:w="9750" w:type="dxa"/>
          </w:tcPr>
          <w:p w14:paraId="3AAD2D95" w14:textId="77777777" w:rsidR="0002451A" w:rsidRPr="00A564B4" w:rsidRDefault="0002451A" w:rsidP="00A5143A">
            <w:pPr>
              <w:pStyle w:val="TAN"/>
              <w:rPr>
                <w:lang w:eastAsia="en-US"/>
              </w:rPr>
            </w:pPr>
            <w:r w:rsidRPr="00A564B4">
              <w:rPr>
                <w:lang w:eastAsia="en-US"/>
              </w:rPr>
              <w:t>C16</w:t>
            </w:r>
            <w:r w:rsidRPr="00A564B4">
              <w:rPr>
                <w:lang w:eastAsia="en-US"/>
              </w:rPr>
              <w:tab/>
              <w:t>IF (A.4.1-1/2</w:t>
            </w:r>
            <w:r w:rsidR="00DA367B" w:rsidRPr="00A564B4">
              <w:rPr>
                <w:lang w:eastAsia="en-US"/>
              </w:rPr>
              <w:t xml:space="preserve"> </w:t>
            </w:r>
            <w:r w:rsidRPr="00A564B4">
              <w:rPr>
                <w:lang w:eastAsia="en-US"/>
              </w:rPr>
              <w:t>AND A.4.3-4/1) THEN R ELSE N/A</w:t>
            </w:r>
          </w:p>
        </w:tc>
      </w:tr>
      <w:tr w:rsidR="0002451A" w:rsidRPr="00A564B4" w14:paraId="7E9ED458" w14:textId="77777777" w:rsidTr="00BC6DDF">
        <w:trPr>
          <w:cantSplit/>
          <w:trHeight w:val="105"/>
        </w:trPr>
        <w:tc>
          <w:tcPr>
            <w:tcW w:w="9750" w:type="dxa"/>
          </w:tcPr>
          <w:p w14:paraId="2BE4ABC8" w14:textId="77777777" w:rsidR="0002451A" w:rsidRPr="00A564B4" w:rsidRDefault="0002451A" w:rsidP="00A5143A">
            <w:pPr>
              <w:pStyle w:val="TAN"/>
              <w:rPr>
                <w:lang w:eastAsia="en-US"/>
              </w:rPr>
            </w:pPr>
            <w:r w:rsidRPr="00A564B4">
              <w:rPr>
                <w:lang w:eastAsia="en-US"/>
              </w:rPr>
              <w:t>C17</w:t>
            </w:r>
            <w:r w:rsidRPr="00A564B4">
              <w:rPr>
                <w:lang w:eastAsia="en-US"/>
              </w:rPr>
              <w:tab/>
            </w:r>
            <w:r w:rsidR="00FF464E" w:rsidRPr="00A564B4">
              <w:rPr>
                <w:lang w:eastAsia="en-US"/>
              </w:rPr>
              <w:t>Void</w:t>
            </w:r>
          </w:p>
        </w:tc>
      </w:tr>
      <w:tr w:rsidR="0002451A" w:rsidRPr="00A564B4" w14:paraId="30AD0532" w14:textId="77777777" w:rsidTr="00BC6DDF">
        <w:trPr>
          <w:cantSplit/>
          <w:trHeight w:val="105"/>
        </w:trPr>
        <w:tc>
          <w:tcPr>
            <w:tcW w:w="9750" w:type="dxa"/>
          </w:tcPr>
          <w:p w14:paraId="2E45391E" w14:textId="77777777" w:rsidR="0002451A" w:rsidRPr="00A564B4" w:rsidRDefault="0002451A" w:rsidP="00A5143A">
            <w:pPr>
              <w:pStyle w:val="TAN"/>
              <w:rPr>
                <w:lang w:eastAsia="en-US"/>
              </w:rPr>
            </w:pPr>
            <w:r w:rsidRPr="00A564B4">
              <w:rPr>
                <w:lang w:eastAsia="en-US"/>
              </w:rPr>
              <w:t>C18</w:t>
            </w:r>
            <w:r w:rsidRPr="00A564B4">
              <w:rPr>
                <w:lang w:eastAsia="en-US"/>
              </w:rPr>
              <w:tab/>
            </w:r>
            <w:r w:rsidR="00FF464E" w:rsidRPr="00A564B4">
              <w:rPr>
                <w:lang w:eastAsia="en-US"/>
              </w:rPr>
              <w:t>Void</w:t>
            </w:r>
          </w:p>
        </w:tc>
      </w:tr>
      <w:tr w:rsidR="009877AD" w:rsidRPr="00A564B4" w14:paraId="2680B7BC" w14:textId="77777777" w:rsidTr="00BC6DDF">
        <w:trPr>
          <w:cantSplit/>
          <w:trHeight w:val="105"/>
        </w:trPr>
        <w:tc>
          <w:tcPr>
            <w:tcW w:w="9750" w:type="dxa"/>
          </w:tcPr>
          <w:p w14:paraId="78AD2C12" w14:textId="77777777" w:rsidR="009877AD" w:rsidRPr="00A564B4" w:rsidRDefault="009877AD" w:rsidP="00A5143A">
            <w:pPr>
              <w:pStyle w:val="TAN"/>
              <w:rPr>
                <w:lang w:eastAsia="en-US"/>
              </w:rPr>
            </w:pPr>
            <w:r w:rsidRPr="00A564B4">
              <w:rPr>
                <w:lang w:eastAsia="en-US"/>
              </w:rPr>
              <w:t>C19</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A.4.6.1-1/2 AND A.4.6.1-2/2) THEN R ELSE N/A</w:t>
            </w:r>
          </w:p>
        </w:tc>
      </w:tr>
      <w:tr w:rsidR="00F35CFB" w:rsidRPr="00A564B4" w14:paraId="58A688CD" w14:textId="77777777" w:rsidTr="00BC6DDF">
        <w:trPr>
          <w:cantSplit/>
          <w:trHeight w:val="105"/>
        </w:trPr>
        <w:tc>
          <w:tcPr>
            <w:tcW w:w="9750" w:type="dxa"/>
          </w:tcPr>
          <w:p w14:paraId="33157141" w14:textId="77777777" w:rsidR="00F35CFB" w:rsidRPr="00A564B4" w:rsidRDefault="00F35CFB" w:rsidP="007605D6">
            <w:pPr>
              <w:pStyle w:val="TAN"/>
              <w:rPr>
                <w:lang w:eastAsia="en-US"/>
              </w:rPr>
            </w:pPr>
            <w:r w:rsidRPr="00A564B4">
              <w:rPr>
                <w:lang w:eastAsia="en-US"/>
              </w:rPr>
              <w:t>C19a</w:t>
            </w:r>
            <w:r w:rsidRPr="00A564B4">
              <w:rPr>
                <w:lang w:eastAsia="en-US"/>
              </w:rPr>
              <w:tab/>
              <w:t>IF (</w:t>
            </w:r>
            <w:r w:rsidR="00D6290E" w:rsidRPr="00A564B4">
              <w:t>NOT(A.4.3-4a/1 OR A.4.3-4a/1a OR A.4.3-4aa/1)</w:t>
            </w:r>
            <w:r w:rsidRPr="00A564B4">
              <w:rPr>
                <w:lang w:eastAsia="en-US"/>
              </w:rPr>
              <w:t xml:space="preserve"> AND (A.4.1-1/1 OR A.4.1-1/2) AND A.4.6.1-1/3 AND A.4.6.1-2/3) THEN R ELSE N/A</w:t>
            </w:r>
          </w:p>
        </w:tc>
      </w:tr>
      <w:tr w:rsidR="00EF4E70" w:rsidRPr="00A564B4" w14:paraId="7B22AE4B" w14:textId="77777777" w:rsidTr="00BC6DDF">
        <w:trPr>
          <w:cantSplit/>
          <w:trHeight w:val="105"/>
        </w:trPr>
        <w:tc>
          <w:tcPr>
            <w:tcW w:w="9750" w:type="dxa"/>
          </w:tcPr>
          <w:p w14:paraId="07DB178A" w14:textId="77777777" w:rsidR="00EF4E70" w:rsidRPr="00A564B4" w:rsidRDefault="00EF4E70" w:rsidP="00DC2107">
            <w:pPr>
              <w:pStyle w:val="TAN"/>
              <w:rPr>
                <w:lang w:eastAsia="en-US"/>
              </w:rPr>
            </w:pPr>
            <w:r w:rsidRPr="00A564B4">
              <w:rPr>
                <w:lang w:eastAsia="en-US"/>
              </w:rPr>
              <w:t>C19</w:t>
            </w:r>
            <w:r w:rsidRPr="00A564B4">
              <w:rPr>
                <w:lang w:eastAsia="zh-CN"/>
              </w:rPr>
              <w:t>h</w:t>
            </w:r>
            <w:r w:rsidRPr="00A564B4">
              <w:rPr>
                <w:lang w:eastAsia="en-US"/>
              </w:rPr>
              <w:tab/>
              <w:t xml:space="preserve">IF ((A.4.1-1/1 OR A.4.1-1/2) AND A.4.6.1-1/2 AND A.4.6.1-2/2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9877AD" w:rsidRPr="00A564B4" w14:paraId="2734CE51" w14:textId="77777777" w:rsidTr="00BC6DDF">
        <w:trPr>
          <w:cantSplit/>
          <w:trHeight w:val="93"/>
        </w:trPr>
        <w:tc>
          <w:tcPr>
            <w:tcW w:w="9750" w:type="dxa"/>
          </w:tcPr>
          <w:p w14:paraId="7C85770B" w14:textId="77777777" w:rsidR="009877AD" w:rsidRPr="00A564B4" w:rsidRDefault="009877AD" w:rsidP="00A5143A">
            <w:pPr>
              <w:pStyle w:val="TAN"/>
              <w:rPr>
                <w:lang w:eastAsia="zh-CN"/>
              </w:rPr>
            </w:pPr>
            <w:r w:rsidRPr="00A564B4">
              <w:rPr>
                <w:lang w:eastAsia="en-US"/>
              </w:rPr>
              <w:t>C20</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w:t>
            </w:r>
            <w:r w:rsidR="0044133C" w:rsidRPr="00A564B4">
              <w:rPr>
                <w:lang w:eastAsia="zh-CN"/>
              </w:rPr>
              <w:t>(</w:t>
            </w:r>
            <w:r w:rsidR="0044133C" w:rsidRPr="00A564B4">
              <w:rPr>
                <w:lang w:eastAsia="en-US"/>
              </w:rPr>
              <w:t>A.4.6.1-1/</w:t>
            </w:r>
            <w:r w:rsidR="0044133C" w:rsidRPr="00A564B4">
              <w:rPr>
                <w:lang w:eastAsia="zh-CN"/>
              </w:rPr>
              <w:t xml:space="preserve">1 OR </w:t>
            </w:r>
            <w:r w:rsidRPr="00A564B4">
              <w:rPr>
                <w:lang w:eastAsia="en-US"/>
              </w:rPr>
              <w:t>A.4.6.1-1/2</w:t>
            </w:r>
            <w:r w:rsidR="0044133C" w:rsidRPr="00A564B4">
              <w:rPr>
                <w:lang w:eastAsia="en-US"/>
              </w:rPr>
              <w:t>)</w:t>
            </w:r>
            <w:r w:rsidR="002546FE" w:rsidRPr="00A564B4">
              <w:rPr>
                <w:lang w:eastAsia="en-US"/>
              </w:rPr>
              <w:t xml:space="preserve"> </w:t>
            </w:r>
            <w:r w:rsidR="008150C2" w:rsidRPr="00A564B4">
              <w:rPr>
                <w:lang w:eastAsia="zh-TW"/>
              </w:rPr>
              <w:t>AND NOT A.4.6.1-2/2</w:t>
            </w:r>
            <w:r w:rsidR="002546FE" w:rsidRPr="00A564B4">
              <w:rPr>
                <w:lang w:eastAsia="en-US"/>
              </w:rPr>
              <w:t xml:space="preserve">) </w:t>
            </w:r>
            <w:r w:rsidRPr="00A564B4">
              <w:rPr>
                <w:lang w:eastAsia="en-US"/>
              </w:rPr>
              <w:t>THEN R ELSE N/A</w:t>
            </w:r>
          </w:p>
        </w:tc>
      </w:tr>
      <w:tr w:rsidR="00EF4E70" w:rsidRPr="00A564B4" w14:paraId="1F5BA858" w14:textId="77777777" w:rsidTr="00BC6DDF">
        <w:trPr>
          <w:cantSplit/>
          <w:trHeight w:val="93"/>
        </w:trPr>
        <w:tc>
          <w:tcPr>
            <w:tcW w:w="9750" w:type="dxa"/>
          </w:tcPr>
          <w:p w14:paraId="2FDBD3DE" w14:textId="77777777" w:rsidR="00EF4E70" w:rsidRPr="00A564B4" w:rsidRDefault="00EF4E70" w:rsidP="00DC2107">
            <w:pPr>
              <w:pStyle w:val="TAN"/>
              <w:rPr>
                <w:lang w:eastAsia="en-US"/>
              </w:rPr>
            </w:pPr>
            <w:r w:rsidRPr="00A564B4">
              <w:rPr>
                <w:lang w:eastAsia="en-US"/>
              </w:rPr>
              <w:t>C20</w:t>
            </w:r>
            <w:r w:rsidRPr="00A564B4">
              <w:rPr>
                <w:lang w:eastAsia="zh-CN"/>
              </w:rPr>
              <w:t>h</w:t>
            </w:r>
            <w:r w:rsidRPr="00A564B4">
              <w:rPr>
                <w:lang w:eastAsia="en-US"/>
              </w:rPr>
              <w:tab/>
              <w:t xml:space="preserve">IF ((A.4.1-1/1 OR A.4.1-1/2) AND </w:t>
            </w:r>
            <w:r w:rsidRPr="00A564B4">
              <w:rPr>
                <w:lang w:eastAsia="zh-CN"/>
              </w:rPr>
              <w:t>(</w:t>
            </w:r>
            <w:r w:rsidRPr="00A564B4">
              <w:rPr>
                <w:lang w:eastAsia="en-US"/>
              </w:rPr>
              <w:t>A.4.6.1-1/</w:t>
            </w:r>
            <w:r w:rsidRPr="00A564B4">
              <w:rPr>
                <w:lang w:eastAsia="zh-CN"/>
              </w:rPr>
              <w:t xml:space="preserve">1 OR </w:t>
            </w:r>
            <w:r w:rsidRPr="00A564B4">
              <w:rPr>
                <w:lang w:eastAsia="en-US"/>
              </w:rPr>
              <w:t>A.4.6.1-1/2)</w:t>
            </w:r>
            <w:r w:rsidR="00273518" w:rsidRPr="00A564B4">
              <w:t xml:space="preserve"> AND (NOT (A.4.6.1-2/1 OR A.</w:t>
            </w:r>
            <w:r w:rsidR="005E180A" w:rsidRPr="00A564B4">
              <w:t>4.6.1-2/2</w:t>
            </w:r>
            <w:r w:rsidR="00273518" w:rsidRPr="00A564B4">
              <w:t>))</w:t>
            </w:r>
            <w:r w:rsidRPr="00A564B4">
              <w:rPr>
                <w:lang w:eastAsia="zh-CN"/>
              </w:rPr>
              <w:t xml:space="preserve"> AND A.4.5-1/1</w:t>
            </w:r>
            <w:r w:rsidR="005A27C6" w:rsidRPr="00A564B4">
              <w:rPr>
                <w:lang w:eastAsia="zh-CN"/>
              </w:rPr>
              <w:t>8</w:t>
            </w:r>
            <w:r w:rsidRPr="00A564B4">
              <w:rPr>
                <w:lang w:eastAsia="zh-CN"/>
              </w:rPr>
              <w:t xml:space="preserve">) </w:t>
            </w:r>
            <w:r w:rsidRPr="00A564B4">
              <w:rPr>
                <w:lang w:eastAsia="en-US"/>
              </w:rPr>
              <w:t>THEN R ELSE N/A</w:t>
            </w:r>
          </w:p>
        </w:tc>
      </w:tr>
      <w:tr w:rsidR="005E59A3" w:rsidRPr="00A564B4" w14:paraId="6DF3FD8C" w14:textId="77777777" w:rsidTr="00BC6DDF">
        <w:trPr>
          <w:cantSplit/>
          <w:trHeight w:val="93"/>
        </w:trPr>
        <w:tc>
          <w:tcPr>
            <w:tcW w:w="9750" w:type="dxa"/>
          </w:tcPr>
          <w:p w14:paraId="1A55F064" w14:textId="77777777" w:rsidR="005E59A3" w:rsidRPr="00A564B4" w:rsidRDefault="005E59A3" w:rsidP="00A5143A">
            <w:pPr>
              <w:pStyle w:val="TAN"/>
              <w:rPr>
                <w:lang w:eastAsia="en-US"/>
              </w:rPr>
            </w:pPr>
            <w:r w:rsidRPr="00A564B4">
              <w:rPr>
                <w:lang w:eastAsia="en-US"/>
              </w:rPr>
              <w:t>C21</w:t>
            </w:r>
            <w:r w:rsidRPr="00A564B4">
              <w:rPr>
                <w:lang w:eastAsia="en-US"/>
              </w:rPr>
              <w:tab/>
              <w:t>IF (</w:t>
            </w:r>
            <w:r w:rsidR="00A7206C" w:rsidRPr="00A564B4">
              <w:rPr>
                <w:lang w:eastAsia="en-US"/>
              </w:rPr>
              <w:t>NOT(A.</w:t>
            </w:r>
            <w:r w:rsidR="006B5990" w:rsidRPr="00A564B4">
              <w:rPr>
                <w:lang w:eastAsia="en-US"/>
              </w:rPr>
              <w:t>4.3-4a/1</w:t>
            </w:r>
            <w:r w:rsidR="00B82521" w:rsidRPr="00A564B4">
              <w:rPr>
                <w:rFonts w:eastAsia="PMingLiU"/>
                <w:lang w:eastAsia="zh-TW"/>
              </w:rPr>
              <w:t xml:space="preserve">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A.4.6.3-1/1) THEN R ELSE N/A</w:t>
            </w:r>
          </w:p>
        </w:tc>
      </w:tr>
      <w:tr w:rsidR="0065667F" w:rsidRPr="00A564B4" w14:paraId="3A6E9249" w14:textId="77777777" w:rsidTr="00BC6DDF">
        <w:trPr>
          <w:cantSplit/>
          <w:trHeight w:val="93"/>
        </w:trPr>
        <w:tc>
          <w:tcPr>
            <w:tcW w:w="9750" w:type="dxa"/>
          </w:tcPr>
          <w:p w14:paraId="4452E02A" w14:textId="77777777" w:rsidR="0065667F" w:rsidRPr="00A564B4" w:rsidRDefault="0065667F" w:rsidP="00340FA7">
            <w:pPr>
              <w:pStyle w:val="TAN"/>
              <w:rPr>
                <w:lang w:eastAsia="en-US"/>
              </w:rPr>
            </w:pPr>
            <w:r w:rsidRPr="00A564B4">
              <w:rPr>
                <w:lang w:eastAsia="en-US"/>
              </w:rPr>
              <w:t>C21</w:t>
            </w:r>
            <w:r w:rsidRPr="00A564B4">
              <w:rPr>
                <w:lang w:eastAsia="zh-CN"/>
              </w:rPr>
              <w:t>h</w:t>
            </w:r>
            <w:r w:rsidRPr="00A564B4">
              <w:rPr>
                <w:lang w:eastAsia="en-US"/>
              </w:rPr>
              <w:tab/>
              <w:t>IF ((A.4.1-1/1 OR A.4.1-1/2) AND A.4.6.3-1/1)</w:t>
            </w:r>
            <w:r w:rsidR="00273518" w:rsidRPr="00A564B4">
              <w:t xml:space="preserve"> </w:t>
            </w:r>
            <w:r w:rsidRPr="00A564B4">
              <w:rPr>
                <w:lang w:eastAsia="zh-CN"/>
              </w:rPr>
              <w:t>AND A.4.5-1/18</w:t>
            </w:r>
            <w:r w:rsidRPr="00A564B4">
              <w:rPr>
                <w:lang w:eastAsia="en-US"/>
              </w:rPr>
              <w:t xml:space="preserve"> THEN R ELSE N/A</w:t>
            </w:r>
          </w:p>
        </w:tc>
      </w:tr>
      <w:tr w:rsidR="009877AD" w:rsidRPr="00A564B4" w14:paraId="69EE4F42" w14:textId="77777777" w:rsidTr="00BC6DDF">
        <w:trPr>
          <w:cantSplit/>
          <w:trHeight w:val="105"/>
        </w:trPr>
        <w:tc>
          <w:tcPr>
            <w:tcW w:w="9750" w:type="dxa"/>
          </w:tcPr>
          <w:p w14:paraId="3EEECAFE" w14:textId="77777777" w:rsidR="009877AD" w:rsidRPr="00A564B4" w:rsidRDefault="009877AD" w:rsidP="00A5143A">
            <w:pPr>
              <w:pStyle w:val="TAN"/>
              <w:rPr>
                <w:lang w:eastAsia="en-US"/>
              </w:rPr>
            </w:pPr>
            <w:r w:rsidRPr="00A564B4">
              <w:rPr>
                <w:lang w:eastAsia="en-US"/>
              </w:rPr>
              <w:t>C22</w:t>
            </w:r>
            <w:r w:rsidRPr="00A564B4">
              <w:rPr>
                <w:lang w:eastAsia="en-US"/>
              </w:rPr>
              <w:tab/>
            </w:r>
            <w:r w:rsidR="008775D1" w:rsidRPr="00A564B4">
              <w:rPr>
                <w:lang w:eastAsia="en-US"/>
              </w:rPr>
              <w:t>IF (</w:t>
            </w:r>
            <w:r w:rsidR="00412BFE" w:rsidRPr="00A564B4">
              <w:t>NOT(A.4.3-4a/1 OR A.4.3-4a/1a OR A.4.3-4aa/1)</w:t>
            </w:r>
            <w:r w:rsidR="008775D1" w:rsidRPr="00A564B4">
              <w:rPr>
                <w:lang w:eastAsia="en-US"/>
              </w:rPr>
              <w:t xml:space="preserve"> AND A.4.1-1/1 AND A.4.6.1-1/2) THEN R ELSE N/A</w:t>
            </w:r>
          </w:p>
        </w:tc>
      </w:tr>
      <w:tr w:rsidR="009877AD" w:rsidRPr="00A564B4" w14:paraId="6250180D" w14:textId="77777777" w:rsidTr="00BC6DDF">
        <w:trPr>
          <w:cantSplit/>
          <w:trHeight w:val="105"/>
        </w:trPr>
        <w:tc>
          <w:tcPr>
            <w:tcW w:w="9750" w:type="dxa"/>
          </w:tcPr>
          <w:p w14:paraId="766380C6" w14:textId="77777777" w:rsidR="009877AD" w:rsidRPr="00A564B4" w:rsidRDefault="009877AD" w:rsidP="00A5143A">
            <w:pPr>
              <w:pStyle w:val="TAN"/>
              <w:rPr>
                <w:lang w:eastAsia="en-US"/>
              </w:rPr>
            </w:pPr>
            <w:r w:rsidRPr="00A564B4">
              <w:rPr>
                <w:lang w:eastAsia="en-US"/>
              </w:rPr>
              <w:t>C23</w:t>
            </w:r>
            <w:r w:rsidRPr="00A564B4">
              <w:rPr>
                <w:lang w:eastAsia="en-US"/>
              </w:rPr>
              <w:tab/>
            </w:r>
            <w:r w:rsidR="00700B04" w:rsidRPr="00A564B4">
              <w:rPr>
                <w:lang w:eastAsia="en-US"/>
              </w:rPr>
              <w:t>Void</w:t>
            </w:r>
          </w:p>
        </w:tc>
      </w:tr>
      <w:tr w:rsidR="009877AD" w:rsidRPr="00A564B4" w14:paraId="5D0652BE" w14:textId="77777777" w:rsidTr="00BC6DDF">
        <w:trPr>
          <w:cantSplit/>
          <w:trHeight w:val="105"/>
        </w:trPr>
        <w:tc>
          <w:tcPr>
            <w:tcW w:w="9750" w:type="dxa"/>
          </w:tcPr>
          <w:p w14:paraId="35B788C2" w14:textId="77777777" w:rsidR="009877AD" w:rsidRPr="00A564B4" w:rsidRDefault="009877AD" w:rsidP="00A5143A">
            <w:pPr>
              <w:pStyle w:val="TAN"/>
              <w:rPr>
                <w:lang w:eastAsia="en-US"/>
              </w:rPr>
            </w:pPr>
            <w:r w:rsidRPr="00A564B4">
              <w:rPr>
                <w:lang w:eastAsia="en-US"/>
              </w:rPr>
              <w:t>C24</w:t>
            </w:r>
            <w:r w:rsidRPr="00A564B4">
              <w:rPr>
                <w:lang w:eastAsia="en-US"/>
              </w:rPr>
              <w:tab/>
              <w:t>IF (</w:t>
            </w:r>
            <w:r w:rsidR="00412BFE" w:rsidRPr="00A564B4">
              <w:t>NOT(A.4.3-4a/1 OR A.4.3-4a/1a OR A.4.3-4aa/1)</w:t>
            </w:r>
            <w:r w:rsidR="00A7206C" w:rsidRPr="00A564B4">
              <w:rPr>
                <w:lang w:eastAsia="en-US"/>
              </w:rPr>
              <w:t xml:space="preserve"> AND </w:t>
            </w:r>
            <w:r w:rsidRPr="00A564B4">
              <w:rPr>
                <w:lang w:eastAsia="en-US"/>
              </w:rPr>
              <w:t>A.4.1-1/2 AND A.4.6.1-1/2) THEN R ELSE N/A</w:t>
            </w:r>
          </w:p>
        </w:tc>
      </w:tr>
      <w:tr w:rsidR="003143EE" w:rsidRPr="00A564B4" w14:paraId="7DB4DDC4" w14:textId="77777777" w:rsidTr="00BC6DDF">
        <w:trPr>
          <w:cantSplit/>
          <w:trHeight w:val="105"/>
        </w:trPr>
        <w:tc>
          <w:tcPr>
            <w:tcW w:w="9750" w:type="dxa"/>
          </w:tcPr>
          <w:p w14:paraId="56A11BD0" w14:textId="77777777" w:rsidR="003143EE" w:rsidRPr="00A564B4" w:rsidRDefault="00744DB7" w:rsidP="00FB3F04">
            <w:pPr>
              <w:pStyle w:val="TAN"/>
              <w:rPr>
                <w:lang w:eastAsia="en-US"/>
              </w:rPr>
            </w:pPr>
            <w:r w:rsidRPr="00A564B4">
              <w:rPr>
                <w:lang w:eastAsia="en-US"/>
              </w:rPr>
              <w:t>C25</w:t>
            </w:r>
            <w:r w:rsidR="003143EE" w:rsidRPr="00A564B4">
              <w:rPr>
                <w:lang w:eastAsia="en-US"/>
              </w:rPr>
              <w:tab/>
              <w:t>IF</w:t>
            </w:r>
            <w:r w:rsidR="0034770E" w:rsidRPr="00A564B4">
              <w:rPr>
                <w:lang w:eastAsia="en-US"/>
              </w:rPr>
              <w:t xml:space="preserve"> </w:t>
            </w:r>
            <w:r w:rsidR="003143EE" w:rsidRPr="00A564B4">
              <w:rPr>
                <w:lang w:eastAsia="zh-CN"/>
              </w:rPr>
              <w:t>(</w:t>
            </w:r>
            <w:r w:rsidR="00412BFE" w:rsidRPr="00A564B4">
              <w:rPr>
                <w:lang w:eastAsia="zh-CN"/>
              </w:rPr>
              <w:t>NOT(A.4.3-4a/1 OR A.4.3-4a/1a OR A.4.3-4aa/1)</w:t>
            </w:r>
            <w:r w:rsidR="00A7206C" w:rsidRPr="00A564B4">
              <w:rPr>
                <w:lang w:eastAsia="zh-CN"/>
              </w:rPr>
              <w:t xml:space="preserve"> AND </w:t>
            </w:r>
            <w:r w:rsidR="003143EE" w:rsidRPr="00A564B4">
              <w:rPr>
                <w:lang w:eastAsia="zh-CN"/>
              </w:rPr>
              <w:t>(</w:t>
            </w:r>
            <w:smartTag w:uri="urn:schemas-microsoft-com:office:smarttags" w:element="chsdate">
              <w:smartTagPr>
                <w:attr w:name="IsROCDate" w:val="False"/>
                <w:attr w:name="IsLunarDate" w:val="False"/>
                <w:attr w:name="Day" w:val="30"/>
                <w:attr w:name="Month" w:val="12"/>
                <w:attr w:name="Year" w:val="1899"/>
              </w:smartTagPr>
              <w:r w:rsidR="003143EE" w:rsidRPr="00A564B4">
                <w:rPr>
                  <w:lang w:eastAsia="en-US"/>
                </w:rPr>
                <w:t>A.4.1</w:t>
              </w:r>
            </w:smartTag>
            <w:r w:rsidR="003143EE" w:rsidRPr="00A564B4">
              <w:rPr>
                <w:lang w:eastAsia="en-US"/>
              </w:rPr>
              <w:t>-1/1</w:t>
            </w:r>
            <w:r w:rsidR="003143EE" w:rsidRPr="00A564B4">
              <w:rPr>
                <w:lang w:eastAsia="zh-CN"/>
              </w:rPr>
              <w:t>) AND A.4.4-3</w:t>
            </w:r>
            <w:r w:rsidR="00FB3F04" w:rsidRPr="00A564B4">
              <w:rPr>
                <w:rFonts w:eastAsia="PMingLiU"/>
                <w:lang w:eastAsia="zh-TW"/>
              </w:rPr>
              <w:t>a</w:t>
            </w:r>
            <w:r w:rsidR="003143EE" w:rsidRPr="00A564B4">
              <w:rPr>
                <w:lang w:eastAsia="zh-CN"/>
              </w:rPr>
              <w:t>/103)</w:t>
            </w:r>
            <w:r w:rsidR="003143EE" w:rsidRPr="00A564B4">
              <w:rPr>
                <w:lang w:eastAsia="en-US"/>
              </w:rPr>
              <w:t xml:space="preserve"> THEN R ELSE N/A</w:t>
            </w:r>
          </w:p>
        </w:tc>
      </w:tr>
      <w:tr w:rsidR="006A34C3" w:rsidRPr="00A564B4" w14:paraId="5DDA1127" w14:textId="77777777" w:rsidTr="00BC6DDF">
        <w:trPr>
          <w:cantSplit/>
          <w:trHeight w:val="105"/>
        </w:trPr>
        <w:tc>
          <w:tcPr>
            <w:tcW w:w="9750" w:type="dxa"/>
          </w:tcPr>
          <w:p w14:paraId="1EAC94ED" w14:textId="77777777" w:rsidR="006A34C3" w:rsidRPr="00A564B4" w:rsidRDefault="006A34C3" w:rsidP="0019260F">
            <w:pPr>
              <w:pStyle w:val="TAN"/>
            </w:pPr>
            <w:r w:rsidRPr="00A564B4">
              <w:rPr>
                <w:lang w:eastAsia="zh-TW"/>
              </w:rPr>
              <w:t>C25m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159ABACE" w14:textId="77777777" w:rsidTr="00BC6DDF">
        <w:trPr>
          <w:cantSplit/>
          <w:trHeight w:val="105"/>
        </w:trPr>
        <w:tc>
          <w:tcPr>
            <w:tcW w:w="9750" w:type="dxa"/>
          </w:tcPr>
          <w:p w14:paraId="11D0E2D5" w14:textId="77777777" w:rsidR="00D0766E" w:rsidRPr="00A564B4" w:rsidRDefault="00D0766E" w:rsidP="00DC2107">
            <w:pPr>
              <w:pStyle w:val="TAN"/>
              <w:rPr>
                <w:lang w:eastAsia="en-US"/>
              </w:rPr>
            </w:pPr>
            <w:r w:rsidRPr="00A564B4">
              <w:rPr>
                <w:lang w:eastAsia="zh-TW"/>
              </w:rPr>
              <w:t>C25a</w:t>
            </w:r>
            <w:r w:rsidRPr="00A564B4">
              <w:rPr>
                <w:lang w:eastAsia="zh-TW"/>
              </w:rPr>
              <w:tab/>
            </w:r>
            <w:r w:rsidRPr="00A564B4">
              <w:rPr>
                <w:lang w:eastAsia="en-US"/>
              </w:rPr>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A.4.4-3b/103)</w:t>
            </w:r>
            <w:r w:rsidRPr="00A564B4">
              <w:rPr>
                <w:lang w:eastAsia="en-US"/>
              </w:rPr>
              <w:t xml:space="preserve"> THEN R ELSE N/A</w:t>
            </w:r>
          </w:p>
        </w:tc>
      </w:tr>
      <w:tr w:rsidR="006A34C3" w:rsidRPr="00A564B4" w14:paraId="6C5520FA" w14:textId="77777777" w:rsidTr="00BC6DDF">
        <w:trPr>
          <w:cantSplit/>
          <w:trHeight w:val="105"/>
        </w:trPr>
        <w:tc>
          <w:tcPr>
            <w:tcW w:w="9750" w:type="dxa"/>
          </w:tcPr>
          <w:p w14:paraId="6BFD37DE" w14:textId="77777777" w:rsidR="006A34C3" w:rsidRPr="00A564B4" w:rsidRDefault="006A34C3" w:rsidP="001926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13E1608" w14:textId="77777777" w:rsidTr="00BC6DDF">
        <w:trPr>
          <w:cantSplit/>
          <w:trHeight w:val="105"/>
        </w:trPr>
        <w:tc>
          <w:tcPr>
            <w:tcW w:w="9750" w:type="dxa"/>
          </w:tcPr>
          <w:p w14:paraId="18DF153A" w14:textId="77777777" w:rsidR="006A34C3" w:rsidRPr="00A564B4" w:rsidRDefault="006A34C3" w:rsidP="001926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w:t>
            </w:r>
            <w:r w:rsidRPr="00A564B4">
              <w:t xml:space="preserve"> THEN R ELSE N/A</w:t>
            </w:r>
          </w:p>
        </w:tc>
      </w:tr>
      <w:tr w:rsidR="006A34C3" w:rsidRPr="00A564B4" w14:paraId="7D9643BD" w14:textId="77777777" w:rsidTr="00BC6DDF">
        <w:trPr>
          <w:cantSplit/>
          <w:trHeight w:val="105"/>
        </w:trPr>
        <w:tc>
          <w:tcPr>
            <w:tcW w:w="9750" w:type="dxa"/>
          </w:tcPr>
          <w:p w14:paraId="05E00115" w14:textId="77777777" w:rsidR="006A34C3" w:rsidRPr="00A564B4" w:rsidRDefault="006A34C3" w:rsidP="001926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21EB3F2D" w14:textId="77777777" w:rsidTr="00BC6DDF">
        <w:trPr>
          <w:cantSplit/>
          <w:trHeight w:val="105"/>
        </w:trPr>
        <w:tc>
          <w:tcPr>
            <w:tcW w:w="9750" w:type="dxa"/>
          </w:tcPr>
          <w:p w14:paraId="08B1A3F2" w14:textId="77777777" w:rsidR="006A34C3" w:rsidRPr="00A564B4" w:rsidRDefault="006A34C3" w:rsidP="001926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w:t>
            </w:r>
            <w:r w:rsidRPr="00A564B4">
              <w:t xml:space="preserve"> THEN R ELSE N/A</w:t>
            </w:r>
          </w:p>
        </w:tc>
      </w:tr>
      <w:tr w:rsidR="006A34C3" w:rsidRPr="00A564B4" w14:paraId="26F474E6" w14:textId="77777777" w:rsidTr="00BC6DDF">
        <w:trPr>
          <w:cantSplit/>
          <w:trHeight w:val="105"/>
        </w:trPr>
        <w:tc>
          <w:tcPr>
            <w:tcW w:w="9750" w:type="dxa"/>
          </w:tcPr>
          <w:p w14:paraId="58E36708" w14:textId="77777777" w:rsidR="006A34C3" w:rsidRPr="00A564B4" w:rsidRDefault="006A34C3" w:rsidP="001926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1C3BDCFF" w14:textId="77777777" w:rsidTr="00BC6DDF">
        <w:trPr>
          <w:cantSplit/>
          <w:trHeight w:val="105"/>
        </w:trPr>
        <w:tc>
          <w:tcPr>
            <w:tcW w:w="9750" w:type="dxa"/>
          </w:tcPr>
          <w:p w14:paraId="0B3570FA" w14:textId="77777777" w:rsidR="006A34C3" w:rsidRPr="00A564B4" w:rsidRDefault="006A34C3" w:rsidP="0019260F">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w:t>
            </w:r>
            <w:r w:rsidRPr="00A564B4">
              <w:t xml:space="preserve"> THEN R ELSE N/A</w:t>
            </w:r>
          </w:p>
        </w:tc>
      </w:tr>
      <w:tr w:rsidR="006A34C3" w:rsidRPr="00A564B4" w14:paraId="0D97F29D" w14:textId="77777777" w:rsidTr="00BC6DDF">
        <w:trPr>
          <w:cantSplit/>
          <w:trHeight w:val="105"/>
        </w:trPr>
        <w:tc>
          <w:tcPr>
            <w:tcW w:w="9750" w:type="dxa"/>
          </w:tcPr>
          <w:p w14:paraId="3F99E2A0" w14:textId="77777777" w:rsidR="006A34C3" w:rsidRPr="00A564B4" w:rsidRDefault="006A34C3" w:rsidP="0019260F">
            <w:pPr>
              <w:pStyle w:val="TAN"/>
              <w:rPr>
                <w:lang w:eastAsia="zh-TW"/>
              </w:rPr>
            </w:pPr>
            <w:r w:rsidRPr="00A564B4">
              <w:rPr>
                <w:lang w:eastAsia="zh-TW"/>
              </w:rPr>
              <w:t>C25dm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0246407" w14:textId="77777777" w:rsidTr="00BC6DDF">
        <w:trPr>
          <w:cantSplit/>
          <w:trHeight w:val="105"/>
        </w:trPr>
        <w:tc>
          <w:tcPr>
            <w:tcW w:w="9750" w:type="dxa"/>
          </w:tcPr>
          <w:p w14:paraId="19432663" w14:textId="77777777" w:rsidR="006A34C3" w:rsidRPr="00A564B4" w:rsidRDefault="006A34C3" w:rsidP="001926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w:t>
            </w:r>
            <w:r w:rsidRPr="00A564B4">
              <w:t xml:space="preserve"> THEN R ELSE N/A</w:t>
            </w:r>
          </w:p>
        </w:tc>
      </w:tr>
      <w:tr w:rsidR="006A34C3" w:rsidRPr="00A564B4" w14:paraId="57701F3A" w14:textId="77777777" w:rsidTr="00BC6DDF">
        <w:trPr>
          <w:cantSplit/>
          <w:trHeight w:val="105"/>
        </w:trPr>
        <w:tc>
          <w:tcPr>
            <w:tcW w:w="9750" w:type="dxa"/>
          </w:tcPr>
          <w:p w14:paraId="4F1E45FF" w14:textId="77777777" w:rsidR="006A34C3" w:rsidRPr="00A564B4" w:rsidRDefault="006A34C3" w:rsidP="001926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55B7EF2" w14:textId="77777777" w:rsidTr="00BC6DDF">
        <w:trPr>
          <w:cantSplit/>
          <w:trHeight w:val="105"/>
        </w:trPr>
        <w:tc>
          <w:tcPr>
            <w:tcW w:w="9750" w:type="dxa"/>
          </w:tcPr>
          <w:p w14:paraId="036ADAE0" w14:textId="77777777" w:rsidR="00D0766E" w:rsidRPr="00A564B4" w:rsidRDefault="00D0766E" w:rsidP="00DC2107">
            <w:pPr>
              <w:pStyle w:val="TAN"/>
              <w:rPr>
                <w:lang w:eastAsia="en-US"/>
              </w:rPr>
            </w:pPr>
            <w:r w:rsidRPr="00A564B4">
              <w:rPr>
                <w:lang w:eastAsia="en-US"/>
              </w:rPr>
              <w:t>C25</w:t>
            </w:r>
            <w:r w:rsidRPr="00A564B4">
              <w:rPr>
                <w:lang w:eastAsia="zh-CN"/>
              </w:rPr>
              <w:t>h</w:t>
            </w:r>
            <w:r w:rsidRPr="00A564B4">
              <w:rPr>
                <w:lang w:eastAsia="en-US"/>
              </w:rPr>
              <w:tab/>
              <w:t xml:space="preserve">IF </w:t>
            </w:r>
            <w:r w:rsidRPr="00A564B4">
              <w:rPr>
                <w:lang w:eastAsia="zh-CN"/>
              </w:rPr>
              <w:t>(</w:t>
            </w:r>
            <w:r w:rsidRPr="00A564B4">
              <w:rPr>
                <w:lang w:eastAsia="en-US"/>
              </w:rPr>
              <w:t>A.4.1-1/1</w:t>
            </w:r>
            <w:r w:rsidRPr="00A564B4">
              <w:rPr>
                <w:lang w:eastAsia="zh-CN"/>
              </w:rPr>
              <w:t xml:space="preserve"> AND A.4.4-3a/103 AND A.4.5-1/18)</w:t>
            </w:r>
            <w:r w:rsidRPr="00A564B4">
              <w:rPr>
                <w:lang w:eastAsia="en-US"/>
              </w:rPr>
              <w:t xml:space="preserve"> THEN R ELSE N/A</w:t>
            </w:r>
          </w:p>
        </w:tc>
      </w:tr>
      <w:tr w:rsidR="006A34C3" w:rsidRPr="00A564B4" w14:paraId="35BE7C3B" w14:textId="77777777" w:rsidTr="00BC6DDF">
        <w:trPr>
          <w:cantSplit/>
          <w:trHeight w:val="105"/>
        </w:trPr>
        <w:tc>
          <w:tcPr>
            <w:tcW w:w="9750" w:type="dxa"/>
          </w:tcPr>
          <w:p w14:paraId="1221CCE7" w14:textId="77777777" w:rsidR="006A34C3" w:rsidRPr="00A564B4" w:rsidRDefault="006A34C3" w:rsidP="001926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0ECE888" w14:textId="77777777" w:rsidTr="00BC6DDF">
        <w:trPr>
          <w:cantSplit/>
          <w:trHeight w:val="105"/>
        </w:trPr>
        <w:tc>
          <w:tcPr>
            <w:tcW w:w="9750" w:type="dxa"/>
          </w:tcPr>
          <w:p w14:paraId="67B0B3C1" w14:textId="77777777" w:rsidR="00D0766E" w:rsidRPr="00A564B4" w:rsidRDefault="00D0766E" w:rsidP="00D524F3">
            <w:pPr>
              <w:pStyle w:val="TAN"/>
              <w:rPr>
                <w:lang w:eastAsia="en-US"/>
              </w:rPr>
            </w:pPr>
            <w:r w:rsidRPr="00A564B4">
              <w:rPr>
                <w:lang w:eastAsia="en-US"/>
              </w:rPr>
              <w:t>C25x</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1655D438" w14:textId="77777777" w:rsidTr="00BC6DDF">
        <w:trPr>
          <w:cantSplit/>
          <w:trHeight w:val="105"/>
        </w:trPr>
        <w:tc>
          <w:tcPr>
            <w:tcW w:w="9750" w:type="dxa"/>
          </w:tcPr>
          <w:p w14:paraId="1BA14EB9" w14:textId="77777777" w:rsidR="006A34C3" w:rsidRPr="00A564B4" w:rsidRDefault="006A34C3" w:rsidP="0019260F">
            <w:pPr>
              <w:pStyle w:val="TAN"/>
            </w:pPr>
            <w:r w:rsidRPr="00A564B4">
              <w:t>C25xm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298CA1D7" w14:textId="77777777" w:rsidTr="00BC6DDF">
        <w:trPr>
          <w:cantSplit/>
          <w:trHeight w:val="105"/>
        </w:trPr>
        <w:tc>
          <w:tcPr>
            <w:tcW w:w="9750" w:type="dxa"/>
          </w:tcPr>
          <w:p w14:paraId="75BB327B" w14:textId="77777777" w:rsidR="00D0766E" w:rsidRPr="00A564B4" w:rsidRDefault="00D0766E" w:rsidP="0022682F">
            <w:pPr>
              <w:pStyle w:val="TAN"/>
              <w:rPr>
                <w:lang w:eastAsia="ko-KR"/>
              </w:rPr>
            </w:pPr>
            <w:r w:rsidRPr="00A564B4">
              <w:rPr>
                <w:lang w:eastAsia="en-US"/>
              </w:rPr>
              <w:t>C25</w:t>
            </w:r>
            <w:r w:rsidRPr="00A564B4">
              <w:rPr>
                <w:lang w:eastAsia="ko-KR"/>
              </w:rPr>
              <w:t>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C57EBD8" w14:textId="77777777" w:rsidTr="00BC6DDF">
        <w:trPr>
          <w:cantSplit/>
          <w:trHeight w:val="105"/>
        </w:trPr>
        <w:tc>
          <w:tcPr>
            <w:tcW w:w="9750" w:type="dxa"/>
          </w:tcPr>
          <w:p w14:paraId="13298ECC" w14:textId="77777777" w:rsidR="006A34C3" w:rsidRPr="00A564B4" w:rsidRDefault="006A34C3" w:rsidP="0019260F">
            <w:pPr>
              <w:pStyle w:val="TAN"/>
            </w:pPr>
            <w:r w:rsidRPr="00A564B4">
              <w:t>C25</w:t>
            </w:r>
            <w:r w:rsidRPr="00A564B4">
              <w:rPr>
                <w:lang w:eastAsia="ko-KR"/>
              </w:rPr>
              <w:t>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508775EC" w14:textId="77777777" w:rsidTr="00BC6DDF">
        <w:trPr>
          <w:cantSplit/>
          <w:trHeight w:val="105"/>
        </w:trPr>
        <w:tc>
          <w:tcPr>
            <w:tcW w:w="9750" w:type="dxa"/>
          </w:tcPr>
          <w:p w14:paraId="13FF9F1A" w14:textId="77777777" w:rsidR="00D0766E" w:rsidRPr="00A564B4" w:rsidRDefault="00D0766E" w:rsidP="00A5143A">
            <w:pPr>
              <w:pStyle w:val="TAN"/>
              <w:rPr>
                <w:lang w:eastAsia="en-US"/>
              </w:rPr>
            </w:pPr>
            <w:r w:rsidRPr="00A564B4">
              <w:rPr>
                <w:lang w:eastAsia="en-US"/>
              </w:rPr>
              <w:t>C26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lang w:eastAsia="en-US"/>
              </w:rPr>
              <w:t xml:space="preserve"> THEN R ELSE N/A</w:t>
            </w:r>
          </w:p>
        </w:tc>
      </w:tr>
      <w:tr w:rsidR="006A34C3" w:rsidRPr="00A564B4" w14:paraId="297E7D3C" w14:textId="77777777" w:rsidTr="00BC6DDF">
        <w:trPr>
          <w:cantSplit/>
          <w:trHeight w:val="105"/>
        </w:trPr>
        <w:tc>
          <w:tcPr>
            <w:tcW w:w="9750" w:type="dxa"/>
          </w:tcPr>
          <w:p w14:paraId="77C3B187" w14:textId="77777777" w:rsidR="006A34C3" w:rsidRPr="00A564B4" w:rsidRDefault="006A34C3" w:rsidP="0019260F">
            <w:pPr>
              <w:pStyle w:val="TAN"/>
            </w:pPr>
            <w:r w:rsidRPr="00A564B4">
              <w:t>C26m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64563B69" w14:textId="77777777" w:rsidTr="00BC6DDF">
        <w:trPr>
          <w:cantSplit/>
          <w:trHeight w:val="105"/>
        </w:trPr>
        <w:tc>
          <w:tcPr>
            <w:tcW w:w="9750" w:type="dxa"/>
          </w:tcPr>
          <w:p w14:paraId="74971D91" w14:textId="77777777" w:rsidR="006A34C3" w:rsidRPr="00A564B4" w:rsidRDefault="006A34C3" w:rsidP="0019260F">
            <w:pPr>
              <w:pStyle w:val="TAN"/>
            </w:pPr>
            <w:r w:rsidRPr="00A564B4">
              <w:t>C26a</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6A34C3" w:rsidRPr="00A564B4" w14:paraId="2A7CF7A2" w14:textId="77777777" w:rsidTr="00BC6DDF">
        <w:trPr>
          <w:cantSplit/>
          <w:trHeight w:val="105"/>
        </w:trPr>
        <w:tc>
          <w:tcPr>
            <w:tcW w:w="9750" w:type="dxa"/>
          </w:tcPr>
          <w:p w14:paraId="5B320F2C" w14:textId="77777777" w:rsidR="006A34C3" w:rsidRPr="00A564B4" w:rsidRDefault="006A34C3" w:rsidP="0019260F">
            <w:pPr>
              <w:pStyle w:val="TAN"/>
            </w:pPr>
            <w:r w:rsidRPr="00A564B4">
              <w:t>C26am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5E4AD019" w14:textId="77777777" w:rsidTr="00BC6DDF">
        <w:trPr>
          <w:cantSplit/>
          <w:trHeight w:val="105"/>
        </w:trPr>
        <w:tc>
          <w:tcPr>
            <w:tcW w:w="9750" w:type="dxa"/>
          </w:tcPr>
          <w:p w14:paraId="1734C3DE" w14:textId="77777777" w:rsidR="00D0766E" w:rsidRPr="00A564B4" w:rsidRDefault="00D0766E" w:rsidP="00DC2107">
            <w:pPr>
              <w:pStyle w:val="TAN"/>
              <w:rPr>
                <w:lang w:eastAsia="en-US"/>
              </w:rPr>
            </w:pPr>
            <w:r w:rsidRPr="00A564B4">
              <w:rPr>
                <w:lang w:eastAsia="en-US"/>
              </w:rPr>
              <w:t>C26</w:t>
            </w:r>
            <w:r w:rsidRPr="00A564B4">
              <w:rPr>
                <w:lang w:eastAsia="zh-CN"/>
              </w:rPr>
              <w:t>h</w:t>
            </w:r>
            <w:r w:rsidRPr="00A564B4">
              <w:rPr>
                <w:lang w:eastAsia="en-US"/>
              </w:rPr>
              <w:tab/>
              <w:t xml:space="preserve">IF </w:t>
            </w:r>
            <w:r w:rsidRPr="00A564B4">
              <w:rPr>
                <w:lang w:eastAsia="zh-CN"/>
              </w:rPr>
              <w:t>((</w:t>
            </w:r>
            <w:r w:rsidRPr="00A564B4">
              <w:rPr>
                <w:rFonts w:eastAsia="PMingLiU"/>
                <w:lang w:eastAsia="zh-TW"/>
              </w:rPr>
              <w:t>(</w:t>
            </w:r>
            <w:r w:rsidRPr="00A564B4">
              <w:rPr>
                <w:lang w:eastAsia="en-US"/>
              </w:rPr>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rPr>
                <w:lang w:eastAsia="en-US"/>
              </w:rPr>
              <w:t xml:space="preserve"> THEN R ELSE N/A</w:t>
            </w:r>
          </w:p>
        </w:tc>
      </w:tr>
      <w:tr w:rsidR="006A34C3" w:rsidRPr="00A564B4" w14:paraId="5BEF2D93" w14:textId="77777777" w:rsidTr="00BC6DDF">
        <w:trPr>
          <w:cantSplit/>
          <w:trHeight w:val="105"/>
        </w:trPr>
        <w:tc>
          <w:tcPr>
            <w:tcW w:w="9750" w:type="dxa"/>
          </w:tcPr>
          <w:p w14:paraId="771E2E9D" w14:textId="77777777" w:rsidR="006A34C3" w:rsidRPr="00A564B4" w:rsidRDefault="006A34C3" w:rsidP="001926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D0766E" w:rsidRPr="00A564B4" w14:paraId="7EEDF75C" w14:textId="77777777" w:rsidTr="00BC6DDF">
        <w:trPr>
          <w:cantSplit/>
          <w:trHeight w:val="105"/>
        </w:trPr>
        <w:tc>
          <w:tcPr>
            <w:tcW w:w="9750" w:type="dxa"/>
          </w:tcPr>
          <w:p w14:paraId="01B45A04" w14:textId="77777777" w:rsidR="00D0766E" w:rsidRPr="00A564B4" w:rsidRDefault="00D0766E" w:rsidP="00A5143A">
            <w:pPr>
              <w:pStyle w:val="TAN"/>
              <w:rPr>
                <w:lang w:eastAsia="en-US"/>
              </w:rPr>
            </w:pPr>
            <w:r w:rsidRPr="00A564B4">
              <w:rPr>
                <w:lang w:eastAsia="en-US"/>
              </w:rPr>
              <w:t>C27</w:t>
            </w:r>
            <w:r w:rsidRPr="00A564B4">
              <w:rPr>
                <w:lang w:eastAsia="en-US"/>
              </w:rPr>
              <w:tab/>
              <w:t>Void</w:t>
            </w:r>
          </w:p>
        </w:tc>
      </w:tr>
      <w:tr w:rsidR="00D0766E" w:rsidRPr="00A564B4" w14:paraId="0BB1BBCA" w14:textId="77777777" w:rsidTr="00BC6DDF">
        <w:trPr>
          <w:cantSplit/>
          <w:trHeight w:val="105"/>
        </w:trPr>
        <w:tc>
          <w:tcPr>
            <w:tcW w:w="9750" w:type="dxa"/>
          </w:tcPr>
          <w:p w14:paraId="0A376F33" w14:textId="77777777" w:rsidR="00D0766E" w:rsidRPr="00A564B4" w:rsidRDefault="00D0766E" w:rsidP="00A5143A">
            <w:pPr>
              <w:pStyle w:val="TAN"/>
              <w:rPr>
                <w:lang w:eastAsia="en-US"/>
              </w:rPr>
            </w:pPr>
            <w:r w:rsidRPr="00A564B4">
              <w:rPr>
                <w:lang w:eastAsia="en-US"/>
              </w:rPr>
              <w:t>C28</w:t>
            </w:r>
            <w:r w:rsidRPr="00A564B4">
              <w:rPr>
                <w:lang w:eastAsia="en-US"/>
              </w:rPr>
              <w:tab/>
            </w:r>
            <w:r w:rsidR="008150C2" w:rsidRPr="00A564B4">
              <w:rPr>
                <w:lang w:eastAsia="zh-TW"/>
              </w:rPr>
              <w:t>Void</w:t>
            </w:r>
          </w:p>
        </w:tc>
      </w:tr>
      <w:tr w:rsidR="00D0766E" w:rsidRPr="00A564B4" w14:paraId="47EF352B" w14:textId="77777777" w:rsidTr="00BC6DDF">
        <w:trPr>
          <w:cantSplit/>
          <w:trHeight w:val="105"/>
        </w:trPr>
        <w:tc>
          <w:tcPr>
            <w:tcW w:w="9750" w:type="dxa"/>
          </w:tcPr>
          <w:p w14:paraId="3C7DFA11" w14:textId="77777777" w:rsidR="00D0766E" w:rsidRPr="00A564B4" w:rsidRDefault="00D0766E" w:rsidP="00B85CEE">
            <w:pPr>
              <w:pStyle w:val="TAN"/>
              <w:rPr>
                <w:lang w:eastAsia="en-US"/>
              </w:rPr>
            </w:pPr>
            <w:r w:rsidRPr="00A564B4">
              <w:rPr>
                <w:lang w:eastAsia="en-US"/>
              </w:rPr>
              <w:t>C28y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rPr>
                <w:lang w:eastAsia="en-US"/>
              </w:rPr>
              <w:t xml:space="preserve">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6D8AC42B" w14:textId="77777777" w:rsidTr="00BC6DDF">
        <w:trPr>
          <w:cantSplit/>
          <w:trHeight w:val="105"/>
        </w:trPr>
        <w:tc>
          <w:tcPr>
            <w:tcW w:w="9750" w:type="dxa"/>
          </w:tcPr>
          <w:p w14:paraId="3ED7880A" w14:textId="77777777" w:rsidR="006A34C3" w:rsidRPr="00A564B4" w:rsidRDefault="006A34C3" w:rsidP="0019260F">
            <w:pPr>
              <w:pStyle w:val="TAN"/>
            </w:pPr>
            <w:r w:rsidRPr="00A564B4">
              <w:t>C28ym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0CAAE18" w14:textId="77777777" w:rsidTr="00BC6DDF">
        <w:trPr>
          <w:cantSplit/>
          <w:trHeight w:val="105"/>
        </w:trPr>
        <w:tc>
          <w:tcPr>
            <w:tcW w:w="9750" w:type="dxa"/>
          </w:tcPr>
          <w:p w14:paraId="7F948BF8" w14:textId="77777777" w:rsidR="00D0766E" w:rsidRPr="00A564B4" w:rsidDel="00744DB7" w:rsidRDefault="00D0766E" w:rsidP="008718D8">
            <w:pPr>
              <w:pStyle w:val="TAN"/>
              <w:rPr>
                <w:lang w:eastAsia="en-US"/>
              </w:rPr>
            </w:pPr>
            <w:r w:rsidRPr="00A564B4">
              <w:rPr>
                <w:lang w:eastAsia="en-US"/>
              </w:rPr>
              <w:t>C29</w:t>
            </w:r>
            <w:r w:rsidRPr="00A564B4">
              <w:rPr>
                <w:lang w:eastAsia="en-US"/>
              </w:rPr>
              <w:tab/>
              <w:t>IF (</w:t>
            </w:r>
            <w:r w:rsidR="00412BFE" w:rsidRPr="00A564B4">
              <w:t>NOT(A.4.3-4a/1 OR A.4.3-4a/1a OR A.4.3-4aa/1)</w:t>
            </w:r>
            <w:r w:rsidRPr="00A564B4">
              <w:rPr>
                <w:lang w:eastAsia="en-US"/>
              </w:rPr>
              <w:t xml:space="preserve"> AND A.4.1-1/1 AND A.4.4-3</w:t>
            </w:r>
            <w:r w:rsidRPr="00A564B4">
              <w:rPr>
                <w:rFonts w:eastAsia="PMingLiU"/>
                <w:lang w:eastAsia="zh-TW"/>
              </w:rPr>
              <w:t>a</w:t>
            </w:r>
            <w:r w:rsidRPr="00A564B4">
              <w:rPr>
                <w:lang w:eastAsia="en-US"/>
              </w:rPr>
              <w:t>/115) THEN R ELSE N/A</w:t>
            </w:r>
          </w:p>
        </w:tc>
      </w:tr>
      <w:tr w:rsidR="00D0766E" w:rsidRPr="00A564B4" w14:paraId="7141EE6B" w14:textId="77777777" w:rsidTr="00BC6DDF">
        <w:trPr>
          <w:cantSplit/>
          <w:trHeight w:val="105"/>
        </w:trPr>
        <w:tc>
          <w:tcPr>
            <w:tcW w:w="9750" w:type="dxa"/>
          </w:tcPr>
          <w:p w14:paraId="7A859213" w14:textId="77777777" w:rsidR="00D0766E" w:rsidRPr="00A564B4" w:rsidDel="00744DB7" w:rsidRDefault="00D0766E" w:rsidP="008718D8">
            <w:pPr>
              <w:pStyle w:val="TAN"/>
              <w:rPr>
                <w:lang w:eastAsia="en-US"/>
              </w:rPr>
            </w:pPr>
            <w:r w:rsidRPr="00A564B4">
              <w:rPr>
                <w:lang w:eastAsia="en-US"/>
              </w:rPr>
              <w:t>C30</w:t>
            </w:r>
            <w:r w:rsidRPr="00A564B4">
              <w:rPr>
                <w:lang w:eastAsia="en-US"/>
              </w:rPr>
              <w:tab/>
              <w:t>IF (</w:t>
            </w:r>
            <w:r w:rsidR="00412BFE" w:rsidRPr="00A564B4">
              <w:t>NOT(A.4.3-4a/1 OR A.4.3-4a/1a OR A.4.3-4aa/1)</w:t>
            </w:r>
            <w:r w:rsidRPr="00A564B4">
              <w:rPr>
                <w:lang w:eastAsia="en-US"/>
              </w:rPr>
              <w:t xml:space="preserve"> AND A.4.1-1/2 AND A.4.4-3</w:t>
            </w:r>
            <w:r w:rsidRPr="00A564B4">
              <w:rPr>
                <w:rFonts w:eastAsia="PMingLiU"/>
                <w:lang w:eastAsia="zh-TW"/>
              </w:rPr>
              <w:t>b</w:t>
            </w:r>
            <w:r w:rsidRPr="00A564B4">
              <w:rPr>
                <w:lang w:eastAsia="en-US"/>
              </w:rPr>
              <w:t>/115) THEN R ELSE N/A</w:t>
            </w:r>
          </w:p>
        </w:tc>
      </w:tr>
      <w:tr w:rsidR="00D0766E" w:rsidRPr="00A564B4" w14:paraId="6CA2EDB8" w14:textId="77777777" w:rsidTr="00BC6DDF">
        <w:trPr>
          <w:cantSplit/>
          <w:trHeight w:val="105"/>
        </w:trPr>
        <w:tc>
          <w:tcPr>
            <w:tcW w:w="9750" w:type="dxa"/>
          </w:tcPr>
          <w:p w14:paraId="09646C7F" w14:textId="77777777" w:rsidR="00D0766E" w:rsidRPr="00A564B4" w:rsidRDefault="00D0766E" w:rsidP="00A5143A">
            <w:pPr>
              <w:pStyle w:val="TAN"/>
              <w:rPr>
                <w:lang w:eastAsia="en-US"/>
              </w:rPr>
            </w:pPr>
            <w:r w:rsidRPr="00A564B4">
              <w:rPr>
                <w:lang w:eastAsia="en-US"/>
              </w:rPr>
              <w:t>C31</w:t>
            </w:r>
            <w:r w:rsidRPr="00A564B4">
              <w:rPr>
                <w:lang w:eastAsia="en-US"/>
              </w:rPr>
              <w:tab/>
              <w:t>IF (A.4.1-1/1 AND (A.4.3-4/1 OR A.4.3-4/2)) THEN R ELSE N/A</w:t>
            </w:r>
          </w:p>
        </w:tc>
      </w:tr>
      <w:tr w:rsidR="00D0766E" w:rsidRPr="00A564B4" w14:paraId="656C46B9" w14:textId="77777777" w:rsidTr="00BC6DDF">
        <w:trPr>
          <w:cantSplit/>
          <w:trHeight w:val="105"/>
        </w:trPr>
        <w:tc>
          <w:tcPr>
            <w:tcW w:w="9750" w:type="dxa"/>
          </w:tcPr>
          <w:p w14:paraId="4186A4C7" w14:textId="77777777" w:rsidR="00D0766E" w:rsidRPr="00A564B4" w:rsidRDefault="00D0766E" w:rsidP="008718D8">
            <w:pPr>
              <w:pStyle w:val="TAN"/>
              <w:rPr>
                <w:lang w:eastAsia="en-US"/>
              </w:rPr>
            </w:pPr>
            <w:r w:rsidRPr="00A564B4">
              <w:rPr>
                <w:lang w:eastAsia="en-US"/>
              </w:rPr>
              <w:t>C32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A.4.4-1</w:t>
            </w:r>
            <w:r w:rsidRPr="00A564B4">
              <w:rPr>
                <w:rFonts w:eastAsia="PMingLiU"/>
                <w:lang w:eastAsia="zh-TW"/>
              </w:rPr>
              <w:t>a</w:t>
            </w:r>
            <w:r w:rsidRPr="00A564B4">
              <w:rPr>
                <w:lang w:eastAsia="zh-CN"/>
              </w:rPr>
              <w:t>/1)</w:t>
            </w:r>
            <w:r w:rsidRPr="00A564B4">
              <w:rPr>
                <w:lang w:eastAsia="en-US"/>
              </w:rPr>
              <w:t xml:space="preserve"> THEN R ELSE N/A</w:t>
            </w:r>
          </w:p>
        </w:tc>
      </w:tr>
      <w:tr w:rsidR="00D0766E" w:rsidRPr="00A564B4" w14:paraId="4EBE67F2" w14:textId="77777777" w:rsidTr="00BC6DDF">
        <w:trPr>
          <w:cantSplit/>
          <w:trHeight w:val="105"/>
        </w:trPr>
        <w:tc>
          <w:tcPr>
            <w:tcW w:w="9750" w:type="dxa"/>
          </w:tcPr>
          <w:p w14:paraId="05E21EA6" w14:textId="77777777" w:rsidR="00D0766E" w:rsidRPr="00A564B4" w:rsidRDefault="00D0766E" w:rsidP="00A5143A">
            <w:pPr>
              <w:pStyle w:val="TAN"/>
              <w:rPr>
                <w:lang w:eastAsia="en-US"/>
              </w:rPr>
            </w:pPr>
            <w:r w:rsidRPr="00A564B4">
              <w:rPr>
                <w:lang w:eastAsia="en-US"/>
              </w:rPr>
              <w:t>C33</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A.4.4-1b/1)</w:t>
            </w:r>
            <w:r w:rsidRPr="00A564B4">
              <w:rPr>
                <w:lang w:eastAsia="en-US"/>
              </w:rPr>
              <w:t xml:space="preserve"> THEN R ELSE N/A</w:t>
            </w:r>
          </w:p>
        </w:tc>
      </w:tr>
      <w:tr w:rsidR="00D0766E" w:rsidRPr="00A564B4" w14:paraId="080C60EE" w14:textId="77777777" w:rsidTr="00BC6DDF">
        <w:trPr>
          <w:cantSplit/>
          <w:trHeight w:val="105"/>
        </w:trPr>
        <w:tc>
          <w:tcPr>
            <w:tcW w:w="9750" w:type="dxa"/>
          </w:tcPr>
          <w:p w14:paraId="79A69E1B" w14:textId="77777777" w:rsidR="00D0766E" w:rsidRPr="00A564B4" w:rsidRDefault="00D0766E" w:rsidP="00A5143A">
            <w:pPr>
              <w:pStyle w:val="TAN"/>
              <w:rPr>
                <w:lang w:eastAsia="en-US"/>
              </w:rPr>
            </w:pPr>
            <w:r w:rsidRPr="00A564B4">
              <w:rPr>
                <w:lang w:eastAsia="en-US"/>
              </w:rPr>
              <w:t>C34</w:t>
            </w:r>
            <w:r w:rsidRPr="00A564B4">
              <w:rPr>
                <w:lang w:eastAsia="en-US"/>
              </w:rPr>
              <w:tab/>
              <w:t>IF (</w:t>
            </w:r>
            <w:r w:rsidR="00412BFE" w:rsidRPr="00A564B4">
              <w:t>NOT(A.4.3-4a/1 OR A.4.3-4a/1a OR A.4.3-4aa/1)</w:t>
            </w:r>
            <w:r w:rsidRPr="00A564B4">
              <w:rPr>
                <w:lang w:eastAsia="en-US"/>
              </w:rPr>
              <w:t xml:space="preserve"> AND A.4.1-1/2 AND A.4.2-1/5) THEN R ELSE N/A</w:t>
            </w:r>
          </w:p>
        </w:tc>
      </w:tr>
      <w:tr w:rsidR="00D0766E" w:rsidRPr="00A564B4" w14:paraId="404FD907" w14:textId="77777777" w:rsidTr="00BC6DDF">
        <w:trPr>
          <w:cantSplit/>
          <w:trHeight w:val="105"/>
        </w:trPr>
        <w:tc>
          <w:tcPr>
            <w:tcW w:w="9750" w:type="dxa"/>
          </w:tcPr>
          <w:p w14:paraId="5DEF4C52" w14:textId="77777777" w:rsidR="00D0766E" w:rsidRPr="00A564B4" w:rsidRDefault="00D0766E" w:rsidP="0071761F">
            <w:pPr>
              <w:pStyle w:val="TAN"/>
              <w:rPr>
                <w:lang w:eastAsia="en-US"/>
              </w:rPr>
            </w:pPr>
            <w:r w:rsidRPr="00A564B4">
              <w:rPr>
                <w:lang w:eastAsia="en-US"/>
              </w:rPr>
              <w:t>C35</w:t>
            </w:r>
            <w:r w:rsidRPr="00A564B4">
              <w:rPr>
                <w:lang w:eastAsia="en-US"/>
              </w:rPr>
              <w:tab/>
              <w:t>Void</w:t>
            </w:r>
          </w:p>
        </w:tc>
      </w:tr>
      <w:tr w:rsidR="00D0766E" w:rsidRPr="00A564B4" w14:paraId="5A491838" w14:textId="77777777" w:rsidTr="00BC6DDF">
        <w:trPr>
          <w:cantSplit/>
          <w:trHeight w:val="105"/>
        </w:trPr>
        <w:tc>
          <w:tcPr>
            <w:tcW w:w="9750" w:type="dxa"/>
          </w:tcPr>
          <w:p w14:paraId="5245C951" w14:textId="77777777" w:rsidR="00D0766E" w:rsidRPr="00A564B4" w:rsidRDefault="00D0766E" w:rsidP="008718D8">
            <w:pPr>
              <w:pStyle w:val="TAN"/>
              <w:rPr>
                <w:lang w:eastAsia="en-US"/>
              </w:rPr>
            </w:pPr>
            <w:r w:rsidRPr="00A564B4">
              <w:rPr>
                <w:lang w:eastAsia="en-US"/>
              </w:rPr>
              <w:t>C36</w:t>
            </w:r>
            <w:r w:rsidRPr="00A564B4">
              <w:rPr>
                <w:lang w:eastAsia="en-US"/>
              </w:rPr>
              <w:tab/>
              <w:t xml:space="preserve">IF </w:t>
            </w:r>
            <w:r w:rsidR="00412BFE" w:rsidRPr="00A564B4">
              <w:t>NOT(A.4.3-4a/1 OR A.4.3-4a/1a OR A.4.3-4aa/1)</w:t>
            </w:r>
            <w:r w:rsidRPr="00A564B4">
              <w:rPr>
                <w:lang w:eastAsia="en-US"/>
              </w:rPr>
              <w:t xml:space="preserve"> AND A.4.1-1/1 AND A.4.4-1</w:t>
            </w:r>
            <w:r w:rsidRPr="00A564B4">
              <w:rPr>
                <w:rFonts w:eastAsia="PMingLiU"/>
                <w:lang w:eastAsia="zh-TW"/>
              </w:rPr>
              <w:t>a</w:t>
            </w:r>
            <w:r w:rsidRPr="00A564B4">
              <w:rPr>
                <w:lang w:eastAsia="en-US"/>
              </w:rPr>
              <w:t>/2 THEN R ELSE N/A</w:t>
            </w:r>
          </w:p>
        </w:tc>
      </w:tr>
      <w:tr w:rsidR="00D0766E" w:rsidRPr="00A564B4" w14:paraId="5B26BA3A" w14:textId="77777777" w:rsidTr="00BC6DDF">
        <w:trPr>
          <w:cantSplit/>
          <w:trHeight w:val="105"/>
        </w:trPr>
        <w:tc>
          <w:tcPr>
            <w:tcW w:w="9750" w:type="dxa"/>
          </w:tcPr>
          <w:p w14:paraId="4132F67C" w14:textId="77777777" w:rsidR="00D0766E" w:rsidRPr="00A564B4" w:rsidRDefault="00D0766E" w:rsidP="008718D8">
            <w:pPr>
              <w:pStyle w:val="TAN"/>
              <w:rPr>
                <w:lang w:eastAsia="en-US"/>
              </w:rPr>
            </w:pPr>
            <w:r w:rsidRPr="00A564B4">
              <w:rPr>
                <w:lang w:eastAsia="en-US"/>
              </w:rPr>
              <w:t>C37</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/1 THEN R ELSE N/A</w:t>
            </w:r>
          </w:p>
        </w:tc>
      </w:tr>
      <w:tr w:rsidR="00D0766E" w:rsidRPr="00A564B4" w14:paraId="166F0355" w14:textId="77777777" w:rsidTr="00BC6DDF">
        <w:trPr>
          <w:cantSplit/>
          <w:trHeight w:val="105"/>
        </w:trPr>
        <w:tc>
          <w:tcPr>
            <w:tcW w:w="9750" w:type="dxa"/>
          </w:tcPr>
          <w:p w14:paraId="77C33256" w14:textId="77777777" w:rsidR="00D0766E" w:rsidRPr="00A564B4" w:rsidRDefault="00D0766E" w:rsidP="008718D8">
            <w:pPr>
              <w:pStyle w:val="TAN"/>
              <w:rPr>
                <w:lang w:eastAsia="en-US"/>
              </w:rPr>
            </w:pPr>
            <w:r w:rsidRPr="00A564B4">
              <w:rPr>
                <w:lang w:eastAsia="en-US"/>
              </w:rPr>
              <w:t>C38</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/2 THEN R ELSE N/A</w:t>
            </w:r>
          </w:p>
        </w:tc>
      </w:tr>
      <w:tr w:rsidR="00D0766E" w:rsidRPr="00A564B4" w14:paraId="0ADF6E25" w14:textId="77777777" w:rsidTr="00BC6DDF">
        <w:trPr>
          <w:cantSplit/>
          <w:trHeight w:val="105"/>
        </w:trPr>
        <w:tc>
          <w:tcPr>
            <w:tcW w:w="9750" w:type="dxa"/>
          </w:tcPr>
          <w:p w14:paraId="3BDF918C" w14:textId="77777777" w:rsidR="00D0766E" w:rsidRPr="00A564B4" w:rsidRDefault="00D0766E" w:rsidP="00A5143A">
            <w:pPr>
              <w:pStyle w:val="TAN"/>
              <w:rPr>
                <w:lang w:eastAsia="en-US"/>
              </w:rPr>
            </w:pPr>
            <w:r w:rsidRPr="00A564B4">
              <w:rPr>
                <w:lang w:eastAsia="en-US"/>
              </w:rPr>
              <w:t>C39</w:t>
            </w:r>
            <w:r w:rsidRPr="00A564B4">
              <w:rPr>
                <w:lang w:eastAsia="en-US"/>
              </w:rPr>
              <w:tab/>
              <w:t>IF</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OR </w:t>
            </w:r>
            <w:r w:rsidRPr="00A564B4">
              <w:rPr>
                <w:lang w:eastAsia="en-US"/>
              </w:rPr>
              <w:t>A.4.1-1/</w:t>
            </w:r>
            <w:r w:rsidRPr="00A564B4">
              <w:rPr>
                <w:lang w:eastAsia="zh-CN"/>
              </w:rPr>
              <w:t>2) AND (A.4.3-3b/1 OR A.4.3-3b/4))</w:t>
            </w:r>
            <w:r w:rsidRPr="00A564B4">
              <w:rPr>
                <w:lang w:eastAsia="en-US"/>
              </w:rPr>
              <w:t xml:space="preserve"> THEN R ELSE N/A</w:t>
            </w:r>
          </w:p>
        </w:tc>
      </w:tr>
      <w:tr w:rsidR="00F64E61" w:rsidRPr="00A564B4" w14:paraId="37D593F4" w14:textId="77777777" w:rsidTr="00BC6DDF">
        <w:trPr>
          <w:cantSplit/>
          <w:trHeight w:val="105"/>
        </w:trPr>
        <w:tc>
          <w:tcPr>
            <w:tcW w:w="9750" w:type="dxa"/>
          </w:tcPr>
          <w:p w14:paraId="38914374" w14:textId="77777777" w:rsidR="00F64E61" w:rsidRPr="00A564B4" w:rsidRDefault="00F64E61" w:rsidP="002F51E7">
            <w:pPr>
              <w:pStyle w:val="TAN"/>
            </w:pPr>
            <w:r w:rsidRPr="00A564B4">
              <w:t>C39a</w:t>
            </w:r>
            <w:r w:rsidRPr="00A564B4">
              <w:tab/>
              <w:t>IF(</w:t>
            </w:r>
            <w:r w:rsidR="00412BFE" w:rsidRPr="00A564B4">
              <w:t>NOT(A.4.3-4a/1 OR A.4.3-4a/1a OR A.4.3-4aa/1)</w:t>
            </w:r>
            <w:r w:rsidRPr="00A564B4">
              <w:t xml:space="preserve"> AND (A.4.1-1/1 OR A.4.1-1/2) AND A.4.3-3b/1) THEN R ELSE N/A</w:t>
            </w:r>
          </w:p>
        </w:tc>
      </w:tr>
      <w:tr w:rsidR="00F64E61" w:rsidRPr="00A564B4" w14:paraId="03E0A388" w14:textId="77777777" w:rsidTr="00BC6DDF">
        <w:trPr>
          <w:cantSplit/>
          <w:trHeight w:val="105"/>
        </w:trPr>
        <w:tc>
          <w:tcPr>
            <w:tcW w:w="9750" w:type="dxa"/>
          </w:tcPr>
          <w:p w14:paraId="1799D72D" w14:textId="77777777" w:rsidR="00F64E61" w:rsidRPr="00A564B4" w:rsidRDefault="00F64E61" w:rsidP="002F51E7">
            <w:pPr>
              <w:pStyle w:val="TAN"/>
            </w:pPr>
            <w:r w:rsidRPr="00A564B4">
              <w:t>C39b</w:t>
            </w:r>
            <w:r w:rsidRPr="00A564B4">
              <w:tab/>
              <w:t>IF(</w:t>
            </w:r>
            <w:r w:rsidR="00412BFE" w:rsidRPr="00A564B4">
              <w:t>NOT(A.4.3-4a/1 OR A.4.3-4a/1a OR A.4.3-4aa/1)</w:t>
            </w:r>
            <w:r w:rsidRPr="00A564B4">
              <w:t xml:space="preserve"> AND (A.4.1-1/1 OR A.4.1-1/2) AND A.4.3-3b/4) THEN R ELSE N/A</w:t>
            </w:r>
          </w:p>
        </w:tc>
      </w:tr>
      <w:tr w:rsidR="00FD522E" w:rsidRPr="00A564B4" w14:paraId="5EDF3A69" w14:textId="77777777" w:rsidTr="00BC6DDF">
        <w:trPr>
          <w:cantSplit/>
          <w:trHeight w:val="105"/>
        </w:trPr>
        <w:tc>
          <w:tcPr>
            <w:tcW w:w="9750" w:type="dxa"/>
          </w:tcPr>
          <w:p w14:paraId="5BEE4523" w14:textId="1CB9AEF0" w:rsidR="00FD522E" w:rsidRPr="00A564B4" w:rsidRDefault="00FD522E" w:rsidP="000E65BC">
            <w:pPr>
              <w:pStyle w:val="TAN"/>
            </w:pPr>
            <w:r w:rsidRPr="00A564B4">
              <w:t>C39c</w:t>
            </w:r>
            <w:r w:rsidRPr="00A564B4">
              <w:tab/>
              <w:t>IF(</w:t>
            </w:r>
            <w:r w:rsidR="00412BFE" w:rsidRPr="00A564B4">
              <w:t>NOT(A.4.3-4a/1 OR A.4.3-4a/1a OR A.4.3-4aa/1)</w:t>
            </w:r>
            <w:r w:rsidRPr="00A564B4">
              <w:t xml:space="preserve">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rsidR="002933A0">
              <w:t xml:space="preserve"> </w:t>
            </w:r>
            <w:r w:rsidRPr="00A564B4">
              <w:t>A.4.3-3b/4) THEN R ELSE N/A</w:t>
            </w:r>
          </w:p>
        </w:tc>
      </w:tr>
      <w:tr w:rsidR="00D0766E" w:rsidRPr="00A564B4" w14:paraId="478F14C4" w14:textId="77777777" w:rsidTr="00BC6DDF">
        <w:trPr>
          <w:cantSplit/>
          <w:trHeight w:val="105"/>
        </w:trPr>
        <w:tc>
          <w:tcPr>
            <w:tcW w:w="9750" w:type="dxa"/>
          </w:tcPr>
          <w:p w14:paraId="34D0C129" w14:textId="77777777" w:rsidR="00D0766E" w:rsidRPr="00A564B4" w:rsidRDefault="00D0766E" w:rsidP="008718D8">
            <w:pPr>
              <w:pStyle w:val="TAN"/>
              <w:rPr>
                <w:lang w:eastAsia="en-US"/>
              </w:rPr>
            </w:pPr>
            <w:r w:rsidRPr="00A564B4">
              <w:rPr>
                <w:lang w:eastAsia="zh-CN"/>
              </w:rPr>
              <w:t>C40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/103 AND A.4.3-7/1)</w:t>
            </w:r>
            <w:r w:rsidRPr="00A564B4">
              <w:rPr>
                <w:lang w:eastAsia="en-US"/>
              </w:rPr>
              <w:t xml:space="preserve"> THEN R ELSE N/A</w:t>
            </w:r>
          </w:p>
        </w:tc>
      </w:tr>
      <w:tr w:rsidR="006A34C3" w:rsidRPr="00A564B4" w14:paraId="7A5AA7A6" w14:textId="77777777" w:rsidTr="00BC6DDF">
        <w:trPr>
          <w:cantSplit/>
          <w:trHeight w:val="105"/>
        </w:trPr>
        <w:tc>
          <w:tcPr>
            <w:tcW w:w="9750" w:type="dxa"/>
          </w:tcPr>
          <w:p w14:paraId="571C78FF" w14:textId="77777777" w:rsidR="006A34C3" w:rsidRPr="00A564B4" w:rsidRDefault="006A34C3" w:rsidP="0019260F">
            <w:pPr>
              <w:pStyle w:val="TAN"/>
              <w:rPr>
                <w:lang w:eastAsia="zh-CN"/>
              </w:rPr>
            </w:pPr>
            <w:r w:rsidRPr="00A564B4">
              <w:rPr>
                <w:lang w:eastAsia="zh-CN"/>
              </w:rPr>
              <w:t>C40m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D6459F1" w14:textId="77777777" w:rsidTr="00BC6DDF">
        <w:trPr>
          <w:cantSplit/>
          <w:trHeight w:val="105"/>
        </w:trPr>
        <w:tc>
          <w:tcPr>
            <w:tcW w:w="9750" w:type="dxa"/>
          </w:tcPr>
          <w:p w14:paraId="02DE836B" w14:textId="77777777" w:rsidR="00D0766E" w:rsidRPr="00A564B4" w:rsidRDefault="00D0766E" w:rsidP="008718D8">
            <w:pPr>
              <w:pStyle w:val="TAN"/>
              <w:rPr>
                <w:lang w:eastAsia="en-US"/>
              </w:rPr>
            </w:pPr>
            <w:r w:rsidRPr="00A564B4">
              <w:rPr>
                <w:lang w:eastAsia="zh-CN"/>
              </w:rPr>
              <w:t>C41</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w:t>
            </w:r>
            <w:r w:rsidRPr="00A564B4">
              <w:rPr>
                <w:rFonts w:eastAsia="PMingLiU"/>
                <w:lang w:eastAsia="zh-TW"/>
              </w:rPr>
              <w:t>b</w:t>
            </w:r>
            <w:r w:rsidRPr="00A564B4">
              <w:rPr>
                <w:lang w:eastAsia="zh-CN"/>
              </w:rPr>
              <w:t>/103 AND A.4.3-7/1)</w:t>
            </w:r>
            <w:r w:rsidRPr="00A564B4">
              <w:rPr>
                <w:lang w:eastAsia="en-US"/>
              </w:rPr>
              <w:t xml:space="preserve"> THEN R ELSE N/A</w:t>
            </w:r>
          </w:p>
        </w:tc>
      </w:tr>
      <w:tr w:rsidR="006A34C3" w:rsidRPr="00A564B4" w14:paraId="5FBE3022" w14:textId="77777777" w:rsidTr="00BC6DDF">
        <w:trPr>
          <w:cantSplit/>
          <w:trHeight w:val="105"/>
        </w:trPr>
        <w:tc>
          <w:tcPr>
            <w:tcW w:w="9750" w:type="dxa"/>
          </w:tcPr>
          <w:p w14:paraId="7DDB439F" w14:textId="77777777" w:rsidR="006A34C3" w:rsidRPr="00A564B4" w:rsidRDefault="006A34C3" w:rsidP="0019260F">
            <w:pPr>
              <w:pStyle w:val="TAN"/>
              <w:rPr>
                <w:lang w:eastAsia="zh-CN"/>
              </w:rPr>
            </w:pPr>
            <w:r w:rsidRPr="00A564B4">
              <w:rPr>
                <w:lang w:eastAsia="zh-CN"/>
              </w:rPr>
              <w:t>C41m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2202E44" w14:textId="77777777" w:rsidTr="00BC6DDF">
        <w:trPr>
          <w:cantSplit/>
          <w:trHeight w:val="105"/>
        </w:trPr>
        <w:tc>
          <w:tcPr>
            <w:tcW w:w="9750" w:type="dxa"/>
          </w:tcPr>
          <w:p w14:paraId="1E496E7B" w14:textId="77777777" w:rsidR="00D0766E" w:rsidRPr="00A564B4" w:rsidRDefault="00D0766E" w:rsidP="00A5143A">
            <w:pPr>
              <w:pStyle w:val="TAN"/>
              <w:rPr>
                <w:lang w:eastAsia="en-US"/>
              </w:rPr>
            </w:pPr>
            <w:r w:rsidRPr="00A564B4">
              <w:rPr>
                <w:lang w:eastAsia="en-US"/>
              </w:rPr>
              <w:t>C42</w:t>
            </w:r>
            <w:r w:rsidRPr="00A564B4">
              <w:rPr>
                <w:lang w:eastAsia="en-US"/>
              </w:rPr>
              <w:tab/>
              <w:t xml:space="preserve">IF ((A.4.1-1/1) AND </w:t>
            </w:r>
            <w:r w:rsidRPr="00A564B4">
              <w:rPr>
                <w:lang w:eastAsia="zh-CN"/>
              </w:rPr>
              <w:t>(NOT A.4.5-1/18) AND</w:t>
            </w:r>
            <w:r w:rsidRPr="00A564B4">
              <w:rPr>
                <w:lang w:eastAsia="en-US"/>
              </w:rPr>
              <w:t xml:space="preserve"> (A.4.3-4/6 OR A.4.3-4/7)) THEN R ELSE N/A</w:t>
            </w:r>
          </w:p>
        </w:tc>
      </w:tr>
      <w:tr w:rsidR="00D0766E" w:rsidRPr="00A564B4" w14:paraId="1998CFD1" w14:textId="77777777" w:rsidTr="00BC6DDF">
        <w:trPr>
          <w:cantSplit/>
          <w:trHeight w:val="105"/>
        </w:trPr>
        <w:tc>
          <w:tcPr>
            <w:tcW w:w="9750" w:type="dxa"/>
          </w:tcPr>
          <w:p w14:paraId="279BA86B" w14:textId="77777777" w:rsidR="00D0766E" w:rsidRPr="00A564B4" w:rsidRDefault="00D0766E" w:rsidP="00DC2107">
            <w:pPr>
              <w:pStyle w:val="TAN"/>
              <w:rPr>
                <w:lang w:eastAsia="en-US"/>
              </w:rPr>
            </w:pPr>
            <w:r w:rsidRPr="00A564B4">
              <w:rPr>
                <w:lang w:eastAsia="en-US"/>
              </w:rPr>
              <w:t>C42</w:t>
            </w:r>
            <w:r w:rsidRPr="00A564B4">
              <w:rPr>
                <w:lang w:eastAsia="zh-CN"/>
              </w:rPr>
              <w:t>h</w:t>
            </w:r>
            <w:r w:rsidRPr="00A564B4">
              <w:rPr>
                <w:lang w:eastAsia="en-US"/>
              </w:rPr>
              <w:tab/>
              <w:t>IF ((A.4.1-1/1) AND (A.4.3-4/6 OR A.4.3-4/7)</w:t>
            </w:r>
            <w:r w:rsidRPr="00A564B4">
              <w:rPr>
                <w:lang w:eastAsia="zh-CN"/>
              </w:rPr>
              <w:t xml:space="preserve"> AND A.4.5-1/18 AND A.4.3-4a/8</w:t>
            </w:r>
            <w:r w:rsidRPr="00A564B4">
              <w:rPr>
                <w:lang w:eastAsia="en-US"/>
              </w:rPr>
              <w:t>) THEN R ELSE N/A</w:t>
            </w:r>
          </w:p>
        </w:tc>
      </w:tr>
      <w:tr w:rsidR="00D0766E" w:rsidRPr="00A564B4" w14:paraId="5EAB2D52" w14:textId="77777777" w:rsidTr="00BC6DDF">
        <w:trPr>
          <w:cantSplit/>
          <w:trHeight w:val="105"/>
        </w:trPr>
        <w:tc>
          <w:tcPr>
            <w:tcW w:w="9750" w:type="dxa"/>
          </w:tcPr>
          <w:p w14:paraId="16693F39" w14:textId="77777777" w:rsidR="00D0766E" w:rsidRPr="00A564B4" w:rsidRDefault="00D0766E" w:rsidP="00A5143A">
            <w:pPr>
              <w:pStyle w:val="TAN"/>
              <w:rPr>
                <w:lang w:eastAsia="zh-CN"/>
              </w:rPr>
            </w:pPr>
            <w:r w:rsidRPr="00A564B4">
              <w:rPr>
                <w:lang w:eastAsia="en-US"/>
              </w:rPr>
              <w:t>C43</w:t>
            </w:r>
            <w:r w:rsidRPr="00A564B4">
              <w:rPr>
                <w:lang w:eastAsia="en-US"/>
              </w:rPr>
              <w:tab/>
              <w:t>IF (</w:t>
            </w:r>
            <w:r w:rsidR="00412BFE" w:rsidRPr="00A564B4">
              <w:t>NOT(A.4.3-4a/1 OR A.4.3-4a/1a OR A.4.3-4aa/1)</w:t>
            </w:r>
            <w:r w:rsidRPr="00A564B4">
              <w:rPr>
                <w:lang w:eastAsia="en-US"/>
              </w:rPr>
              <w:t xml:space="preserve"> AND (A.4.1-1/1 OR A.4.1-1/2) AND A.4.6.</w:t>
            </w:r>
            <w:r w:rsidRPr="00A564B4">
              <w:rPr>
                <w:lang w:eastAsia="zh-CN"/>
              </w:rPr>
              <w:t>2</w:t>
            </w:r>
            <w:r w:rsidRPr="00A564B4">
              <w:rPr>
                <w:lang w:eastAsia="en-US"/>
              </w:rPr>
              <w:t>-1/1 AND NOT A.4.6.</w:t>
            </w:r>
            <w:r w:rsidRPr="00A564B4">
              <w:rPr>
                <w:lang w:eastAsia="zh-CN"/>
              </w:rPr>
              <w:t>2</w:t>
            </w:r>
            <w:r w:rsidRPr="00A564B4">
              <w:rPr>
                <w:lang w:eastAsia="en-US"/>
              </w:rPr>
              <w:t>-2/1) THEN R ELSE N/A</w:t>
            </w:r>
          </w:p>
        </w:tc>
      </w:tr>
      <w:tr w:rsidR="00D0766E" w:rsidRPr="00A564B4" w14:paraId="77515010" w14:textId="77777777" w:rsidTr="00BC6DDF">
        <w:trPr>
          <w:cantSplit/>
          <w:trHeight w:val="105"/>
        </w:trPr>
        <w:tc>
          <w:tcPr>
            <w:tcW w:w="9750" w:type="dxa"/>
          </w:tcPr>
          <w:p w14:paraId="67F684CB" w14:textId="77777777" w:rsidR="00D0766E" w:rsidRPr="00A564B4" w:rsidRDefault="00D0766E" w:rsidP="00F20F97">
            <w:pPr>
              <w:pStyle w:val="TAN"/>
              <w:rPr>
                <w:lang w:eastAsia="en-US"/>
              </w:rPr>
            </w:pPr>
            <w:r w:rsidRPr="00A564B4">
              <w:rPr>
                <w:lang w:eastAsia="en-US"/>
              </w:rPr>
              <w:t>C43</w:t>
            </w:r>
            <w:r w:rsidRPr="00A564B4">
              <w:rPr>
                <w:lang w:eastAsia="zh-CN"/>
              </w:rPr>
              <w:t>h</w:t>
            </w:r>
            <w:r w:rsidRPr="00A564B4">
              <w:rPr>
                <w:lang w:eastAsia="en-US"/>
              </w:rPr>
              <w:tab/>
              <w:t>IF ((A.4.1-1/1 OR A.4.1-1/2) AND A.4.6.</w:t>
            </w:r>
            <w:r w:rsidRPr="00A564B4">
              <w:rPr>
                <w:lang w:eastAsia="zh-CN"/>
              </w:rPr>
              <w:t>2</w:t>
            </w:r>
            <w:r w:rsidRPr="00A564B4">
              <w:rPr>
                <w:lang w:eastAsia="en-US"/>
              </w:rPr>
              <w:t>-1/1 AND NOT A.4.6.</w:t>
            </w:r>
            <w:r w:rsidRPr="00A564B4">
              <w:rPr>
                <w:lang w:eastAsia="zh-CN"/>
              </w:rPr>
              <w:t>2</w:t>
            </w:r>
            <w:r w:rsidRPr="00A564B4">
              <w:rPr>
                <w:lang w:eastAsia="en-US"/>
              </w:rPr>
              <w:t xml:space="preserve">-2/1 </w:t>
            </w:r>
            <w:r w:rsidRPr="00A564B4">
              <w:rPr>
                <w:lang w:eastAsia="zh-CN"/>
              </w:rPr>
              <w:t>AND A.4.5-1/18</w:t>
            </w:r>
            <w:r w:rsidRPr="00A564B4">
              <w:rPr>
                <w:lang w:eastAsia="en-US"/>
              </w:rPr>
              <w:t>) THEN R ELSE N/A</w:t>
            </w:r>
          </w:p>
        </w:tc>
      </w:tr>
      <w:tr w:rsidR="00D0766E" w:rsidRPr="00A564B4" w14:paraId="1B8C9900" w14:textId="77777777" w:rsidTr="00BC6DDF">
        <w:trPr>
          <w:cantSplit/>
          <w:trHeight w:val="105"/>
        </w:trPr>
        <w:tc>
          <w:tcPr>
            <w:tcW w:w="9750" w:type="dxa"/>
          </w:tcPr>
          <w:p w14:paraId="05795A5F" w14:textId="77777777" w:rsidR="00D0766E" w:rsidRPr="00A564B4" w:rsidRDefault="00D0766E" w:rsidP="00A5143A">
            <w:pPr>
              <w:pStyle w:val="TAN"/>
              <w:rPr>
                <w:lang w:eastAsia="en-US"/>
              </w:rPr>
            </w:pPr>
            <w:r w:rsidRPr="00A564B4">
              <w:rPr>
                <w:lang w:eastAsia="en-US"/>
              </w:rPr>
              <w:t>C44</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w:t>
            </w:r>
            <w:r w:rsidRPr="00A564B4">
              <w:rPr>
                <w:lang w:eastAsia="en-US"/>
              </w:rPr>
              <w:t xml:space="preserve"> THEN R ELSE N/A</w:t>
            </w:r>
          </w:p>
        </w:tc>
      </w:tr>
      <w:tr w:rsidR="00D0766E" w:rsidRPr="00A564B4" w14:paraId="6698E2A3" w14:textId="77777777" w:rsidTr="00BC6DDF">
        <w:trPr>
          <w:cantSplit/>
          <w:trHeight w:val="105"/>
        </w:trPr>
        <w:tc>
          <w:tcPr>
            <w:tcW w:w="9750" w:type="dxa"/>
          </w:tcPr>
          <w:p w14:paraId="7BD64819" w14:textId="77777777" w:rsidR="00D0766E" w:rsidRPr="00A564B4" w:rsidRDefault="00D0766E" w:rsidP="00B85CEE">
            <w:pPr>
              <w:pStyle w:val="TAN"/>
              <w:rPr>
                <w:lang w:eastAsia="en-US"/>
              </w:rPr>
            </w:pPr>
            <w:r w:rsidRPr="00A564B4">
              <w:rPr>
                <w:lang w:eastAsia="en-US"/>
              </w:rPr>
              <w:t>C44z</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 </w:t>
            </w:r>
            <w:r w:rsidRPr="00A564B4">
              <w:rPr>
                <w:lang w:eastAsia="en-US"/>
              </w:rPr>
              <w:t>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0E0F44D8" w14:textId="77777777" w:rsidTr="00BC6DDF">
        <w:trPr>
          <w:cantSplit/>
          <w:trHeight w:val="105"/>
        </w:trPr>
        <w:tc>
          <w:tcPr>
            <w:tcW w:w="9750" w:type="dxa"/>
          </w:tcPr>
          <w:p w14:paraId="123B754A" w14:textId="77777777" w:rsidR="00D0766E" w:rsidRPr="00A564B4" w:rsidRDefault="00D0766E" w:rsidP="00A5143A">
            <w:pPr>
              <w:pStyle w:val="TAN"/>
              <w:rPr>
                <w:lang w:eastAsia="en-US"/>
              </w:rPr>
            </w:pPr>
            <w:r w:rsidRPr="00A564B4">
              <w:rPr>
                <w:lang w:eastAsia="en-US"/>
              </w:rPr>
              <w:t>C45</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THEN R ELSE N/A</w:t>
            </w:r>
          </w:p>
        </w:tc>
      </w:tr>
      <w:tr w:rsidR="00D0766E" w:rsidRPr="00A564B4" w14:paraId="362FA79F" w14:textId="77777777" w:rsidTr="00BC6DDF">
        <w:trPr>
          <w:cantSplit/>
          <w:trHeight w:val="105"/>
        </w:trPr>
        <w:tc>
          <w:tcPr>
            <w:tcW w:w="9750" w:type="dxa"/>
          </w:tcPr>
          <w:p w14:paraId="7AD0C558" w14:textId="77777777" w:rsidR="00D0766E" w:rsidRPr="00A564B4" w:rsidRDefault="00D0766E" w:rsidP="00B85CEE">
            <w:pPr>
              <w:pStyle w:val="TAN"/>
              <w:rPr>
                <w:lang w:eastAsia="en-US"/>
              </w:rPr>
            </w:pPr>
            <w:r w:rsidRPr="00A564B4">
              <w:rPr>
                <w:lang w:eastAsia="en-US"/>
              </w:rPr>
              <w:t>C45i</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3AFF6772" w14:textId="77777777" w:rsidTr="00BC6DDF">
        <w:trPr>
          <w:cantSplit/>
          <w:trHeight w:val="105"/>
        </w:trPr>
        <w:tc>
          <w:tcPr>
            <w:tcW w:w="9750" w:type="dxa"/>
          </w:tcPr>
          <w:p w14:paraId="5D3E52E8" w14:textId="77777777" w:rsidR="00D0766E" w:rsidRPr="00A564B4" w:rsidRDefault="00D0766E" w:rsidP="00A5143A">
            <w:pPr>
              <w:pStyle w:val="TAN"/>
              <w:rPr>
                <w:lang w:eastAsia="en-US"/>
              </w:rPr>
            </w:pPr>
            <w:r w:rsidRPr="00A564B4">
              <w:rPr>
                <w:lang w:eastAsia="en-US"/>
              </w:rPr>
              <w:t>C46</w:t>
            </w:r>
            <w:r w:rsidRPr="00A564B4">
              <w:rPr>
                <w:lang w:eastAsia="en-US"/>
              </w:rPr>
              <w:tab/>
              <w:t>Void</w:t>
            </w:r>
          </w:p>
        </w:tc>
      </w:tr>
      <w:tr w:rsidR="00D0766E" w:rsidRPr="00A564B4" w14:paraId="21E37733" w14:textId="77777777" w:rsidTr="00BC6DDF">
        <w:trPr>
          <w:cantSplit/>
          <w:trHeight w:val="105"/>
        </w:trPr>
        <w:tc>
          <w:tcPr>
            <w:tcW w:w="9750" w:type="dxa"/>
          </w:tcPr>
          <w:p w14:paraId="73306018" w14:textId="77777777" w:rsidR="00D0766E" w:rsidRPr="00A564B4" w:rsidRDefault="00D0766E" w:rsidP="00A5143A">
            <w:pPr>
              <w:pStyle w:val="TAN"/>
              <w:rPr>
                <w:lang w:eastAsia="en-US"/>
              </w:rPr>
            </w:pPr>
            <w:r w:rsidRPr="00A564B4">
              <w:rPr>
                <w:lang w:eastAsia="en-US"/>
              </w:rPr>
              <w:t>C47</w:t>
            </w:r>
            <w:r w:rsidRPr="00A564B4">
              <w:rPr>
                <w:lang w:eastAsia="en-US"/>
              </w:rPr>
              <w:tab/>
              <w:t>Void</w:t>
            </w:r>
          </w:p>
        </w:tc>
      </w:tr>
      <w:tr w:rsidR="00D0766E" w:rsidRPr="00A564B4" w14:paraId="4D7536AF" w14:textId="77777777" w:rsidTr="00BC6DDF">
        <w:trPr>
          <w:cantSplit/>
          <w:trHeight w:val="105"/>
        </w:trPr>
        <w:tc>
          <w:tcPr>
            <w:tcW w:w="9750" w:type="dxa"/>
          </w:tcPr>
          <w:p w14:paraId="2E60AA62" w14:textId="77777777" w:rsidR="00D0766E" w:rsidRPr="00A564B4" w:rsidRDefault="00D0766E" w:rsidP="00A5143A">
            <w:pPr>
              <w:pStyle w:val="TAN"/>
              <w:rPr>
                <w:lang w:eastAsia="en-US"/>
              </w:rPr>
            </w:pPr>
            <w:r w:rsidRPr="00A564B4">
              <w:rPr>
                <w:lang w:eastAsia="en-US"/>
              </w:rPr>
              <w:t>C48</w:t>
            </w:r>
            <w:r w:rsidRPr="00A564B4">
              <w:rPr>
                <w:lang w:eastAsia="en-US"/>
              </w:rPr>
              <w:tab/>
              <w:t>Void</w:t>
            </w:r>
          </w:p>
        </w:tc>
      </w:tr>
      <w:tr w:rsidR="00D0766E" w:rsidRPr="00A564B4" w14:paraId="6BBDA1E1" w14:textId="77777777" w:rsidTr="00BC6DDF">
        <w:trPr>
          <w:cantSplit/>
          <w:trHeight w:val="105"/>
        </w:trPr>
        <w:tc>
          <w:tcPr>
            <w:tcW w:w="9750" w:type="dxa"/>
          </w:tcPr>
          <w:p w14:paraId="24BFC38C" w14:textId="77777777" w:rsidR="00D0766E" w:rsidRPr="00A564B4" w:rsidRDefault="00D0766E" w:rsidP="00A5143A">
            <w:pPr>
              <w:pStyle w:val="TAN"/>
              <w:rPr>
                <w:lang w:eastAsia="en-US"/>
              </w:rPr>
            </w:pPr>
            <w:r w:rsidRPr="00A564B4">
              <w:rPr>
                <w:lang w:eastAsia="en-US"/>
              </w:rPr>
              <w:t>C49</w:t>
            </w:r>
            <w:r w:rsidRPr="00A564B4">
              <w:rPr>
                <w:lang w:eastAsia="en-US"/>
              </w:rPr>
              <w:tab/>
              <w:t>Void</w:t>
            </w:r>
          </w:p>
        </w:tc>
      </w:tr>
      <w:tr w:rsidR="00D0766E" w:rsidRPr="00A564B4" w14:paraId="210853D1" w14:textId="77777777" w:rsidTr="00BC6DDF">
        <w:trPr>
          <w:cantSplit/>
          <w:trHeight w:val="105"/>
        </w:trPr>
        <w:tc>
          <w:tcPr>
            <w:tcW w:w="9750" w:type="dxa"/>
          </w:tcPr>
          <w:p w14:paraId="64F834A4" w14:textId="77777777" w:rsidR="00D0766E" w:rsidRPr="00A564B4" w:rsidRDefault="00D0766E" w:rsidP="00A5143A">
            <w:pPr>
              <w:pStyle w:val="TAN"/>
              <w:rPr>
                <w:lang w:eastAsia="en-US"/>
              </w:rPr>
            </w:pPr>
            <w:r w:rsidRPr="00A564B4">
              <w:rPr>
                <w:lang w:eastAsia="en-US"/>
              </w:rPr>
              <w:t>C50</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081AB564" w14:textId="77777777" w:rsidTr="00BC6DDF">
        <w:trPr>
          <w:cantSplit/>
          <w:trHeight w:val="105"/>
        </w:trPr>
        <w:tc>
          <w:tcPr>
            <w:tcW w:w="9750" w:type="dxa"/>
          </w:tcPr>
          <w:p w14:paraId="57844367" w14:textId="77777777" w:rsidR="00D0766E" w:rsidRPr="00A564B4" w:rsidRDefault="00D0766E" w:rsidP="00A5143A">
            <w:pPr>
              <w:pStyle w:val="TAN"/>
              <w:rPr>
                <w:lang w:eastAsia="en-US"/>
              </w:rPr>
            </w:pPr>
            <w:r w:rsidRPr="00A564B4">
              <w:rPr>
                <w:lang w:eastAsia="en-US"/>
              </w:rPr>
              <w:t>C50a</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THEN R ELSE N/A</w:t>
            </w:r>
          </w:p>
        </w:tc>
      </w:tr>
      <w:tr w:rsidR="00D0766E" w:rsidRPr="00A564B4" w14:paraId="2FDBBFDD" w14:textId="77777777" w:rsidTr="00BC6DDF">
        <w:trPr>
          <w:cantSplit/>
          <w:trHeight w:val="105"/>
        </w:trPr>
        <w:tc>
          <w:tcPr>
            <w:tcW w:w="9750" w:type="dxa"/>
          </w:tcPr>
          <w:p w14:paraId="03AD712F" w14:textId="77777777" w:rsidR="00D0766E" w:rsidRPr="00A564B4" w:rsidRDefault="00D0766E" w:rsidP="00A5143A">
            <w:pPr>
              <w:pStyle w:val="TAN"/>
              <w:rPr>
                <w:lang w:eastAsia="en-US"/>
              </w:rPr>
            </w:pPr>
            <w:r w:rsidRPr="00A564B4">
              <w:rPr>
                <w:lang w:eastAsia="en-US"/>
              </w:rPr>
              <w:t>C51</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1AF8F0A4" w14:textId="77777777" w:rsidTr="00BC6DDF">
        <w:trPr>
          <w:cantSplit/>
          <w:trHeight w:val="105"/>
        </w:trPr>
        <w:tc>
          <w:tcPr>
            <w:tcW w:w="9750" w:type="dxa"/>
          </w:tcPr>
          <w:p w14:paraId="1C5C4612" w14:textId="77777777" w:rsidR="00D0766E" w:rsidRPr="00A564B4" w:rsidRDefault="00D0766E" w:rsidP="00A5143A">
            <w:pPr>
              <w:pStyle w:val="TAN"/>
              <w:rPr>
                <w:lang w:eastAsia="en-US"/>
              </w:rPr>
            </w:pPr>
            <w:r w:rsidRPr="00A564B4">
              <w:rPr>
                <w:lang w:eastAsia="en-US"/>
              </w:rPr>
              <w:t>C51a</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THEN R ELSE N/A</w:t>
            </w:r>
          </w:p>
        </w:tc>
      </w:tr>
      <w:tr w:rsidR="00D0766E" w:rsidRPr="00A564B4" w14:paraId="07C7FA40" w14:textId="77777777" w:rsidTr="00BC6DDF">
        <w:trPr>
          <w:cantSplit/>
          <w:trHeight w:val="105"/>
        </w:trPr>
        <w:tc>
          <w:tcPr>
            <w:tcW w:w="9750" w:type="dxa"/>
          </w:tcPr>
          <w:p w14:paraId="5B347DB9" w14:textId="77777777" w:rsidR="00D0766E" w:rsidRPr="00A564B4" w:rsidRDefault="00D0766E" w:rsidP="00A5143A">
            <w:pPr>
              <w:pStyle w:val="TAN"/>
              <w:rPr>
                <w:lang w:eastAsia="en-US"/>
              </w:rPr>
            </w:pPr>
            <w:r w:rsidRPr="00A564B4">
              <w:rPr>
                <w:lang w:eastAsia="en-US"/>
              </w:rPr>
              <w:t>C52</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094860EC" w14:textId="77777777" w:rsidTr="00BC6DDF">
        <w:trPr>
          <w:cantSplit/>
          <w:trHeight w:val="105"/>
        </w:trPr>
        <w:tc>
          <w:tcPr>
            <w:tcW w:w="9750" w:type="dxa"/>
          </w:tcPr>
          <w:p w14:paraId="1DD82D23" w14:textId="77777777" w:rsidR="00D0766E" w:rsidRPr="00A564B4" w:rsidRDefault="00D0766E" w:rsidP="00A5143A">
            <w:pPr>
              <w:pStyle w:val="TAN"/>
              <w:rPr>
                <w:lang w:eastAsia="en-US"/>
              </w:rPr>
            </w:pPr>
            <w:r w:rsidRPr="00A564B4">
              <w:rPr>
                <w:lang w:eastAsia="en-US"/>
              </w:rPr>
              <w:t>C53</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796DB7A3" w14:textId="77777777" w:rsidTr="00BC6DDF">
        <w:trPr>
          <w:cantSplit/>
          <w:trHeight w:val="105"/>
        </w:trPr>
        <w:tc>
          <w:tcPr>
            <w:tcW w:w="9750" w:type="dxa"/>
          </w:tcPr>
          <w:p w14:paraId="38BB02F8" w14:textId="77777777" w:rsidR="00D0766E" w:rsidRPr="00A564B4" w:rsidRDefault="00D0766E" w:rsidP="00A5143A">
            <w:pPr>
              <w:pStyle w:val="TAN"/>
              <w:rPr>
                <w:lang w:eastAsia="en-US"/>
              </w:rPr>
            </w:pPr>
            <w:r w:rsidRPr="00A564B4">
              <w:rPr>
                <w:lang w:eastAsia="en-US"/>
              </w:rPr>
              <w:t>C54</w:t>
            </w:r>
            <w:r w:rsidRPr="00A564B4">
              <w:rPr>
                <w:lang w:eastAsia="en-US"/>
              </w:rPr>
              <w:tab/>
              <w:t>IF (A.4.1-1/2 AND (A.4.3-4/1 OR A.4.3-4/2)) THEN R ELSE N/A</w:t>
            </w:r>
          </w:p>
        </w:tc>
      </w:tr>
      <w:tr w:rsidR="00D0766E" w:rsidRPr="00A564B4" w14:paraId="636E61DC" w14:textId="77777777" w:rsidTr="00BC6DDF">
        <w:trPr>
          <w:cantSplit/>
          <w:trHeight w:val="105"/>
        </w:trPr>
        <w:tc>
          <w:tcPr>
            <w:tcW w:w="9750" w:type="dxa"/>
          </w:tcPr>
          <w:p w14:paraId="012AD65D" w14:textId="77777777" w:rsidR="00D0766E" w:rsidRPr="00A564B4" w:rsidRDefault="00D0766E" w:rsidP="00A5143A">
            <w:pPr>
              <w:pStyle w:val="TAN"/>
              <w:rPr>
                <w:lang w:eastAsia="en-US"/>
              </w:rPr>
            </w:pPr>
            <w:r w:rsidRPr="00A564B4">
              <w:rPr>
                <w:lang w:eastAsia="en-US"/>
              </w:rPr>
              <w:t>C55</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w:t>
            </w:r>
            <w:r w:rsidRPr="00A564B4">
              <w:rPr>
                <w:lang w:eastAsia="en-US"/>
              </w:rPr>
              <w:t xml:space="preserve"> THEN R ELSE N/A</w:t>
            </w:r>
          </w:p>
        </w:tc>
      </w:tr>
      <w:tr w:rsidR="00D0766E" w:rsidRPr="00A564B4" w14:paraId="377DBC12" w14:textId="77777777" w:rsidTr="00BC6DDF">
        <w:trPr>
          <w:cantSplit/>
          <w:trHeight w:val="105"/>
        </w:trPr>
        <w:tc>
          <w:tcPr>
            <w:tcW w:w="9750" w:type="dxa"/>
          </w:tcPr>
          <w:p w14:paraId="1CAD17FB" w14:textId="77777777" w:rsidR="00D0766E" w:rsidRPr="00A564B4" w:rsidRDefault="00D0766E" w:rsidP="00A5143A">
            <w:pPr>
              <w:pStyle w:val="TAN"/>
              <w:rPr>
                <w:lang w:eastAsia="en-US"/>
              </w:rPr>
            </w:pPr>
            <w:r w:rsidRPr="00A564B4">
              <w:rPr>
                <w:lang w:eastAsia="en-US"/>
              </w:rPr>
              <w:t>C56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w:t>
            </w:r>
            <w:r w:rsidRPr="00A564B4">
              <w:rPr>
                <w:lang w:eastAsia="en-US"/>
              </w:rPr>
              <w:t xml:space="preserve"> THEN R ELSE N/A</w:t>
            </w:r>
          </w:p>
        </w:tc>
      </w:tr>
      <w:tr w:rsidR="00D0766E" w:rsidRPr="00A564B4" w14:paraId="658FAF9E" w14:textId="77777777" w:rsidTr="00BC6DDF">
        <w:trPr>
          <w:cantSplit/>
          <w:trHeight w:val="105"/>
        </w:trPr>
        <w:tc>
          <w:tcPr>
            <w:tcW w:w="9750" w:type="dxa"/>
          </w:tcPr>
          <w:p w14:paraId="6DA4C7BE" w14:textId="77777777" w:rsidR="00D0766E" w:rsidRPr="00A564B4" w:rsidRDefault="00D0766E" w:rsidP="00A5143A">
            <w:pPr>
              <w:pStyle w:val="TAN"/>
              <w:rPr>
                <w:lang w:eastAsia="en-US"/>
              </w:rPr>
            </w:pPr>
            <w:r w:rsidRPr="00A564B4">
              <w:rPr>
                <w:lang w:eastAsia="en-US"/>
              </w:rPr>
              <w:t>C57</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(A.4.5-1/11 OR A.4.5-1/12))</w:t>
            </w:r>
            <w:r w:rsidRPr="00A564B4">
              <w:rPr>
                <w:lang w:eastAsia="en-US"/>
              </w:rPr>
              <w:t xml:space="preserve"> THEN R ELSE N/A</w:t>
            </w:r>
          </w:p>
        </w:tc>
      </w:tr>
      <w:tr w:rsidR="00D0766E" w:rsidRPr="00A564B4" w14:paraId="4B36B07B" w14:textId="77777777" w:rsidTr="00BC6DDF">
        <w:trPr>
          <w:cantSplit/>
          <w:trHeight w:val="105"/>
        </w:trPr>
        <w:tc>
          <w:tcPr>
            <w:tcW w:w="9750" w:type="dxa"/>
          </w:tcPr>
          <w:p w14:paraId="54513A4E" w14:textId="77777777" w:rsidR="00D0766E" w:rsidRPr="00A564B4" w:rsidRDefault="00D0766E" w:rsidP="00A5143A">
            <w:pPr>
              <w:pStyle w:val="TAN"/>
              <w:rPr>
                <w:lang w:eastAsia="en-US"/>
              </w:rPr>
            </w:pPr>
            <w:r w:rsidRPr="00A564B4">
              <w:rPr>
                <w:lang w:eastAsia="en-US"/>
              </w:rPr>
              <w:t>C58</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(A.4.5-1/11 OR A.4.5-1/12))</w:t>
            </w:r>
            <w:r w:rsidRPr="00A564B4">
              <w:rPr>
                <w:lang w:eastAsia="en-US"/>
              </w:rPr>
              <w:t xml:space="preserve"> THEN R ELSE N/A</w:t>
            </w:r>
          </w:p>
        </w:tc>
      </w:tr>
      <w:tr w:rsidR="00D0766E" w:rsidRPr="00A564B4" w14:paraId="581F7D93" w14:textId="77777777" w:rsidTr="00BC6DDF">
        <w:trPr>
          <w:cantSplit/>
          <w:trHeight w:val="105"/>
        </w:trPr>
        <w:tc>
          <w:tcPr>
            <w:tcW w:w="9750" w:type="dxa"/>
          </w:tcPr>
          <w:p w14:paraId="0C1D38FA" w14:textId="77777777" w:rsidR="00D0766E" w:rsidRPr="00A564B4" w:rsidRDefault="00D0766E" w:rsidP="00A5143A">
            <w:pPr>
              <w:pStyle w:val="TAN"/>
              <w:rPr>
                <w:lang w:eastAsia="en-US"/>
              </w:rPr>
            </w:pPr>
            <w:r w:rsidRPr="00A564B4">
              <w:rPr>
                <w:lang w:eastAsia="zh-TW"/>
              </w:rPr>
              <w:t>C59</w:t>
            </w:r>
            <w:r w:rsidRPr="00A564B4">
              <w:rPr>
                <w:lang w:eastAsia="zh-TW"/>
              </w:rPr>
              <w:tab/>
            </w:r>
            <w:r w:rsidRPr="00A564B4">
              <w:rPr>
                <w:lang w:eastAsia="en-US"/>
              </w:rPr>
              <w:t>Void</w:t>
            </w:r>
          </w:p>
        </w:tc>
      </w:tr>
      <w:tr w:rsidR="00D0766E" w:rsidRPr="00A564B4" w14:paraId="5923E76F" w14:textId="77777777" w:rsidTr="00BC6DDF">
        <w:trPr>
          <w:cantSplit/>
          <w:trHeight w:val="105"/>
        </w:trPr>
        <w:tc>
          <w:tcPr>
            <w:tcW w:w="9750" w:type="dxa"/>
          </w:tcPr>
          <w:p w14:paraId="4B21576E" w14:textId="77777777" w:rsidR="00D0766E" w:rsidRPr="00A564B4" w:rsidRDefault="00D0766E" w:rsidP="00A5143A">
            <w:pPr>
              <w:pStyle w:val="TAN"/>
              <w:rPr>
                <w:lang w:eastAsia="en-US"/>
              </w:rPr>
            </w:pPr>
            <w:r w:rsidRPr="00A564B4">
              <w:rPr>
                <w:lang w:eastAsia="zh-TW"/>
              </w:rPr>
              <w:t>C60</w:t>
            </w:r>
            <w:r w:rsidRPr="00A564B4">
              <w:rPr>
                <w:lang w:eastAsia="zh-TW"/>
              </w:rPr>
              <w:tab/>
            </w:r>
            <w:r w:rsidRPr="00A564B4">
              <w:rPr>
                <w:lang w:eastAsia="en-US"/>
              </w:rPr>
              <w:t>Void</w:t>
            </w:r>
          </w:p>
        </w:tc>
      </w:tr>
      <w:tr w:rsidR="00D0766E" w:rsidRPr="00A564B4" w14:paraId="2D654280" w14:textId="77777777" w:rsidTr="00BC6DDF">
        <w:trPr>
          <w:cantSplit/>
          <w:trHeight w:val="105"/>
        </w:trPr>
        <w:tc>
          <w:tcPr>
            <w:tcW w:w="9750" w:type="dxa"/>
          </w:tcPr>
          <w:p w14:paraId="51726A4F" w14:textId="77777777" w:rsidR="00D0766E" w:rsidRPr="00A564B4" w:rsidRDefault="00D0766E" w:rsidP="00A5143A">
            <w:pPr>
              <w:pStyle w:val="TAN"/>
              <w:rPr>
                <w:lang w:eastAsia="zh-TW"/>
              </w:rPr>
            </w:pPr>
            <w:r w:rsidRPr="00A564B4">
              <w:rPr>
                <w:lang w:eastAsia="zh-TW"/>
              </w:rPr>
              <w:t>C61</w:t>
            </w:r>
            <w:r w:rsidRPr="00A564B4">
              <w:rPr>
                <w:lang w:eastAsia="zh-TW"/>
              </w:rPr>
              <w:tab/>
              <w:t>Void</w:t>
            </w:r>
          </w:p>
        </w:tc>
      </w:tr>
      <w:tr w:rsidR="00D0766E" w:rsidRPr="00A564B4" w14:paraId="582537EF" w14:textId="77777777" w:rsidTr="00BC6DDF">
        <w:trPr>
          <w:cantSplit/>
          <w:trHeight w:val="105"/>
        </w:trPr>
        <w:tc>
          <w:tcPr>
            <w:tcW w:w="9750" w:type="dxa"/>
          </w:tcPr>
          <w:p w14:paraId="20B4EE43" w14:textId="77777777" w:rsidR="00D0766E" w:rsidRPr="00A564B4" w:rsidRDefault="00D0766E" w:rsidP="00A5143A">
            <w:pPr>
              <w:pStyle w:val="TAN"/>
              <w:rPr>
                <w:lang w:eastAsia="zh-TW"/>
              </w:rPr>
            </w:pPr>
            <w:r w:rsidRPr="00A564B4">
              <w:rPr>
                <w:lang w:eastAsia="zh-TW"/>
              </w:rPr>
              <w:t>C62</w:t>
            </w:r>
            <w:r w:rsidRPr="00A564B4">
              <w:rPr>
                <w:lang w:eastAsia="zh-TW"/>
              </w:rPr>
              <w:tab/>
            </w:r>
            <w:r w:rsidR="002546FE" w:rsidRPr="00A564B4">
              <w:rPr>
                <w:lang w:eastAsia="en-US"/>
              </w:rPr>
              <w:t>void</w:t>
            </w:r>
          </w:p>
        </w:tc>
      </w:tr>
      <w:tr w:rsidR="00D0766E" w:rsidRPr="00A564B4" w14:paraId="715B48F5" w14:textId="77777777" w:rsidTr="00BC6DDF">
        <w:trPr>
          <w:cantSplit/>
          <w:trHeight w:val="105"/>
        </w:trPr>
        <w:tc>
          <w:tcPr>
            <w:tcW w:w="9750" w:type="dxa"/>
          </w:tcPr>
          <w:p w14:paraId="26DFC37D" w14:textId="77777777" w:rsidR="00D0766E" w:rsidRPr="00A564B4" w:rsidRDefault="00D0766E" w:rsidP="00A5143A">
            <w:pPr>
              <w:pStyle w:val="TAN"/>
              <w:rPr>
                <w:lang w:eastAsia="en-US"/>
              </w:rPr>
            </w:pPr>
            <w:r w:rsidRPr="00A564B4">
              <w:rPr>
                <w:lang w:eastAsia="en-US"/>
              </w:rPr>
              <w:t>C63</w:t>
            </w:r>
            <w:r w:rsidRPr="00A564B4">
              <w:rPr>
                <w:lang w:eastAsia="en-US"/>
              </w:rPr>
              <w:tab/>
            </w:r>
            <w:r w:rsidR="002546FE" w:rsidRPr="00A564B4">
              <w:rPr>
                <w:lang w:eastAsia="en-US"/>
              </w:rPr>
              <w:t>void</w:t>
            </w:r>
          </w:p>
        </w:tc>
      </w:tr>
      <w:tr w:rsidR="00D0766E" w:rsidRPr="00A564B4" w14:paraId="75BAF8B2" w14:textId="77777777" w:rsidTr="00BC6DDF">
        <w:trPr>
          <w:cantSplit/>
          <w:trHeight w:val="105"/>
        </w:trPr>
        <w:tc>
          <w:tcPr>
            <w:tcW w:w="9750" w:type="dxa"/>
          </w:tcPr>
          <w:p w14:paraId="560AC1D5" w14:textId="77777777" w:rsidR="00D0766E" w:rsidRPr="00A564B4" w:rsidRDefault="00D0766E" w:rsidP="00A5143A">
            <w:pPr>
              <w:pStyle w:val="TAN"/>
              <w:rPr>
                <w:lang w:eastAsia="en-US"/>
              </w:rPr>
            </w:pPr>
            <w:r w:rsidRPr="00A564B4">
              <w:rPr>
                <w:lang w:eastAsia="en-US"/>
              </w:rPr>
              <w:t>C</w:t>
            </w:r>
            <w:r w:rsidRPr="00A564B4">
              <w:rPr>
                <w:lang w:eastAsia="zh-CN"/>
              </w:rPr>
              <w:t>64</w:t>
            </w:r>
            <w:r w:rsidRPr="00A564B4">
              <w:rPr>
                <w:lang w:eastAsia="en-US"/>
              </w:rPr>
              <w:tab/>
              <w:t>Void</w:t>
            </w:r>
          </w:p>
        </w:tc>
      </w:tr>
      <w:tr w:rsidR="00D0766E" w:rsidRPr="00A564B4" w14:paraId="58DF9A31" w14:textId="77777777" w:rsidTr="00BC6DDF">
        <w:trPr>
          <w:cantSplit/>
          <w:trHeight w:val="105"/>
        </w:trPr>
        <w:tc>
          <w:tcPr>
            <w:tcW w:w="9750" w:type="dxa"/>
          </w:tcPr>
          <w:p w14:paraId="20E3A938" w14:textId="77777777" w:rsidR="00D0766E" w:rsidRPr="00A564B4" w:rsidRDefault="00D0766E" w:rsidP="00A5143A">
            <w:pPr>
              <w:pStyle w:val="TAN"/>
              <w:rPr>
                <w:lang w:eastAsia="en-US"/>
              </w:rPr>
            </w:pPr>
            <w:r w:rsidRPr="00A564B4">
              <w:rPr>
                <w:lang w:eastAsia="en-US"/>
              </w:rPr>
              <w:t>C</w:t>
            </w:r>
            <w:r w:rsidRPr="00A564B4">
              <w:rPr>
                <w:lang w:eastAsia="zh-CN"/>
              </w:rPr>
              <w:t>65</w:t>
            </w:r>
            <w:r w:rsidRPr="00A564B4">
              <w:rPr>
                <w:lang w:eastAsia="en-US"/>
              </w:rPr>
              <w:tab/>
              <w:t>Void</w:t>
            </w:r>
          </w:p>
        </w:tc>
      </w:tr>
      <w:tr w:rsidR="00D0766E" w:rsidRPr="00A564B4" w14:paraId="32F4BCE6" w14:textId="77777777" w:rsidTr="00BC6DDF">
        <w:trPr>
          <w:cantSplit/>
          <w:trHeight w:val="105"/>
        </w:trPr>
        <w:tc>
          <w:tcPr>
            <w:tcW w:w="9750" w:type="dxa"/>
          </w:tcPr>
          <w:p w14:paraId="152B2345" w14:textId="77777777" w:rsidR="00D0766E" w:rsidRPr="00A564B4" w:rsidRDefault="00D0766E" w:rsidP="00A5143A">
            <w:pPr>
              <w:pStyle w:val="TAN"/>
              <w:rPr>
                <w:lang w:eastAsia="en-US"/>
              </w:rPr>
            </w:pPr>
            <w:r w:rsidRPr="00A564B4">
              <w:rPr>
                <w:lang w:eastAsia="en-US"/>
              </w:rPr>
              <w:t>C</w:t>
            </w:r>
            <w:r w:rsidRPr="00A564B4">
              <w:rPr>
                <w:lang w:eastAsia="zh-CN"/>
              </w:rPr>
              <w:t>66</w:t>
            </w:r>
            <w:r w:rsidRPr="00A564B4">
              <w:rPr>
                <w:lang w:eastAsia="en-US"/>
              </w:rPr>
              <w:tab/>
              <w:t>Void</w:t>
            </w:r>
          </w:p>
        </w:tc>
      </w:tr>
      <w:tr w:rsidR="00D0766E" w:rsidRPr="00A564B4" w14:paraId="738B7CC9" w14:textId="77777777" w:rsidTr="00BC6DDF">
        <w:trPr>
          <w:cantSplit/>
          <w:trHeight w:val="105"/>
        </w:trPr>
        <w:tc>
          <w:tcPr>
            <w:tcW w:w="9750" w:type="dxa"/>
          </w:tcPr>
          <w:p w14:paraId="71FF8B2F" w14:textId="77777777" w:rsidR="00D0766E" w:rsidRPr="00A564B4" w:rsidRDefault="00D0766E" w:rsidP="00A5143A">
            <w:pPr>
              <w:pStyle w:val="TAN"/>
              <w:rPr>
                <w:lang w:eastAsia="en-US"/>
              </w:rPr>
            </w:pPr>
            <w:r w:rsidRPr="00A564B4">
              <w:rPr>
                <w:lang w:eastAsia="en-US"/>
              </w:rPr>
              <w:t>C</w:t>
            </w:r>
            <w:r w:rsidRPr="00A564B4">
              <w:rPr>
                <w:lang w:eastAsia="zh-CN"/>
              </w:rPr>
              <w:t>67</w:t>
            </w:r>
            <w:r w:rsidRPr="00A564B4">
              <w:rPr>
                <w:lang w:eastAsia="en-US"/>
              </w:rPr>
              <w:tab/>
              <w:t>Void</w:t>
            </w:r>
          </w:p>
        </w:tc>
      </w:tr>
      <w:tr w:rsidR="00D0766E" w:rsidRPr="00A564B4" w14:paraId="17F3F540" w14:textId="77777777" w:rsidTr="00BC6DDF">
        <w:trPr>
          <w:cantSplit/>
          <w:trHeight w:val="105"/>
        </w:trPr>
        <w:tc>
          <w:tcPr>
            <w:tcW w:w="9750" w:type="dxa"/>
          </w:tcPr>
          <w:p w14:paraId="493F2ED1" w14:textId="77777777" w:rsidR="00D0766E" w:rsidRPr="00A564B4" w:rsidRDefault="00D0766E" w:rsidP="00A5143A">
            <w:pPr>
              <w:pStyle w:val="TAN"/>
              <w:rPr>
                <w:lang w:eastAsia="en-US"/>
              </w:rPr>
            </w:pPr>
            <w:r w:rsidRPr="00A564B4">
              <w:rPr>
                <w:lang w:eastAsia="en-US"/>
              </w:rPr>
              <w:t>C</w:t>
            </w:r>
            <w:r w:rsidRPr="00A564B4">
              <w:rPr>
                <w:lang w:eastAsia="zh-CN"/>
              </w:rPr>
              <w:t>68</w:t>
            </w:r>
            <w:r w:rsidRPr="00A564B4">
              <w:rPr>
                <w:lang w:eastAsia="en-US"/>
              </w:rPr>
              <w:tab/>
              <w:t>Void</w:t>
            </w:r>
          </w:p>
        </w:tc>
      </w:tr>
      <w:tr w:rsidR="00D0766E" w:rsidRPr="00A564B4" w14:paraId="76BE0F55" w14:textId="77777777" w:rsidTr="00BC6DDF">
        <w:trPr>
          <w:cantSplit/>
          <w:trHeight w:val="105"/>
        </w:trPr>
        <w:tc>
          <w:tcPr>
            <w:tcW w:w="9750" w:type="dxa"/>
          </w:tcPr>
          <w:p w14:paraId="05144C41" w14:textId="77777777" w:rsidR="00D0766E" w:rsidRPr="00A564B4" w:rsidRDefault="00D0766E" w:rsidP="00A5143A">
            <w:pPr>
              <w:pStyle w:val="TAN"/>
              <w:rPr>
                <w:lang w:eastAsia="en-US"/>
              </w:rPr>
            </w:pPr>
            <w:r w:rsidRPr="00A564B4">
              <w:rPr>
                <w:lang w:eastAsia="en-US"/>
              </w:rPr>
              <w:t>C</w:t>
            </w:r>
            <w:r w:rsidRPr="00A564B4">
              <w:rPr>
                <w:lang w:eastAsia="zh-CN"/>
              </w:rPr>
              <w:t>69</w:t>
            </w:r>
            <w:r w:rsidRPr="00A564B4">
              <w:rPr>
                <w:lang w:eastAsia="en-US"/>
              </w:rPr>
              <w:tab/>
            </w:r>
            <w:r w:rsidR="002546FE" w:rsidRPr="00A564B4">
              <w:rPr>
                <w:lang w:eastAsia="en-US"/>
              </w:rPr>
              <w:t>void</w:t>
            </w:r>
          </w:p>
        </w:tc>
      </w:tr>
      <w:tr w:rsidR="00D0766E" w:rsidRPr="00A564B4" w14:paraId="042037A8" w14:textId="77777777" w:rsidTr="00BC6DDF">
        <w:trPr>
          <w:cantSplit/>
          <w:trHeight w:val="105"/>
        </w:trPr>
        <w:tc>
          <w:tcPr>
            <w:tcW w:w="9750" w:type="dxa"/>
          </w:tcPr>
          <w:p w14:paraId="745F3925" w14:textId="77777777" w:rsidR="00D0766E" w:rsidRPr="00A564B4" w:rsidRDefault="00D0766E" w:rsidP="00A5143A">
            <w:pPr>
              <w:pStyle w:val="TAN"/>
              <w:rPr>
                <w:lang w:eastAsia="en-US"/>
              </w:rPr>
            </w:pPr>
            <w:r w:rsidRPr="00A564B4">
              <w:rPr>
                <w:lang w:eastAsia="en-US"/>
              </w:rPr>
              <w:t>C</w:t>
            </w:r>
            <w:r w:rsidRPr="00A564B4">
              <w:rPr>
                <w:lang w:eastAsia="zh-CN"/>
              </w:rPr>
              <w:t>70</w:t>
            </w:r>
            <w:r w:rsidRPr="00A564B4">
              <w:rPr>
                <w:lang w:eastAsia="en-US"/>
              </w:rPr>
              <w:tab/>
            </w:r>
            <w:r w:rsidR="002546FE" w:rsidRPr="00A564B4">
              <w:rPr>
                <w:lang w:eastAsia="en-US"/>
              </w:rPr>
              <w:t>void</w:t>
            </w:r>
          </w:p>
        </w:tc>
      </w:tr>
      <w:tr w:rsidR="00D0766E" w:rsidRPr="00A564B4" w14:paraId="25FD5C6B" w14:textId="77777777" w:rsidTr="00BC6DDF">
        <w:trPr>
          <w:cantSplit/>
          <w:trHeight w:val="105"/>
        </w:trPr>
        <w:tc>
          <w:tcPr>
            <w:tcW w:w="9750" w:type="dxa"/>
          </w:tcPr>
          <w:p w14:paraId="6303DB35" w14:textId="77777777" w:rsidR="00D0766E" w:rsidRPr="00A564B4" w:rsidRDefault="00D0766E" w:rsidP="00A5143A">
            <w:pPr>
              <w:pStyle w:val="TAN"/>
              <w:rPr>
                <w:lang w:eastAsia="en-US"/>
              </w:rPr>
            </w:pPr>
            <w:r w:rsidRPr="00A564B4">
              <w:rPr>
                <w:lang w:eastAsia="en-US"/>
              </w:rPr>
              <w:t>C</w:t>
            </w:r>
            <w:r w:rsidRPr="00A564B4">
              <w:rPr>
                <w:lang w:eastAsia="zh-CN"/>
              </w:rPr>
              <w:t>71</w:t>
            </w:r>
            <w:r w:rsidRPr="00A564B4">
              <w:rPr>
                <w:lang w:eastAsia="en-US"/>
              </w:rPr>
              <w:tab/>
              <w:t>Void</w:t>
            </w:r>
          </w:p>
        </w:tc>
      </w:tr>
      <w:tr w:rsidR="00D0766E" w:rsidRPr="00A564B4" w14:paraId="3FB2D454" w14:textId="77777777" w:rsidTr="00BC6DDF">
        <w:trPr>
          <w:cantSplit/>
          <w:trHeight w:val="105"/>
        </w:trPr>
        <w:tc>
          <w:tcPr>
            <w:tcW w:w="9750" w:type="dxa"/>
          </w:tcPr>
          <w:p w14:paraId="03CF3863" w14:textId="77777777" w:rsidR="00D0766E" w:rsidRPr="00A564B4" w:rsidRDefault="00D0766E" w:rsidP="00A5143A">
            <w:pPr>
              <w:pStyle w:val="TAN"/>
              <w:rPr>
                <w:lang w:eastAsia="en-US"/>
              </w:rPr>
            </w:pPr>
            <w:r w:rsidRPr="00A564B4">
              <w:rPr>
                <w:lang w:eastAsia="en-US"/>
              </w:rPr>
              <w:t>C72</w:t>
            </w:r>
            <w:r w:rsidRPr="00A564B4">
              <w:rPr>
                <w:lang w:eastAsia="en-US"/>
              </w:rPr>
              <w:tab/>
              <w:t>IF ((A.4.1-1/2) AND (A.4.6.2-1/1) AND (A.4.3-4/3 OR A.4.3-4/4)) THEN R ELSE N/A</w:t>
            </w:r>
          </w:p>
        </w:tc>
      </w:tr>
      <w:tr w:rsidR="00D0766E" w:rsidRPr="00A564B4" w14:paraId="6FE498BA" w14:textId="77777777" w:rsidTr="00BC6DDF">
        <w:trPr>
          <w:cantSplit/>
          <w:trHeight w:val="105"/>
        </w:trPr>
        <w:tc>
          <w:tcPr>
            <w:tcW w:w="9750" w:type="dxa"/>
          </w:tcPr>
          <w:p w14:paraId="4A88745B" w14:textId="77777777" w:rsidR="00D0766E" w:rsidRPr="00A564B4" w:rsidRDefault="00D0766E" w:rsidP="00A5143A">
            <w:pPr>
              <w:pStyle w:val="TAN"/>
              <w:rPr>
                <w:lang w:eastAsia="en-US"/>
              </w:rPr>
            </w:pPr>
            <w:r w:rsidRPr="00A564B4">
              <w:rPr>
                <w:lang w:eastAsia="en-US"/>
              </w:rPr>
              <w:t>C73</w:t>
            </w:r>
            <w:r w:rsidRPr="00A564B4">
              <w:rPr>
                <w:lang w:eastAsia="en-US"/>
              </w:rPr>
              <w:tab/>
              <w:t xml:space="preserve">IF ((A.4.1-1/2) AND </w:t>
            </w:r>
            <w:r w:rsidRPr="00A564B4">
              <w:rPr>
                <w:lang w:eastAsia="zh-CN"/>
              </w:rPr>
              <w:t>(NOT A.4.5-1/18) AND</w:t>
            </w:r>
            <w:r w:rsidRPr="00A564B4">
              <w:rPr>
                <w:lang w:eastAsia="en-US"/>
              </w:rPr>
              <w:t xml:space="preserve"> (A.4.3-4/6 OR A.4.3-4/7)) THEN R ELSE N/A</w:t>
            </w:r>
          </w:p>
        </w:tc>
      </w:tr>
      <w:tr w:rsidR="00D0766E" w:rsidRPr="00A564B4" w14:paraId="10BF9975" w14:textId="77777777" w:rsidTr="00BC6DDF">
        <w:trPr>
          <w:cantSplit/>
          <w:trHeight w:val="105"/>
        </w:trPr>
        <w:tc>
          <w:tcPr>
            <w:tcW w:w="9750" w:type="dxa"/>
          </w:tcPr>
          <w:p w14:paraId="2FC41753" w14:textId="77777777" w:rsidR="00D0766E" w:rsidRPr="00A564B4" w:rsidRDefault="00D0766E" w:rsidP="00DC2107">
            <w:pPr>
              <w:pStyle w:val="TAN"/>
              <w:rPr>
                <w:lang w:eastAsia="en-US"/>
              </w:rPr>
            </w:pPr>
            <w:r w:rsidRPr="00A564B4">
              <w:rPr>
                <w:lang w:eastAsia="en-US"/>
              </w:rPr>
              <w:t>C73</w:t>
            </w:r>
            <w:r w:rsidRPr="00A564B4">
              <w:rPr>
                <w:lang w:eastAsia="zh-CN"/>
              </w:rPr>
              <w:t>h</w:t>
            </w:r>
            <w:r w:rsidRPr="00A564B4">
              <w:rPr>
                <w:lang w:eastAsia="en-US"/>
              </w:rPr>
              <w:tab/>
              <w:t xml:space="preserve">IF ((A.4.1-1/2) AND </w:t>
            </w:r>
            <w:r w:rsidRPr="00A564B4">
              <w:rPr>
                <w:lang w:eastAsia="zh-CN"/>
              </w:rPr>
              <w:t>A.4.5-1/18 AND A.4.3-4a/8) T</w:t>
            </w:r>
            <w:r w:rsidRPr="00A564B4">
              <w:rPr>
                <w:lang w:eastAsia="en-US"/>
              </w:rPr>
              <w:t>HEN R ELSE N/A</w:t>
            </w:r>
          </w:p>
        </w:tc>
      </w:tr>
      <w:tr w:rsidR="00D0766E" w:rsidRPr="00A564B4" w14:paraId="3242EB24" w14:textId="77777777" w:rsidTr="00BC6DDF">
        <w:trPr>
          <w:cantSplit/>
          <w:trHeight w:val="105"/>
        </w:trPr>
        <w:tc>
          <w:tcPr>
            <w:tcW w:w="9750" w:type="dxa"/>
          </w:tcPr>
          <w:p w14:paraId="216EC9DD" w14:textId="77777777" w:rsidR="00D0766E" w:rsidRPr="00A564B4" w:rsidRDefault="00D0766E" w:rsidP="0055164D">
            <w:pPr>
              <w:pStyle w:val="TAN"/>
              <w:rPr>
                <w:lang w:eastAsia="en-US"/>
              </w:rPr>
            </w:pPr>
            <w:r w:rsidRPr="00A564B4">
              <w:rPr>
                <w:lang w:eastAsia="en-US"/>
              </w:rPr>
              <w:t>C74</w:t>
            </w:r>
            <w:r w:rsidRPr="00A564B4">
              <w:rPr>
                <w:lang w:eastAsia="en-US"/>
              </w:rPr>
              <w:tab/>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5A2AA53D" w14:textId="77777777" w:rsidTr="00BC6DDF">
        <w:trPr>
          <w:cantSplit/>
          <w:trHeight w:val="105"/>
        </w:trPr>
        <w:tc>
          <w:tcPr>
            <w:tcW w:w="9750" w:type="dxa"/>
          </w:tcPr>
          <w:p w14:paraId="4C43A556" w14:textId="77777777" w:rsidR="00D0766E" w:rsidRPr="00A564B4" w:rsidRDefault="00D0766E" w:rsidP="00DC2107">
            <w:pPr>
              <w:pStyle w:val="TAN"/>
              <w:rPr>
                <w:lang w:eastAsia="en-US"/>
              </w:rPr>
            </w:pPr>
            <w:r w:rsidRPr="00A564B4">
              <w:rPr>
                <w:lang w:eastAsia="en-US"/>
              </w:rPr>
              <w:t>C74</w:t>
            </w:r>
            <w:r w:rsidRPr="00A564B4">
              <w:rPr>
                <w:lang w:eastAsia="zh-CN"/>
              </w:rPr>
              <w:t>h</w:t>
            </w:r>
            <w:r w:rsidRPr="00A564B4">
              <w:rPr>
                <w:lang w:eastAsia="en-US"/>
              </w:rPr>
              <w:tab/>
              <w:t>IF ((A.4.1-1/</w:t>
            </w:r>
            <w:r w:rsidRPr="00A564B4">
              <w:rPr>
                <w:lang w:eastAsia="zh-CN"/>
              </w:rPr>
              <w:t>2</w:t>
            </w:r>
            <w:r w:rsidRPr="00A564B4">
              <w:rPr>
                <w:lang w:eastAsia="en-US"/>
              </w:rPr>
              <w:t xml:space="preserve">) AND </w:t>
            </w:r>
            <w:r w:rsidRPr="00A564B4">
              <w:rPr>
                <w:lang w:eastAsia="zh-CN"/>
              </w:rPr>
              <w:t>(</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w:t>
            </w:r>
            <w:r w:rsidRPr="00A564B4">
              <w:rPr>
                <w:lang w:eastAsia="zh-CN"/>
              </w:rPr>
              <w:t>A.4.5-1/18</w:t>
            </w:r>
            <w:r w:rsidR="00846980" w:rsidRPr="00A564B4">
              <w:rPr>
                <w:lang w:eastAsia="zh-CN"/>
              </w:rPr>
              <w:t xml:space="preserve"> AND</w:t>
            </w:r>
            <w:r w:rsidR="00846980" w:rsidRPr="00A564B4">
              <w:rPr>
                <w:lang w:eastAsia="en-US"/>
              </w:rPr>
              <w:t xml:space="preserve"> (A.4.3-4/</w:t>
            </w:r>
            <w:r w:rsidR="00846980" w:rsidRPr="00A564B4">
              <w:t>11</w:t>
            </w:r>
            <w:r w:rsidR="00846980" w:rsidRPr="00A564B4">
              <w:rPr>
                <w:lang w:eastAsia="en-US"/>
              </w:rPr>
              <w:t xml:space="preserve"> OR A.4.3-4/</w:t>
            </w:r>
            <w:r w:rsidR="00846980" w:rsidRPr="00A564B4">
              <w:t>12</w:t>
            </w:r>
            <w:r w:rsidR="00846980" w:rsidRPr="00A564B4">
              <w:rPr>
                <w:lang w:eastAsia="en-US"/>
              </w:rPr>
              <w:t xml:space="preserve"> OR A.4.3-4</w:t>
            </w:r>
            <w:r w:rsidR="00846980" w:rsidRPr="00A564B4">
              <w:t>a</w:t>
            </w:r>
            <w:r w:rsidR="00846980" w:rsidRPr="00A564B4">
              <w:rPr>
                <w:lang w:eastAsia="en-US"/>
              </w:rPr>
              <w:t>/</w:t>
            </w:r>
            <w:r w:rsidR="00846980" w:rsidRPr="00A564B4">
              <w:t>8</w:t>
            </w:r>
            <w:r w:rsidR="00846980" w:rsidRPr="00A564B4">
              <w:rPr>
                <w:lang w:eastAsia="en-US"/>
              </w:rPr>
              <w:t>)</w:t>
            </w:r>
            <w:r w:rsidRPr="00A564B4">
              <w:rPr>
                <w:lang w:eastAsia="en-US"/>
              </w:rPr>
              <w:t>) THEN R ELSE N/A</w:t>
            </w:r>
          </w:p>
        </w:tc>
      </w:tr>
      <w:tr w:rsidR="00D0766E" w:rsidRPr="00A564B4" w14:paraId="1A12ED44" w14:textId="77777777" w:rsidTr="00BC6DDF">
        <w:trPr>
          <w:cantSplit/>
          <w:trHeight w:val="105"/>
        </w:trPr>
        <w:tc>
          <w:tcPr>
            <w:tcW w:w="9750" w:type="dxa"/>
          </w:tcPr>
          <w:p w14:paraId="3111FC90" w14:textId="77777777" w:rsidR="00D0766E" w:rsidRPr="00A564B4" w:rsidRDefault="00D0766E" w:rsidP="0055164D">
            <w:pPr>
              <w:pStyle w:val="TAN"/>
              <w:rPr>
                <w:lang w:eastAsia="en-US"/>
              </w:rPr>
            </w:pPr>
            <w:r w:rsidRPr="00A564B4">
              <w:rPr>
                <w:lang w:eastAsia="en-US"/>
              </w:rPr>
              <w:t>C75</w:t>
            </w:r>
            <w:r w:rsidRPr="00A564B4">
              <w:rPr>
                <w:lang w:eastAsia="zh-CN"/>
              </w:rPr>
              <w:tab/>
            </w:r>
            <w:r w:rsidRPr="00A564B4">
              <w:rPr>
                <w:lang w:eastAsia="en-US"/>
              </w:rPr>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20339B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A564B4" w:rsidRDefault="00D0766E" w:rsidP="00A5143A">
            <w:pPr>
              <w:pStyle w:val="TAN"/>
              <w:rPr>
                <w:lang w:eastAsia="en-US"/>
              </w:rPr>
            </w:pPr>
            <w:r w:rsidRPr="00A564B4">
              <w:rPr>
                <w:lang w:eastAsia="en-US"/>
              </w:rPr>
              <w:t>C76</w:t>
            </w:r>
            <w:r w:rsidRPr="00A564B4">
              <w:rPr>
                <w:lang w:eastAsia="en-US"/>
              </w:rPr>
              <w:tab/>
              <w:t xml:space="preserve">IF A.4.1-1/1 AND </w:t>
            </w:r>
            <w:r w:rsidRPr="00A564B4">
              <w:rPr>
                <w:lang w:eastAsia="zh-CN"/>
              </w:rPr>
              <w:t xml:space="preserve">(NOT A.4.5-1/18) AND </w:t>
            </w:r>
            <w:r w:rsidRPr="00A564B4">
              <w:rPr>
                <w:lang w:eastAsia="en-US"/>
              </w:rPr>
              <w:t>(A.4.3-4/1 OR A.4.3-4/2 OR A.4.3-4/3 OR A.4.3-4/4) THEN R ELSE N/A</w:t>
            </w:r>
          </w:p>
        </w:tc>
      </w:tr>
      <w:tr w:rsidR="00D0766E" w:rsidRPr="00A564B4" w14:paraId="18C786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A564B4" w:rsidRDefault="00D0766E" w:rsidP="008718D8">
            <w:pPr>
              <w:pStyle w:val="TAN"/>
              <w:rPr>
                <w:lang w:eastAsia="en-US"/>
              </w:rPr>
            </w:pPr>
            <w:r w:rsidRPr="00A564B4">
              <w:rPr>
                <w:lang w:eastAsia="en-US"/>
              </w:rPr>
              <w:t>C77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w:t>
            </w:r>
            <w:r w:rsidRPr="00A564B4">
              <w:rPr>
                <w:lang w:eastAsia="ko-KR"/>
              </w:rPr>
              <w:t>.</w:t>
            </w:r>
            <w:r w:rsidRPr="00A564B4">
              <w:rPr>
                <w:lang w:eastAsia="zh-CN"/>
              </w:rPr>
              <w:t>4.5-2/1</w:t>
            </w:r>
            <w:r w:rsidRPr="00A564B4">
              <w:rPr>
                <w:lang w:eastAsia="en-US"/>
              </w:rPr>
              <w:t xml:space="preserve"> AND A.4.4-3</w:t>
            </w:r>
            <w:r w:rsidRPr="00A564B4">
              <w:rPr>
                <w:rFonts w:eastAsia="PMingLiU"/>
                <w:lang w:eastAsia="zh-TW"/>
              </w:rPr>
              <w:t>a</w:t>
            </w:r>
            <w:r w:rsidRPr="00A564B4">
              <w:rPr>
                <w:lang w:eastAsia="en-US"/>
              </w:rPr>
              <w:t>/115 AND (A.4.3-4/2 OR A.4.3-4/3 OR A.4.3-4/4 OR A.4.3-4/5 OR A.4.3-4/6 OR A.4.3-4/7 OR A.4.3-4/8)) THEN R ELSE N/A</w:t>
            </w:r>
          </w:p>
        </w:tc>
      </w:tr>
      <w:tr w:rsidR="00D0766E" w:rsidRPr="00A564B4" w14:paraId="7B41EB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A564B4" w:rsidRDefault="00D0766E" w:rsidP="008718D8">
            <w:pPr>
              <w:pStyle w:val="TAN"/>
              <w:rPr>
                <w:lang w:eastAsia="en-US"/>
              </w:rPr>
            </w:pPr>
            <w:r w:rsidRPr="00A564B4">
              <w:rPr>
                <w:lang w:eastAsia="en-US"/>
              </w:rPr>
              <w:t>C78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 xml:space="preserve">AND A.4.5-2/2 </w:t>
            </w:r>
            <w:r w:rsidRPr="00A564B4">
              <w:rPr>
                <w:lang w:eastAsia="en-US"/>
              </w:rPr>
              <w:t>AND A.4.4-3</w:t>
            </w:r>
            <w:r w:rsidRPr="00A564B4">
              <w:rPr>
                <w:rFonts w:eastAsia="PMingLiU"/>
                <w:lang w:eastAsia="zh-TW"/>
              </w:rPr>
              <w:t>b</w:t>
            </w:r>
            <w:r w:rsidRPr="00A564B4">
              <w:rPr>
                <w:lang w:eastAsia="en-US"/>
              </w:rPr>
              <w:t>/115 AND (A.4.3-4/2 OR A.4.3-4/3 OR A.4.3-4/4 OR A.4.3-4/5 OR A.4.3-4/6 OR A.4.3-4/7 OR A.4.3-4/8)) THEN R ELSE N/A</w:t>
            </w:r>
          </w:p>
        </w:tc>
      </w:tr>
      <w:tr w:rsidR="00D0766E" w:rsidRPr="00A564B4" w14:paraId="2C7BEA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A564B4" w:rsidRDefault="00D0766E" w:rsidP="00A5143A">
            <w:pPr>
              <w:pStyle w:val="TAN"/>
              <w:rPr>
                <w:lang w:eastAsia="en-US"/>
              </w:rPr>
            </w:pPr>
            <w:r w:rsidRPr="00A564B4">
              <w:rPr>
                <w:lang w:eastAsia="en-US"/>
              </w:rPr>
              <w:t>C</w:t>
            </w:r>
            <w:r w:rsidRPr="00A564B4">
              <w:rPr>
                <w:lang w:eastAsia="zh-CN"/>
              </w:rPr>
              <w:t>79</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w:t>
            </w:r>
            <w:r w:rsidRPr="00A564B4">
              <w:rPr>
                <w:lang w:eastAsia="ko-KR"/>
              </w:rPr>
              <w:t>.</w:t>
            </w:r>
            <w:r w:rsidRPr="00A564B4">
              <w:rPr>
                <w:lang w:eastAsia="zh-CN"/>
              </w:rPr>
              <w:t>4.5-2/1</w:t>
            </w:r>
            <w:r w:rsidR="00AD2E81" w:rsidRPr="00A564B4">
              <w:rPr>
                <w:lang w:eastAsia="zh-CN"/>
              </w:rPr>
              <w:t xml:space="preserve"> </w:t>
            </w:r>
            <w:r w:rsidRPr="00A564B4">
              <w:rPr>
                <w:lang w:eastAsia="zh-CN"/>
              </w:rPr>
              <w:t>AND A.4.4-3</w:t>
            </w:r>
            <w:r w:rsidRPr="00A564B4">
              <w:rPr>
                <w:lang w:eastAsia="ko-KR"/>
              </w:rPr>
              <w:t>a</w:t>
            </w:r>
            <w:r w:rsidRPr="00A564B4">
              <w:rPr>
                <w:lang w:eastAsia="zh-CN"/>
              </w:rPr>
              <w:t>/115</w:t>
            </w:r>
            <w:r w:rsidRPr="00A564B4">
              <w:rPr>
                <w:lang w:eastAsia="en-US"/>
              </w:rPr>
              <w:t>) THEN R ELSE N/A</w:t>
            </w:r>
          </w:p>
        </w:tc>
      </w:tr>
      <w:tr w:rsidR="00D0766E" w:rsidRPr="00A564B4" w14:paraId="5A33C9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A564B4" w:rsidRDefault="00D0766E" w:rsidP="00A5143A">
            <w:pPr>
              <w:pStyle w:val="TAN"/>
              <w:rPr>
                <w:lang w:eastAsia="en-US"/>
              </w:rPr>
            </w:pPr>
            <w:r w:rsidRPr="00A564B4">
              <w:rPr>
                <w:lang w:eastAsia="en-US"/>
              </w:rPr>
              <w:t>C80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AND A.4.5-2/2 AND A.4.4-3</w:t>
            </w:r>
            <w:r w:rsidRPr="00A564B4">
              <w:rPr>
                <w:lang w:eastAsia="ko-KR"/>
              </w:rPr>
              <w:t>b</w:t>
            </w:r>
            <w:r w:rsidRPr="00A564B4">
              <w:rPr>
                <w:lang w:eastAsia="zh-CN"/>
              </w:rPr>
              <w:t xml:space="preserve">/115) </w:t>
            </w:r>
            <w:r w:rsidRPr="00A564B4">
              <w:rPr>
                <w:lang w:eastAsia="en-US"/>
              </w:rPr>
              <w:t>THEN R ELSE N/A</w:t>
            </w:r>
          </w:p>
        </w:tc>
      </w:tr>
      <w:tr w:rsidR="00D0766E" w:rsidRPr="00A564B4" w14:paraId="27F0D8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A564B4" w:rsidRDefault="00D0766E" w:rsidP="00A5143A">
            <w:pPr>
              <w:pStyle w:val="TAN"/>
              <w:rPr>
                <w:lang w:eastAsia="en-US"/>
              </w:rPr>
            </w:pPr>
            <w:r w:rsidRPr="00A564B4">
              <w:rPr>
                <w:lang w:eastAsia="en-US"/>
              </w:rPr>
              <w:t>C81</w:t>
            </w:r>
            <w:r w:rsidRPr="00A564B4">
              <w:rPr>
                <w:lang w:eastAsia="zh-CN"/>
              </w:rPr>
              <w:tab/>
            </w:r>
            <w:r w:rsidR="002546FE" w:rsidRPr="00A564B4">
              <w:rPr>
                <w:lang w:eastAsia="en-US"/>
              </w:rPr>
              <w:t>void</w:t>
            </w:r>
          </w:p>
        </w:tc>
      </w:tr>
      <w:tr w:rsidR="00D0766E" w:rsidRPr="00A564B4" w14:paraId="5164C3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A564B4" w:rsidRDefault="00D0766E" w:rsidP="00A5143A">
            <w:pPr>
              <w:pStyle w:val="TAN"/>
              <w:rPr>
                <w:lang w:eastAsia="zh-CN"/>
              </w:rPr>
            </w:pPr>
            <w:r w:rsidRPr="00A564B4">
              <w:rPr>
                <w:lang w:eastAsia="zh-CN"/>
              </w:rPr>
              <w:t>C82</w:t>
            </w:r>
            <w:r w:rsidRPr="00A564B4">
              <w:rPr>
                <w:lang w:eastAsia="zh-CN"/>
              </w:rPr>
              <w:tab/>
            </w:r>
            <w:r w:rsidR="002546FE" w:rsidRPr="00A564B4">
              <w:rPr>
                <w:lang w:eastAsia="zh-CN"/>
              </w:rPr>
              <w:t>void</w:t>
            </w:r>
          </w:p>
        </w:tc>
      </w:tr>
      <w:tr w:rsidR="00D0766E" w:rsidRPr="00A564B4" w14:paraId="4A6F1B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A564B4" w:rsidRDefault="00D0766E" w:rsidP="00A5143A">
            <w:pPr>
              <w:pStyle w:val="TAN"/>
              <w:rPr>
                <w:lang w:eastAsia="zh-CN"/>
              </w:rPr>
            </w:pPr>
            <w:r w:rsidRPr="00A564B4">
              <w:rPr>
                <w:lang w:eastAsia="en-US"/>
              </w:rPr>
              <w:t>C83</w:t>
            </w:r>
            <w:r w:rsidRPr="00A564B4">
              <w:rPr>
                <w:lang w:eastAsia="en-US"/>
              </w:rPr>
              <w:tab/>
              <w:t>IF ((A.4.1-1/</w:t>
            </w:r>
            <w:r w:rsidRPr="00A564B4">
              <w:rPr>
                <w:lang w:eastAsia="zh-CN"/>
              </w:rPr>
              <w:t>2</w:t>
            </w:r>
            <w:r w:rsidRPr="00A564B4">
              <w:rPr>
                <w:lang w:eastAsia="en-US"/>
              </w:rPr>
              <w:t>)</w:t>
            </w:r>
            <w:r w:rsidRPr="00A564B4">
              <w:rPr>
                <w:lang w:eastAsia="zh-CN"/>
              </w:rPr>
              <w:t xml:space="preserve"> AND</w:t>
            </w:r>
            <w:r w:rsidRPr="00A564B4">
              <w:rPr>
                <w:lang w:eastAsia="en-US"/>
              </w:rPr>
              <w:t xml:space="preserve"> (A.4.3-4/3 OR A.4.3-4/4 OR A.4.3-4/6 OR A.4.3-4/7) AND </w:t>
            </w:r>
            <w:r w:rsidRPr="00A564B4">
              <w:rPr>
                <w:lang w:eastAsia="zh-CN"/>
              </w:rPr>
              <w:t>(</w:t>
            </w:r>
            <w:r w:rsidRPr="00A564B4">
              <w:rPr>
                <w:lang w:eastAsia="en-US"/>
              </w:rPr>
              <w:t>A.4.6.3-1</w:t>
            </w:r>
            <w:r w:rsidRPr="00A564B4">
              <w:rPr>
                <w:lang w:eastAsia="zh-CN"/>
              </w:rPr>
              <w:t>/1)</w:t>
            </w:r>
            <w:r w:rsidRPr="00A564B4">
              <w:rPr>
                <w:lang w:eastAsia="en-US"/>
              </w:rPr>
              <w:t>) THEN R ELSE N/A</w:t>
            </w:r>
          </w:p>
        </w:tc>
      </w:tr>
      <w:tr w:rsidR="00D0766E" w:rsidRPr="00A564B4" w14:paraId="0F8CDE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A564B4" w:rsidRDefault="00D0766E" w:rsidP="00A5143A">
            <w:pPr>
              <w:pStyle w:val="TAN"/>
              <w:rPr>
                <w:lang w:eastAsia="en-US"/>
              </w:rPr>
            </w:pPr>
            <w:r w:rsidRPr="00A564B4">
              <w:rPr>
                <w:lang w:eastAsia="en-US"/>
              </w:rPr>
              <w:t>C</w:t>
            </w:r>
            <w:r w:rsidRPr="00A564B4">
              <w:rPr>
                <w:lang w:eastAsia="zh-CN"/>
              </w:rPr>
              <w:t>84</w:t>
            </w:r>
            <w:r w:rsidRPr="00A564B4">
              <w:rPr>
                <w:lang w:eastAsia="en-US"/>
              </w:rPr>
              <w:tab/>
            </w:r>
            <w:r w:rsidR="002546FE" w:rsidRPr="00A564B4">
              <w:rPr>
                <w:lang w:eastAsia="en-US"/>
              </w:rPr>
              <w:t>void</w:t>
            </w:r>
          </w:p>
        </w:tc>
      </w:tr>
      <w:tr w:rsidR="00D0766E" w:rsidRPr="00A564B4" w14:paraId="39104F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A564B4" w:rsidRDefault="00D0766E" w:rsidP="00A5143A">
            <w:pPr>
              <w:pStyle w:val="TAN"/>
              <w:rPr>
                <w:lang w:eastAsia="en-US"/>
              </w:rPr>
            </w:pPr>
            <w:r w:rsidRPr="00A564B4">
              <w:rPr>
                <w:lang w:eastAsia="en-US"/>
              </w:rPr>
              <w:t>C</w:t>
            </w:r>
            <w:r w:rsidRPr="00A564B4">
              <w:rPr>
                <w:lang w:eastAsia="zh-CN"/>
              </w:rPr>
              <w:t>85</w:t>
            </w:r>
            <w:r w:rsidRPr="00A564B4">
              <w:rPr>
                <w:lang w:eastAsia="en-US"/>
              </w:rPr>
              <w:tab/>
              <w:t>Void</w:t>
            </w:r>
          </w:p>
        </w:tc>
      </w:tr>
      <w:tr w:rsidR="00D0766E" w:rsidRPr="00A564B4" w14:paraId="6F85AF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A564B4" w:rsidRDefault="00D0766E" w:rsidP="00A5143A">
            <w:pPr>
              <w:pStyle w:val="TAN"/>
              <w:rPr>
                <w:lang w:eastAsia="en-US"/>
              </w:rPr>
            </w:pPr>
            <w:r w:rsidRPr="00A564B4">
              <w:rPr>
                <w:lang w:eastAsia="en-US"/>
              </w:rPr>
              <w:t>C</w:t>
            </w:r>
            <w:r w:rsidRPr="00A564B4">
              <w:rPr>
                <w:lang w:eastAsia="zh-CN"/>
              </w:rPr>
              <w:t>86</w:t>
            </w:r>
            <w:r w:rsidRPr="00A564B4">
              <w:rPr>
                <w:lang w:eastAsia="en-US"/>
              </w:rPr>
              <w:tab/>
              <w:t>Void</w:t>
            </w:r>
          </w:p>
        </w:tc>
      </w:tr>
      <w:tr w:rsidR="00D0766E" w:rsidRPr="00A564B4" w14:paraId="4FA46B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A564B4" w:rsidRDefault="00D0766E" w:rsidP="00A5143A">
            <w:pPr>
              <w:pStyle w:val="TAN"/>
              <w:rPr>
                <w:lang w:eastAsia="en-US"/>
              </w:rPr>
            </w:pPr>
            <w:r w:rsidRPr="00A564B4">
              <w:rPr>
                <w:lang w:eastAsia="zh-CN"/>
              </w:rPr>
              <w:t>C87</w:t>
            </w:r>
            <w:r w:rsidRPr="00A564B4">
              <w:rPr>
                <w:lang w:eastAsia="zh-CN"/>
              </w:rPr>
              <w:tab/>
            </w:r>
            <w:r w:rsidR="002546FE" w:rsidRPr="00A564B4">
              <w:rPr>
                <w:lang w:eastAsia="en-US"/>
              </w:rPr>
              <w:t>void</w:t>
            </w:r>
          </w:p>
        </w:tc>
      </w:tr>
      <w:tr w:rsidR="00D0766E" w:rsidRPr="00A564B4" w14:paraId="5B8840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A564B4" w:rsidRDefault="00D0766E" w:rsidP="00A5143A">
            <w:pPr>
              <w:pStyle w:val="TAN"/>
              <w:rPr>
                <w:lang w:eastAsia="zh-CN"/>
              </w:rPr>
            </w:pPr>
            <w:r w:rsidRPr="00A564B4">
              <w:rPr>
                <w:lang w:eastAsia="en-US"/>
              </w:rPr>
              <w:t>C88</w:t>
            </w:r>
            <w:r w:rsidRPr="00A564B4">
              <w:rPr>
                <w:lang w:eastAsia="en-US"/>
              </w:rPr>
              <w:tab/>
              <w:t>Void</w:t>
            </w:r>
          </w:p>
        </w:tc>
      </w:tr>
      <w:tr w:rsidR="00D0766E" w:rsidRPr="00A564B4" w14:paraId="38E90F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A564B4" w:rsidRDefault="00D0766E" w:rsidP="00A5143A">
            <w:pPr>
              <w:pStyle w:val="TAN"/>
              <w:rPr>
                <w:lang w:eastAsia="en-US"/>
              </w:rPr>
            </w:pPr>
            <w:r w:rsidRPr="00A564B4">
              <w:rPr>
                <w:lang w:eastAsia="en-US"/>
              </w:rPr>
              <w:t>C</w:t>
            </w:r>
            <w:r w:rsidRPr="00A564B4">
              <w:rPr>
                <w:lang w:eastAsia="zh-CN"/>
              </w:rPr>
              <w:t>89</w:t>
            </w:r>
            <w:r w:rsidRPr="00A564B4">
              <w:rPr>
                <w:lang w:eastAsia="en-US"/>
              </w:rPr>
              <w:tab/>
              <w:t>Void</w:t>
            </w:r>
          </w:p>
        </w:tc>
      </w:tr>
      <w:tr w:rsidR="00D0766E" w:rsidRPr="00A564B4" w14:paraId="75D047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A564B4" w:rsidRDefault="00D0766E" w:rsidP="00A5143A">
            <w:pPr>
              <w:pStyle w:val="TAN"/>
              <w:rPr>
                <w:lang w:eastAsia="en-US"/>
              </w:rPr>
            </w:pPr>
            <w:r w:rsidRPr="00A564B4">
              <w:rPr>
                <w:lang w:eastAsia="en-US"/>
              </w:rPr>
              <w:t>C90</w:t>
            </w:r>
            <w:r w:rsidRPr="00A564B4">
              <w:rPr>
                <w:lang w:eastAsia="en-US"/>
              </w:rPr>
              <w:tab/>
              <w:t xml:space="preserve">IF ((A.4.1-1/1) AND </w:t>
            </w:r>
            <w:r w:rsidRPr="00A564B4">
              <w:rPr>
                <w:lang w:eastAsia="zh-CN"/>
              </w:rPr>
              <w:t>(</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(A.4.3-4/2 OR A.4.3-4/3 OR A.4.3-4/4 OR A.4.3-4/5 OR A.4.3-4/6 OR A.4.3-4/7 OR A.4.3-4/8)) THEN R ELSE N/A</w:t>
            </w:r>
          </w:p>
        </w:tc>
      </w:tr>
      <w:tr w:rsidR="00D0766E" w:rsidRPr="00A564B4" w14:paraId="71466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A564B4" w:rsidRDefault="00D0766E" w:rsidP="008718D8">
            <w:pPr>
              <w:pStyle w:val="TAN"/>
              <w:rPr>
                <w:lang w:eastAsia="zh-CN"/>
              </w:rPr>
            </w:pPr>
            <w:r w:rsidRPr="00A564B4">
              <w:rPr>
                <w:lang w:eastAsia="en-US"/>
              </w:rPr>
              <w:t>C91</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242FF5E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A564B4" w:rsidRDefault="006A34C3" w:rsidP="0019260F">
            <w:pPr>
              <w:pStyle w:val="TAN"/>
            </w:pPr>
            <w:r w:rsidRPr="00A564B4">
              <w:t>C91m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9D31C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A564B4" w:rsidRDefault="00D0766E" w:rsidP="008718D8">
            <w:pPr>
              <w:pStyle w:val="TAN"/>
              <w:rPr>
                <w:lang w:eastAsia="zh-CN"/>
              </w:rPr>
            </w:pPr>
            <w:r w:rsidRPr="00A564B4">
              <w:rPr>
                <w:lang w:eastAsia="en-US"/>
              </w:rPr>
              <w:t>C</w:t>
            </w:r>
            <w:r w:rsidRPr="00A564B4">
              <w:rPr>
                <w:lang w:eastAsia="zh-CN"/>
              </w:rPr>
              <w:t>92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A.4.4-3</w:t>
            </w:r>
            <w:r w:rsidRPr="00A564B4">
              <w:rPr>
                <w:rFonts w:eastAsia="PMingLiU"/>
                <w:lang w:eastAsia="zh-TW"/>
              </w:rPr>
              <w:t>b</w:t>
            </w:r>
            <w:r w:rsidRPr="00A564B4">
              <w:rPr>
                <w:lang w:eastAsia="zh-CN"/>
              </w:rPr>
              <w:t>/103)</w:t>
            </w:r>
            <w:r w:rsidRPr="00A564B4">
              <w:rPr>
                <w:lang w:eastAsia="en-US"/>
              </w:rPr>
              <w:t xml:space="preserve"> THEN R ELSE N/A</w:t>
            </w:r>
          </w:p>
        </w:tc>
      </w:tr>
      <w:tr w:rsidR="006A34C3" w:rsidRPr="00A564B4" w14:paraId="363A28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A564B4" w:rsidRDefault="006A34C3" w:rsidP="0019260F">
            <w:pPr>
              <w:pStyle w:val="TAN"/>
            </w:pPr>
            <w:r w:rsidRPr="00A564B4">
              <w:t>C</w:t>
            </w:r>
            <w:r w:rsidRPr="00A564B4">
              <w:rPr>
                <w:lang w:eastAsia="zh-CN"/>
              </w:rPr>
              <w:t>92m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36550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A564B4" w:rsidRDefault="00D0766E" w:rsidP="0055164D">
            <w:pPr>
              <w:pStyle w:val="TAN"/>
              <w:rPr>
                <w:lang w:eastAsia="en-US"/>
              </w:rPr>
            </w:pPr>
            <w:r w:rsidRPr="00A564B4">
              <w:rPr>
                <w:lang w:eastAsia="en-US"/>
              </w:rPr>
              <w:t>C93</w:t>
            </w:r>
            <w:r w:rsidRPr="00A564B4">
              <w:rPr>
                <w:lang w:eastAsia="en-US"/>
              </w:rPr>
              <w:tab/>
              <w:t>IF ((A.4.1-1/</w:t>
            </w:r>
            <w:r w:rsidRPr="00A564B4">
              <w:rPr>
                <w:lang w:eastAsia="zh-CN"/>
              </w:rPr>
              <w:t>1</w:t>
            </w:r>
            <w:r w:rsidRPr="00A564B4">
              <w:rPr>
                <w:lang w:eastAsia="en-US"/>
              </w:rPr>
              <w:t xml:space="preserve">) AND </w:t>
            </w:r>
            <w:r w:rsidRPr="00A564B4">
              <w:rPr>
                <w:lang w:eastAsia="zh-CN"/>
              </w:rPr>
              <w:t>(NOT A.4.5-1/18) AND (</w:t>
            </w:r>
            <w:r w:rsidRPr="00A564B4">
              <w:rPr>
                <w:lang w:eastAsia="en-US"/>
              </w:rPr>
              <w:t>A.4.6.2-1</w:t>
            </w:r>
            <w:r w:rsidRPr="00A564B4">
              <w:rPr>
                <w:lang w:eastAsia="zh-CN"/>
              </w:rPr>
              <w:t>/1) AND</w:t>
            </w:r>
            <w:r w:rsidRPr="00A564B4">
              <w:rPr>
                <w:lang w:eastAsia="en-US"/>
              </w:rPr>
              <w:t xml:space="preserve"> (A.4.3-4/3 OR A.4.3-4/4 OR A.4.3-4/6 OR A.4.3-4/7 OR A.4.3-4/9 OR A.4.3-4/10)) THEN R ELSE N/A</w:t>
            </w:r>
          </w:p>
        </w:tc>
      </w:tr>
      <w:tr w:rsidR="00D0766E" w:rsidRPr="00A564B4" w14:paraId="592ACA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A564B4" w:rsidRDefault="00D0766E" w:rsidP="00A2541A">
            <w:pPr>
              <w:pStyle w:val="TAN"/>
              <w:rPr>
                <w:lang w:eastAsia="en-US"/>
              </w:rPr>
            </w:pPr>
            <w:r w:rsidRPr="00A564B4">
              <w:rPr>
                <w:lang w:eastAsia="en-US"/>
              </w:rPr>
              <w:t>C94</w:t>
            </w:r>
            <w:r w:rsidRPr="00A564B4">
              <w:rPr>
                <w:lang w:eastAsia="en-US"/>
              </w:rPr>
              <w:tab/>
              <w:t>Void</w:t>
            </w:r>
          </w:p>
        </w:tc>
      </w:tr>
      <w:tr w:rsidR="00D0766E" w:rsidRPr="00A564B4" w14:paraId="249C0F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A564B4" w:rsidRDefault="00D0766E" w:rsidP="00A2541A">
            <w:pPr>
              <w:pStyle w:val="TAN"/>
              <w:rPr>
                <w:lang w:eastAsia="en-US"/>
              </w:rPr>
            </w:pPr>
            <w:r w:rsidRPr="00A564B4">
              <w:rPr>
                <w:lang w:eastAsia="en-US"/>
              </w:rPr>
              <w:t>C95</w:t>
            </w:r>
            <w:r w:rsidRPr="00A564B4">
              <w:rPr>
                <w:lang w:eastAsia="en-US"/>
              </w:rPr>
              <w:tab/>
            </w:r>
            <w:r w:rsidR="002546FE" w:rsidRPr="00A564B4">
              <w:rPr>
                <w:lang w:eastAsia="en-US"/>
              </w:rPr>
              <w:t>void</w:t>
            </w:r>
          </w:p>
        </w:tc>
      </w:tr>
      <w:tr w:rsidR="00D0766E" w:rsidRPr="00A564B4" w14:paraId="29861F00" w14:textId="77777777" w:rsidTr="00BC6DDF">
        <w:trPr>
          <w:cantSplit/>
          <w:trHeight w:val="105"/>
        </w:trPr>
        <w:tc>
          <w:tcPr>
            <w:tcW w:w="9750" w:type="dxa"/>
          </w:tcPr>
          <w:p w14:paraId="120D7675" w14:textId="77777777" w:rsidR="00D0766E" w:rsidRPr="00A564B4" w:rsidRDefault="00D0766E" w:rsidP="00A04556">
            <w:pPr>
              <w:pStyle w:val="TAN"/>
              <w:rPr>
                <w:lang w:eastAsia="en-US"/>
              </w:rPr>
            </w:pPr>
            <w:r w:rsidRPr="00A564B4">
              <w:rPr>
                <w:lang w:eastAsia="en-US"/>
              </w:rPr>
              <w:t>C96</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A.4.5-1/11)</w:t>
            </w:r>
            <w:r w:rsidRPr="00A564B4">
              <w:rPr>
                <w:lang w:eastAsia="en-US"/>
              </w:rPr>
              <w:t xml:space="preserve"> THEN R ELSE N/A</w:t>
            </w:r>
          </w:p>
        </w:tc>
      </w:tr>
      <w:tr w:rsidR="00D0766E" w:rsidRPr="00A564B4" w14:paraId="16FFF8A0" w14:textId="77777777" w:rsidTr="00BC6DDF">
        <w:trPr>
          <w:cantSplit/>
          <w:trHeight w:val="105"/>
        </w:trPr>
        <w:tc>
          <w:tcPr>
            <w:tcW w:w="9750" w:type="dxa"/>
          </w:tcPr>
          <w:p w14:paraId="19601B31" w14:textId="77777777" w:rsidR="00D0766E" w:rsidRPr="00A564B4" w:rsidRDefault="00D0766E" w:rsidP="00A04556">
            <w:pPr>
              <w:pStyle w:val="TAN"/>
              <w:rPr>
                <w:lang w:eastAsia="en-US"/>
              </w:rPr>
            </w:pPr>
            <w:r w:rsidRPr="00A564B4">
              <w:rPr>
                <w:lang w:eastAsia="en-US"/>
              </w:rPr>
              <w:t>C97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A.4.5-1/12)</w:t>
            </w:r>
            <w:r w:rsidRPr="00A564B4">
              <w:rPr>
                <w:lang w:eastAsia="en-US"/>
              </w:rPr>
              <w:t xml:space="preserve"> THEN R ELSE N/A</w:t>
            </w:r>
          </w:p>
        </w:tc>
      </w:tr>
      <w:tr w:rsidR="00D0766E" w:rsidRPr="00A564B4" w14:paraId="7C3BDF56" w14:textId="77777777" w:rsidTr="00BC6DDF">
        <w:trPr>
          <w:cantSplit/>
          <w:trHeight w:val="105"/>
        </w:trPr>
        <w:tc>
          <w:tcPr>
            <w:tcW w:w="9750" w:type="dxa"/>
          </w:tcPr>
          <w:p w14:paraId="74F1D316" w14:textId="77777777" w:rsidR="00D0766E" w:rsidRPr="00A564B4" w:rsidRDefault="00D0766E" w:rsidP="00A04556">
            <w:pPr>
              <w:pStyle w:val="TAN"/>
              <w:rPr>
                <w:lang w:eastAsia="en-US"/>
              </w:rPr>
            </w:pPr>
            <w:r w:rsidRPr="00A564B4">
              <w:rPr>
                <w:lang w:eastAsia="en-US"/>
              </w:rPr>
              <w:t>C98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A.4.5-1/11)</w:t>
            </w:r>
            <w:r w:rsidRPr="00A564B4">
              <w:rPr>
                <w:lang w:eastAsia="en-US"/>
              </w:rPr>
              <w:t xml:space="preserve"> THEN R ELSE N/A</w:t>
            </w:r>
          </w:p>
        </w:tc>
      </w:tr>
      <w:tr w:rsidR="00D0766E" w:rsidRPr="00A564B4" w14:paraId="68E28BEC" w14:textId="77777777" w:rsidTr="00BC6DDF">
        <w:trPr>
          <w:cantSplit/>
          <w:trHeight w:val="105"/>
        </w:trPr>
        <w:tc>
          <w:tcPr>
            <w:tcW w:w="9750" w:type="dxa"/>
          </w:tcPr>
          <w:p w14:paraId="1FF3D942" w14:textId="77777777" w:rsidR="00D0766E" w:rsidRPr="00A564B4" w:rsidRDefault="00D0766E" w:rsidP="00A04556">
            <w:pPr>
              <w:pStyle w:val="TAN"/>
              <w:rPr>
                <w:lang w:eastAsia="en-US"/>
              </w:rPr>
            </w:pPr>
            <w:r w:rsidRPr="00A564B4">
              <w:rPr>
                <w:lang w:eastAsia="en-US"/>
              </w:rPr>
              <w:t>C99</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A.4.5-1/12)</w:t>
            </w:r>
            <w:r w:rsidRPr="00A564B4">
              <w:rPr>
                <w:lang w:eastAsia="en-US"/>
              </w:rPr>
              <w:t xml:space="preserve"> THEN R ELSE N/A</w:t>
            </w:r>
          </w:p>
        </w:tc>
      </w:tr>
      <w:tr w:rsidR="00D0766E" w:rsidRPr="00A564B4" w14:paraId="73BF1207" w14:textId="77777777" w:rsidTr="00BC6DDF">
        <w:trPr>
          <w:cantSplit/>
          <w:trHeight w:val="105"/>
        </w:trPr>
        <w:tc>
          <w:tcPr>
            <w:tcW w:w="9750" w:type="dxa"/>
          </w:tcPr>
          <w:p w14:paraId="561EB97F" w14:textId="77777777" w:rsidR="00D0766E" w:rsidRPr="00A564B4" w:rsidRDefault="00D0766E" w:rsidP="00E8026F">
            <w:pPr>
              <w:pStyle w:val="TAN"/>
              <w:rPr>
                <w:lang w:eastAsia="en-US"/>
              </w:rPr>
            </w:pPr>
            <w:r w:rsidRPr="00A564B4">
              <w:rPr>
                <w:lang w:eastAsia="en-US"/>
              </w:rPr>
              <w:t>C100</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w:t>
            </w:r>
            <w:r w:rsidR="002546FE" w:rsidRPr="00A564B4">
              <w:rPr>
                <w:lang w:eastAsia="zh-CN"/>
              </w:rPr>
              <w:t>OR</w:t>
            </w:r>
            <w:r w:rsidRPr="00A564B4">
              <w:rPr>
                <w:lang w:eastAsia="en-US"/>
              </w:rPr>
              <w:t xml:space="preserve"> A.4.1-1/</w:t>
            </w:r>
            <w:r w:rsidRPr="00A564B4">
              <w:rPr>
                <w:lang w:eastAsia="zh-CN"/>
              </w:rPr>
              <w:t>2) AND A.4.5-1/13)</w:t>
            </w:r>
            <w:r w:rsidRPr="00A564B4">
              <w:rPr>
                <w:lang w:eastAsia="en-US"/>
              </w:rPr>
              <w:t xml:space="preserve"> THEN R ELSE N/A</w:t>
            </w:r>
          </w:p>
        </w:tc>
      </w:tr>
      <w:tr w:rsidR="00D0766E" w:rsidRPr="00A564B4" w14:paraId="6332D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A564B4" w:rsidRDefault="00D0766E" w:rsidP="00FA3F0C">
            <w:pPr>
              <w:pStyle w:val="TAN"/>
              <w:rPr>
                <w:lang w:eastAsia="en-US"/>
              </w:rPr>
            </w:pPr>
            <w:r w:rsidRPr="00A564B4">
              <w:rPr>
                <w:lang w:eastAsia="en-US"/>
              </w:rPr>
              <w:t>C101</w:t>
            </w:r>
            <w:r w:rsidRPr="00A564B4">
              <w:rPr>
                <w:lang w:eastAsia="en-US"/>
              </w:rPr>
              <w:tab/>
              <w:t xml:space="preserve">IF ((A.4.1-1/1) AND (A.4.6.1-1/1 </w:t>
            </w:r>
            <w:r w:rsidR="002546FE" w:rsidRPr="00A564B4">
              <w:rPr>
                <w:lang w:eastAsia="en-US"/>
              </w:rPr>
              <w:t>OR</w:t>
            </w:r>
            <w:r w:rsidRPr="00A564B4">
              <w:rPr>
                <w:lang w:eastAsia="en-US"/>
              </w:rPr>
              <w:t xml:space="preserve"> A.4.6.1-1/2 or A.4.6.3-1/1) AND (A.4.3-4/2 OR 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185D20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A564B4" w:rsidRDefault="00D0766E" w:rsidP="00FA3F0C">
            <w:pPr>
              <w:pStyle w:val="TAN"/>
              <w:rPr>
                <w:lang w:eastAsia="en-US"/>
              </w:rPr>
            </w:pPr>
            <w:r w:rsidRPr="00A564B4">
              <w:rPr>
                <w:lang w:eastAsia="en-US"/>
              </w:rPr>
              <w:t>C102</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w:t>
            </w:r>
            <w:r w:rsidR="00601679" w:rsidRPr="00A564B4">
              <w:rPr>
                <w:lang w:eastAsia="en-US"/>
              </w:rPr>
              <w:t xml:space="preserve">A.4.3-4/2 OR </w:t>
            </w:r>
            <w:r w:rsidRPr="00A564B4">
              <w:rPr>
                <w:lang w:eastAsia="en-US"/>
              </w:rPr>
              <w:t>A.4.3-4/3 OR A.4.3-4/4 OR A.4.3-4/5 OR A.4.3-4/6 OR A.4.3-4/7 OR A.4.3-4/8</w:t>
            </w:r>
            <w:r w:rsidR="00525282" w:rsidRPr="00A564B4">
              <w:rPr>
                <w:lang w:eastAsia="en-US"/>
              </w:rPr>
              <w:t xml:space="preserve"> OR A.4.3-4/9 OR A.4.3-4/10 OR A.4.3-4/11 OR A.4.3-4/12</w:t>
            </w:r>
            <w:r w:rsidRPr="00A564B4">
              <w:rPr>
                <w:lang w:eastAsia="en-US"/>
              </w:rPr>
              <w:t>)) THEN R ELSE N/A</w:t>
            </w:r>
          </w:p>
        </w:tc>
      </w:tr>
      <w:tr w:rsidR="00D0766E" w:rsidRPr="00A564B4" w14:paraId="28AFDC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A564B4" w:rsidRDefault="00D0766E" w:rsidP="00FA3F0C">
            <w:pPr>
              <w:pStyle w:val="TAN"/>
              <w:rPr>
                <w:lang w:eastAsia="en-US"/>
              </w:rPr>
            </w:pPr>
            <w:r w:rsidRPr="00A564B4">
              <w:rPr>
                <w:lang w:eastAsia="en-US"/>
              </w:rPr>
              <w:t>C103</w:t>
            </w:r>
            <w:r w:rsidRPr="00A564B4">
              <w:rPr>
                <w:lang w:eastAsia="en-US"/>
              </w:rPr>
              <w:tab/>
              <w:t>IF ((A.4.1-1/1) AND (A.4.6.2-1/1) AND (</w:t>
            </w:r>
            <w:r w:rsidR="00601679" w:rsidRPr="00A564B4">
              <w:rPr>
                <w:lang w:eastAsia="en-US"/>
              </w:rPr>
              <w:t xml:space="preserve">A.4.3-4/2 OR </w:t>
            </w:r>
            <w:r w:rsidRPr="00A564B4">
              <w:rPr>
                <w:lang w:eastAsia="en-US"/>
              </w:rPr>
              <w:t>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6F91E8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A564B4" w:rsidRDefault="00D0766E" w:rsidP="00FA3F0C">
            <w:pPr>
              <w:pStyle w:val="TAN"/>
              <w:rPr>
                <w:lang w:eastAsia="en-US"/>
              </w:rPr>
            </w:pPr>
            <w:r w:rsidRPr="00A564B4">
              <w:rPr>
                <w:lang w:eastAsia="en-US"/>
              </w:rPr>
              <w:t>C104</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7808F2E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A564B4" w:rsidRDefault="00D0766E" w:rsidP="00FA3F0C">
            <w:pPr>
              <w:pStyle w:val="TAN"/>
              <w:rPr>
                <w:lang w:eastAsia="en-US"/>
              </w:rPr>
            </w:pPr>
            <w:r w:rsidRPr="00A564B4">
              <w:rPr>
                <w:lang w:eastAsia="en-US"/>
              </w:rPr>
              <w:t>C105</w:t>
            </w:r>
            <w:r w:rsidRPr="00A564B4">
              <w:rPr>
                <w:lang w:eastAsia="en-US"/>
              </w:rPr>
              <w:tab/>
              <w:t xml:space="preserve">IF ((A.4.1-1/2)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029F1C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A564B4" w:rsidRDefault="00D0766E" w:rsidP="00FA3F0C">
            <w:pPr>
              <w:pStyle w:val="TAN"/>
              <w:rPr>
                <w:lang w:eastAsia="en-US"/>
              </w:rPr>
            </w:pPr>
            <w:r w:rsidRPr="00A564B4">
              <w:rPr>
                <w:lang w:eastAsia="en-US"/>
              </w:rPr>
              <w:t>C106</w:t>
            </w:r>
            <w:r w:rsidRPr="00A564B4">
              <w:rPr>
                <w:lang w:eastAsia="en-US"/>
              </w:rPr>
              <w:tab/>
              <w:t>IF ((A.4.1-1/1) AND (A.4.6.2-1/1) AND (A.4.3-4/3 OR A.4.3-4/4)) THEN R ELSE N/A</w:t>
            </w:r>
          </w:p>
        </w:tc>
      </w:tr>
      <w:tr w:rsidR="00D0766E" w:rsidRPr="00A564B4" w14:paraId="6391EB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A564B4" w:rsidRDefault="00D0766E" w:rsidP="00FA3F0C">
            <w:pPr>
              <w:pStyle w:val="TAN"/>
              <w:rPr>
                <w:lang w:eastAsia="en-US"/>
              </w:rPr>
            </w:pPr>
            <w:r w:rsidRPr="00A564B4">
              <w:rPr>
                <w:lang w:eastAsia="en-US"/>
              </w:rPr>
              <w:t>C107</w:t>
            </w:r>
            <w:r w:rsidRPr="00A564B4">
              <w:rPr>
                <w:lang w:eastAsia="en-US"/>
              </w:rPr>
              <w:tab/>
              <w:t xml:space="preserve">IF ((A.4.1-1/1) AND </w:t>
            </w:r>
            <w:r w:rsidRPr="00A564B4">
              <w:rPr>
                <w:lang w:eastAsia="zh-CN"/>
              </w:rPr>
              <w:t>(NOT A.4.5-1/18) AND</w:t>
            </w:r>
            <w:r w:rsidRPr="00A564B4">
              <w:rPr>
                <w:lang w:eastAsia="en-US"/>
              </w:rPr>
              <w:t xml:space="preserve">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A.4.3-4/6 OR A.4.3-4/7 OR A.4.3-4/9 OR A.4.3-4/10)) THEN R ELSE N/A</w:t>
            </w:r>
          </w:p>
        </w:tc>
      </w:tr>
      <w:tr w:rsidR="00D0766E" w:rsidRPr="00A564B4" w14:paraId="11B2BB6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A564B4" w:rsidRDefault="00D0766E" w:rsidP="00DC2107">
            <w:pPr>
              <w:pStyle w:val="TAN"/>
              <w:rPr>
                <w:lang w:eastAsia="en-US"/>
              </w:rPr>
            </w:pPr>
            <w:r w:rsidRPr="00A564B4">
              <w:rPr>
                <w:lang w:eastAsia="en-US"/>
              </w:rPr>
              <w:t>C107</w:t>
            </w:r>
            <w:r w:rsidRPr="00A564B4">
              <w:rPr>
                <w:lang w:eastAsia="zh-CN"/>
              </w:rPr>
              <w:t>h</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w:t>
            </w:r>
            <w:r w:rsidRPr="00A564B4">
              <w:rPr>
                <w:lang w:eastAsia="zh-CN"/>
              </w:rPr>
              <w:t xml:space="preserve"> A.4.5-1/18</w:t>
            </w:r>
            <w:r w:rsidR="00846980" w:rsidRPr="00A564B4">
              <w:rPr>
                <w:lang w:eastAsia="en-US"/>
              </w:rPr>
              <w:t xml:space="preserve"> </w:t>
            </w:r>
            <w:r w:rsidR="00846980" w:rsidRPr="00A564B4">
              <w:rPr>
                <w:lang w:eastAsia="zh-CN"/>
              </w:rPr>
              <w:t>AND (A.4.3-4/11 OR A.4.3-4/12 OR A.4.3-4a/8)</w:t>
            </w:r>
            <w:r w:rsidRPr="00A564B4">
              <w:rPr>
                <w:lang w:eastAsia="en-US"/>
              </w:rPr>
              <w:t>) THEN R ELSE N/A</w:t>
            </w:r>
          </w:p>
        </w:tc>
      </w:tr>
      <w:tr w:rsidR="00D0766E" w:rsidRPr="00A564B4" w14:paraId="7D75EB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A564B4" w:rsidRDefault="00D0766E" w:rsidP="00FA3F0C">
            <w:pPr>
              <w:pStyle w:val="TAN"/>
              <w:rPr>
                <w:lang w:eastAsia="en-US"/>
              </w:rPr>
            </w:pPr>
            <w:r w:rsidRPr="00A564B4">
              <w:rPr>
                <w:lang w:eastAsia="en-US"/>
              </w:rPr>
              <w:t>C108</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A.4.3-4/5 OR A.4.3-4/6 OR A.4.3-4/7 OR A.4.3-4/8)) THEN R ELSE N/A</w:t>
            </w:r>
          </w:p>
        </w:tc>
      </w:tr>
      <w:tr w:rsidR="00D0766E" w:rsidRPr="00A564B4" w14:paraId="58B112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A564B4" w:rsidRDefault="00D0766E" w:rsidP="006B1090">
            <w:pPr>
              <w:pStyle w:val="TAN"/>
              <w:rPr>
                <w:lang w:eastAsia="en-US"/>
              </w:rPr>
            </w:pPr>
            <w:r w:rsidRPr="00A564B4">
              <w:rPr>
                <w:lang w:eastAsia="en-US"/>
              </w:rPr>
              <w:t>C109</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(A.4.6.2-1/1 OR A.4.6.3-1/1)) THEN R ELSE N/A</w:t>
            </w:r>
          </w:p>
        </w:tc>
      </w:tr>
      <w:tr w:rsidR="00D0766E" w:rsidRPr="00A564B4" w14:paraId="0FA9B3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A564B4" w:rsidRDefault="00D0766E" w:rsidP="006B1090">
            <w:pPr>
              <w:pStyle w:val="TAN"/>
              <w:rPr>
                <w:lang w:eastAsia="en-US"/>
              </w:rPr>
            </w:pPr>
            <w:r w:rsidRPr="00A564B4">
              <w:rPr>
                <w:lang w:eastAsia="en-US"/>
              </w:rPr>
              <w:t>C110</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(A.4.6.1-1/1 OR A.4.6.1-1/2)) THEN R ELSE N/A</w:t>
            </w:r>
          </w:p>
        </w:tc>
      </w:tr>
      <w:tr w:rsidR="00D0766E" w:rsidRPr="00A564B4" w14:paraId="3158F3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A564B4" w:rsidRDefault="00D0766E" w:rsidP="00185C9C">
            <w:pPr>
              <w:pStyle w:val="TAN"/>
              <w:rPr>
                <w:lang w:eastAsia="zh-TW"/>
              </w:rPr>
            </w:pPr>
            <w:r w:rsidRPr="00A564B4">
              <w:rPr>
                <w:lang w:eastAsia="zh-TW"/>
              </w:rPr>
              <w:t>C111</w:t>
            </w:r>
            <w:r w:rsidRPr="00A564B4">
              <w:rPr>
                <w:lang w:eastAsia="en-US"/>
              </w:rPr>
              <w:tab/>
              <w:t>IF A.4.1-1/</w:t>
            </w:r>
            <w:r w:rsidRPr="00A564B4">
              <w:rPr>
                <w:lang w:eastAsia="zh-TW"/>
              </w:rPr>
              <w:t>2</w:t>
            </w:r>
            <w:r w:rsidRPr="00A564B4">
              <w:rPr>
                <w:lang w:eastAsia="en-US"/>
              </w:rPr>
              <w:t xml:space="preserve"> AND </w:t>
            </w:r>
            <w:r w:rsidRPr="00A564B4">
              <w:rPr>
                <w:lang w:eastAsia="zh-CN"/>
              </w:rPr>
              <w:t>(NOT A.4.5-1/18) AND</w:t>
            </w:r>
            <w:r w:rsidRPr="00A564B4">
              <w:rPr>
                <w:lang w:eastAsia="en-US"/>
              </w:rPr>
              <w:t xml:space="preserve"> (A.4.3-4/1 OR A.4.3-4/2 OR A.4.3-4/3 OR A.4.3</w:t>
            </w:r>
            <w:r w:rsidRPr="00A564B4">
              <w:rPr>
                <w:lang w:eastAsia="ko-KR"/>
              </w:rPr>
              <w:t>-</w:t>
            </w:r>
            <w:r w:rsidRPr="00A564B4">
              <w:rPr>
                <w:lang w:eastAsia="en-US"/>
              </w:rPr>
              <w:t>4/4) THEN R ELSE N/A</w:t>
            </w:r>
          </w:p>
        </w:tc>
      </w:tr>
      <w:tr w:rsidR="00D0766E" w:rsidRPr="00A564B4" w14:paraId="030C54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A564B4" w:rsidRDefault="00D0766E" w:rsidP="00FD61D0">
            <w:pPr>
              <w:pStyle w:val="TAN"/>
              <w:rPr>
                <w:lang w:eastAsia="en-US"/>
              </w:rPr>
            </w:pPr>
            <w:r w:rsidRPr="00A564B4">
              <w:rPr>
                <w:lang w:eastAsia="en-US"/>
              </w:rPr>
              <w:t>C112</w:t>
            </w:r>
            <w:r w:rsidRPr="00A564B4">
              <w:rPr>
                <w:lang w:eastAsia="en-US"/>
              </w:rPr>
              <w:tab/>
              <w:t>IF ((A.4.1-1/1 OR A.4.1-1/2) AND A.4.3-4</w:t>
            </w:r>
            <w:r w:rsidRPr="00A564B4">
              <w:rPr>
                <w:rFonts w:eastAsia="PMingLiU"/>
                <w:lang w:eastAsia="zh-TW"/>
              </w:rPr>
              <w:t>a</w:t>
            </w:r>
            <w:r w:rsidRPr="00A564B4">
              <w:rPr>
                <w:lang w:eastAsia="en-US"/>
              </w:rPr>
              <w:t>/1</w:t>
            </w:r>
            <w:r w:rsidRPr="00A564B4">
              <w:rPr>
                <w:rFonts w:eastAsia="PMingLiU"/>
                <w:lang w:eastAsia="zh-TW"/>
              </w:rPr>
              <w:t>)</w:t>
            </w:r>
            <w:r w:rsidRPr="00A564B4">
              <w:rPr>
                <w:lang w:eastAsia="en-US"/>
              </w:rPr>
              <w:t xml:space="preserve"> THEN R ELSE N/A</w:t>
            </w:r>
          </w:p>
        </w:tc>
      </w:tr>
      <w:tr w:rsidR="00D0766E" w:rsidRPr="00A564B4" w14:paraId="3495F7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A564B4" w:rsidRDefault="00D0766E" w:rsidP="009A026B">
            <w:pPr>
              <w:pStyle w:val="TAN"/>
              <w:rPr>
                <w:lang w:eastAsia="en-US"/>
              </w:rPr>
            </w:pPr>
            <w:r w:rsidRPr="00A564B4">
              <w:rPr>
                <w:lang w:eastAsia="en-US"/>
              </w:rPr>
              <w:t>C112a</w:t>
            </w:r>
            <w:r w:rsidRPr="00A564B4">
              <w:rPr>
                <w:lang w:eastAsia="en-US"/>
              </w:rPr>
              <w:tab/>
              <w:t>IF ((A.4.1-1/1 OR A.4.1-1/2) AND A.4.3-4aa/1</w:t>
            </w:r>
            <w:r w:rsidRPr="00A564B4">
              <w:rPr>
                <w:rFonts w:eastAsia="PMingLiU"/>
                <w:lang w:eastAsia="zh-TW"/>
              </w:rPr>
              <w:t>)</w:t>
            </w:r>
            <w:r w:rsidRPr="00A564B4">
              <w:rPr>
                <w:lang w:eastAsia="en-US"/>
              </w:rPr>
              <w:t xml:space="preserve"> THEN R ELSE N/A</w:t>
            </w:r>
          </w:p>
        </w:tc>
      </w:tr>
      <w:tr w:rsidR="00D0766E" w:rsidRPr="00A564B4" w14:paraId="3956B6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A564B4" w:rsidRDefault="00D0766E" w:rsidP="00205AE5">
            <w:pPr>
              <w:pStyle w:val="TAN"/>
              <w:rPr>
                <w:lang w:eastAsia="en-US"/>
              </w:rPr>
            </w:pPr>
            <w:r w:rsidRPr="00A564B4">
              <w:rPr>
                <w:rFonts w:eastAsia="PMingLiU"/>
                <w:lang w:eastAsia="zh-TW"/>
              </w:rPr>
              <w:t>C112b</w:t>
            </w:r>
            <w:r w:rsidRPr="00A564B4">
              <w:rPr>
                <w:rFonts w:eastAsia="PMingLiU"/>
                <w:lang w:eastAsia="zh-TW"/>
              </w:rPr>
              <w:tab/>
              <w:t>IF (A.</w:t>
            </w:r>
            <w:r w:rsidRPr="00A564B4">
              <w:rPr>
                <w:lang w:eastAsia="en-US"/>
              </w:rPr>
              <w:t>4.1-1</w:t>
            </w:r>
            <w:r w:rsidRPr="00A564B4">
              <w:rPr>
                <w:rFonts w:eastAsia="PMingLiU"/>
                <w:lang w:eastAsia="zh-TW"/>
              </w:rPr>
              <w:t xml:space="preserve">/8 </w:t>
            </w:r>
            <w:r w:rsidR="008F6CA6" w:rsidRPr="00A564B4">
              <w:rPr>
                <w:rFonts w:eastAsia="PMingLiU"/>
                <w:lang w:eastAsia="zh-TW"/>
              </w:rPr>
              <w:t>OR A.4.1-1/8a</w:t>
            </w:r>
            <w:r w:rsidRPr="00A564B4">
              <w:rPr>
                <w:rFonts w:eastAsia="PMingLiU"/>
                <w:lang w:eastAsia="zh-TW"/>
              </w:rPr>
              <w:t>) THEN R ELSE N/A</w:t>
            </w:r>
          </w:p>
        </w:tc>
      </w:tr>
      <w:tr w:rsidR="00673186" w:rsidRPr="00A564B4" w14:paraId="637862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A564B4" w:rsidRDefault="00673186" w:rsidP="0011635D">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003035BD" w:rsidRPr="00A564B4">
              <w:rPr>
                <w:lang w:eastAsia="zh-CN"/>
              </w:rPr>
              <w:t>(</w:t>
            </w:r>
            <w:r w:rsidRPr="00A564B4">
              <w:t xml:space="preserve"> A.4.3-4a/1a</w:t>
            </w:r>
            <w:r w:rsidR="003035BD" w:rsidRPr="00A564B4">
              <w:rPr>
                <w:lang w:eastAsia="zh-CN"/>
              </w:rPr>
              <w:t xml:space="preserve"> OR </w:t>
            </w:r>
            <w:r w:rsidR="003035BD" w:rsidRPr="00A564B4">
              <w:t>A.4.3-4</w:t>
            </w:r>
            <w:r w:rsidR="003035BD" w:rsidRPr="00A564B4">
              <w:rPr>
                <w:lang w:eastAsia="zh-CN"/>
              </w:rPr>
              <w:t>b</w:t>
            </w:r>
            <w:r w:rsidR="003035BD" w:rsidRPr="00A564B4">
              <w:t>/1a</w:t>
            </w:r>
            <w:r w:rsidR="003035BD" w:rsidRPr="00A564B4">
              <w:rPr>
                <w:lang w:eastAsia="zh-CN"/>
              </w:rPr>
              <w:t>)</w:t>
            </w:r>
            <w:r w:rsidRPr="00A564B4">
              <w:rPr>
                <w:rFonts w:eastAsia="PMingLiU"/>
                <w:lang w:eastAsia="zh-TW"/>
              </w:rPr>
              <w:t>)</w:t>
            </w:r>
            <w:r w:rsidRPr="00A564B4">
              <w:t xml:space="preserve"> THEN R ELSE N/A</w:t>
            </w:r>
          </w:p>
        </w:tc>
      </w:tr>
      <w:tr w:rsidR="00413A95" w:rsidRPr="00A564B4" w14:paraId="3ECFAB1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A564B4" w:rsidRDefault="006C3C17" w:rsidP="00413A95">
            <w:pPr>
              <w:pStyle w:val="TAN"/>
              <w:rPr>
                <w:lang w:eastAsia="zh-TW"/>
              </w:rPr>
            </w:pPr>
            <w:r w:rsidRPr="00A564B4">
              <w:rPr>
                <w:lang w:eastAsia="zh-TW"/>
              </w:rPr>
              <w:t>C112d</w:t>
            </w:r>
            <w:r w:rsidR="00413A95" w:rsidRPr="00A564B4">
              <w:rPr>
                <w:lang w:eastAsia="zh-TW"/>
              </w:rPr>
              <w:tab/>
            </w:r>
            <w:r w:rsidR="00413A95" w:rsidRPr="00A564B4">
              <w:rPr>
                <w:lang w:eastAsia="en-US"/>
              </w:rPr>
              <w:t>IF ((A.4.1-1/1 OR A.4.1-1/2) AND A.4.3-4aa/1 AND A.4.3-4aa/2</w:t>
            </w:r>
            <w:r w:rsidR="00413A95" w:rsidRPr="00A564B4">
              <w:rPr>
                <w:lang w:eastAsia="zh-TW"/>
              </w:rPr>
              <w:t>)</w:t>
            </w:r>
            <w:r w:rsidR="00413A95" w:rsidRPr="00A564B4">
              <w:rPr>
                <w:lang w:eastAsia="en-US"/>
              </w:rPr>
              <w:t xml:space="preserve"> THEN R ELSE N/A</w:t>
            </w:r>
          </w:p>
        </w:tc>
      </w:tr>
      <w:tr w:rsidR="00D0766E" w:rsidRPr="00A564B4" w14:paraId="4291C6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A564B4" w:rsidRDefault="00D0766E" w:rsidP="006B5990">
            <w:pPr>
              <w:pStyle w:val="TAN"/>
              <w:rPr>
                <w:lang w:eastAsia="en-US"/>
              </w:rPr>
            </w:pPr>
            <w:r w:rsidRPr="00A564B4">
              <w:rPr>
                <w:lang w:eastAsia="en-US"/>
              </w:rPr>
              <w:t>C113</w:t>
            </w:r>
            <w:r w:rsidRPr="00A564B4">
              <w:rPr>
                <w:lang w:eastAsia="en-US"/>
              </w:rPr>
              <w:tab/>
              <w:t xml:space="preserve">IF </w:t>
            </w:r>
            <w:r w:rsidR="002546FE" w:rsidRPr="00A564B4">
              <w:rPr>
                <w:lang w:eastAsia="en-US"/>
              </w:rPr>
              <w:t xml:space="preserve">(A.4.1-1/1 OR A.4.1-1/2) AND </w:t>
            </w:r>
            <w:r w:rsidR="00412BFE" w:rsidRPr="00A564B4">
              <w:t>NOT(A.4.3-4a/1 OR A.4.3-4a/1a OR A.4.3-4aa/1)</w:t>
            </w:r>
            <w:r w:rsidRPr="00A564B4">
              <w:rPr>
                <w:lang w:eastAsia="en-US"/>
              </w:rPr>
              <w:t xml:space="preserve"> THEN R ELSE N/A</w:t>
            </w:r>
          </w:p>
        </w:tc>
      </w:tr>
      <w:tr w:rsidR="00D0766E" w:rsidRPr="00A564B4" w14:paraId="03A666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A564B4" w:rsidRDefault="00D0766E" w:rsidP="00F20F97">
            <w:pPr>
              <w:pStyle w:val="TAN"/>
              <w:rPr>
                <w:lang w:eastAsia="en-US"/>
              </w:rPr>
            </w:pPr>
            <w:r w:rsidRPr="00A564B4">
              <w:rPr>
                <w:lang w:eastAsia="en-US"/>
              </w:rPr>
              <w:t>C113a</w:t>
            </w:r>
            <w:r w:rsidRPr="00A564B4">
              <w:rPr>
                <w:lang w:eastAsia="en-US"/>
              </w:rPr>
              <w:tab/>
              <w:t>IF (A.4.5-1/22) THEN R ELSE N/A</w:t>
            </w:r>
          </w:p>
        </w:tc>
      </w:tr>
      <w:tr w:rsidR="00D0766E" w:rsidRPr="00A564B4" w14:paraId="4EE9B0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A564B4" w:rsidRDefault="00D0766E" w:rsidP="00340FA7">
            <w:pPr>
              <w:pStyle w:val="TAN"/>
              <w:rPr>
                <w:lang w:eastAsia="en-US"/>
              </w:rPr>
            </w:pPr>
            <w:r w:rsidRPr="00A564B4">
              <w:rPr>
                <w:lang w:eastAsia="en-US"/>
              </w:rPr>
              <w:t>C113b</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 THEN R ELSE N/A</w:t>
            </w:r>
          </w:p>
        </w:tc>
      </w:tr>
      <w:tr w:rsidR="00D0766E" w:rsidRPr="00A564B4" w14:paraId="12FA08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A564B4" w:rsidRDefault="00D0766E" w:rsidP="00E14100">
            <w:pPr>
              <w:pStyle w:val="TAN"/>
              <w:rPr>
                <w:lang w:eastAsia="en-US"/>
              </w:rPr>
            </w:pPr>
            <w:r w:rsidRPr="00A564B4">
              <w:rPr>
                <w:lang w:eastAsia="en-US"/>
              </w:rPr>
              <w:t>C113c</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w:t>
            </w:r>
            <w:r w:rsidRPr="00A564B4">
              <w:rPr>
                <w:lang w:eastAsia="zh-CN"/>
              </w:rPr>
              <w:t xml:space="preserve"> </w:t>
            </w:r>
            <w:r w:rsidR="00976103" w:rsidRPr="00A564B4">
              <w:rPr>
                <w:rFonts w:eastAsia="PMingLiU"/>
                <w:lang w:eastAsia="zh-TW"/>
              </w:rPr>
              <w:t>AND</w:t>
            </w:r>
            <w:r w:rsidR="00976103" w:rsidRPr="00A564B4">
              <w:rPr>
                <w:lang w:eastAsia="zh-CN"/>
              </w:rPr>
              <w:t xml:space="preserve"> </w:t>
            </w:r>
            <w:r w:rsidRPr="00A564B4">
              <w:rPr>
                <w:lang w:eastAsia="zh-CN"/>
              </w:rPr>
              <w:t>A.4.4-3</w:t>
            </w:r>
            <w:r w:rsidRPr="00A564B4">
              <w:rPr>
                <w:rFonts w:eastAsia="PMingLiU"/>
                <w:lang w:eastAsia="zh-TW"/>
              </w:rPr>
              <w:t>a</w:t>
            </w:r>
            <w:r w:rsidRPr="00A564B4">
              <w:rPr>
                <w:lang w:eastAsia="zh-CN"/>
              </w:rPr>
              <w:t>/103</w:t>
            </w:r>
            <w:r w:rsidRPr="00A564B4">
              <w:rPr>
                <w:lang w:eastAsia="en-US"/>
              </w:rPr>
              <w:t>) THEN R ELSE N/A</w:t>
            </w:r>
          </w:p>
        </w:tc>
      </w:tr>
      <w:tr w:rsidR="006A34C3" w:rsidRPr="00A564B4" w14:paraId="46DDA9C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A564B4" w:rsidRDefault="006A34C3" w:rsidP="001926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76103" w:rsidRPr="00A564B4" w14:paraId="5BA25F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A564B4" w:rsidRDefault="00976103" w:rsidP="00A118A2">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76103" w:rsidRPr="00A564B4" w14:paraId="014516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A564B4" w:rsidRDefault="00976103" w:rsidP="00A118A2">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6A34C3" w:rsidRPr="00A564B4" w14:paraId="10DB3E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A564B4" w:rsidRDefault="006A34C3" w:rsidP="001926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D0766E" w:rsidRPr="00A564B4" w14:paraId="644ED2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A564B4" w:rsidRDefault="00D0766E" w:rsidP="00DC2107">
            <w:pPr>
              <w:pStyle w:val="TAN"/>
              <w:rPr>
                <w:lang w:eastAsia="en-US"/>
              </w:rPr>
            </w:pPr>
            <w:r w:rsidRPr="00A564B4">
              <w:rPr>
                <w:lang w:eastAsia="en-US"/>
              </w:rPr>
              <w:t>C113</w:t>
            </w:r>
            <w:r w:rsidRPr="00A564B4">
              <w:rPr>
                <w:lang w:eastAsia="zh-CN"/>
              </w:rPr>
              <w:t>h</w:t>
            </w:r>
            <w:r w:rsidRPr="00A564B4">
              <w:rPr>
                <w:lang w:eastAsia="en-US"/>
              </w:rPr>
              <w:tab/>
              <w:t xml:space="preserve">IF </w:t>
            </w:r>
            <w:r w:rsidRPr="00A564B4">
              <w:rPr>
                <w:lang w:eastAsia="zh-CN"/>
              </w:rPr>
              <w:t xml:space="preserve">(A.4.5-1/18) </w:t>
            </w:r>
            <w:r w:rsidRPr="00A564B4">
              <w:rPr>
                <w:lang w:eastAsia="en-US"/>
              </w:rPr>
              <w:t>THEN R ELSE N/A</w:t>
            </w:r>
          </w:p>
        </w:tc>
      </w:tr>
      <w:tr w:rsidR="00D0766E" w:rsidRPr="00A564B4" w14:paraId="24349A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A564B4" w:rsidRDefault="00D0766E" w:rsidP="00BB7B7B">
            <w:pPr>
              <w:pStyle w:val="TAN"/>
              <w:rPr>
                <w:lang w:eastAsia="en-US"/>
              </w:rPr>
            </w:pPr>
            <w:r w:rsidRPr="00A564B4">
              <w:rPr>
                <w:lang w:eastAsia="en-US"/>
              </w:rPr>
              <w:t>C114</w:t>
            </w:r>
            <w:r w:rsidRPr="00A564B4">
              <w:rPr>
                <w:lang w:eastAsia="en-US"/>
              </w:rPr>
              <w:tab/>
              <w:t xml:space="preserve">IF (A.4.1-1/2 AND A.4.6.1-1/2) </w:t>
            </w:r>
            <w:r w:rsidRPr="00A564B4">
              <w:rPr>
                <w:lang w:eastAsia="zh-TW"/>
              </w:rPr>
              <w:t>AND (</w:t>
            </w:r>
            <w:r w:rsidRPr="00A564B4">
              <w:rPr>
                <w:lang w:eastAsia="en-US"/>
              </w:rPr>
              <w:t>A.4.3-4/</w:t>
            </w:r>
            <w:r w:rsidRPr="00A564B4">
              <w:rPr>
                <w:lang w:eastAsia="zh-TW"/>
              </w:rPr>
              <w:t>3</w:t>
            </w:r>
            <w:r w:rsidRPr="00A564B4">
              <w:rPr>
                <w:lang w:eastAsia="en-US"/>
              </w:rPr>
              <w:t xml:space="preserve"> </w:t>
            </w:r>
            <w:r w:rsidRPr="00A564B4">
              <w:rPr>
                <w:lang w:eastAsia="zh-TW"/>
              </w:rPr>
              <w:t xml:space="preserve">OR </w:t>
            </w:r>
            <w:r w:rsidRPr="00A564B4">
              <w:rPr>
                <w:lang w:eastAsia="en-US"/>
              </w:rPr>
              <w:t>A.4.3-4/</w:t>
            </w:r>
            <w:r w:rsidRPr="00A564B4">
              <w:rPr>
                <w:lang w:eastAsia="zh-TW"/>
              </w:rPr>
              <w:t xml:space="preserve">4 OR </w:t>
            </w:r>
            <w:r w:rsidRPr="00A564B4">
              <w:rPr>
                <w:lang w:eastAsia="en-US"/>
              </w:rPr>
              <w:t>A.4.3-4/5 OR A.4.3-4/6 OR A.4.3-4/7 OR A.4.3-4/8</w:t>
            </w:r>
            <w:r w:rsidRPr="00A564B4">
              <w:rPr>
                <w:lang w:eastAsia="zh-TW"/>
              </w:rPr>
              <w:t xml:space="preserve"> </w:t>
            </w:r>
            <w:r w:rsidRPr="00A564B4">
              <w:rPr>
                <w:lang w:eastAsia="en-US"/>
              </w:rPr>
              <w:t>OR A.4.3-4/</w:t>
            </w:r>
            <w:r w:rsidRPr="00A564B4">
              <w:rPr>
                <w:lang w:eastAsia="zh-TW"/>
              </w:rPr>
              <w:t xml:space="preserve">9 </w:t>
            </w:r>
            <w:r w:rsidRPr="00A564B4">
              <w:rPr>
                <w:lang w:eastAsia="en-US"/>
              </w:rPr>
              <w:t>OR A.4.3-4/</w:t>
            </w:r>
            <w:r w:rsidRPr="00A564B4">
              <w:rPr>
                <w:lang w:eastAsia="zh-TW"/>
              </w:rPr>
              <w:t>10)</w:t>
            </w:r>
            <w:r w:rsidR="002546FE" w:rsidRPr="00A564B4">
              <w:rPr>
                <w:lang w:eastAsia="en-US"/>
              </w:rPr>
              <w:t xml:space="preserve"> </w:t>
            </w:r>
            <w:r w:rsidRPr="00A564B4">
              <w:rPr>
                <w:lang w:eastAsia="en-US"/>
              </w:rPr>
              <w:t>THEN R ELSE N/A</w:t>
            </w:r>
          </w:p>
        </w:tc>
      </w:tr>
      <w:tr w:rsidR="00D0766E" w:rsidRPr="00A564B4" w14:paraId="149573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A564B4" w:rsidRDefault="00D0766E" w:rsidP="00C71A0F">
            <w:pPr>
              <w:pStyle w:val="TAN"/>
              <w:rPr>
                <w:lang w:eastAsia="en-US"/>
              </w:rPr>
            </w:pPr>
            <w:r w:rsidRPr="00A564B4">
              <w:rPr>
                <w:lang w:eastAsia="en-US"/>
              </w:rPr>
              <w:t>C115</w:t>
            </w:r>
            <w:r w:rsidRPr="00A564B4">
              <w:rPr>
                <w:lang w:eastAsia="en-US"/>
              </w:rPr>
              <w:tab/>
              <w:t>IF ((A.4.1-1/1 OR A.4.1-1/2) AND A.4.6.</w:t>
            </w:r>
            <w:r w:rsidRPr="00A564B4">
              <w:rPr>
                <w:lang w:eastAsia="zh-CN"/>
              </w:rPr>
              <w:t>2</w:t>
            </w:r>
            <w:r w:rsidRPr="00A564B4">
              <w:rPr>
                <w:lang w:eastAsia="en-US"/>
              </w:rPr>
              <w:t>-1/1 AND A.4.6.</w:t>
            </w:r>
            <w:r w:rsidRPr="00A564B4">
              <w:rPr>
                <w:lang w:eastAsia="zh-CN"/>
              </w:rPr>
              <w:t>2</w:t>
            </w:r>
            <w:r w:rsidRPr="00A564B4">
              <w:rPr>
                <w:lang w:eastAsia="en-US"/>
              </w:rPr>
              <w:t>-2/1) THEN R ELSE N/A</w:t>
            </w:r>
          </w:p>
        </w:tc>
      </w:tr>
      <w:tr w:rsidR="00D0766E" w:rsidRPr="00A564B4" w14:paraId="03A8AF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592BF0C0" w:rsidR="00D0766E" w:rsidRPr="00A564B4" w:rsidRDefault="00D0766E" w:rsidP="00C71A0F">
            <w:pPr>
              <w:pStyle w:val="TAN"/>
              <w:rPr>
                <w:lang w:eastAsia="en-US"/>
              </w:rPr>
            </w:pPr>
            <w:r w:rsidRPr="00A564B4">
              <w:rPr>
                <w:lang w:eastAsia="en-US"/>
              </w:rPr>
              <w:t>C116</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THEN R ELSE N/A</w:t>
            </w:r>
          </w:p>
        </w:tc>
      </w:tr>
      <w:tr w:rsidR="00F35CFB" w:rsidRPr="00A564B4" w14:paraId="20BDC2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A564B4" w:rsidRDefault="00F35CFB" w:rsidP="007605D6">
            <w:pPr>
              <w:pStyle w:val="TAN"/>
              <w:rPr>
                <w:lang w:eastAsia="en-US"/>
              </w:rPr>
            </w:pPr>
            <w:r w:rsidRPr="00A564B4">
              <w:rPr>
                <w:lang w:eastAsia="en-US"/>
              </w:rPr>
              <w:t>C116a</w:t>
            </w:r>
            <w:r w:rsidRPr="00A564B4">
              <w:rPr>
                <w:lang w:eastAsia="en-US"/>
              </w:rPr>
              <w:tab/>
              <w:t>IF ((A.4.1-1/1 OR A.4.1-1/2) AND A.4.6.3-1/</w:t>
            </w:r>
            <w:r w:rsidR="0040592B" w:rsidRPr="00A564B4">
              <w:rPr>
                <w:rFonts w:eastAsia="SimSun"/>
                <w:lang w:eastAsia="zh-CN"/>
              </w:rPr>
              <w:t>3</w:t>
            </w:r>
            <w:r w:rsidRPr="00A564B4">
              <w:rPr>
                <w:lang w:eastAsia="en-US"/>
              </w:rPr>
              <w:t xml:space="preserve"> AND A.4.6.3-2/</w:t>
            </w:r>
            <w:r w:rsidR="0040592B" w:rsidRPr="00A564B4">
              <w:rPr>
                <w:lang w:eastAsia="en-US"/>
              </w:rPr>
              <w:t>2</w:t>
            </w:r>
            <w:r w:rsidRPr="00A564B4">
              <w:rPr>
                <w:lang w:eastAsia="en-US"/>
              </w:rPr>
              <w:t>) THEN R ELSE N/A</w:t>
            </w:r>
          </w:p>
        </w:tc>
      </w:tr>
      <w:tr w:rsidR="007A3FE5" w:rsidRPr="00A564B4" w14:paraId="0DD026F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368838D7" w:rsidR="007A3FE5" w:rsidRPr="00A564B4" w:rsidRDefault="007A3FE5" w:rsidP="004E7794">
            <w:pPr>
              <w:pStyle w:val="TAN"/>
              <w:rPr>
                <w:lang w:eastAsia="zh-TW"/>
              </w:rPr>
            </w:pPr>
            <w:r w:rsidRPr="00A564B4">
              <w:rPr>
                <w:lang w:eastAsia="zh-TW"/>
              </w:rPr>
              <w:t>C116b</w:t>
            </w:r>
            <w:r w:rsidRPr="00A564B4">
              <w:tab/>
              <w:t xml:space="preserve">IF (A.4.1-1/1 OR A.4.1-1/2) AND A.4.6.3-1/1 </w:t>
            </w:r>
            <w:r w:rsidR="004D6E9A" w:rsidRPr="00A564B4">
              <w:t xml:space="preserve">AND A.4.6.3-2/1 </w:t>
            </w:r>
            <w:r w:rsidRPr="00A564B4">
              <w:t>AND NOT (A.4.5-1/17 OR A.4.5-1/58) THEN R ELSE N/A</w:t>
            </w:r>
          </w:p>
        </w:tc>
      </w:tr>
      <w:tr w:rsidR="00D0766E" w:rsidRPr="00A564B4" w14:paraId="15914C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A564B4" w:rsidRDefault="00D0766E" w:rsidP="00253403">
            <w:pPr>
              <w:pStyle w:val="TAN"/>
              <w:rPr>
                <w:lang w:eastAsia="en-US"/>
              </w:rPr>
            </w:pPr>
            <w:r w:rsidRPr="00A564B4">
              <w:rPr>
                <w:lang w:eastAsia="en-US"/>
              </w:rPr>
              <w:t>C117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 OR A.4.5-1/11</w:t>
            </w:r>
            <w:r w:rsidRPr="00A564B4">
              <w:rPr>
                <w:lang w:eastAsia="en-US"/>
              </w:rPr>
              <w:t xml:space="preserve"> OR </w:t>
            </w:r>
            <w:r w:rsidRPr="00A564B4">
              <w:rPr>
                <w:lang w:eastAsia="zh-CN"/>
              </w:rPr>
              <w:t xml:space="preserve">A.4.5-1/12) </w:t>
            </w:r>
            <w:r w:rsidRPr="00A564B4">
              <w:rPr>
                <w:lang w:eastAsia="en-US"/>
              </w:rPr>
              <w:t>AND (A.4.3-4/2 OR A.4.3-4/3 OR A.4.3-4/4 OR A.4.3-4/5 OR A.4.3-4/6 OR A.4.3-4/7 OR A.4.3-4/8)) THEN R ELSE N/A</w:t>
            </w:r>
          </w:p>
        </w:tc>
      </w:tr>
      <w:tr w:rsidR="00D0766E" w:rsidRPr="00A564B4" w14:paraId="1D74CB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A564B4" w:rsidRDefault="00D0766E" w:rsidP="00253403">
            <w:pPr>
              <w:pStyle w:val="TAN"/>
              <w:rPr>
                <w:lang w:eastAsia="en-US"/>
              </w:rPr>
            </w:pPr>
            <w:r w:rsidRPr="00A564B4">
              <w:rPr>
                <w:lang w:eastAsia="en-US"/>
              </w:rPr>
              <w:t>C118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 OR A.4.5-1/11</w:t>
            </w:r>
            <w:r w:rsidRPr="00A564B4">
              <w:rPr>
                <w:lang w:eastAsia="en-US"/>
              </w:rPr>
              <w:t xml:space="preserve"> OR </w:t>
            </w:r>
            <w:r w:rsidRPr="00A564B4">
              <w:rPr>
                <w:lang w:eastAsia="zh-CN"/>
              </w:rPr>
              <w:t>A.4.5-1/12)</w:t>
            </w:r>
            <w:r w:rsidRPr="00A564B4">
              <w:rPr>
                <w:lang w:eastAsia="en-US"/>
              </w:rPr>
              <w:t xml:space="preserve"> AND (A.4.3-4/2 OR A.4.3-4/3 OR A.4.3-4/4 OR A.4.3-4/5 OR A.4.3-4/6 OR A.4.3-4/7 OR A.4.3-4/8)) THEN R ELSE N/A</w:t>
            </w:r>
          </w:p>
        </w:tc>
      </w:tr>
      <w:tr w:rsidR="00D0766E" w:rsidRPr="00A564B4" w14:paraId="0E65A4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A564B4" w:rsidRDefault="00D0766E" w:rsidP="00340FA7">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rPr>
                <w:lang w:eastAsia="en-US"/>
              </w:rPr>
              <w:t>A.4.3-4a/1</w:t>
            </w:r>
            <w:r w:rsidRPr="00A564B4">
              <w:rPr>
                <w:lang w:eastAsia="zh-CN"/>
              </w:rPr>
              <w:t xml:space="preserve"> THEN R ELSE N/A</w:t>
            </w:r>
          </w:p>
        </w:tc>
      </w:tr>
      <w:tr w:rsidR="00D0766E" w:rsidRPr="00A564B4" w14:paraId="34071B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A564B4" w:rsidRDefault="00D0766E" w:rsidP="007A1E84">
            <w:pPr>
              <w:pStyle w:val="TAN"/>
              <w:rPr>
                <w:lang w:eastAsia="zh-CN"/>
              </w:rPr>
            </w:pPr>
            <w:r w:rsidRPr="00A564B4">
              <w:rPr>
                <w:lang w:eastAsia="en-US"/>
              </w:rPr>
              <w:t>C120</w:t>
            </w:r>
            <w:r w:rsidRPr="00A564B4">
              <w:rPr>
                <w:lang w:eastAsia="en-US"/>
              </w:rPr>
              <w:tab/>
              <w:t>IF (</w:t>
            </w:r>
            <w:r w:rsidR="00412BFE" w:rsidRPr="00A564B4">
              <w:t>NOT(A.4.3-4a/1 OR A.4.3-4a/1a OR A.4.3-4aa/1)</w:t>
            </w:r>
            <w:r w:rsidRPr="00A564B4">
              <w:rPr>
                <w:lang w:eastAsia="en-US"/>
              </w:rPr>
              <w:t xml:space="preserve"> AND (A.4.1-1/1 OR A.4.1-1/</w:t>
            </w:r>
            <w:r w:rsidRPr="00A564B4">
              <w:rPr>
                <w:lang w:eastAsia="ko-KR"/>
              </w:rPr>
              <w:t>2</w:t>
            </w:r>
            <w:r w:rsidRPr="00A564B4">
              <w:rPr>
                <w:lang w:eastAsia="en-US"/>
              </w:rPr>
              <w:t>) AND A.4.6.3-1/5) THEN R ELSE N/A</w:t>
            </w:r>
          </w:p>
        </w:tc>
      </w:tr>
      <w:tr w:rsidR="00D0766E" w:rsidRPr="00A564B4" w14:paraId="00E71B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A564B4" w:rsidRDefault="00D0766E" w:rsidP="00C76482">
            <w:pPr>
              <w:pStyle w:val="TAN"/>
              <w:rPr>
                <w:lang w:eastAsia="zh-CN"/>
              </w:rPr>
            </w:pPr>
            <w:r w:rsidRPr="00A564B4">
              <w:rPr>
                <w:lang w:eastAsia="en-US"/>
              </w:rPr>
              <w:t>C121</w:t>
            </w:r>
            <w:r w:rsidRPr="00A564B4">
              <w:rPr>
                <w:lang w:eastAsia="en-US"/>
              </w:rPr>
              <w:tab/>
              <w:t>IF (</w:t>
            </w:r>
            <w:r w:rsidR="000A447F" w:rsidRPr="00A564B4">
              <w:t>NOT(A.4.3-4a/1 OR A.4.3-4a/1a OR A.4.3-4aa/1)</w:t>
            </w:r>
            <w:r w:rsidRPr="00A564B4">
              <w:rPr>
                <w:lang w:eastAsia="en-US"/>
              </w:rPr>
              <w:t xml:space="preserve"> AND (A.4.1-1/1 OR A.4.1-1/2) AND (A.4.6.1-1/3 OR A.4.6.3-1/3 OR A.4.6.3-1/4)) THEN R ELSE N/A</w:t>
            </w:r>
          </w:p>
        </w:tc>
      </w:tr>
      <w:tr w:rsidR="00D0766E" w:rsidRPr="00A564B4" w14:paraId="2B9D2E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A564B4" w:rsidRDefault="00D0766E" w:rsidP="00C76482">
            <w:pPr>
              <w:pStyle w:val="TAN"/>
              <w:rPr>
                <w:lang w:eastAsia="en-US"/>
              </w:rPr>
            </w:pPr>
            <w:r w:rsidRPr="00A564B4">
              <w:rPr>
                <w:lang w:eastAsia="en-US"/>
              </w:rPr>
              <w:t>C122</w:t>
            </w:r>
            <w:r w:rsidRPr="00A564B4">
              <w:rPr>
                <w:lang w:eastAsia="en-US"/>
              </w:rPr>
              <w:tab/>
              <w:t>IF (</w:t>
            </w:r>
            <w:r w:rsidR="000A447F" w:rsidRPr="00A564B4">
              <w:t>NOT(A.4.3-4a/1 OR A.4.3-4a/1a OR A.4.3-4aa/1)</w:t>
            </w:r>
            <w:r w:rsidRPr="00A564B4">
              <w:rPr>
                <w:lang w:eastAsia="en-US"/>
              </w:rPr>
              <w:t xml:space="preserve"> AND (A.4.1-1/1 OR A.4.1-1/2) AND (A.4.6.3-1/2 OR A.4.6.2-1/2)) THEN R ELSE N/A</w:t>
            </w:r>
          </w:p>
        </w:tc>
      </w:tr>
      <w:tr w:rsidR="00D0766E" w:rsidRPr="00A564B4" w14:paraId="3159B8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A564B4" w:rsidRDefault="00D0766E" w:rsidP="00340FA7">
            <w:pPr>
              <w:pStyle w:val="TAN"/>
              <w:rPr>
                <w:lang w:eastAsia="en-US"/>
              </w:rPr>
            </w:pPr>
            <w:r w:rsidRPr="00A564B4">
              <w:rPr>
                <w:lang w:eastAsia="en-US"/>
              </w:rPr>
              <w:t>C12</w:t>
            </w:r>
            <w:r w:rsidRPr="00A564B4">
              <w:rPr>
                <w:lang w:eastAsia="zh-CN"/>
              </w:rPr>
              <w:t>2h</w:t>
            </w:r>
            <w:r w:rsidRPr="00A564B4">
              <w:rPr>
                <w:lang w:eastAsia="en-US"/>
              </w:rPr>
              <w:tab/>
              <w:t xml:space="preserve">IF ((A.4.1-1/1 </w:t>
            </w:r>
            <w:r w:rsidRPr="00A564B4">
              <w:rPr>
                <w:lang w:eastAsia="zh-CN"/>
              </w:rPr>
              <w:t>OR</w:t>
            </w:r>
            <w:r w:rsidRPr="00A564B4">
              <w:rPr>
                <w:lang w:eastAsia="en-US"/>
              </w:rPr>
              <w:t xml:space="preserve"> A.4.1-1/2) AND </w:t>
            </w:r>
            <w:r w:rsidRPr="00A564B4">
              <w:rPr>
                <w:lang w:eastAsia="zh-CN"/>
              </w:rPr>
              <w:t>(</w:t>
            </w:r>
            <w:r w:rsidRPr="00A564B4">
              <w:rPr>
                <w:lang w:eastAsia="en-US"/>
              </w:rPr>
              <w:t>A.4.6.1-1/3 OR A.4.6.3-1/3 OR A.4.6.3-1/4</w:t>
            </w:r>
            <w:r w:rsidRPr="00A564B4">
              <w:rPr>
                <w:lang w:eastAsia="zh-CN"/>
              </w:rPr>
              <w:t xml:space="preserve"> OR </w:t>
            </w:r>
            <w:r w:rsidRPr="00A564B4">
              <w:rPr>
                <w:lang w:eastAsia="en-US"/>
              </w:rPr>
              <w:t>A.4.6.3-1/2 OR A.4.6.2-1/2</w:t>
            </w:r>
            <w:r w:rsidRPr="00A564B4">
              <w:rPr>
                <w:lang w:eastAsia="zh-CN"/>
              </w:rPr>
              <w:t>)</w:t>
            </w:r>
            <w:r w:rsidRPr="00A564B4">
              <w:rPr>
                <w:lang w:eastAsia="en-US"/>
              </w:rPr>
              <w:t>)</w:t>
            </w:r>
            <w:r w:rsidRPr="00A564B4">
              <w:rPr>
                <w:lang w:eastAsia="zh-CN"/>
              </w:rPr>
              <w:t xml:space="preserve"> AND A.4.5-1/18 </w:t>
            </w:r>
            <w:r w:rsidRPr="00A564B4">
              <w:rPr>
                <w:lang w:eastAsia="en-US"/>
              </w:rPr>
              <w:t>THEN R ELSE N/A</w:t>
            </w:r>
          </w:p>
        </w:tc>
      </w:tr>
      <w:tr w:rsidR="00D0766E" w:rsidRPr="00A564B4" w14:paraId="5D9677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A564B4" w:rsidRDefault="00D0766E" w:rsidP="00C76482">
            <w:pPr>
              <w:pStyle w:val="TAN"/>
              <w:rPr>
                <w:lang w:eastAsia="en-US"/>
              </w:rPr>
            </w:pPr>
            <w:r w:rsidRPr="00A564B4">
              <w:rPr>
                <w:lang w:eastAsia="en-US"/>
              </w:rPr>
              <w:t>C123</w:t>
            </w:r>
            <w:r w:rsidRPr="00A564B4">
              <w:rPr>
                <w:lang w:eastAsia="en-US"/>
              </w:rPr>
              <w:tab/>
              <w:t>IF (</w:t>
            </w:r>
            <w:r w:rsidR="000A447F" w:rsidRPr="00A564B4">
              <w:t>NOT(A.4.3-4a/1 OR A.4.3-4a/1a OR A.4.3-4aa/1)</w:t>
            </w:r>
            <w:r w:rsidRPr="00A564B4">
              <w:rPr>
                <w:lang w:eastAsia="en-US"/>
              </w:rPr>
              <w:t xml:space="preserve"> AND (A.4.1-1/1 AND A.4.1-1/2) AND A.4.6-1/2) THEN R ELSE N/A</w:t>
            </w:r>
          </w:p>
        </w:tc>
      </w:tr>
      <w:tr w:rsidR="00D0766E" w:rsidRPr="00A564B4" w14:paraId="273CD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A564B4" w:rsidRDefault="00D0766E" w:rsidP="00C76482">
            <w:pPr>
              <w:pStyle w:val="TAN"/>
              <w:rPr>
                <w:lang w:eastAsia="en-US"/>
              </w:rPr>
            </w:pPr>
            <w:r w:rsidRPr="00A564B4">
              <w:rPr>
                <w:lang w:eastAsia="en-US"/>
              </w:rPr>
              <w:t>C124</w:t>
            </w:r>
            <w:r w:rsidRPr="00A564B4">
              <w:rPr>
                <w:lang w:eastAsia="en-US"/>
              </w:rPr>
              <w:tab/>
              <w:t>IF (A.4.1-1/1 AND (A.4.6.1-1/3 OR A.4.6.3-1/3 OR A.4.6.3-1/4) AND (A.4.3-4/5 OR A.4.3-4/6 OR A.4.3-4/7 OR A.4.3-4/8 OR A.4.3-4/9 OR A.4.3-4/10 OR A.4.3-4/11 OR A.4.3-4/12)) THEN R ELSE N/A</w:t>
            </w:r>
          </w:p>
        </w:tc>
      </w:tr>
      <w:tr w:rsidR="00D0766E" w:rsidRPr="00A564B4" w14:paraId="2EB1F0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A564B4" w:rsidRDefault="00D0766E" w:rsidP="00C76482">
            <w:pPr>
              <w:pStyle w:val="TAN"/>
              <w:rPr>
                <w:lang w:eastAsia="en-US"/>
              </w:rPr>
            </w:pPr>
            <w:r w:rsidRPr="00A564B4">
              <w:rPr>
                <w:lang w:eastAsia="en-US"/>
              </w:rPr>
              <w:t>C125</w:t>
            </w:r>
            <w:r w:rsidRPr="00A564B4">
              <w:rPr>
                <w:lang w:eastAsia="en-US"/>
              </w:rPr>
              <w:tab/>
              <w:t>IF (A.4.1-1/1 AND (A.4.6.3-1/2 OR A.4.6.2-1/2) AND (A.4.3-4/5 OR A.4.3-4/6 OR A.4.3-4/7 OR A.4.3-4/8 OR A.4.3-4/9 OR A.4.3-4/10 OR A.4.3-4/11 OR A.4.3-4/12)) THEN R ELSE N/A</w:t>
            </w:r>
          </w:p>
        </w:tc>
      </w:tr>
      <w:tr w:rsidR="002C1A83" w:rsidRPr="00A564B4" w14:paraId="61FF0D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A564B4" w:rsidRDefault="002C1A83" w:rsidP="002D1B02">
            <w:pPr>
              <w:pStyle w:val="TAN"/>
              <w:rPr>
                <w:lang w:eastAsia="en-US"/>
              </w:rPr>
            </w:pPr>
            <w:r w:rsidRPr="00A564B4">
              <w:rPr>
                <w:lang w:eastAsia="en-US"/>
              </w:rPr>
              <w:t>C125a</w:t>
            </w:r>
            <w:r w:rsidRPr="00A564B4">
              <w:rPr>
                <w:lang w:eastAsia="en-US"/>
              </w:rPr>
              <w:tab/>
              <w:t>IF (A.4.1-1/1 AND (A.4.6-1/2 OR A.4.6-1/3 OR A.4.6-1/4 OR A.4.6-1/5 OR A.4.6-1/6) AND A.4.6.1-1/2 AND (A.4.3-4/5 OR A.4.3-4/6 OR A.4.3-4/7 OR A.4.3-4/8 OR A.4.3-4/9 OR A.4.3-4/10 OR A.4.3-4/11 OR A.4.3-4/12)) THEN R ELSE N/A</w:t>
            </w:r>
          </w:p>
        </w:tc>
      </w:tr>
      <w:tr w:rsidR="00D0766E" w:rsidRPr="00A564B4" w14:paraId="02B7E5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A564B4" w:rsidRDefault="00D0766E" w:rsidP="00847B16">
            <w:pPr>
              <w:pStyle w:val="TAN"/>
              <w:rPr>
                <w:lang w:eastAsia="en-US"/>
              </w:rPr>
            </w:pPr>
            <w:r w:rsidRPr="00A564B4">
              <w:rPr>
                <w:lang w:eastAsia="en-US"/>
              </w:rPr>
              <w:t>C126</w:t>
            </w:r>
            <w:r w:rsidRPr="00A564B4">
              <w:rPr>
                <w:lang w:eastAsia="en-US"/>
              </w:rPr>
              <w:tab/>
              <w:t xml:space="preserve">IF (A.4.1-1/1 AND </w:t>
            </w:r>
            <w:r w:rsidRPr="00A564B4">
              <w:rPr>
                <w:lang w:eastAsia="zh-CN"/>
              </w:rPr>
              <w:t>(NOT A.4.5-1/18) AND</w:t>
            </w:r>
            <w:r w:rsidRPr="00A564B4">
              <w:rPr>
                <w:lang w:eastAsia="en-US"/>
              </w:rPr>
              <w:t xml:space="preserve"> (A.4.6.1-1/3 OR A.4.6.3-1/3 OR A.4.6.3-1/4) AND (A.4.3-4/9 OR A.4.3-4/10 OR A.4.3-4/11 OR A.4.3-4/12)) THEN R ELSE N/A</w:t>
            </w:r>
          </w:p>
        </w:tc>
      </w:tr>
      <w:tr w:rsidR="00846980" w:rsidRPr="00A564B4" w14:paraId="356D95A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A564B4" w:rsidRDefault="00846980" w:rsidP="00DD41D1">
            <w:pPr>
              <w:pStyle w:val="TAN"/>
            </w:pPr>
            <w:r w:rsidRPr="00A564B4">
              <w:rPr>
                <w:lang w:eastAsia="en-US"/>
              </w:rPr>
              <w:t>C126</w:t>
            </w:r>
            <w:r w:rsidRPr="00A564B4">
              <w:t>a</w:t>
            </w:r>
            <w:r w:rsidRPr="00A564B4">
              <w:rPr>
                <w:lang w:eastAsia="en-US"/>
              </w:rPr>
              <w:tab/>
              <w:t xml:space="preserve">IF (A.4.1-1/1 AND </w:t>
            </w:r>
            <w:r w:rsidRPr="00A564B4">
              <w:rPr>
                <w:lang w:eastAsia="zh-CN"/>
              </w:rPr>
              <w:t>(NOT A.4.5-1/18) AND</w:t>
            </w:r>
            <w:r w:rsidRPr="00A564B4">
              <w:rPr>
                <w:lang w:eastAsia="en-US"/>
              </w:rPr>
              <w:t xml:space="preserve"> (A.4.6.1-1/3 OR A.4.6.3-1/3 OR A.4.6.3-1/4) AND (A.4.3-4/6 OR A.4.3-4/7)</w:t>
            </w:r>
            <w:r w:rsidRPr="00A564B4">
              <w:t xml:space="preserve"> AND A.4.3-3a/9</w:t>
            </w:r>
            <w:r w:rsidRPr="00A564B4">
              <w:rPr>
                <w:lang w:eastAsia="en-US"/>
              </w:rPr>
              <w:t>) THEN R ELSE N/A</w:t>
            </w:r>
          </w:p>
        </w:tc>
      </w:tr>
      <w:tr w:rsidR="00D0766E" w:rsidRPr="00A564B4" w14:paraId="03266A2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A564B4" w:rsidRDefault="00D0766E" w:rsidP="00DC2107">
            <w:pPr>
              <w:pStyle w:val="TAN"/>
              <w:rPr>
                <w:lang w:eastAsia="en-US"/>
              </w:rPr>
            </w:pPr>
            <w:r w:rsidRPr="00A564B4">
              <w:rPr>
                <w:lang w:eastAsia="en-US"/>
              </w:rPr>
              <w:t>C126</w:t>
            </w:r>
            <w:r w:rsidRPr="00A564B4">
              <w:rPr>
                <w:lang w:eastAsia="zh-CN"/>
              </w:rPr>
              <w:t>h</w:t>
            </w:r>
            <w:r w:rsidRPr="00A564B4">
              <w:rPr>
                <w:lang w:eastAsia="en-US"/>
              </w:rPr>
              <w:tab/>
              <w:t>IF (A.4.1-1/1 AND (A.4.6.1-1/3 OR A.4.6.3-1/3 OR A.4.6.3-1/4) AND</w:t>
            </w:r>
            <w:r w:rsidRPr="00A564B4">
              <w:rPr>
                <w:lang w:eastAsia="zh-CN"/>
              </w:rPr>
              <w:t xml:space="preserve"> A.4.5-1/18</w:t>
            </w:r>
            <w:r w:rsidR="00846980" w:rsidRPr="00A564B4">
              <w:t xml:space="preserve"> AND (</w:t>
            </w:r>
            <w:r w:rsidR="00846980" w:rsidRPr="00A564B4">
              <w:rPr>
                <w:lang w:eastAsia="en-US"/>
              </w:rPr>
              <w:t>A.4.3-4/</w:t>
            </w:r>
            <w:r w:rsidR="00846980" w:rsidRPr="00A564B4">
              <w:t>11</w:t>
            </w:r>
            <w:r w:rsidR="00846980" w:rsidRPr="00A564B4">
              <w:rPr>
                <w:lang w:eastAsia="en-US"/>
              </w:rPr>
              <w:t xml:space="preserve"> OR A.4.3-4/</w:t>
            </w:r>
            <w:r w:rsidR="00846980" w:rsidRPr="00A564B4">
              <w:t>12 OR</w:t>
            </w:r>
            <w:r w:rsidR="002546FE" w:rsidRPr="00A564B4">
              <w:t xml:space="preserve"> A.4.3-4a/10</w:t>
            </w:r>
            <w:r w:rsidR="00846980" w:rsidRPr="00A564B4">
              <w:t>)</w:t>
            </w:r>
            <w:r w:rsidRPr="00A564B4">
              <w:rPr>
                <w:lang w:eastAsia="zh-CN"/>
              </w:rPr>
              <w:t>)</w:t>
            </w:r>
            <w:r w:rsidR="00846980" w:rsidRPr="00A564B4">
              <w:rPr>
                <w:lang w:eastAsia="zh-CN"/>
              </w:rPr>
              <w:t xml:space="preserve"> </w:t>
            </w:r>
            <w:r w:rsidRPr="00A564B4">
              <w:rPr>
                <w:lang w:eastAsia="en-US"/>
              </w:rPr>
              <w:t>THEN R ELSE N/A</w:t>
            </w:r>
          </w:p>
        </w:tc>
      </w:tr>
      <w:tr w:rsidR="00846980" w:rsidRPr="00A564B4" w14:paraId="36697F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A564B4" w:rsidRDefault="00846980" w:rsidP="00DD41D1">
            <w:pPr>
              <w:pStyle w:val="TAN"/>
              <w:rPr>
                <w:lang w:eastAsia="en-US"/>
              </w:rPr>
            </w:pPr>
            <w:r w:rsidRPr="00A564B4">
              <w:rPr>
                <w:lang w:eastAsia="en-US"/>
              </w:rPr>
              <w:t>C126</w:t>
            </w:r>
            <w:r w:rsidRPr="00A564B4">
              <w:rPr>
                <w:lang w:eastAsia="zh-CN"/>
              </w:rPr>
              <w:t>h</w:t>
            </w:r>
            <w:r w:rsidRPr="00A564B4">
              <w:t>a</w:t>
            </w:r>
            <w:r w:rsidRPr="00A564B4">
              <w:rPr>
                <w:lang w:eastAsia="en-US"/>
              </w:rPr>
              <w:tab/>
              <w:t>IF (A.4.1-1/1 AND (A.4.6.1-1/3 OR A.4.6.3-1/3 OR A.4.6.3-1/4) AND</w:t>
            </w:r>
            <w:r w:rsidRPr="00A564B4">
              <w:rPr>
                <w:lang w:eastAsia="zh-CN"/>
              </w:rPr>
              <w:t xml:space="preserve"> A.4.5-1/18</w:t>
            </w:r>
            <w:r w:rsidRPr="00A564B4">
              <w:t xml:space="preserve"> AND (</w:t>
            </w:r>
            <w:r w:rsidR="002546FE" w:rsidRPr="00A564B4">
              <w:t xml:space="preserve"> A.4.3-4a/8</w:t>
            </w:r>
            <w:r w:rsidRPr="00A564B4">
              <w:t>) AND A.4.3-3a/9</w:t>
            </w:r>
            <w:r w:rsidRPr="00A564B4">
              <w:rPr>
                <w:lang w:eastAsia="zh-CN"/>
              </w:rPr>
              <w:t>)</w:t>
            </w:r>
            <w:r w:rsidR="002546FE" w:rsidRPr="00A564B4">
              <w:rPr>
                <w:lang w:eastAsia="zh-CN"/>
              </w:rPr>
              <w:t xml:space="preserve"> </w:t>
            </w:r>
            <w:r w:rsidRPr="00A564B4">
              <w:rPr>
                <w:lang w:eastAsia="en-US"/>
              </w:rPr>
              <w:t>THEN R ELSE N/A</w:t>
            </w:r>
          </w:p>
        </w:tc>
      </w:tr>
      <w:tr w:rsidR="00D0766E" w:rsidRPr="00A564B4" w14:paraId="3579BC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A564B4" w:rsidRDefault="00D0766E" w:rsidP="00847B16">
            <w:pPr>
              <w:pStyle w:val="TAN"/>
              <w:rPr>
                <w:lang w:eastAsia="en-US"/>
              </w:rPr>
            </w:pPr>
            <w:r w:rsidRPr="00A564B4">
              <w:rPr>
                <w:lang w:eastAsia="en-US"/>
              </w:rPr>
              <w:t>C127</w:t>
            </w:r>
            <w:r w:rsidRPr="00A564B4">
              <w:rPr>
                <w:lang w:eastAsia="en-US"/>
              </w:rPr>
              <w:tab/>
              <w:t xml:space="preserve">IF (A.4.1-1/1 AND </w:t>
            </w:r>
            <w:r w:rsidRPr="00A564B4">
              <w:rPr>
                <w:lang w:eastAsia="zh-CN"/>
              </w:rPr>
              <w:t>(NOT A.4.5-1/18) AND</w:t>
            </w:r>
            <w:r w:rsidRPr="00A564B4">
              <w:rPr>
                <w:lang w:eastAsia="en-US"/>
              </w:rPr>
              <w:t xml:space="preserve"> (A.4.6.3-1/2 OR A.4.6.2-1/2) AND (A.4.3-4/9 OR A.4.3-4/10 OR A.4.3-4/11 OR A.4.3-4/12)) THEN R ELSE N/A</w:t>
            </w:r>
          </w:p>
        </w:tc>
      </w:tr>
      <w:tr w:rsidR="00846980" w:rsidRPr="00A564B4" w14:paraId="18FDF3B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A564B4" w:rsidRDefault="00846980" w:rsidP="00DD41D1">
            <w:pPr>
              <w:pStyle w:val="TAN"/>
              <w:rPr>
                <w:lang w:eastAsia="en-US"/>
              </w:rPr>
            </w:pPr>
            <w:r w:rsidRPr="00A564B4">
              <w:rPr>
                <w:lang w:eastAsia="en-US"/>
              </w:rPr>
              <w:t>C127</w:t>
            </w:r>
            <w:r w:rsidRPr="00A564B4">
              <w:t>a</w:t>
            </w:r>
            <w:r w:rsidRPr="00A564B4">
              <w:rPr>
                <w:lang w:eastAsia="en-US"/>
              </w:rPr>
              <w:tab/>
              <w:t xml:space="preserve">IF (A.4.1-1/1 AND </w:t>
            </w:r>
            <w:r w:rsidRPr="00A564B4">
              <w:rPr>
                <w:lang w:eastAsia="zh-CN"/>
              </w:rPr>
              <w:t>(NOT A.4.5-1/18) AND</w:t>
            </w:r>
            <w:r w:rsidRPr="00A564B4">
              <w:rPr>
                <w:lang w:eastAsia="en-US"/>
              </w:rPr>
              <w:t xml:space="preserve"> (A.4.6.3-1/2 OR A.4.6.2-1/2) AND (A.4.3-4/</w:t>
            </w:r>
            <w:r w:rsidRPr="00A564B4">
              <w:t>6</w:t>
            </w:r>
            <w:r w:rsidRPr="00A564B4">
              <w:rPr>
                <w:lang w:eastAsia="en-US"/>
              </w:rPr>
              <w:t xml:space="preserve"> OR A.4.3-4/</w:t>
            </w:r>
            <w:r w:rsidRPr="00A564B4">
              <w:t>7</w:t>
            </w:r>
            <w:r w:rsidRPr="00A564B4">
              <w:rPr>
                <w:lang w:eastAsia="en-US"/>
              </w:rPr>
              <w:t>)</w:t>
            </w:r>
            <w:r w:rsidRPr="00A564B4">
              <w:t xml:space="preserve"> AND A.4.3-3a/9</w:t>
            </w:r>
            <w:r w:rsidRPr="00A564B4">
              <w:rPr>
                <w:lang w:eastAsia="en-US"/>
              </w:rPr>
              <w:t>) THEN R ELSE N/A</w:t>
            </w:r>
          </w:p>
        </w:tc>
      </w:tr>
      <w:tr w:rsidR="00D0766E" w:rsidRPr="00A564B4" w14:paraId="66381D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A564B4" w:rsidRDefault="00D0766E" w:rsidP="00847B16">
            <w:pPr>
              <w:pStyle w:val="TAN"/>
              <w:rPr>
                <w:lang w:eastAsia="en-US"/>
              </w:rPr>
            </w:pPr>
            <w:r w:rsidRPr="00A564B4">
              <w:rPr>
                <w:lang w:eastAsia="en-US"/>
              </w:rPr>
              <w:t>C128</w:t>
            </w:r>
            <w:r w:rsidRPr="00A564B4">
              <w:rPr>
                <w:lang w:eastAsia="en-US"/>
              </w:rPr>
              <w:tab/>
              <w:t>IF (A.4.1-1/2 AND (A.4.6.1-1/3 OR A.4.6.3-1/3 OR A.4.6.3-1/4) AND (A.4.3-4/5 OR A.4.3-4/6 OR A.4.3-4/7 OR A.4.3-4/8 OR A.4.3-4/9 OR A.4.3-4/10 OR A.4.3-4/11 OR A.4.3-4/12)) THEN R ELSE N/A</w:t>
            </w:r>
          </w:p>
        </w:tc>
      </w:tr>
      <w:tr w:rsidR="00D0766E" w:rsidRPr="00A564B4" w14:paraId="6A3CA8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A564B4" w:rsidRDefault="00D0766E" w:rsidP="00C76482">
            <w:pPr>
              <w:pStyle w:val="TAN"/>
              <w:rPr>
                <w:lang w:eastAsia="en-US"/>
              </w:rPr>
            </w:pPr>
            <w:r w:rsidRPr="00A564B4">
              <w:rPr>
                <w:lang w:eastAsia="en-US"/>
              </w:rPr>
              <w:t>C129</w:t>
            </w:r>
            <w:r w:rsidRPr="00A564B4">
              <w:rPr>
                <w:lang w:eastAsia="en-US"/>
              </w:rPr>
              <w:tab/>
              <w:t>IF (A.4.1-1/2 AND (A.4.6.3-1/2 OR A.4.6.2-1/2) AND (A.4.3-4/5 OR A.4.3-4/6 OR A.4.3-4/7 OR A.4.3-4/8 OR A.4.3-4/9 OR A.4.3-4/10 OR A.4.3-4/11 OR A.4.3-4/12)) THEN R ELSE N/A</w:t>
            </w:r>
          </w:p>
        </w:tc>
      </w:tr>
      <w:tr w:rsidR="00D0766E" w:rsidRPr="00A564B4" w14:paraId="56F5EE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A564B4" w:rsidRDefault="00D0766E" w:rsidP="00C76482">
            <w:pPr>
              <w:pStyle w:val="TAN"/>
              <w:rPr>
                <w:lang w:eastAsia="en-US"/>
              </w:rPr>
            </w:pPr>
            <w:r w:rsidRPr="00A564B4">
              <w:rPr>
                <w:lang w:eastAsia="en-US"/>
              </w:rPr>
              <w:t>C130</w:t>
            </w:r>
            <w:r w:rsidRPr="00A564B4">
              <w:rPr>
                <w:lang w:eastAsia="en-US"/>
              </w:rPr>
              <w:tab/>
              <w:t xml:space="preserve">IF (A.4.1-1/2 AND </w:t>
            </w:r>
            <w:r w:rsidRPr="00A564B4">
              <w:rPr>
                <w:lang w:eastAsia="zh-CN"/>
              </w:rPr>
              <w:t>(NOT A.4.5-1/18) AND</w:t>
            </w:r>
            <w:r w:rsidRPr="00A564B4">
              <w:rPr>
                <w:lang w:eastAsia="en-US"/>
              </w:rPr>
              <w:t xml:space="preserve"> (A.4.6.1-1/3 OR A.4.6.3-1/3 OR A.4.6.3-1/4) AND (A.4.3-4/9 OR A.4.3-4/10 OR A.4.3-4/11 OR A.4.3-4/12)) THEN R ELSE N/A</w:t>
            </w:r>
          </w:p>
        </w:tc>
      </w:tr>
      <w:tr w:rsidR="00D0766E" w:rsidRPr="00A564B4" w14:paraId="6EE52A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A564B4" w:rsidRDefault="00D0766E" w:rsidP="00DC2107">
            <w:pPr>
              <w:pStyle w:val="TAN"/>
              <w:rPr>
                <w:lang w:eastAsia="en-US"/>
              </w:rPr>
            </w:pPr>
            <w:r w:rsidRPr="00A564B4">
              <w:rPr>
                <w:lang w:eastAsia="en-US"/>
              </w:rPr>
              <w:t>C130</w:t>
            </w:r>
            <w:r w:rsidRPr="00A564B4">
              <w:rPr>
                <w:lang w:eastAsia="zh-CN"/>
              </w:rPr>
              <w:t>h</w:t>
            </w:r>
            <w:r w:rsidRPr="00A564B4">
              <w:rPr>
                <w:lang w:eastAsia="en-US"/>
              </w:rPr>
              <w:tab/>
              <w:t>IF (A.4.1-1/2 AND (A.4.6.1-1/3 OR A.4.6.3-1/3 OR A.4.6.3-1/4)</w:t>
            </w:r>
            <w:r w:rsidRPr="00A564B4">
              <w:rPr>
                <w:lang w:eastAsia="zh-CN"/>
              </w:rPr>
              <w:t xml:space="preserve"> AND 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en-US"/>
              </w:rPr>
              <w:t>) THEN R ELSE N/A</w:t>
            </w:r>
          </w:p>
        </w:tc>
      </w:tr>
      <w:tr w:rsidR="00D0766E" w:rsidRPr="00A564B4" w14:paraId="0B9042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A564B4" w:rsidRDefault="00D0766E" w:rsidP="00C76482">
            <w:pPr>
              <w:pStyle w:val="TAN"/>
              <w:rPr>
                <w:lang w:eastAsia="en-US"/>
              </w:rPr>
            </w:pPr>
            <w:r w:rsidRPr="00A564B4">
              <w:rPr>
                <w:lang w:eastAsia="en-US"/>
              </w:rPr>
              <w:t>C131</w:t>
            </w:r>
            <w:r w:rsidRPr="00A564B4">
              <w:rPr>
                <w:lang w:eastAsia="en-US"/>
              </w:rPr>
              <w:tab/>
              <w:t xml:space="preserve">IF (A.4.1-1/2 AND </w:t>
            </w:r>
            <w:r w:rsidRPr="00A564B4">
              <w:rPr>
                <w:lang w:eastAsia="zh-CN"/>
              </w:rPr>
              <w:t>(NOT A.4.5-1/18) AND</w:t>
            </w:r>
            <w:r w:rsidRPr="00A564B4">
              <w:rPr>
                <w:lang w:eastAsia="en-US"/>
              </w:rPr>
              <w:t xml:space="preserve"> (A.4.6.3-1/2 OR A.4.6.2-1/2) AND (A.4.3-4/9 OR A.4.3-4/10 OR A.4.3-4/11 OR A.4.3-4/12)) THEN R ELSE N/A</w:t>
            </w:r>
          </w:p>
        </w:tc>
      </w:tr>
      <w:tr w:rsidR="00D0766E" w:rsidRPr="00A564B4" w14:paraId="68CFB9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A564B4" w:rsidRDefault="00D0766E" w:rsidP="00C76482">
            <w:pPr>
              <w:pStyle w:val="TAN"/>
              <w:rPr>
                <w:lang w:eastAsia="en-US"/>
              </w:rPr>
            </w:pPr>
            <w:r w:rsidRPr="00A564B4">
              <w:rPr>
                <w:lang w:eastAsia="en-US"/>
              </w:rPr>
              <w:t>C132</w:t>
            </w:r>
            <w:r w:rsidRPr="00A564B4">
              <w:rPr>
                <w:lang w:eastAsia="en-US"/>
              </w:rPr>
              <w:tab/>
              <w:t>IF ((A.4.1-1/1 AND A.4.1-1/2) AND A.4.6-1/1 AND A.4.5-1/15 AND (A.4.3-4/3 OR A.4.3-4/4 OR A.4.3-4/5 OR A.4.3-4/6 OR A.4.3-4/7 OR A.4.3-4/8 OR A.4.3-4/9 OR A.4.3-4/10 OR A.4.3-4/11 OR A.4.3-4/12)) THEN R ELSE N/A</w:t>
            </w:r>
          </w:p>
        </w:tc>
      </w:tr>
      <w:tr w:rsidR="00D0766E" w:rsidRPr="00A564B4" w14:paraId="00E063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A564B4" w:rsidRDefault="00D0766E" w:rsidP="00943AB9">
            <w:pPr>
              <w:pStyle w:val="TAN"/>
              <w:rPr>
                <w:lang w:eastAsia="en-US"/>
              </w:rPr>
            </w:pPr>
            <w:r w:rsidRPr="00A564B4">
              <w:rPr>
                <w:lang w:eastAsia="en-US"/>
              </w:rPr>
              <w:t>C133</w:t>
            </w:r>
            <w:r w:rsidRPr="00A564B4">
              <w:rPr>
                <w:lang w:eastAsia="en-US"/>
              </w:rPr>
              <w:tab/>
              <w:t>IF ((A.4.1-1/1 AND A.4.1-1/2) AND A.4.6-1/2 AND A.4.5-1/15 AND (A.4.3-4/5 OR A.4.3-4/6 OR A.4.3-4/7 OR A.4.3-4/8 OR A.4.3-4/9 OR A.4.3-4/10 OR A.4.3-4/11 OR A.4.3-4/12)) THEN R ELSE N/A</w:t>
            </w:r>
          </w:p>
        </w:tc>
      </w:tr>
      <w:tr w:rsidR="00D0766E" w:rsidRPr="00A564B4" w14:paraId="544D8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A564B4" w:rsidRDefault="00D0766E" w:rsidP="00E14100">
            <w:pPr>
              <w:pStyle w:val="TAN"/>
              <w:rPr>
                <w:lang w:eastAsia="en-US"/>
              </w:rPr>
            </w:pPr>
            <w:r w:rsidRPr="00A564B4">
              <w:rPr>
                <w:lang w:eastAsia="en-US"/>
              </w:rPr>
              <w:t>C133a</w:t>
            </w:r>
            <w:r w:rsidRPr="00A564B4">
              <w:rPr>
                <w:lang w:eastAsia="en-US"/>
              </w:rPr>
              <w:tab/>
              <w:t>IF ((A.4.1-1/1 AND A.4.1-1/2) AND A.4.6-1/3 AND A.4.5-1/15 AND (A.4.3-4/8 OR A.4.3-4/9 OR A.4.3-4/10 OR A.4.3-4/11 OR A.4.3-4/12)) THEN R ELSE N/A</w:t>
            </w:r>
          </w:p>
        </w:tc>
      </w:tr>
      <w:tr w:rsidR="00D0766E" w:rsidRPr="00A564B4" w14:paraId="362BED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A564B4" w:rsidRDefault="00D0766E" w:rsidP="00A3357E">
            <w:pPr>
              <w:pStyle w:val="TAN"/>
              <w:rPr>
                <w:lang w:eastAsia="en-US"/>
              </w:rPr>
            </w:pPr>
            <w:r w:rsidRPr="00A564B4">
              <w:rPr>
                <w:lang w:eastAsia="en-US"/>
              </w:rPr>
              <w:t>C133b</w:t>
            </w:r>
            <w:r w:rsidRPr="00A564B4">
              <w:rPr>
                <w:lang w:eastAsia="en-US"/>
              </w:rPr>
              <w:tab/>
              <w:t>IF ((A.4.1-1/1 AND A.4.1-1/2) AND A.4.6-1/4 AND A.4.5-1/15 AND (A.4.3-4/8 OR A.4.3-4/11 OR A.4.3-4/12)) THEN R ELSE N/A</w:t>
            </w:r>
          </w:p>
        </w:tc>
      </w:tr>
      <w:tr w:rsidR="00D0766E" w:rsidRPr="00A564B4" w14:paraId="7C209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A564B4" w:rsidRDefault="00D0766E" w:rsidP="00943AB9">
            <w:pPr>
              <w:pStyle w:val="TAN"/>
              <w:rPr>
                <w:lang w:eastAsia="en-US"/>
              </w:rPr>
            </w:pPr>
            <w:r w:rsidRPr="00A564B4">
              <w:rPr>
                <w:lang w:eastAsia="en-US"/>
              </w:rPr>
              <w:t>C134</w:t>
            </w:r>
            <w:r w:rsidRPr="00A564B4">
              <w:rPr>
                <w:lang w:eastAsia="en-US"/>
              </w:rPr>
              <w:tab/>
              <w:t>IF ((A.4.1-1/1 AND A.4.1-1/2) AND A.4.6-1/1 AND A.4.5-1/14 AND (A.4.3-4/3 OR A.4.3-4/4 OR A.4.3-4/5 OR A.4.3-4/6 OR A.4.3-4/7 OR A.4.3-4/8 OR A.4.3-4/9 OR A.4.3-4/10 OR A.4.3-4/11 OR A.4.3-4/12)) THEN R ELSE N/A</w:t>
            </w:r>
          </w:p>
        </w:tc>
      </w:tr>
      <w:tr w:rsidR="00D0766E" w:rsidRPr="00A564B4" w14:paraId="6494D7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A564B4" w:rsidRDefault="00D0766E" w:rsidP="00943AB9">
            <w:pPr>
              <w:pStyle w:val="TAN"/>
              <w:rPr>
                <w:lang w:eastAsia="en-US"/>
              </w:rPr>
            </w:pPr>
            <w:r w:rsidRPr="00A564B4">
              <w:rPr>
                <w:lang w:eastAsia="en-US"/>
              </w:rPr>
              <w:t>C135</w:t>
            </w:r>
            <w:r w:rsidRPr="00A564B4">
              <w:rPr>
                <w:lang w:eastAsia="en-US"/>
              </w:rPr>
              <w:tab/>
              <w:t>IF ((A.4.1-1/1 AND A.4.1-1/2) AND A.4.6-1/2 AND A.4.5-1/14 AND (A.4.3-4/5 OR A.4.3-4/6 OR A.4.3-4/7 OR A.4.3-4/8 OR A.4.3-4/9 OR A.4.3-4/10 OR A.4.3-4/11 OR A.4.3-4/12)) THEN R ELSE N/A</w:t>
            </w:r>
          </w:p>
        </w:tc>
      </w:tr>
      <w:tr w:rsidR="00D0766E" w:rsidRPr="00A564B4" w14:paraId="47ED0D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A564B4" w:rsidRDefault="00D0766E" w:rsidP="00E14100">
            <w:pPr>
              <w:pStyle w:val="TAN"/>
              <w:rPr>
                <w:lang w:eastAsia="en-US"/>
              </w:rPr>
            </w:pPr>
            <w:r w:rsidRPr="00A564B4">
              <w:rPr>
                <w:lang w:eastAsia="en-US"/>
              </w:rPr>
              <w:t>C135a</w:t>
            </w:r>
            <w:r w:rsidRPr="00A564B4">
              <w:rPr>
                <w:lang w:eastAsia="en-US"/>
              </w:rPr>
              <w:tab/>
              <w:t>IF ((A.4.1-1/1 AND A.4.1-1/2) AND A.4.6-1/3 AND A.4.5-1/14 AND (A.4.3-4/8 OR A.4.3-4/9 OR A.4.3-4/10 OR A.4.3-4/11 OR A.4.3-4/12)) THEN R ELSE N/A</w:t>
            </w:r>
          </w:p>
        </w:tc>
      </w:tr>
      <w:tr w:rsidR="00D0766E" w:rsidRPr="00A564B4" w14:paraId="1291D2D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A564B4" w:rsidRDefault="00D0766E" w:rsidP="00A3357E">
            <w:pPr>
              <w:pStyle w:val="TAN"/>
              <w:rPr>
                <w:lang w:eastAsia="en-US"/>
              </w:rPr>
            </w:pPr>
            <w:r w:rsidRPr="00A564B4">
              <w:rPr>
                <w:lang w:eastAsia="en-US"/>
              </w:rPr>
              <w:t>C13</w:t>
            </w:r>
            <w:r w:rsidR="004A1103" w:rsidRPr="00A564B4">
              <w:rPr>
                <w:lang w:eastAsia="en-US"/>
              </w:rPr>
              <w:t>5</w:t>
            </w:r>
            <w:r w:rsidRPr="00A564B4">
              <w:rPr>
                <w:lang w:eastAsia="en-US"/>
              </w:rPr>
              <w:t>b</w:t>
            </w:r>
            <w:r w:rsidRPr="00A564B4">
              <w:rPr>
                <w:lang w:eastAsia="en-US"/>
              </w:rPr>
              <w:tab/>
              <w:t>IF ((A.4.1-1/1 AND A.4.1-1/2) AND A.4.6-1/4 AND A.4.5-1/</w:t>
            </w:r>
            <w:r w:rsidR="004A1103" w:rsidRPr="00A564B4">
              <w:rPr>
                <w:lang w:eastAsia="en-US"/>
              </w:rPr>
              <w:t>14</w:t>
            </w:r>
            <w:r w:rsidRPr="00A564B4">
              <w:rPr>
                <w:lang w:eastAsia="en-US"/>
              </w:rPr>
              <w:t xml:space="preserve"> AND (A.4.3-4/8 OR A.4.3-4/11 OR A.4.3-4/12)) THEN R ELSE N/A</w:t>
            </w:r>
          </w:p>
        </w:tc>
      </w:tr>
      <w:tr w:rsidR="00D0766E" w:rsidRPr="00A564B4" w14:paraId="1C7D55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A564B4" w:rsidRDefault="00D0766E" w:rsidP="00943AB9">
            <w:pPr>
              <w:pStyle w:val="TAN"/>
              <w:rPr>
                <w:lang w:eastAsia="en-US"/>
              </w:rPr>
            </w:pPr>
            <w:r w:rsidRPr="00A564B4">
              <w:rPr>
                <w:lang w:eastAsia="en-US"/>
              </w:rPr>
              <w:t>C136</w:t>
            </w:r>
            <w:r w:rsidRPr="00A564B4">
              <w:rPr>
                <w:lang w:eastAsia="en-US"/>
              </w:rPr>
              <w:tab/>
              <w:t>IF ((A.4.1-1/1 AND A.4.1-1/2) AND A.4.6-1/1 AND A.4.5-1/15 AND (A.4.3-4/3 OR A.4.3-4/4)) THEN R ELSE N/A</w:t>
            </w:r>
          </w:p>
        </w:tc>
      </w:tr>
      <w:tr w:rsidR="00D0766E" w:rsidRPr="00A564B4" w14:paraId="2D8993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A564B4" w:rsidRDefault="00D0766E" w:rsidP="00943AB9">
            <w:pPr>
              <w:pStyle w:val="TAN"/>
              <w:rPr>
                <w:lang w:eastAsia="en-US"/>
              </w:rPr>
            </w:pPr>
            <w:r w:rsidRPr="00A564B4">
              <w:rPr>
                <w:lang w:eastAsia="en-US"/>
              </w:rPr>
              <w:t>C137</w:t>
            </w:r>
            <w:r w:rsidRPr="00A564B4">
              <w:rPr>
                <w:lang w:eastAsia="en-US"/>
              </w:rPr>
              <w:tab/>
              <w:t>IF ((A.4.1-1/1 AND A.4.1-1/2) AND A.4.6-1/1 AND A.4.5-1/14 AND (A.4.3-4/3 OR A.4.3-4/4)) THEN R ELSE N/A</w:t>
            </w:r>
          </w:p>
        </w:tc>
      </w:tr>
      <w:tr w:rsidR="00D0766E" w:rsidRPr="00A564B4" w14:paraId="43AD5F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A564B4" w:rsidRDefault="00D0766E" w:rsidP="00340FA7">
            <w:pPr>
              <w:pStyle w:val="TAN"/>
              <w:rPr>
                <w:lang w:eastAsia="en-US"/>
              </w:rPr>
            </w:pPr>
            <w:r w:rsidRPr="00A564B4">
              <w:rPr>
                <w:lang w:eastAsia="en-US"/>
              </w:rPr>
              <w:t>C138</w:t>
            </w:r>
            <w:r w:rsidRPr="00A564B4">
              <w:rPr>
                <w:lang w:eastAsia="en-US"/>
              </w:rPr>
              <w:tab/>
              <w:t xml:space="preserve">IF (A.4.1-1/1 AND A.4.1-1/2) AND A.4.6-1/1 AND A.4.5-1/15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735751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A564B4" w:rsidRDefault="00D0766E" w:rsidP="00DC2107">
            <w:pPr>
              <w:pStyle w:val="TAN"/>
              <w:rPr>
                <w:lang w:eastAsia="en-US"/>
              </w:rPr>
            </w:pPr>
            <w:r w:rsidRPr="00A564B4">
              <w:rPr>
                <w:lang w:eastAsia="en-US"/>
              </w:rPr>
              <w:t>C138</w:t>
            </w:r>
            <w:r w:rsidRPr="00A564B4">
              <w:rPr>
                <w:lang w:eastAsia="zh-CN"/>
              </w:rPr>
              <w:t>h</w:t>
            </w:r>
            <w:r w:rsidRPr="00A564B4">
              <w:rPr>
                <w:lang w:eastAsia="en-US"/>
              </w:rPr>
              <w:tab/>
              <w:t xml:space="preserve">IF ((A.4.1-1/1 AND A.4.1-1/2) AND A.4.6-1/1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5A6CD6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A564B4" w:rsidRDefault="00D0766E" w:rsidP="00340FA7">
            <w:pPr>
              <w:pStyle w:val="TAN"/>
              <w:rPr>
                <w:lang w:eastAsia="en-US"/>
              </w:rPr>
            </w:pPr>
            <w:r w:rsidRPr="00A564B4">
              <w:rPr>
                <w:lang w:eastAsia="en-US"/>
              </w:rPr>
              <w:t>C139</w:t>
            </w:r>
            <w:r w:rsidRPr="00A564B4">
              <w:rPr>
                <w:lang w:eastAsia="en-US"/>
              </w:rPr>
              <w:tab/>
              <w:t xml:space="preserve">IF (A.4.1-1/1 AND A.4.1-1/2) AND A.4.6-1/2 AND A.4.5-1/15 AND </w:t>
            </w:r>
            <w:r w:rsidRPr="00A564B4">
              <w:rPr>
                <w:lang w:eastAsia="zh-CN"/>
              </w:rPr>
              <w:t>(NOT A.4.5-1/18) AND</w:t>
            </w:r>
            <w:r w:rsidRPr="00A564B4">
              <w:rPr>
                <w:lang w:eastAsia="en-US"/>
              </w:rPr>
              <w:t xml:space="preserve"> (A.4.3-4/9 OR A.4.3-4/10 OR A.4.3-4/11 OR A.4.3-4/12) THEN R ELSE N/A</w:t>
            </w:r>
          </w:p>
        </w:tc>
      </w:tr>
      <w:tr w:rsidR="00D0766E" w:rsidRPr="00A564B4" w14:paraId="7602DC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A564B4" w:rsidRDefault="00D0766E" w:rsidP="00E14100">
            <w:pPr>
              <w:pStyle w:val="TAN"/>
              <w:rPr>
                <w:lang w:eastAsia="en-US"/>
              </w:rPr>
            </w:pPr>
            <w:r w:rsidRPr="00A564B4">
              <w:rPr>
                <w:lang w:eastAsia="en-US"/>
              </w:rPr>
              <w:t>C139a</w:t>
            </w:r>
            <w:r w:rsidRPr="00A564B4">
              <w:rPr>
                <w:lang w:eastAsia="en-US"/>
              </w:rPr>
              <w:tab/>
              <w:t xml:space="preserve">IF ((A.4.1-1/1 AND A.4.1-1/2) AND A.4.6-1/3 AND A.4.5-1/15 AND </w:t>
            </w:r>
            <w:r w:rsidRPr="00A564B4">
              <w:rPr>
                <w:lang w:eastAsia="zh-CN"/>
              </w:rPr>
              <w:t>(NOT A.4.5-1/18) AND</w:t>
            </w:r>
            <w:r w:rsidRPr="00A564B4">
              <w:rPr>
                <w:lang w:eastAsia="en-US"/>
              </w:rPr>
              <w:t xml:space="preserve"> (A.4.3-4/11 OR A.4.3-4/12)</w:t>
            </w:r>
            <w:r w:rsidR="002546FE" w:rsidRPr="00A564B4">
              <w:rPr>
                <w:lang w:eastAsia="en-US"/>
              </w:rPr>
              <w:t>)</w:t>
            </w:r>
            <w:r w:rsidRPr="00A564B4">
              <w:rPr>
                <w:lang w:eastAsia="en-US"/>
              </w:rPr>
              <w:t xml:space="preserve"> THEN R ELSE N/A</w:t>
            </w:r>
          </w:p>
        </w:tc>
      </w:tr>
      <w:tr w:rsidR="00D0766E" w:rsidRPr="00A564B4" w14:paraId="4627C0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A564B4" w:rsidRDefault="00D0766E" w:rsidP="00A3357E">
            <w:pPr>
              <w:pStyle w:val="TAN"/>
              <w:rPr>
                <w:lang w:eastAsia="ko-KR"/>
              </w:rPr>
            </w:pPr>
            <w:r w:rsidRPr="00A564B4">
              <w:rPr>
                <w:lang w:eastAsia="en-US"/>
              </w:rPr>
              <w:t>C139b</w:t>
            </w:r>
            <w:r w:rsidRPr="00A564B4">
              <w:rPr>
                <w:lang w:eastAsia="en-US"/>
              </w:rPr>
              <w:tab/>
              <w:t>IF ((A.4.1-1/1 AND A.4.1-1/2) AND A.4.6-1/4 AND A.4.5-1/15 AND (NOT A.4.5-1/18) AND A.4.3-4a/10</w:t>
            </w:r>
            <w:r w:rsidR="002546FE" w:rsidRPr="00A564B4">
              <w:rPr>
                <w:lang w:eastAsia="en-US"/>
              </w:rPr>
              <w:t>)</w:t>
            </w:r>
            <w:r w:rsidRPr="00A564B4">
              <w:rPr>
                <w:lang w:eastAsia="en-US"/>
              </w:rPr>
              <w:t xml:space="preserve"> THEN R ELSE N/A</w:t>
            </w:r>
          </w:p>
        </w:tc>
      </w:tr>
      <w:tr w:rsidR="006955F9" w:rsidRPr="00A564B4" w14:paraId="6125C3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A564B4" w:rsidRDefault="006955F9" w:rsidP="00A3357E">
            <w:pPr>
              <w:pStyle w:val="TAN"/>
              <w:rPr>
                <w:lang w:eastAsia="en-US"/>
              </w:rPr>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6955F9" w:rsidRPr="00A564B4" w14:paraId="2381AE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A564B4" w:rsidRDefault="006955F9" w:rsidP="00A3357E">
            <w:pPr>
              <w:pStyle w:val="TAN"/>
              <w:rPr>
                <w:lang w:eastAsia="en-US"/>
              </w:rPr>
            </w:pPr>
            <w:r w:rsidRPr="00A564B4">
              <w:rPr>
                <w:lang w:eastAsia="zh-TW"/>
              </w:rPr>
              <w:t>C139hc</w:t>
            </w:r>
            <w:r w:rsidRPr="00A564B4">
              <w:rPr>
                <w:lang w:eastAsia="zh-TW"/>
              </w:rPr>
              <w:tab/>
              <w:t>IF ((A.4.1-1/1 AND A.4.1-1/2) AND A.4.5-1/15 AND A.4.5-1/18 AND (A.4.3-4a/11) AND (A.4.6.3-1/19 OR A.4.6.3-1/20 OR A.4.6.3-1/21 OR A.4.6.3-1/22 OR A.4.6.3-1/23)) THEN R ELSE N/A</w:t>
            </w:r>
          </w:p>
        </w:tc>
      </w:tr>
      <w:tr w:rsidR="00D0766E" w:rsidRPr="00A564B4" w14:paraId="1EC342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A564B4" w:rsidRDefault="00D0766E" w:rsidP="00DC2107">
            <w:pPr>
              <w:pStyle w:val="TAN"/>
              <w:rPr>
                <w:lang w:eastAsia="en-US"/>
              </w:rPr>
            </w:pPr>
            <w:r w:rsidRPr="00A564B4">
              <w:rPr>
                <w:lang w:eastAsia="en-US"/>
              </w:rPr>
              <w:t>C139</w:t>
            </w:r>
            <w:r w:rsidRPr="00A564B4">
              <w:rPr>
                <w:lang w:eastAsia="zh-CN"/>
              </w:rPr>
              <w:t>h</w:t>
            </w:r>
            <w:r w:rsidRPr="00A564B4">
              <w:rPr>
                <w:lang w:eastAsia="en-US"/>
              </w:rPr>
              <w:tab/>
              <w:t xml:space="preserve">IF ((A.4.1-1/1 AND A.4.1-1/2) AND A.4.6-1/2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01FBE6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A564B4" w:rsidRDefault="00D0766E" w:rsidP="00E14100">
            <w:pPr>
              <w:pStyle w:val="TAN"/>
              <w:rPr>
                <w:lang w:eastAsia="en-US"/>
              </w:rPr>
            </w:pPr>
            <w:r w:rsidRPr="00A564B4">
              <w:rPr>
                <w:lang w:eastAsia="en-US"/>
              </w:rPr>
              <w:t>C139</w:t>
            </w:r>
            <w:r w:rsidRPr="00A564B4">
              <w:rPr>
                <w:lang w:eastAsia="zh-CN"/>
              </w:rPr>
              <w:t>ha</w:t>
            </w:r>
            <w:r w:rsidRPr="00A564B4">
              <w:rPr>
                <w:lang w:eastAsia="en-US"/>
              </w:rPr>
              <w:tab/>
              <w:t xml:space="preserve">IF ((A.4.1-1/1 AND A.4.1-1/2) AND A.4.6-1/3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 xml:space="preserve">) </w:t>
            </w:r>
            <w:r w:rsidRPr="00A564B4">
              <w:rPr>
                <w:lang w:eastAsia="en-US"/>
              </w:rPr>
              <w:t>THEN R ELSE N/A</w:t>
            </w:r>
          </w:p>
        </w:tc>
      </w:tr>
      <w:tr w:rsidR="00D0766E" w:rsidRPr="00A564B4" w14:paraId="290A9E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A564B4" w:rsidRDefault="00D0766E" w:rsidP="00A3357E">
            <w:pPr>
              <w:pStyle w:val="TAN"/>
              <w:rPr>
                <w:lang w:eastAsia="en-US"/>
              </w:rPr>
            </w:pPr>
            <w:r w:rsidRPr="00A564B4">
              <w:rPr>
                <w:lang w:eastAsia="en-US"/>
              </w:rPr>
              <w:t>C</w:t>
            </w:r>
            <w:r w:rsidRPr="00A564B4">
              <w:t>139hb</w:t>
            </w:r>
            <w:r w:rsidRPr="00A564B4">
              <w:rPr>
                <w:lang w:eastAsia="en-US"/>
              </w:rPr>
              <w:tab/>
              <w:t>IF ((A.4.1-1/1 AND A.4.1-1/2) AND A.4.6-1/</w:t>
            </w:r>
            <w:r w:rsidRPr="00A564B4">
              <w:t>4</w:t>
            </w:r>
            <w:r w:rsidRPr="00A564B4">
              <w:rPr>
                <w:lang w:eastAsia="en-US"/>
              </w:rPr>
              <w:t xml:space="preserve"> AND A.4.5-1/15 AND </w:t>
            </w:r>
            <w:r w:rsidRPr="00A564B4">
              <w:rPr>
                <w:lang w:eastAsia="zh-CN"/>
              </w:rPr>
              <w:t>A.4.5-1/18</w:t>
            </w:r>
            <w:r w:rsidR="00846980" w:rsidRPr="00A564B4">
              <w:rPr>
                <w:lang w:eastAsia="zh-CN"/>
              </w:rPr>
              <w:t xml:space="preserve"> AND</w:t>
            </w:r>
            <w:r w:rsidR="00846980" w:rsidRPr="00A564B4">
              <w:t xml:space="preserve"> </w:t>
            </w:r>
            <w:r w:rsidR="00846980" w:rsidRPr="00A564B4">
              <w:rPr>
                <w:lang w:eastAsia="zh-CN"/>
              </w:rPr>
              <w:t>(A.4.3-4a/1</w:t>
            </w:r>
            <w:r w:rsidR="00846980" w:rsidRPr="00A564B4">
              <w:t>1</w:t>
            </w:r>
            <w:r w:rsidR="00846980" w:rsidRPr="00A564B4">
              <w:rPr>
                <w:lang w:eastAsia="zh-CN"/>
              </w:rPr>
              <w:t>)</w:t>
            </w:r>
            <w:r w:rsidRPr="00A564B4">
              <w:rPr>
                <w:lang w:eastAsia="zh-CN"/>
              </w:rPr>
              <w:t xml:space="preserve">) </w:t>
            </w:r>
            <w:r w:rsidRPr="00A564B4">
              <w:rPr>
                <w:lang w:eastAsia="en-US"/>
              </w:rPr>
              <w:t>THEN R ELSE N/A</w:t>
            </w:r>
          </w:p>
        </w:tc>
      </w:tr>
      <w:tr w:rsidR="00D0766E" w:rsidRPr="00A564B4" w14:paraId="4045CA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A564B4" w:rsidRDefault="00D0766E" w:rsidP="00340FA7">
            <w:pPr>
              <w:pStyle w:val="TAN"/>
              <w:rPr>
                <w:lang w:eastAsia="en-US"/>
              </w:rPr>
            </w:pPr>
            <w:r w:rsidRPr="00A564B4">
              <w:rPr>
                <w:lang w:eastAsia="en-US"/>
              </w:rPr>
              <w:t>C140</w:t>
            </w:r>
            <w:r w:rsidRPr="00A564B4">
              <w:rPr>
                <w:lang w:eastAsia="en-US"/>
              </w:rPr>
              <w:tab/>
              <w:t xml:space="preserve">IF (A.4.1-1/1 AND A.4.1-1/2) AND A.4.6-1/1 AND A.4.5-1/14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16ED0A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A564B4" w:rsidRDefault="00D0766E" w:rsidP="00DC2107">
            <w:pPr>
              <w:pStyle w:val="TAN"/>
              <w:rPr>
                <w:lang w:eastAsia="en-US"/>
              </w:rPr>
            </w:pPr>
            <w:r w:rsidRPr="00A564B4">
              <w:rPr>
                <w:lang w:eastAsia="en-US"/>
              </w:rPr>
              <w:t>C140</w:t>
            </w:r>
            <w:r w:rsidRPr="00A564B4">
              <w:rPr>
                <w:lang w:eastAsia="zh-CN"/>
              </w:rPr>
              <w:t>h</w:t>
            </w:r>
            <w:r w:rsidRPr="00A564B4">
              <w:rPr>
                <w:lang w:eastAsia="en-US"/>
              </w:rPr>
              <w:tab/>
              <w:t>IF ((A.4.1-1/1 AND A.4.1-1/2) AND A.4.6-1/1 AND A.4.5-1/14 AND</w:t>
            </w:r>
            <w:r w:rsidRPr="00A564B4">
              <w:rPr>
                <w:lang w:eastAsia="zh-CN"/>
              </w:rPr>
              <w:t xml:space="preserve"> A.4.5-1/18</w:t>
            </w:r>
            <w:r w:rsidR="00846980" w:rsidRPr="00A564B4">
              <w:rPr>
                <w:lang w:eastAsia="zh-CN"/>
              </w:rPr>
              <w:t xml:space="preserve"> AND (A.4.3-4/11 OR A.4.3-4/12 OR A.4.3-4a/8)</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2CE0DA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A564B4" w:rsidRDefault="00D0766E" w:rsidP="00340FA7">
            <w:pPr>
              <w:pStyle w:val="TAN"/>
              <w:rPr>
                <w:lang w:eastAsia="en-US"/>
              </w:rPr>
            </w:pPr>
            <w:r w:rsidRPr="00A564B4">
              <w:rPr>
                <w:lang w:eastAsia="en-US"/>
              </w:rPr>
              <w:t>C141</w:t>
            </w:r>
            <w:r w:rsidRPr="00A564B4">
              <w:rPr>
                <w:lang w:eastAsia="en-US"/>
              </w:rPr>
              <w:tab/>
              <w:t xml:space="preserve">IF (A.4.1-1/1 AND A.4.1-1/2) AND A.4.6-1/2 AND A.4.5-1/14 AND </w:t>
            </w:r>
            <w:r w:rsidRPr="00A564B4">
              <w:rPr>
                <w:lang w:eastAsia="zh-CN"/>
              </w:rPr>
              <w:t>(NOT A.4.5-1/18) AND</w:t>
            </w:r>
            <w:r w:rsidRPr="00A564B4">
              <w:rPr>
                <w:lang w:eastAsia="en-US"/>
              </w:rPr>
              <w:t xml:space="preserve"> (A.4.3-4/9 OR A.4.3-4/10 OR A.4.3-4/11 OR A.4.3-4/12) THEN R ELSE N/A</w:t>
            </w:r>
          </w:p>
        </w:tc>
      </w:tr>
      <w:tr w:rsidR="00846980" w:rsidRPr="00A564B4" w14:paraId="02F7FB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A564B4" w:rsidRDefault="00846980" w:rsidP="00DD41D1">
            <w:pPr>
              <w:pStyle w:val="TAN"/>
              <w:rPr>
                <w:lang w:eastAsia="en-US"/>
              </w:rPr>
            </w:pPr>
            <w:r w:rsidRPr="00A564B4">
              <w:rPr>
                <w:lang w:eastAsia="en-US"/>
              </w:rPr>
              <w:t>C141</w:t>
            </w:r>
            <w:r w:rsidRPr="00A564B4">
              <w:t>a</w:t>
            </w:r>
            <w:r w:rsidRPr="00A564B4">
              <w:rPr>
                <w:lang w:eastAsia="en-US"/>
              </w:rPr>
              <w:tab/>
              <w:t>IF (A.4.1-1/1 AND A.4.1-1/2) AND A.4.6-1/3 AND A.4.5-1/14 AND (NOT A.4.5-1/18) AND (A.4.3-4/11 OR A.4.3-4/12) THEN R ELSE N/A</w:t>
            </w:r>
          </w:p>
        </w:tc>
      </w:tr>
      <w:tr w:rsidR="009310E3" w:rsidRPr="00A564B4" w14:paraId="4CE02F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A564B4" w:rsidRDefault="009310E3" w:rsidP="00DD41D1">
            <w:pPr>
              <w:pStyle w:val="TAN"/>
              <w:rPr>
                <w:lang w:eastAsia="en-US"/>
              </w:rPr>
            </w:pPr>
            <w:r w:rsidRPr="00A564B4">
              <w:rPr>
                <w:lang w:eastAsia="en-US"/>
              </w:rPr>
              <w:t>C141b</w:t>
            </w:r>
            <w:r w:rsidRPr="00A564B4">
              <w:rPr>
                <w:lang w:eastAsia="en-US"/>
              </w:rPr>
              <w:tab/>
              <w:t>IF ((A.4.1-1/1 AND A.4.1-1/2) AND A.4.6-1/4 AND A.4.5-1/14 AND (NOT A.4.5-1/18) AND A.4.3-4a/10 THEN R ELSE N/A</w:t>
            </w:r>
            <w:r w:rsidR="002546FE" w:rsidRPr="00A564B4">
              <w:rPr>
                <w:lang w:eastAsia="en-US"/>
              </w:rPr>
              <w:t>)</w:t>
            </w:r>
          </w:p>
        </w:tc>
      </w:tr>
      <w:tr w:rsidR="006F7F87" w:rsidRPr="00A564B4" w14:paraId="18BE7F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A564B4" w:rsidRDefault="006F7F87" w:rsidP="00A60E55">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D0766E" w:rsidRPr="00A564B4" w14:paraId="0BF2E6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A564B4" w:rsidRDefault="00D0766E" w:rsidP="00DC2107">
            <w:pPr>
              <w:pStyle w:val="TAN"/>
              <w:rPr>
                <w:lang w:eastAsia="en-US"/>
              </w:rPr>
            </w:pPr>
            <w:r w:rsidRPr="00A564B4">
              <w:rPr>
                <w:lang w:eastAsia="en-US"/>
              </w:rPr>
              <w:t>C141</w:t>
            </w:r>
            <w:r w:rsidRPr="00A564B4">
              <w:rPr>
                <w:lang w:eastAsia="zh-CN"/>
              </w:rPr>
              <w:t>h</w:t>
            </w:r>
            <w:r w:rsidRPr="00A564B4">
              <w:rPr>
                <w:lang w:eastAsia="en-US"/>
              </w:rPr>
              <w:tab/>
              <w:t xml:space="preserve">IF ((A.4.1-1/1 AND A.4.1-1/2) AND A.4.6-1/2 AND A.4.5-1/14 AND </w:t>
            </w:r>
            <w:r w:rsidRPr="00A564B4">
              <w:rPr>
                <w:lang w:eastAsia="zh-CN"/>
              </w:rPr>
              <w:t>A.4.5-1/18</w:t>
            </w:r>
            <w:r w:rsidR="00846980" w:rsidRPr="00A564B4">
              <w:rPr>
                <w:lang w:eastAsia="zh-CN"/>
              </w:rPr>
              <w:t xml:space="preserve"> AND (A.4.3-4/11 OR A.4.3-4/12 OR A.4.3-4a/10)</w:t>
            </w:r>
            <w:r w:rsidRPr="00A564B4">
              <w:rPr>
                <w:lang w:eastAsia="zh-CN"/>
              </w:rPr>
              <w:t xml:space="preserve">) </w:t>
            </w:r>
            <w:r w:rsidRPr="00A564B4">
              <w:rPr>
                <w:lang w:eastAsia="en-US"/>
              </w:rPr>
              <w:t>THEN R ELSE N/A</w:t>
            </w:r>
          </w:p>
        </w:tc>
      </w:tr>
      <w:tr w:rsidR="000C7FEB" w:rsidRPr="00A564B4" w14:paraId="572737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A564B4" w:rsidRDefault="000C7FEB" w:rsidP="00DC2107">
            <w:pPr>
              <w:pStyle w:val="TAN"/>
              <w:rPr>
                <w:lang w:eastAsia="en-US"/>
              </w:rPr>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D0766E" w:rsidRPr="00A564B4" w14:paraId="2E9A20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A564B4" w:rsidRDefault="00D0766E" w:rsidP="00E952FE">
            <w:pPr>
              <w:pStyle w:val="TAN"/>
              <w:rPr>
                <w:lang w:eastAsia="en-US"/>
              </w:rPr>
            </w:pPr>
            <w:r w:rsidRPr="00A564B4">
              <w:rPr>
                <w:lang w:eastAsia="en-US"/>
              </w:rPr>
              <w:t>C</w:t>
            </w:r>
            <w:r w:rsidRPr="00A564B4">
              <w:rPr>
                <w:lang w:eastAsia="zh-CN"/>
              </w:rPr>
              <w:t>142</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A.4.3-7/3)</w:t>
            </w:r>
            <w:r w:rsidRPr="00A564B4">
              <w:rPr>
                <w:lang w:eastAsia="en-US"/>
              </w:rPr>
              <w:t xml:space="preserve"> THEN R ELSE N/A</w:t>
            </w:r>
          </w:p>
        </w:tc>
      </w:tr>
      <w:tr w:rsidR="006F7F87" w:rsidRPr="00A564B4" w14:paraId="0541EC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A564B4" w:rsidRDefault="006F7F87" w:rsidP="00A60E55">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D0766E" w:rsidRPr="00A564B4" w14:paraId="06BA6E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A564B4" w:rsidRDefault="00D0766E" w:rsidP="00E952FE">
            <w:pPr>
              <w:pStyle w:val="TAN"/>
              <w:rPr>
                <w:lang w:eastAsia="en-US"/>
              </w:rPr>
            </w:pPr>
            <w:r w:rsidRPr="00A564B4">
              <w:rPr>
                <w:lang w:eastAsia="en-US"/>
              </w:rPr>
              <w:t>C</w:t>
            </w:r>
            <w:r w:rsidRPr="00A564B4">
              <w:rPr>
                <w:lang w:eastAsia="zh-CN"/>
              </w:rPr>
              <w:t>143</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2 AND A.4.3-7/3)</w:t>
            </w:r>
            <w:r w:rsidRPr="00A564B4">
              <w:rPr>
                <w:lang w:eastAsia="en-US"/>
              </w:rPr>
              <w:t xml:space="preserve"> THEN R ELSE N/A</w:t>
            </w:r>
          </w:p>
        </w:tc>
      </w:tr>
      <w:tr w:rsidR="00D0766E" w:rsidRPr="00A564B4" w14:paraId="5B95860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A564B4" w:rsidRDefault="00D0766E" w:rsidP="008718D8">
            <w:pPr>
              <w:pStyle w:val="TAN"/>
              <w:rPr>
                <w:lang w:eastAsia="en-US"/>
              </w:rPr>
            </w:pPr>
            <w:r w:rsidRPr="00A564B4">
              <w:rPr>
                <w:lang w:eastAsia="en-US"/>
              </w:rPr>
              <w:t>C</w:t>
            </w:r>
            <w:r w:rsidRPr="00A564B4">
              <w:rPr>
                <w:lang w:eastAsia="zh-CN"/>
              </w:rPr>
              <w:t>144</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1 AND A.4.3-7/3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5630268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A564B4" w:rsidRDefault="006A34C3" w:rsidP="0019260F">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62E3CC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A564B4" w:rsidRDefault="00D0766E" w:rsidP="001F0D8D">
            <w:pPr>
              <w:pStyle w:val="TAN"/>
              <w:rPr>
                <w:lang w:eastAsia="zh-CN"/>
              </w:rPr>
            </w:pPr>
            <w:r w:rsidRPr="00A564B4">
              <w:rPr>
                <w:lang w:eastAsia="zh-CN"/>
              </w:rPr>
              <w:t>C145</w:t>
            </w:r>
            <w:r w:rsidRPr="00A564B4">
              <w:rPr>
                <w:lang w:eastAsia="zh-CN"/>
              </w:rPr>
              <w:tab/>
            </w:r>
            <w:r w:rsidRPr="00A564B4">
              <w:rPr>
                <w:lang w:eastAsia="en-US"/>
              </w:rPr>
              <w:t>IF A.4.1-1/1 AND A.4.3-4</w:t>
            </w:r>
            <w:r w:rsidRPr="00A564B4">
              <w:rPr>
                <w:lang w:eastAsia="zh-CN"/>
              </w:rPr>
              <w:t>a</w:t>
            </w:r>
            <w:r w:rsidRPr="00A564B4">
              <w:rPr>
                <w:lang w:eastAsia="en-US"/>
              </w:rPr>
              <w:t>/1 THEN R ELSE N/A</w:t>
            </w:r>
          </w:p>
        </w:tc>
      </w:tr>
      <w:tr w:rsidR="00D0766E" w:rsidRPr="00A564B4" w14:paraId="48B3CAB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A564B4" w:rsidRDefault="00D0766E" w:rsidP="00B23B24">
            <w:pPr>
              <w:pStyle w:val="TAN"/>
              <w:rPr>
                <w:lang w:eastAsia="zh-CN"/>
              </w:rPr>
            </w:pPr>
            <w:r w:rsidRPr="00A564B4">
              <w:rPr>
                <w:lang w:eastAsia="zh-CN"/>
              </w:rPr>
              <w:t>C145a</w:t>
            </w:r>
            <w:r w:rsidRPr="00A564B4">
              <w:rPr>
                <w:lang w:eastAsia="zh-CN"/>
              </w:rPr>
              <w:tab/>
            </w:r>
            <w:r w:rsidRPr="00A564B4">
              <w:rPr>
                <w:lang w:eastAsia="en-US"/>
              </w:rPr>
              <w:t>IF A.4.1-1/1 AND A.4.3-4aa/1 THEN R ELSE N/A</w:t>
            </w:r>
          </w:p>
        </w:tc>
      </w:tr>
      <w:tr w:rsidR="00D0766E" w:rsidRPr="00A564B4" w14:paraId="1296ED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A564B4" w:rsidRDefault="00D0766E" w:rsidP="00B23B24">
            <w:pPr>
              <w:pStyle w:val="TAN"/>
              <w:rPr>
                <w:lang w:eastAsia="zh-CN"/>
              </w:rPr>
            </w:pPr>
            <w:r w:rsidRPr="00A564B4">
              <w:rPr>
                <w:lang w:eastAsia="zh-CN"/>
              </w:rPr>
              <w:t>C145b</w:t>
            </w:r>
            <w:r w:rsidRPr="00A564B4">
              <w:rPr>
                <w:lang w:eastAsia="zh-CN"/>
              </w:rPr>
              <w:tab/>
            </w:r>
            <w:r w:rsidRPr="00A564B4">
              <w:rPr>
                <w:lang w:eastAsia="en-US"/>
              </w:rPr>
              <w:t xml:space="preserve">IF A.4.1-1/1 AND (A.4.3-4aa/1 </w:t>
            </w:r>
            <w:r w:rsidRPr="00A564B4">
              <w:rPr>
                <w:lang w:eastAsia="ko-KR"/>
              </w:rPr>
              <w:t>OR A.4.5-1/25</w:t>
            </w:r>
            <w:r w:rsidRPr="00A564B4">
              <w:rPr>
                <w:lang w:eastAsia="en-US"/>
              </w:rPr>
              <w:t>) THEN R ELSE N/A</w:t>
            </w:r>
          </w:p>
        </w:tc>
      </w:tr>
      <w:tr w:rsidR="0097722E" w:rsidRPr="00A564B4" w14:paraId="505919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A564B4" w:rsidRDefault="0097722E" w:rsidP="00B1187D">
            <w:pPr>
              <w:pStyle w:val="TAN"/>
              <w:rPr>
                <w:lang w:eastAsia="en-US"/>
              </w:rPr>
            </w:pPr>
            <w:r w:rsidRPr="00A564B4">
              <w:rPr>
                <w:lang w:eastAsia="zh-CN"/>
              </w:rPr>
              <w:t>C145c</w:t>
            </w:r>
            <w:r w:rsidRPr="00A564B4">
              <w:rPr>
                <w:lang w:eastAsia="zh-CN"/>
              </w:rPr>
              <w:tab/>
            </w:r>
            <w:r w:rsidR="002546FE" w:rsidRPr="00A564B4">
              <w:rPr>
                <w:lang w:eastAsia="en-US"/>
              </w:rPr>
              <w:t>Void</w:t>
            </w:r>
          </w:p>
        </w:tc>
      </w:tr>
      <w:tr w:rsidR="00673186" w:rsidRPr="00A564B4" w14:paraId="36BCB2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A564B4" w:rsidRDefault="00673186" w:rsidP="0011635D">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E0125C" w:rsidRPr="00A564B4" w14:paraId="394899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A564B4" w:rsidRDefault="00E0125C" w:rsidP="00180820">
            <w:pPr>
              <w:pStyle w:val="TAN"/>
              <w:rPr>
                <w:lang w:eastAsia="zh-CN"/>
              </w:rPr>
            </w:pPr>
            <w:r w:rsidRPr="00A564B4">
              <w:rPr>
                <w:lang w:eastAsia="en-US"/>
              </w:rPr>
              <w:t>C145</w:t>
            </w:r>
            <w:r w:rsidR="00F02DFA" w:rsidRPr="00A564B4">
              <w:rPr>
                <w:lang w:eastAsia="zh-CN"/>
              </w:rPr>
              <w:t>e</w:t>
            </w:r>
            <w:r w:rsidRPr="00A564B4">
              <w:rPr>
                <w:lang w:eastAsia="zh-CN"/>
              </w:rPr>
              <w:tab/>
            </w:r>
            <w:r w:rsidRPr="00A564B4">
              <w:rPr>
                <w:lang w:eastAsia="en-US"/>
              </w:rPr>
              <w:t>IF A.4.1-1/1 AND A.4.3-4aa/1 AND A.4.5-1/6</w:t>
            </w:r>
            <w:r w:rsidR="00180820" w:rsidRPr="00A564B4">
              <w:rPr>
                <w:lang w:eastAsia="en-US"/>
              </w:rPr>
              <w:t>3</w:t>
            </w:r>
            <w:r w:rsidRPr="00A564B4">
              <w:rPr>
                <w:lang w:eastAsia="en-US"/>
              </w:rPr>
              <w:t xml:space="preserve"> THEN R ELSE N/A</w:t>
            </w:r>
          </w:p>
        </w:tc>
      </w:tr>
      <w:tr w:rsidR="00F02DFA" w:rsidRPr="00A564B4" w14:paraId="5D95EDE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A564B4" w:rsidRDefault="00F02DFA" w:rsidP="004C63E6">
            <w:pPr>
              <w:pStyle w:val="TAN"/>
              <w:rPr>
                <w:lang w:eastAsia="en-US"/>
              </w:rPr>
            </w:pPr>
            <w:r w:rsidRPr="00A564B4">
              <w:rPr>
                <w:lang w:eastAsia="en-US"/>
              </w:rPr>
              <w:t>C145</w:t>
            </w:r>
            <w:r w:rsidR="00D921C7" w:rsidRPr="00A564B4">
              <w:rPr>
                <w:lang w:eastAsia="zh-CN"/>
              </w:rPr>
              <w:t>f</w:t>
            </w:r>
            <w:r w:rsidRPr="00A564B4">
              <w:rPr>
                <w:lang w:eastAsia="zh-CN"/>
              </w:rPr>
              <w:tab/>
            </w:r>
            <w:r w:rsidRPr="00A564B4">
              <w:rPr>
                <w:lang w:eastAsia="en-US"/>
              </w:rPr>
              <w:t>IF A.4.1-1/1 AND A.4.3-4aa/2 AND A.4.5-1/63 THEN R ELSE N/A</w:t>
            </w:r>
          </w:p>
        </w:tc>
      </w:tr>
      <w:tr w:rsidR="00F02DFA" w:rsidRPr="00A564B4" w14:paraId="10CE89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A564B4" w:rsidRDefault="00F02DFA" w:rsidP="004C63E6">
            <w:pPr>
              <w:pStyle w:val="TAN"/>
              <w:rPr>
                <w:lang w:eastAsia="en-US"/>
              </w:rPr>
            </w:pPr>
            <w:r w:rsidRPr="00A564B4">
              <w:rPr>
                <w:lang w:eastAsia="en-US"/>
              </w:rPr>
              <w:t>C145</w:t>
            </w:r>
            <w:r w:rsidR="00D921C7" w:rsidRPr="00A564B4">
              <w:rPr>
                <w:lang w:eastAsia="zh-CN"/>
              </w:rPr>
              <w:t>g</w:t>
            </w:r>
            <w:r w:rsidRPr="00A564B4">
              <w:rPr>
                <w:lang w:eastAsia="zh-CN"/>
              </w:rPr>
              <w:tab/>
            </w:r>
            <w:r w:rsidRPr="00A564B4">
              <w:rPr>
                <w:lang w:eastAsia="en-US"/>
              </w:rPr>
              <w:t>IF A.4.1-1/1 AND A.4.3-4aa/1 AND A.4.5-1/51 THEN R ELSE N/A</w:t>
            </w:r>
          </w:p>
        </w:tc>
      </w:tr>
      <w:tr w:rsidR="00F02DFA" w:rsidRPr="00A564B4" w14:paraId="6D2DC8F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A564B4" w:rsidRDefault="00F02DFA" w:rsidP="004C63E6">
            <w:pPr>
              <w:pStyle w:val="TAN"/>
              <w:rPr>
                <w:lang w:eastAsia="en-US"/>
              </w:rPr>
            </w:pPr>
            <w:r w:rsidRPr="00A564B4">
              <w:rPr>
                <w:lang w:eastAsia="en-US"/>
              </w:rPr>
              <w:t>C145</w:t>
            </w:r>
            <w:r w:rsidR="00D921C7" w:rsidRPr="00A564B4">
              <w:rPr>
                <w:lang w:eastAsia="zh-CN"/>
              </w:rPr>
              <w:t>h</w:t>
            </w:r>
            <w:r w:rsidRPr="00A564B4">
              <w:rPr>
                <w:lang w:eastAsia="zh-CN"/>
              </w:rPr>
              <w:tab/>
            </w:r>
            <w:r w:rsidRPr="00A564B4">
              <w:rPr>
                <w:lang w:eastAsia="en-US"/>
              </w:rPr>
              <w:t>IF A.4.1-1/1 AND A.4.3-4aa/2 AND A.4.5-1/51 THEN R ELSE N/A</w:t>
            </w:r>
          </w:p>
        </w:tc>
      </w:tr>
      <w:tr w:rsidR="00A80E73" w:rsidRPr="00A564B4" w14:paraId="15EEDF3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A564B4" w:rsidRDefault="00A80E73" w:rsidP="00A80E73">
            <w:pPr>
              <w:pStyle w:val="TAN"/>
              <w:rPr>
                <w:lang w:eastAsia="en-US"/>
              </w:rPr>
            </w:pPr>
            <w:r w:rsidRPr="00A564B4">
              <w:t>C145</w:t>
            </w:r>
            <w:r w:rsidR="00502E75" w:rsidRPr="00A564B4">
              <w:t>i</w:t>
            </w:r>
            <w:r w:rsidRPr="00A564B4">
              <w:tab/>
              <w:t xml:space="preserve">IF A.4.1-1/1 AND </w:t>
            </w:r>
            <w:r w:rsidRPr="00A564B4">
              <w:rPr>
                <w:lang w:eastAsia="ko-KR"/>
              </w:rPr>
              <w:t xml:space="preserve">A.4.5-1/25 </w:t>
            </w:r>
            <w:r w:rsidRPr="00A564B4">
              <w:t>AND A.4.5-1/</w:t>
            </w:r>
            <w:r w:rsidR="000D59C5" w:rsidRPr="00A564B4">
              <w:t>84</w:t>
            </w:r>
            <w:r w:rsidRPr="00A564B4">
              <w:t xml:space="preserve"> THEN R ELSE N/A</w:t>
            </w:r>
          </w:p>
        </w:tc>
      </w:tr>
      <w:tr w:rsidR="00A80E73" w:rsidRPr="00A564B4" w14:paraId="0ABFB5D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A564B4" w:rsidRDefault="00A80E73" w:rsidP="00A80E73">
            <w:pPr>
              <w:pStyle w:val="TAN"/>
              <w:rPr>
                <w:lang w:eastAsia="en-US"/>
              </w:rPr>
            </w:pPr>
            <w:r w:rsidRPr="00A564B4">
              <w:t>C145</w:t>
            </w:r>
            <w:r w:rsidR="00502E75" w:rsidRPr="00A564B4">
              <w:t>j</w:t>
            </w:r>
            <w:r w:rsidRPr="00A564B4">
              <w:tab/>
              <w:t xml:space="preserve">IF A.4.1-1/1 AND </w:t>
            </w:r>
            <w:r w:rsidRPr="00A564B4">
              <w:rPr>
                <w:lang w:eastAsia="ko-KR"/>
              </w:rPr>
              <w:t xml:space="preserve">A.4.5-1/25 </w:t>
            </w:r>
            <w:r w:rsidRPr="00A564B4">
              <w:t>AND A.4.5-1/</w:t>
            </w:r>
            <w:r w:rsidR="000D59C5" w:rsidRPr="00A564B4">
              <w:t>85</w:t>
            </w:r>
            <w:r w:rsidRPr="00A564B4">
              <w:t xml:space="preserve"> THEN R ELSE N/A</w:t>
            </w:r>
          </w:p>
        </w:tc>
      </w:tr>
      <w:tr w:rsidR="00D0766E" w:rsidRPr="00A564B4" w14:paraId="02F63D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A564B4" w:rsidRDefault="00D0766E" w:rsidP="00EC5A32">
            <w:pPr>
              <w:pStyle w:val="TAN"/>
              <w:rPr>
                <w:lang w:eastAsia="en-US"/>
              </w:rPr>
            </w:pPr>
            <w:r w:rsidRPr="00A564B4">
              <w:rPr>
                <w:lang w:eastAsia="en-US"/>
              </w:rPr>
              <w:t>C146</w:t>
            </w:r>
            <w:r w:rsidRPr="00A564B4">
              <w:rPr>
                <w:lang w:eastAsia="zh-CN"/>
              </w:rPr>
              <w:tab/>
            </w:r>
            <w:r w:rsidRPr="00A564B4">
              <w:rPr>
                <w:lang w:eastAsia="en-US"/>
              </w:rPr>
              <w:t>IF (NOT(A.4.3-4a/1) AND (A.4.1-1/1 AND A.4.1-1/2) AND A.4.6.3-1/1</w:t>
            </w:r>
            <w:r w:rsidR="00273518" w:rsidRPr="00A564B4">
              <w:t xml:space="preserve"> AND (A.4.</w:t>
            </w:r>
            <w:r w:rsidR="00273518" w:rsidRPr="00A564B4">
              <w:rPr>
                <w:lang w:eastAsia="zh-CN"/>
              </w:rPr>
              <w:t>5</w:t>
            </w:r>
            <w:r w:rsidR="00273518" w:rsidRPr="00A564B4">
              <w:t>-1/14 OR A.4.</w:t>
            </w:r>
            <w:r w:rsidR="00273518" w:rsidRPr="00A564B4">
              <w:rPr>
                <w:lang w:eastAsia="zh-CN"/>
              </w:rPr>
              <w:t>5</w:t>
            </w:r>
            <w:r w:rsidR="00273518" w:rsidRPr="00A564B4">
              <w:t>-1/15)</w:t>
            </w:r>
            <w:r w:rsidRPr="00A564B4">
              <w:rPr>
                <w:lang w:eastAsia="en-US"/>
              </w:rPr>
              <w:t>) THEN R ELSE N/A</w:t>
            </w:r>
          </w:p>
        </w:tc>
      </w:tr>
      <w:tr w:rsidR="00D0766E" w:rsidRPr="00A564B4" w14:paraId="727AFA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A564B4" w:rsidRDefault="00D0766E" w:rsidP="0027049A">
            <w:pPr>
              <w:pStyle w:val="TAN"/>
              <w:rPr>
                <w:lang w:eastAsia="en-US"/>
              </w:rPr>
            </w:pPr>
            <w:r w:rsidRPr="00A564B4">
              <w:rPr>
                <w:lang w:eastAsia="zh-CN"/>
              </w:rPr>
              <w:t>C147</w:t>
            </w:r>
            <w:r w:rsidRPr="00A564B4">
              <w:rPr>
                <w:lang w:eastAsia="zh-CN"/>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 xml:space="preserve">2)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D0766E" w:rsidRPr="00A564B4" w14:paraId="04363B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A564B4" w:rsidRDefault="00D0766E" w:rsidP="0027049A">
            <w:pPr>
              <w:pStyle w:val="TAN"/>
              <w:rPr>
                <w:lang w:eastAsia="en-US"/>
              </w:rPr>
            </w:pPr>
            <w:r w:rsidRPr="00A564B4">
              <w:rPr>
                <w:lang w:eastAsia="zh-CN"/>
              </w:rPr>
              <w:t>C148</w:t>
            </w:r>
            <w:r w:rsidRPr="00A564B4">
              <w:rPr>
                <w:lang w:eastAsia="zh-CN"/>
              </w:rPr>
              <w:tab/>
            </w:r>
            <w:r w:rsidRPr="00A564B4">
              <w:rPr>
                <w:lang w:eastAsia="en-US"/>
              </w:rPr>
              <w:t>IF (</w:t>
            </w:r>
            <w:r w:rsidR="000A447F" w:rsidRPr="00A564B4">
              <w:t>NOT(A.4.3-4a/1 OR A.4.3-4a/1a OR A.4.3-4aa/1)</w:t>
            </w:r>
            <w:r w:rsidRPr="00A564B4">
              <w:rPr>
                <w:lang w:eastAsia="en-US"/>
              </w:rPr>
              <w:t xml:space="preserve">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D0766E" w:rsidRPr="00A564B4" w14:paraId="46F20E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A564B4" w:rsidRDefault="00D0766E" w:rsidP="0027049A">
            <w:pPr>
              <w:pStyle w:val="TAN"/>
              <w:rPr>
                <w:lang w:eastAsia="en-US"/>
              </w:rPr>
            </w:pPr>
            <w:r w:rsidRPr="00A564B4">
              <w:rPr>
                <w:lang w:eastAsia="zh-CN"/>
              </w:rPr>
              <w:t>C149</w:t>
            </w:r>
            <w:r w:rsidRPr="00A564B4">
              <w:rPr>
                <w:lang w:eastAsia="zh-CN"/>
              </w:rPr>
              <w:tab/>
            </w:r>
            <w:r w:rsidRPr="00A564B4">
              <w:rPr>
                <w:lang w:eastAsia="en-US"/>
              </w:rPr>
              <w:t xml:space="preserve">IF </w:t>
            </w:r>
            <w:r w:rsidRPr="00A564B4">
              <w:rPr>
                <w:lang w:eastAsia="zh-CN"/>
              </w:rPr>
              <w:t>(NOT(A.4.3-4a/1</w:t>
            </w:r>
            <w:r w:rsidR="00AD300F" w:rsidRPr="00A564B4">
              <w:rPr>
                <w:rFonts w:eastAsia="PMingLiU"/>
                <w:lang w:eastAsia="zh-TW"/>
              </w:rPr>
              <w:t xml:space="preserve"> OR A.4.3-4aa/1</w:t>
            </w:r>
            <w:r w:rsidR="002C653A" w:rsidRPr="00A564B4">
              <w:rPr>
                <w:rFonts w:eastAsia="PMingLiU"/>
                <w:lang w:eastAsia="zh-TW"/>
              </w:rPr>
              <w:t xml:space="preserve"> OR A.4.5-1/58</w:t>
            </w:r>
            <w:r w:rsidRPr="00A564B4">
              <w:rPr>
                <w:lang w:eastAsia="zh-CN"/>
              </w:rPr>
              <w:t xml:space="preserve">) AND </w:t>
            </w:r>
            <w:r w:rsidRPr="00A564B4">
              <w:rPr>
                <w:lang w:eastAsia="en-US"/>
              </w:rPr>
              <w:t>A.4.1-1/1</w:t>
            </w:r>
            <w:r w:rsidRPr="00A564B4">
              <w:rPr>
                <w:lang w:eastAsia="zh-CN"/>
              </w:rPr>
              <w:t xml:space="preserve"> AND A.4.5-1/13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D0766E" w:rsidRPr="00A564B4" w14:paraId="7EB1D7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A564B4" w:rsidRDefault="00D0766E" w:rsidP="0027049A">
            <w:pPr>
              <w:pStyle w:val="TAN"/>
              <w:rPr>
                <w:lang w:eastAsia="zh-CN"/>
              </w:rPr>
            </w:pPr>
            <w:r w:rsidRPr="00A564B4">
              <w:rPr>
                <w:lang w:eastAsia="en-US"/>
              </w:rPr>
              <w:t>C150</w:t>
            </w:r>
            <w:r w:rsidRPr="00A564B4">
              <w:rPr>
                <w:lang w:eastAsia="en-US"/>
              </w:rPr>
              <w:tab/>
              <w:t>IF</w:t>
            </w:r>
            <w:r w:rsidRPr="00A564B4">
              <w:rPr>
                <w:lang w:eastAsia="zh-CN"/>
              </w:rPr>
              <w:t xml:space="preserve"> (</w:t>
            </w:r>
            <w:r w:rsidR="000A447F"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D0766E" w:rsidRPr="00A564B4" w14:paraId="0B065B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A564B4" w:rsidRDefault="00D0766E" w:rsidP="0027049A">
            <w:pPr>
              <w:pStyle w:val="TAN"/>
              <w:rPr>
                <w:lang w:eastAsia="zh-CN"/>
              </w:rPr>
            </w:pPr>
            <w:r w:rsidRPr="00A564B4">
              <w:rPr>
                <w:lang w:eastAsia="en-US"/>
              </w:rPr>
              <w:t>C151</w:t>
            </w:r>
            <w:r w:rsidRPr="00A564B4">
              <w:rPr>
                <w:lang w:eastAsia="en-US"/>
              </w:rPr>
              <w:tab/>
              <w:t>IF</w:t>
            </w:r>
            <w:r w:rsidRPr="00A564B4">
              <w:rPr>
                <w:lang w:eastAsia="zh-CN"/>
              </w:rPr>
              <w:t xml:space="preserve"> (</w:t>
            </w:r>
            <w:r w:rsidR="000A447F"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D0766E" w:rsidRPr="00A564B4" w14:paraId="29420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A564B4" w:rsidRDefault="00D0766E" w:rsidP="0027049A">
            <w:pPr>
              <w:pStyle w:val="TAN"/>
              <w:rPr>
                <w:lang w:eastAsia="zh-CN"/>
              </w:rPr>
            </w:pPr>
            <w:r w:rsidRPr="00A564B4">
              <w:rPr>
                <w:lang w:eastAsia="en-US"/>
              </w:rPr>
              <w:t>C152</w:t>
            </w:r>
            <w:r w:rsidRPr="00A564B4">
              <w:rPr>
                <w:lang w:eastAsia="en-US"/>
              </w:rPr>
              <w:tab/>
              <w:t>IF</w:t>
            </w:r>
            <w:r w:rsidRPr="00A564B4">
              <w:rPr>
                <w:lang w:eastAsia="zh-CN"/>
              </w:rPr>
              <w:t xml:space="preserve"> (NOT(A.4.3-4/1 OR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D0766E" w:rsidRPr="00A564B4" w14:paraId="2BC968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A564B4" w:rsidRDefault="00D0766E" w:rsidP="0027049A">
            <w:pPr>
              <w:pStyle w:val="TAN"/>
              <w:rPr>
                <w:lang w:eastAsia="zh-CN"/>
              </w:rPr>
            </w:pPr>
            <w:r w:rsidRPr="00A564B4">
              <w:rPr>
                <w:lang w:eastAsia="en-US"/>
              </w:rPr>
              <w:t>C153</w:t>
            </w:r>
            <w:r w:rsidRPr="00A564B4">
              <w:rPr>
                <w:lang w:eastAsia="en-US"/>
              </w:rPr>
              <w:tab/>
              <w:t>IF</w:t>
            </w:r>
            <w:r w:rsidRPr="00A564B4">
              <w:rPr>
                <w:lang w:eastAsia="zh-CN"/>
              </w:rPr>
              <w:t xml:space="preserve"> (NOT(A.4.3-4/1 OR A.4.3-4a/1</w:t>
            </w:r>
            <w:r w:rsidR="00AD300F" w:rsidRPr="00A564B4">
              <w:rPr>
                <w:rFonts w:eastAsia="PMingLiU"/>
                <w:lang w:eastAsia="zh-TW"/>
              </w:rPr>
              <w:t xml:space="preserve">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D0766E" w:rsidRPr="00A564B4" w14:paraId="57CF41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A564B4" w:rsidRDefault="00D0766E" w:rsidP="009E1C4B">
            <w:pPr>
              <w:pStyle w:val="TAN"/>
              <w:rPr>
                <w:lang w:eastAsia="en-US"/>
              </w:rPr>
            </w:pPr>
            <w:r w:rsidRPr="00A564B4">
              <w:rPr>
                <w:lang w:eastAsia="en-US"/>
              </w:rPr>
              <w:t>C154</w:t>
            </w:r>
            <w:r w:rsidRPr="00A564B4">
              <w:rPr>
                <w:lang w:eastAsia="en-US"/>
              </w:rPr>
              <w:tab/>
              <w:t>IF ((A.4.1-1/1 AND A.4.1-1/2) AND A.4.6-1/1 AND A.4.5-1/15 AND (A.4.3-4/5 OR A.4.3-4/6 OR A.4.3-4/7 OR A.4.3-4/8 OR A.4.3-4/9 OR A.4.3-4/10 OR A.4.3-4/11 OR A.4.3-4/12)) THEN R ELSE N/A</w:t>
            </w:r>
          </w:p>
        </w:tc>
      </w:tr>
      <w:tr w:rsidR="00D0766E" w:rsidRPr="00A564B4" w14:paraId="40C4F8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A564B4" w:rsidRDefault="00D0766E" w:rsidP="009E1C4B">
            <w:pPr>
              <w:pStyle w:val="TAN"/>
              <w:rPr>
                <w:lang w:eastAsia="en-US"/>
              </w:rPr>
            </w:pPr>
            <w:r w:rsidRPr="00A564B4">
              <w:rPr>
                <w:lang w:eastAsia="en-US"/>
              </w:rPr>
              <w:t>C155</w:t>
            </w:r>
            <w:r w:rsidRPr="00A564B4">
              <w:rPr>
                <w:lang w:eastAsia="en-US"/>
              </w:rPr>
              <w:tab/>
              <w:t>IF ((A.4.1-1/1 AND A.4.1-1/2) AND A.4.6-1/1 AND A.4.5-1/14 AND (A.4.3-4/5 OR A.4.3-4/6 OR A.4.3-4/7 OR A.4.3-4/8 OR A.4.3-4/9 OR A.4.3-4/10 OR A.4.3-4/11 OR A.4.3-4/12)) THEN R ELSE N/A</w:t>
            </w:r>
          </w:p>
        </w:tc>
      </w:tr>
      <w:tr w:rsidR="00D0766E" w:rsidRPr="00A564B4" w14:paraId="1EE5E8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A564B4" w:rsidRDefault="00D0766E" w:rsidP="00ED0B56">
            <w:pPr>
              <w:pStyle w:val="TAN"/>
              <w:rPr>
                <w:lang w:eastAsia="en-US"/>
              </w:rPr>
            </w:pPr>
            <w:r w:rsidRPr="00A564B4">
              <w:rPr>
                <w:lang w:eastAsia="en-US"/>
              </w:rPr>
              <w:t>C156</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w:t>
            </w:r>
            <w:r w:rsidRPr="00A564B4">
              <w:rPr>
                <w:lang w:eastAsia="en-US"/>
              </w:rPr>
              <w:t>THEN R ELSE N/A</w:t>
            </w:r>
          </w:p>
        </w:tc>
      </w:tr>
      <w:tr w:rsidR="00D0766E" w:rsidRPr="00A564B4" w14:paraId="4A536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A564B4" w:rsidRDefault="00D0766E" w:rsidP="00B23B24">
            <w:pPr>
              <w:pStyle w:val="TAN"/>
              <w:rPr>
                <w:lang w:eastAsia="en-US"/>
              </w:rPr>
            </w:pPr>
            <w:r w:rsidRPr="00A564B4">
              <w:rPr>
                <w:lang w:eastAsia="en-US"/>
              </w:rPr>
              <w:t>C156a</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en-US"/>
              </w:rPr>
              <w:t>THEN R ELSE N/A</w:t>
            </w:r>
          </w:p>
        </w:tc>
      </w:tr>
      <w:tr w:rsidR="00D0766E" w:rsidRPr="00A564B4" w14:paraId="6767C6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A564B4" w:rsidRDefault="00D0766E" w:rsidP="00B23B24">
            <w:pPr>
              <w:pStyle w:val="TAN"/>
              <w:rPr>
                <w:lang w:eastAsia="en-US"/>
              </w:rPr>
            </w:pPr>
            <w:r w:rsidRPr="00A564B4">
              <w:rPr>
                <w:lang w:eastAsia="en-US"/>
              </w:rPr>
              <w:t>C156b</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THEN R ELSE N/A</w:t>
            </w:r>
          </w:p>
        </w:tc>
      </w:tr>
      <w:tr w:rsidR="00D0766E" w:rsidRPr="00A564B4" w14:paraId="0128F3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A564B4" w:rsidRDefault="00D0766E" w:rsidP="00E14100">
            <w:pPr>
              <w:pStyle w:val="TAN"/>
              <w:rPr>
                <w:lang w:eastAsia="en-US"/>
              </w:rPr>
            </w:pPr>
            <w:r w:rsidRPr="00A564B4">
              <w:rPr>
                <w:lang w:eastAsia="en-US"/>
              </w:rPr>
              <w:t>C156c</w:t>
            </w:r>
            <w:r w:rsidRPr="00A564B4">
              <w:rPr>
                <w:lang w:eastAsia="en-US"/>
              </w:rPr>
              <w:tab/>
              <w:t>IF</w:t>
            </w:r>
            <w:r w:rsidRPr="00A564B4">
              <w:rPr>
                <w:lang w:eastAsia="zh-CN"/>
              </w:rPr>
              <w:t xml:space="preserve"> </w:t>
            </w:r>
            <w:r w:rsidRPr="00A564B4">
              <w:rPr>
                <w:lang w:eastAsia="en-US"/>
              </w:rPr>
              <w:t>A.4.1-1/1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D0766E" w:rsidRPr="00A564B4" w14:paraId="3E84CB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A564B4" w:rsidRDefault="00D0766E" w:rsidP="00E14100">
            <w:pPr>
              <w:pStyle w:val="TAN"/>
              <w:rPr>
                <w:lang w:eastAsia="en-US"/>
              </w:rPr>
            </w:pPr>
            <w:r w:rsidRPr="00A564B4">
              <w:rPr>
                <w:lang w:eastAsia="en-US"/>
              </w:rPr>
              <w:t>C156d</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97722E" w:rsidRPr="00A564B4" w14:paraId="2978B9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A564B4" w:rsidRDefault="0097722E" w:rsidP="00B1187D">
            <w:pPr>
              <w:pStyle w:val="TAN"/>
              <w:rPr>
                <w:lang w:eastAsia="en-US"/>
              </w:rPr>
            </w:pPr>
            <w:r w:rsidRPr="00A564B4">
              <w:rPr>
                <w:lang w:eastAsia="en-US"/>
              </w:rPr>
              <w:t>C156e</w:t>
            </w:r>
            <w:r w:rsidR="009310E3" w:rsidRPr="00A564B4">
              <w:rPr>
                <w:lang w:eastAsia="en-US"/>
              </w:rPr>
              <w:tab/>
            </w:r>
            <w:r w:rsidRPr="00A564B4">
              <w:rPr>
                <w:lang w:eastAsia="en-US"/>
              </w:rPr>
              <w:t>IF A.4.1-1/2 AND (A.4.3-4aa/1 OR A.4.5-1/25) AND A.4.5-1/51 THEN R ELSE N/A</w:t>
            </w:r>
          </w:p>
        </w:tc>
      </w:tr>
      <w:tr w:rsidR="00673186" w:rsidRPr="00A564B4" w14:paraId="487E39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A564B4" w:rsidRDefault="00673186" w:rsidP="0011635D">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E0125C" w:rsidRPr="00A564B4" w14:paraId="2A4A54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A564B4" w:rsidRDefault="00E0125C" w:rsidP="00180820">
            <w:pPr>
              <w:pStyle w:val="TAN"/>
            </w:pPr>
            <w:r w:rsidRPr="00A564B4">
              <w:rPr>
                <w:lang w:eastAsia="en-US"/>
              </w:rPr>
              <w:t>C156</w:t>
            </w:r>
            <w:r w:rsidR="00841347" w:rsidRPr="00A564B4">
              <w:t>q</w:t>
            </w:r>
            <w:r w:rsidRPr="00A564B4">
              <w:tab/>
            </w:r>
            <w:r w:rsidRPr="00A564B4">
              <w:rPr>
                <w:lang w:eastAsia="en-US"/>
              </w:rPr>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AND A.4.5-1/</w:t>
            </w:r>
            <w:r w:rsidR="00180820" w:rsidRPr="00A564B4">
              <w:rPr>
                <w:lang w:eastAsia="en-US"/>
              </w:rPr>
              <w:t>63</w:t>
            </w:r>
            <w:r w:rsidRPr="00A564B4">
              <w:rPr>
                <w:lang w:eastAsia="en-US"/>
              </w:rPr>
              <w:t xml:space="preserve"> THEN R ELSE N/A</w:t>
            </w:r>
          </w:p>
        </w:tc>
      </w:tr>
      <w:tr w:rsidR="00841347" w:rsidRPr="00A564B4" w14:paraId="07F87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A564B4" w:rsidRDefault="00841347" w:rsidP="00180820">
            <w:pPr>
              <w:pStyle w:val="TAN"/>
              <w:rPr>
                <w:lang w:eastAsia="en-US"/>
              </w:rPr>
            </w:pPr>
            <w:r w:rsidRPr="00A564B4">
              <w:t>C156h</w:t>
            </w:r>
            <w:r w:rsidRPr="00A564B4">
              <w:tab/>
              <w:t>IF A.4.1-1/2 AND A.4.3-4aa/2 AND A.4.5.1/63 THEN R ELSE N/A</w:t>
            </w:r>
          </w:p>
        </w:tc>
      </w:tr>
      <w:tr w:rsidR="00841347" w:rsidRPr="00A564B4" w14:paraId="507FF3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A564B4" w:rsidRDefault="00841347" w:rsidP="00180820">
            <w:pPr>
              <w:pStyle w:val="TAN"/>
              <w:rPr>
                <w:lang w:eastAsia="en-US"/>
              </w:rPr>
            </w:pPr>
            <w:r w:rsidRPr="00A564B4">
              <w:t>C156i</w:t>
            </w:r>
            <w:r w:rsidRPr="00A564B4">
              <w:tab/>
              <w:t>IF A.4.1-1/2 AND A.4.3-4aa/2 AND A.4.5.1/51 THEN R ELSE N/A</w:t>
            </w:r>
          </w:p>
        </w:tc>
      </w:tr>
      <w:tr w:rsidR="005B08DF" w:rsidRPr="00A564B4" w14:paraId="2F1C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A564B4" w:rsidRDefault="005B08DF" w:rsidP="00180820">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80E73" w:rsidRPr="00A564B4" w14:paraId="4AE5D6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A564B4" w:rsidRDefault="00A80E73" w:rsidP="00673130">
            <w:pPr>
              <w:pStyle w:val="TAN"/>
            </w:pPr>
            <w:r w:rsidRPr="00A564B4">
              <w:t>C156</w:t>
            </w:r>
            <w:r w:rsidR="00502E75" w:rsidRPr="00A564B4">
              <w:t>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A.4.5-1/25 AND A.4.5-1/</w:t>
            </w:r>
            <w:r w:rsidR="000D59C5" w:rsidRPr="00A564B4">
              <w:rPr>
                <w:lang w:eastAsia="zh-CN"/>
              </w:rPr>
              <w:t>84</w:t>
            </w:r>
            <w:r w:rsidRPr="00A564B4">
              <w:rPr>
                <w:lang w:eastAsia="zh-CN"/>
              </w:rPr>
              <w:t xml:space="preserve"> </w:t>
            </w:r>
            <w:r w:rsidRPr="00A564B4">
              <w:t>THEN R ELSE N/A</w:t>
            </w:r>
          </w:p>
        </w:tc>
      </w:tr>
      <w:tr w:rsidR="00A80E73" w:rsidRPr="00A564B4" w14:paraId="06C9E0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A564B4" w:rsidRDefault="00A80E73" w:rsidP="00673130">
            <w:pPr>
              <w:pStyle w:val="TAN"/>
            </w:pPr>
            <w:r w:rsidRPr="00A564B4">
              <w:t>C156</w:t>
            </w:r>
            <w:r w:rsidR="00502E75" w:rsidRPr="00A564B4">
              <w:t>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A.4.5-1/25 AND A.4.5-1/</w:t>
            </w:r>
            <w:r w:rsidR="000D59C5" w:rsidRPr="00A564B4">
              <w:rPr>
                <w:lang w:eastAsia="zh-CN"/>
              </w:rPr>
              <w:t>85</w:t>
            </w:r>
            <w:r w:rsidRPr="00A564B4">
              <w:rPr>
                <w:lang w:eastAsia="zh-CN"/>
              </w:rPr>
              <w:t xml:space="preserve"> </w:t>
            </w:r>
            <w:r w:rsidRPr="00A564B4">
              <w:t>THEN R ELSE N/A</w:t>
            </w:r>
          </w:p>
        </w:tc>
      </w:tr>
      <w:tr w:rsidR="00D0766E" w:rsidRPr="00A564B4" w14:paraId="21ECFF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A564B4" w:rsidRDefault="00D0766E" w:rsidP="00ED0B56">
            <w:pPr>
              <w:pStyle w:val="TAN"/>
              <w:rPr>
                <w:lang w:eastAsia="en-US"/>
              </w:rPr>
            </w:pPr>
            <w:r w:rsidRPr="00A564B4">
              <w:rPr>
                <w:lang w:eastAsia="en-US"/>
              </w:rPr>
              <w:t>C</w:t>
            </w:r>
            <w:r w:rsidRPr="00A564B4">
              <w:rPr>
                <w:rFonts w:eastAsia="PMingLiU"/>
                <w:lang w:eastAsia="zh-CN"/>
              </w:rPr>
              <w:t>157</w:t>
            </w:r>
            <w:r w:rsidRPr="00A564B4">
              <w:rPr>
                <w:lang w:eastAsia="en-US"/>
              </w:rPr>
              <w:tab/>
              <w:t>IF</w:t>
            </w:r>
            <w:r w:rsidRPr="00A564B4">
              <w:rPr>
                <w:lang w:eastAsia="zh-CN"/>
              </w:rPr>
              <w:t xml:space="preserve"> </w:t>
            </w:r>
            <w:r w:rsidRPr="00A564B4">
              <w:rPr>
                <w:lang w:eastAsia="en-US"/>
              </w:rPr>
              <w:t>A.4.1-1/1 AND A.4.3-4</w:t>
            </w:r>
            <w:r w:rsidRPr="00A564B4">
              <w:rPr>
                <w:lang w:eastAsia="zh-CN"/>
              </w:rPr>
              <w:t>a</w:t>
            </w:r>
            <w:r w:rsidRPr="00A564B4">
              <w:rPr>
                <w:lang w:eastAsia="en-US"/>
              </w:rPr>
              <w:t>/1</w:t>
            </w:r>
            <w:r w:rsidRPr="00A564B4">
              <w:rPr>
                <w:lang w:eastAsia="zh-CN"/>
              </w:rPr>
              <w:t xml:space="preserve"> AND A.4.4-3</w:t>
            </w:r>
            <w:r w:rsidRPr="00A564B4">
              <w:rPr>
                <w:lang w:eastAsia="ko-KR"/>
              </w:rPr>
              <w:t>a</w:t>
            </w:r>
            <w:r w:rsidRPr="00A564B4">
              <w:rPr>
                <w:lang w:eastAsia="zh-CN"/>
              </w:rPr>
              <w:t>/103</w:t>
            </w:r>
            <w:r w:rsidRPr="00A564B4">
              <w:rPr>
                <w:lang w:eastAsia="en-US"/>
              </w:rPr>
              <w:t xml:space="preserve"> THEN R ELSE N/A</w:t>
            </w:r>
          </w:p>
        </w:tc>
      </w:tr>
      <w:tr w:rsidR="00673186" w:rsidRPr="00A564B4" w14:paraId="410934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A564B4" w:rsidRDefault="00673186" w:rsidP="0011635D">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D0766E" w:rsidRPr="00A564B4" w14:paraId="557309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A564B4" w:rsidRDefault="00D0766E" w:rsidP="00ED0B56">
            <w:pPr>
              <w:pStyle w:val="TAN"/>
              <w:rPr>
                <w:lang w:eastAsia="en-US"/>
              </w:rPr>
            </w:pPr>
            <w:r w:rsidRPr="00A564B4">
              <w:rPr>
                <w:lang w:eastAsia="en-US"/>
              </w:rPr>
              <w:t>C</w:t>
            </w:r>
            <w:r w:rsidRPr="00A564B4">
              <w:rPr>
                <w:rFonts w:eastAsia="PMingLiU"/>
                <w:lang w:eastAsia="zh-CN"/>
              </w:rPr>
              <w:t>158</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AND A.4.4-3</w:t>
            </w:r>
            <w:r w:rsidRPr="00A564B4">
              <w:rPr>
                <w:lang w:eastAsia="ko-KR"/>
              </w:rPr>
              <w:t>b</w:t>
            </w:r>
            <w:r w:rsidRPr="00A564B4">
              <w:rPr>
                <w:lang w:eastAsia="zh-CN"/>
              </w:rPr>
              <w:t>/103</w:t>
            </w:r>
            <w:r w:rsidRPr="00A564B4">
              <w:rPr>
                <w:lang w:eastAsia="en-US"/>
              </w:rPr>
              <w:t xml:space="preserve"> THEN R ELSE N/A</w:t>
            </w:r>
          </w:p>
        </w:tc>
      </w:tr>
      <w:tr w:rsidR="00673186" w:rsidRPr="00A564B4" w14:paraId="424A8F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A564B4" w:rsidRDefault="00673186" w:rsidP="0011635D">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D0766E" w:rsidRPr="00A564B4" w14:paraId="705AC3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A564B4" w:rsidRDefault="00D0766E" w:rsidP="00BF4748">
            <w:pPr>
              <w:pStyle w:val="TAN"/>
              <w:rPr>
                <w:lang w:eastAsia="en-US"/>
              </w:rPr>
            </w:pPr>
            <w:r w:rsidRPr="00A564B4">
              <w:rPr>
                <w:lang w:eastAsia="en-US"/>
              </w:rPr>
              <w:t>C</w:t>
            </w:r>
            <w:r w:rsidRPr="00A564B4">
              <w:rPr>
                <w:lang w:eastAsia="zh-CN"/>
              </w:rPr>
              <w:t>159</w:t>
            </w:r>
            <w:r w:rsidRPr="00A564B4">
              <w:rPr>
                <w:lang w:eastAsia="en-US"/>
              </w:rPr>
              <w:tab/>
              <w:t xml:space="preserve">IF </w:t>
            </w:r>
            <w:r w:rsidRPr="00A564B4">
              <w:rPr>
                <w:lang w:eastAsia="zh-CN"/>
              </w:rPr>
              <w:t xml:space="preserve">(NOT(A.4.3-4a/1 OR </w:t>
            </w:r>
            <w:r w:rsidRPr="00A564B4">
              <w:rPr>
                <w:lang w:eastAsia="en-US"/>
              </w:rPr>
              <w:t>A.4.</w:t>
            </w:r>
            <w:r w:rsidRPr="00A564B4">
              <w:rPr>
                <w:lang w:eastAsia="zh-CN"/>
              </w:rPr>
              <w:t>5</w:t>
            </w:r>
            <w:r w:rsidRPr="00A564B4">
              <w:rPr>
                <w:lang w:eastAsia="en-US"/>
              </w:rPr>
              <w:t>-1</w:t>
            </w:r>
            <w:r w:rsidRPr="00A564B4">
              <w:rPr>
                <w:lang w:eastAsia="zh-CN"/>
              </w:rPr>
              <w:t>/17</w:t>
            </w:r>
            <w:r w:rsidR="00AD300F" w:rsidRPr="00A564B4">
              <w:rPr>
                <w:rFonts w:eastAsia="PMingLiU"/>
                <w:lang w:eastAsia="zh-TW"/>
              </w:rPr>
              <w:t xml:space="preserve"> OR A.4.3-4aa/1</w:t>
            </w:r>
            <w:r w:rsidRPr="00A564B4">
              <w:rPr>
                <w:lang w:eastAsia="zh-CN"/>
              </w:rPr>
              <w:t>) AND (</w:t>
            </w:r>
            <w:r w:rsidRPr="00A564B4">
              <w:rPr>
                <w:lang w:eastAsia="en-US"/>
              </w:rPr>
              <w:t>A.4.1-1/1</w:t>
            </w:r>
            <w:r w:rsidRPr="00A564B4">
              <w:rPr>
                <w:lang w:eastAsia="zh-CN"/>
              </w:rPr>
              <w:t xml:space="preserve"> OR </w:t>
            </w:r>
            <w:r w:rsidRPr="00A564B4">
              <w:rPr>
                <w:lang w:eastAsia="en-US"/>
              </w:rPr>
              <w:t>A.4.1-1/</w:t>
            </w:r>
            <w:r w:rsidRPr="00A564B4">
              <w:rPr>
                <w:lang w:eastAsia="zh-CN"/>
              </w:rPr>
              <w:t>2) AND A.4.5-1/13)</w:t>
            </w:r>
            <w:r w:rsidRPr="00A564B4">
              <w:rPr>
                <w:lang w:eastAsia="en-US"/>
              </w:rPr>
              <w:t xml:space="preserve"> THEN R ELSE N/A</w:t>
            </w:r>
          </w:p>
        </w:tc>
      </w:tr>
      <w:tr w:rsidR="00D0766E" w:rsidRPr="00A564B4" w14:paraId="1DA1B2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3FA6204E" w:rsidR="00D0766E" w:rsidRPr="00A564B4" w:rsidRDefault="00D0766E" w:rsidP="00930D20">
            <w:pPr>
              <w:pStyle w:val="TAN"/>
              <w:rPr>
                <w:lang w:eastAsia="en-US"/>
              </w:rPr>
            </w:pPr>
            <w:r w:rsidRPr="00A564B4">
              <w:rPr>
                <w:lang w:eastAsia="en-US"/>
              </w:rPr>
              <w:t>C160</w:t>
            </w:r>
            <w:r w:rsidRPr="00A564B4">
              <w:rPr>
                <w:lang w:eastAsia="en-US"/>
              </w:rPr>
              <w:tab/>
              <w:t>IF (</w:t>
            </w:r>
            <w:r w:rsidR="000A447F" w:rsidRPr="00A564B4">
              <w:t>NOT(A.4.3-4a/1 OR A.4.3-4a/1a OR A.4.3-4aa/1)</w:t>
            </w:r>
            <w:r w:rsidRPr="00A564B4">
              <w:rPr>
                <w:lang w:eastAsia="en-US"/>
              </w:rPr>
              <w:t xml:space="preserve"> AND (A.4.1-1/1 OR A.4.1-1/2) AND A.4.6.</w:t>
            </w:r>
            <w:r w:rsidRPr="00A564B4">
              <w:rPr>
                <w:lang w:eastAsia="zh-CN"/>
              </w:rPr>
              <w:t>3</w:t>
            </w:r>
            <w:r w:rsidRPr="00A564B4">
              <w:rPr>
                <w:lang w:eastAsia="en-US"/>
              </w:rPr>
              <w:t>-1/</w:t>
            </w:r>
            <w:r w:rsidRPr="00A564B4">
              <w:rPr>
                <w:lang w:eastAsia="zh-CN"/>
              </w:rPr>
              <w:t>1</w:t>
            </w:r>
            <w:r w:rsidR="004D6E9A" w:rsidRPr="00A564B4">
              <w:rPr>
                <w:lang w:eastAsia="zh-TW"/>
              </w:rPr>
              <w:t xml:space="preserve"> </w:t>
            </w:r>
            <w:r w:rsidR="004D6E9A" w:rsidRPr="00A564B4">
              <w:t>AND A.4.6.3-2/1</w:t>
            </w:r>
            <w:r w:rsidRPr="00A564B4">
              <w:rPr>
                <w:lang w:eastAsia="en-US"/>
              </w:rPr>
              <w:t xml:space="preserve"> AND A.4.5-1/17) THEN R ELSE N/A</w:t>
            </w:r>
          </w:p>
        </w:tc>
      </w:tr>
      <w:tr w:rsidR="00D0766E" w:rsidRPr="00A564B4" w14:paraId="27B83E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A564B4" w:rsidRDefault="00D0766E" w:rsidP="00930D20">
            <w:pPr>
              <w:pStyle w:val="TAN"/>
              <w:rPr>
                <w:lang w:eastAsia="en-US"/>
              </w:rPr>
            </w:pPr>
            <w:r w:rsidRPr="00A564B4">
              <w:rPr>
                <w:lang w:eastAsia="en-US"/>
              </w:rPr>
              <w:t>C</w:t>
            </w:r>
            <w:r w:rsidRPr="00A564B4">
              <w:rPr>
                <w:lang w:eastAsia="zh-CN"/>
              </w:rPr>
              <w:t>161</w:t>
            </w:r>
            <w:r w:rsidRPr="00A564B4">
              <w:rPr>
                <w:lang w:eastAsia="en-US"/>
              </w:rPr>
              <w:tab/>
              <w:t>IF (</w:t>
            </w:r>
            <w:r w:rsidR="000A447F" w:rsidRPr="00A564B4">
              <w:rPr>
                <w:lang w:eastAsia="ko-KR"/>
              </w:rPr>
              <w:t>NOT(A.4.3-4a/1 OR A.4.3-4a/1a OR A.4.3-4aa/1)</w:t>
            </w:r>
            <w:r w:rsidRPr="00A564B4">
              <w:rPr>
                <w:lang w:eastAsia="en-US"/>
              </w:rPr>
              <w:t xml:space="preserve"> AND (A.4.1-1/1 OR A.4.1-1/2) AND A.4.6.</w:t>
            </w:r>
            <w:r w:rsidRPr="00A564B4">
              <w:rPr>
                <w:lang w:eastAsia="zh-CN"/>
              </w:rPr>
              <w:t>2</w:t>
            </w:r>
            <w:r w:rsidRPr="00A564B4">
              <w:rPr>
                <w:lang w:eastAsia="en-US"/>
              </w:rPr>
              <w:t>-1/</w:t>
            </w:r>
            <w:r w:rsidRPr="00A564B4">
              <w:rPr>
                <w:lang w:eastAsia="zh-CN"/>
              </w:rPr>
              <w:t>1</w:t>
            </w:r>
            <w:r w:rsidRPr="00A564B4">
              <w:rPr>
                <w:lang w:eastAsia="en-US"/>
              </w:rPr>
              <w:t xml:space="preserve"> AND A.4.6.</w:t>
            </w:r>
            <w:r w:rsidRPr="00A564B4">
              <w:rPr>
                <w:lang w:eastAsia="zh-CN"/>
              </w:rPr>
              <w:t>2</w:t>
            </w:r>
            <w:r w:rsidRPr="00A564B4">
              <w:rPr>
                <w:lang w:eastAsia="en-US"/>
              </w:rPr>
              <w:t>-2/</w:t>
            </w:r>
            <w:r w:rsidRPr="00A564B4">
              <w:rPr>
                <w:lang w:eastAsia="zh-CN"/>
              </w:rPr>
              <w:t>1</w:t>
            </w:r>
            <w:r w:rsidRPr="00A564B4">
              <w:rPr>
                <w:lang w:eastAsia="en-US"/>
              </w:rPr>
              <w:t xml:space="preserve"> AND A.4.5-1/17) THEN R ELSE N/A</w:t>
            </w:r>
          </w:p>
        </w:tc>
      </w:tr>
      <w:tr w:rsidR="00D0766E" w:rsidRPr="00A564B4" w14:paraId="723C8C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A564B4" w:rsidRDefault="00D0766E" w:rsidP="007534D8">
            <w:pPr>
              <w:pStyle w:val="TAN"/>
              <w:rPr>
                <w:lang w:eastAsia="ko-KR"/>
              </w:rPr>
            </w:pPr>
            <w:r w:rsidRPr="00A564B4">
              <w:rPr>
                <w:lang w:eastAsia="en-US"/>
              </w:rPr>
              <w:t>C162</w:t>
            </w:r>
            <w:r w:rsidRPr="00A564B4">
              <w:rPr>
                <w:lang w:eastAsia="en-US"/>
              </w:rPr>
              <w:tab/>
              <w:t xml:space="preserve">IF </w:t>
            </w:r>
            <w:r w:rsidRPr="00A564B4">
              <w:rPr>
                <w:lang w:eastAsia="zh-CN"/>
              </w:rPr>
              <w:t>A.4.5-1/23 THEN R ELSE N/A</w:t>
            </w:r>
          </w:p>
        </w:tc>
      </w:tr>
      <w:tr w:rsidR="00D0766E" w:rsidRPr="00A564B4" w14:paraId="14AF574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A564B4" w:rsidRDefault="00D0766E" w:rsidP="007534D8">
            <w:pPr>
              <w:pStyle w:val="TAN"/>
              <w:rPr>
                <w:lang w:eastAsia="ko-KR"/>
              </w:rPr>
            </w:pPr>
            <w:r w:rsidRPr="00A564B4">
              <w:rPr>
                <w:lang w:eastAsia="en-US"/>
              </w:rPr>
              <w:t>C163</w:t>
            </w:r>
            <w:r w:rsidRPr="00A564B4">
              <w:rPr>
                <w:lang w:eastAsia="en-US"/>
              </w:rPr>
              <w:tab/>
              <w:t xml:space="preserve">IF </w:t>
            </w:r>
            <w:r w:rsidRPr="00A564B4">
              <w:rPr>
                <w:lang w:eastAsia="zh-CN"/>
              </w:rPr>
              <w:t>A.4.5-1/24 THEN R ELSE N/A</w:t>
            </w:r>
          </w:p>
        </w:tc>
      </w:tr>
      <w:tr w:rsidR="00D0766E" w:rsidRPr="00A564B4" w14:paraId="0BDC511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A564B4" w:rsidRDefault="00D0766E" w:rsidP="00340FA7">
            <w:pPr>
              <w:pStyle w:val="TAN"/>
              <w:rPr>
                <w:lang w:eastAsia="ko-KR"/>
              </w:rPr>
            </w:pPr>
            <w:r w:rsidRPr="00A564B4">
              <w:rPr>
                <w:lang w:eastAsia="ko-KR"/>
              </w:rPr>
              <w:t>C164</w:t>
            </w:r>
            <w:r w:rsidRPr="00A564B4">
              <w:rPr>
                <w:lang w:eastAsia="ko-KR"/>
              </w:rPr>
              <w:tab/>
              <w:t>IF (</w:t>
            </w:r>
            <w:r w:rsidR="000A447F" w:rsidRPr="00A564B4">
              <w:rPr>
                <w:lang w:eastAsia="ko-KR"/>
              </w:rPr>
              <w:t>NOT(A.4.3-4a/1 OR A.4.3-4a/1a OR A.4.3-4aa/1)</w:t>
            </w:r>
            <w:r w:rsidRPr="00A564B4">
              <w:rPr>
                <w:lang w:eastAsia="ko-KR"/>
              </w:rPr>
              <w:t xml:space="preserve"> AND A.4.2-1/6 AND A.4.5-1/37) THEN R ELSE N/A</w:t>
            </w:r>
          </w:p>
        </w:tc>
      </w:tr>
      <w:tr w:rsidR="00D0766E" w:rsidRPr="00A564B4" w14:paraId="4CE668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A564B4" w:rsidRDefault="00D0766E" w:rsidP="00340FA7">
            <w:pPr>
              <w:pStyle w:val="TAN"/>
              <w:rPr>
                <w:lang w:eastAsia="ko-KR"/>
              </w:rPr>
            </w:pPr>
            <w:r w:rsidRPr="00A564B4">
              <w:rPr>
                <w:lang w:eastAsia="ko-KR"/>
              </w:rPr>
              <w:t>C165</w:t>
            </w:r>
            <w:r w:rsidRPr="00A564B4">
              <w:rPr>
                <w:lang w:eastAsia="ko-KR"/>
              </w:rPr>
              <w:tab/>
              <w:t>IF (</w:t>
            </w:r>
            <w:r w:rsidR="000A447F" w:rsidRPr="00A564B4">
              <w:rPr>
                <w:lang w:eastAsia="zh-CN"/>
              </w:rPr>
              <w:t>NOT(A.4.3-4a/1 OR A.4.3-4a/1a OR A.4.3-4aa/1)</w:t>
            </w:r>
            <w:r w:rsidRPr="00A564B4">
              <w:rPr>
                <w:lang w:eastAsia="ko-KR"/>
              </w:rPr>
              <w:t xml:space="preserve"> AND A.4.2-1/6 AND A.4.5-1/38) THEN R ELSE N/A</w:t>
            </w:r>
          </w:p>
        </w:tc>
      </w:tr>
      <w:tr w:rsidR="00D0766E" w:rsidRPr="00A564B4" w14:paraId="205B3D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A564B4" w:rsidRDefault="00D0766E" w:rsidP="00340FA7">
            <w:pPr>
              <w:pStyle w:val="TAN"/>
              <w:rPr>
                <w:lang w:eastAsia="ko-KR"/>
              </w:rPr>
            </w:pPr>
            <w:r w:rsidRPr="00A564B4">
              <w:rPr>
                <w:lang w:eastAsia="ko-KR"/>
              </w:rPr>
              <w:t>C166</w:t>
            </w:r>
            <w:r w:rsidRPr="00A564B4">
              <w:rPr>
                <w:lang w:eastAsia="ko-KR"/>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A.4.2-1/6 AND A.4.4-3</w:t>
            </w:r>
            <w:r w:rsidRPr="00A564B4">
              <w:rPr>
                <w:rFonts w:eastAsia="PMingLiU"/>
                <w:lang w:eastAsia="zh-TW"/>
              </w:rPr>
              <w:t>a</w:t>
            </w:r>
            <w:r w:rsidRPr="00A564B4">
              <w:rPr>
                <w:lang w:eastAsia="zh-CN"/>
              </w:rPr>
              <w:t>/103 AND A.4.5-1/37)</w:t>
            </w:r>
            <w:r w:rsidRPr="00A564B4">
              <w:rPr>
                <w:lang w:eastAsia="en-US"/>
              </w:rPr>
              <w:t xml:space="preserve"> THEN R ELSE N/A</w:t>
            </w:r>
          </w:p>
        </w:tc>
      </w:tr>
      <w:tr w:rsidR="006A34C3" w:rsidRPr="00A564B4" w14:paraId="083155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A564B4" w:rsidRDefault="006A34C3" w:rsidP="0019260F">
            <w:pPr>
              <w:pStyle w:val="TAN"/>
              <w:rPr>
                <w:lang w:eastAsia="ko-KR"/>
              </w:rPr>
            </w:pPr>
            <w:r w:rsidRPr="00A564B4">
              <w:rPr>
                <w:lang w:eastAsia="ko-KR"/>
              </w:rPr>
              <w:t>C166m</w:t>
            </w:r>
            <w:r w:rsidRPr="00A564B4">
              <w:rPr>
                <w:lang w:eastAsia="ko-KR"/>
              </w:rPr>
              <w:tab/>
            </w:r>
            <w:r w:rsidRPr="00A564B4">
              <w:t xml:space="preserve">IF </w:t>
            </w:r>
            <w:r w:rsidRPr="00A564B4">
              <w:rPr>
                <w:lang w:eastAsia="zh-CN"/>
              </w:rPr>
              <w:t>(</w:t>
            </w:r>
            <w:r w:rsidR="000A447F" w:rsidRPr="00A564B4">
              <w:rPr>
                <w:lang w:eastAsia="zh-CN"/>
              </w:rPr>
              <w:t>NOT(A.4.3-4a/1 OR A.4.3-4a/1a OR A.4.3-4aa/1)</w:t>
            </w:r>
            <w:r w:rsidRPr="00A564B4">
              <w:rPr>
                <w:lang w:eastAsia="zh-CN"/>
              </w:rPr>
              <w:t xml:space="preserve">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9C7A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A564B4" w:rsidRDefault="00D0766E" w:rsidP="00340FA7">
            <w:pPr>
              <w:pStyle w:val="TAN"/>
              <w:rPr>
                <w:lang w:eastAsia="ko-KR"/>
              </w:rPr>
            </w:pPr>
            <w:r w:rsidRPr="00A564B4">
              <w:rPr>
                <w:lang w:eastAsia="ko-KR"/>
              </w:rPr>
              <w:t>C167</w:t>
            </w:r>
            <w:r w:rsidRPr="00A564B4">
              <w:rPr>
                <w:lang w:eastAsia="ko-KR"/>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A.4.2-1/6 AND A.4.4-3</w:t>
            </w:r>
            <w:r w:rsidRPr="00A564B4">
              <w:rPr>
                <w:rFonts w:eastAsia="PMingLiU"/>
                <w:lang w:eastAsia="zh-TW"/>
              </w:rPr>
              <w:t>a</w:t>
            </w:r>
            <w:r w:rsidRPr="00A564B4">
              <w:rPr>
                <w:lang w:eastAsia="zh-CN"/>
              </w:rPr>
              <w:t>/103 AND A.4.5-1/38)</w:t>
            </w:r>
            <w:r w:rsidRPr="00A564B4">
              <w:rPr>
                <w:lang w:eastAsia="en-US"/>
              </w:rPr>
              <w:t xml:space="preserve"> THEN R ELSE N/A</w:t>
            </w:r>
          </w:p>
        </w:tc>
      </w:tr>
      <w:tr w:rsidR="006A34C3" w:rsidRPr="00A564B4" w14:paraId="61C138D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A564B4" w:rsidRDefault="006A34C3" w:rsidP="0019260F">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000A447F"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7937D4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A564B4" w:rsidRDefault="00D0766E" w:rsidP="00E42222">
            <w:pPr>
              <w:pStyle w:val="TAN"/>
              <w:rPr>
                <w:lang w:eastAsia="en-US"/>
              </w:rPr>
            </w:pPr>
            <w:r w:rsidRPr="00A564B4">
              <w:rPr>
                <w:lang w:eastAsia="en-US"/>
              </w:rPr>
              <w:t>C168</w:t>
            </w:r>
            <w:r w:rsidRPr="00A564B4">
              <w:rPr>
                <w:lang w:eastAsia="en-US"/>
              </w:rPr>
              <w:tab/>
              <w:t xml:space="preserve">IF (A.4.5-1/22 AND NOT </w:t>
            </w:r>
            <w:r w:rsidRPr="00A564B4">
              <w:rPr>
                <w:lang w:eastAsia="zh-CN"/>
              </w:rPr>
              <w:t>A.4.5-1/18</w:t>
            </w:r>
            <w:r w:rsidRPr="00A564B4">
              <w:rPr>
                <w:lang w:eastAsia="en-US"/>
              </w:rPr>
              <w:t>) THEN R ELSE N/A</w:t>
            </w:r>
          </w:p>
        </w:tc>
      </w:tr>
      <w:tr w:rsidR="00D0766E" w:rsidRPr="00A564B4" w14:paraId="6BF38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A564B4" w:rsidRDefault="00D0766E" w:rsidP="004A2EEF">
            <w:pPr>
              <w:pStyle w:val="TAN"/>
              <w:rPr>
                <w:lang w:eastAsia="en-US"/>
              </w:rPr>
            </w:pPr>
            <w:r w:rsidRPr="00A564B4">
              <w:rPr>
                <w:lang w:eastAsia="ko-KR"/>
              </w:rPr>
              <w:t>C169</w:t>
            </w:r>
            <w:r w:rsidRPr="00A564B4">
              <w:rPr>
                <w:lang w:eastAsia="ko-KR"/>
              </w:rPr>
              <w:tab/>
              <w:t>IF A.4.1-1/1 AND A.4.2-1/8 AND NOT (A.4.3-4/1 OR A.4.3-4/2 OR A.4.3-4a/1) THEN R ELSE N/A</w:t>
            </w:r>
          </w:p>
        </w:tc>
      </w:tr>
      <w:tr w:rsidR="00D0766E" w:rsidRPr="00A564B4" w14:paraId="251A7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A564B4" w:rsidRDefault="00D0766E" w:rsidP="004A2EEF">
            <w:pPr>
              <w:pStyle w:val="TAN"/>
              <w:rPr>
                <w:lang w:eastAsia="en-US"/>
              </w:rPr>
            </w:pPr>
            <w:r w:rsidRPr="00A564B4">
              <w:rPr>
                <w:lang w:eastAsia="ko-KR"/>
              </w:rPr>
              <w:t>C170</w:t>
            </w:r>
            <w:r w:rsidRPr="00A564B4">
              <w:rPr>
                <w:lang w:eastAsia="ko-KR"/>
              </w:rPr>
              <w:tab/>
              <w:t>IF A.4.1-1/2 AND A.4.2-1/8 AND NOT (A.4.3-4/1 OR A.4.3-4/2 OR A.4.3-4/3 OR A.4.3-4/4 OR A.4.3-4a/1) THEN R ELSE N/A</w:t>
            </w:r>
          </w:p>
        </w:tc>
      </w:tr>
      <w:tr w:rsidR="00D0766E" w:rsidRPr="00A564B4" w14:paraId="43A4B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A564B4" w:rsidRDefault="00D0766E" w:rsidP="004A2EEF">
            <w:pPr>
              <w:pStyle w:val="TAN"/>
              <w:rPr>
                <w:lang w:eastAsia="en-US"/>
              </w:rPr>
            </w:pPr>
            <w:r w:rsidRPr="00A564B4">
              <w:rPr>
                <w:lang w:eastAsia="ko-KR"/>
              </w:rPr>
              <w:t>C171</w:t>
            </w:r>
            <w:r w:rsidRPr="00A564B4">
              <w:rPr>
                <w:lang w:eastAsia="ko-KR"/>
              </w:rPr>
              <w:tab/>
              <w:t xml:space="preserve">IF A.4.1-1/1 AND A.4.2-1/8 AND (A.4.3-4/3 OR A.4.3-4/4 OR A.4.3-4/6 OR A.4.3-4/7 OR A.4.3-4/9 OR A.4.3-4/10) </w:t>
            </w:r>
            <w:r w:rsidRPr="00A564B4">
              <w:rPr>
                <w:lang w:eastAsia="en-US"/>
              </w:rPr>
              <w:t xml:space="preserve">AND </w:t>
            </w:r>
            <w:r w:rsidRPr="00A564B4">
              <w:rPr>
                <w:lang w:eastAsia="zh-CN"/>
              </w:rPr>
              <w:t xml:space="preserve">(NOT A.4.5-1/18) </w:t>
            </w:r>
            <w:r w:rsidRPr="00A564B4">
              <w:rPr>
                <w:lang w:eastAsia="ko-KR"/>
              </w:rPr>
              <w:t>THEN R ELSE N/A</w:t>
            </w:r>
          </w:p>
        </w:tc>
      </w:tr>
      <w:tr w:rsidR="00D0766E" w:rsidRPr="00A564B4" w14:paraId="1910CE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A564B4" w:rsidRDefault="00D0766E" w:rsidP="004A2EEF">
            <w:pPr>
              <w:pStyle w:val="TAN"/>
              <w:rPr>
                <w:lang w:eastAsia="en-US"/>
              </w:rPr>
            </w:pPr>
            <w:r w:rsidRPr="00A564B4">
              <w:rPr>
                <w:lang w:eastAsia="ko-KR"/>
              </w:rPr>
              <w:t>C172</w:t>
            </w:r>
            <w:r w:rsidRPr="00A564B4">
              <w:rPr>
                <w:lang w:eastAsia="ko-KR"/>
              </w:rPr>
              <w:tab/>
              <w:t xml:space="preserve">IF A.4.1-1/2 AND A.4.2-1/8 AND (A.4.3-4/6 OR A.4.3-4/7 OR A.4.3-4/9 OR A.4.3-4/10) </w:t>
            </w:r>
            <w:r w:rsidRPr="00A564B4">
              <w:rPr>
                <w:lang w:eastAsia="en-US"/>
              </w:rPr>
              <w:t xml:space="preserve">AND </w:t>
            </w:r>
            <w:r w:rsidRPr="00A564B4">
              <w:rPr>
                <w:lang w:eastAsia="zh-CN"/>
              </w:rPr>
              <w:t>(NOT A.4.5-1/18)</w:t>
            </w:r>
            <w:r w:rsidRPr="00A564B4">
              <w:rPr>
                <w:lang w:eastAsia="ko-KR"/>
              </w:rPr>
              <w:t xml:space="preserve"> THEN R ELSE N/A</w:t>
            </w:r>
          </w:p>
        </w:tc>
      </w:tr>
      <w:tr w:rsidR="00D0766E" w:rsidRPr="00A564B4" w14:paraId="78CCCD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A564B4" w:rsidRDefault="00D0766E" w:rsidP="004A2EEF">
            <w:pPr>
              <w:pStyle w:val="TAN"/>
              <w:rPr>
                <w:lang w:eastAsia="en-US"/>
              </w:rPr>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D0766E" w:rsidRPr="00A564B4" w14:paraId="1B6270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A564B4" w:rsidRDefault="00D0766E" w:rsidP="004A2EEF">
            <w:pPr>
              <w:pStyle w:val="TAN"/>
              <w:rPr>
                <w:lang w:eastAsia="en-US"/>
              </w:rPr>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D0766E" w:rsidRPr="00A564B4" w14:paraId="130BB3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A564B4" w:rsidRDefault="00D0766E" w:rsidP="00221FAC">
            <w:pPr>
              <w:pStyle w:val="TAN"/>
              <w:rPr>
                <w:lang w:eastAsia="en-US"/>
              </w:rPr>
            </w:pPr>
            <w:r w:rsidRPr="00A564B4">
              <w:rPr>
                <w:lang w:eastAsia="ko-KR"/>
              </w:rPr>
              <w:t>C175</w:t>
            </w:r>
            <w:r w:rsidRPr="00A564B4">
              <w:rPr>
                <w:lang w:eastAsia="ko-KR"/>
              </w:rPr>
              <w:tab/>
            </w:r>
            <w:r w:rsidR="00976103" w:rsidRPr="00A564B4">
              <w:t>IF</w:t>
            </w:r>
            <w:r w:rsidR="00976103" w:rsidRPr="00A564B4">
              <w:rPr>
                <w:lang w:eastAsia="zh-CN"/>
              </w:rPr>
              <w:t xml:space="preserve"> (NOT(A.4.3-4a/1) AND </w:t>
            </w:r>
            <w:r w:rsidR="00976103" w:rsidRPr="00A564B4">
              <w:t>A.4.1-1/1</w:t>
            </w:r>
            <w:r w:rsidR="00976103" w:rsidRPr="00A564B4">
              <w:rPr>
                <w:lang w:eastAsia="zh-CN"/>
              </w:rPr>
              <w:t xml:space="preserve"> </w:t>
            </w:r>
            <w:r w:rsidR="00976103" w:rsidRPr="00A564B4">
              <w:rPr>
                <w:rFonts w:eastAsia="PMingLiU"/>
                <w:lang w:eastAsia="zh-TW"/>
              </w:rPr>
              <w:t xml:space="preserve">AND A.4.5-1/12 </w:t>
            </w:r>
            <w:r w:rsidR="00976103" w:rsidRPr="00A564B4">
              <w:rPr>
                <w:lang w:eastAsia="zh-CN"/>
              </w:rPr>
              <w:t>AND A.4.3-7/</w:t>
            </w:r>
            <w:r w:rsidR="00976103" w:rsidRPr="00A564B4">
              <w:rPr>
                <w:rFonts w:eastAsia="PMingLiU"/>
                <w:lang w:eastAsia="zh-TW"/>
              </w:rPr>
              <w:t>4</w:t>
            </w:r>
            <w:r w:rsidR="00976103" w:rsidRPr="00A564B4">
              <w:rPr>
                <w:lang w:eastAsia="zh-CN"/>
              </w:rPr>
              <w:t>)</w:t>
            </w:r>
            <w:r w:rsidR="00976103" w:rsidRPr="00A564B4">
              <w:t xml:space="preserve"> THEN R ELSE N/A</w:t>
            </w:r>
          </w:p>
        </w:tc>
      </w:tr>
      <w:tr w:rsidR="00D0766E" w:rsidRPr="00A564B4" w14:paraId="73B299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A564B4" w:rsidRDefault="00D0766E" w:rsidP="00221FAC">
            <w:pPr>
              <w:pStyle w:val="TAN"/>
              <w:rPr>
                <w:lang w:eastAsia="en-US"/>
              </w:rPr>
            </w:pPr>
            <w:r w:rsidRPr="00A564B4">
              <w:rPr>
                <w:lang w:eastAsia="ko-KR"/>
              </w:rPr>
              <w:t>C176</w:t>
            </w:r>
            <w:r w:rsidRPr="00A564B4">
              <w:rPr>
                <w:lang w:eastAsia="ko-KR"/>
              </w:rPr>
              <w:tab/>
            </w:r>
            <w:r w:rsidR="00976103" w:rsidRPr="00A564B4">
              <w:t>IF</w:t>
            </w:r>
            <w:r w:rsidR="00976103" w:rsidRPr="00A564B4">
              <w:rPr>
                <w:lang w:eastAsia="zh-CN"/>
              </w:rPr>
              <w:t xml:space="preserve"> (NOT(A.4.3-4a/1) AND </w:t>
            </w:r>
            <w:r w:rsidR="00976103" w:rsidRPr="00A564B4">
              <w:t>A.4.1-1/</w:t>
            </w:r>
            <w:r w:rsidR="00976103" w:rsidRPr="00A564B4">
              <w:rPr>
                <w:rFonts w:eastAsia="PMingLiU"/>
                <w:lang w:eastAsia="zh-TW"/>
              </w:rPr>
              <w:t>2</w:t>
            </w:r>
            <w:r w:rsidR="00976103" w:rsidRPr="00A564B4">
              <w:rPr>
                <w:lang w:eastAsia="zh-CN"/>
              </w:rPr>
              <w:t xml:space="preserve"> AND </w:t>
            </w:r>
            <w:r w:rsidR="00976103" w:rsidRPr="00A564B4">
              <w:rPr>
                <w:rFonts w:eastAsia="PMingLiU"/>
                <w:lang w:eastAsia="zh-TW"/>
              </w:rPr>
              <w:t xml:space="preserve">A.4.5-1/12 </w:t>
            </w:r>
            <w:r w:rsidR="00976103" w:rsidRPr="00A564B4">
              <w:rPr>
                <w:lang w:eastAsia="zh-CN"/>
              </w:rPr>
              <w:t>AND A.4.3-7/</w:t>
            </w:r>
            <w:r w:rsidR="00976103" w:rsidRPr="00A564B4">
              <w:rPr>
                <w:rFonts w:eastAsia="PMingLiU"/>
                <w:lang w:eastAsia="zh-TW"/>
              </w:rPr>
              <w:t>4</w:t>
            </w:r>
            <w:r w:rsidR="00976103" w:rsidRPr="00A564B4">
              <w:rPr>
                <w:lang w:eastAsia="zh-CN"/>
              </w:rPr>
              <w:t>)</w:t>
            </w:r>
            <w:r w:rsidR="00976103" w:rsidRPr="00A564B4">
              <w:t xml:space="preserve"> THEN R ELSE N</w:t>
            </w:r>
          </w:p>
        </w:tc>
      </w:tr>
      <w:tr w:rsidR="00D0766E" w:rsidRPr="00A564B4" w14:paraId="48E77AC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A564B4" w:rsidRDefault="00D0766E" w:rsidP="00340FA7">
            <w:pPr>
              <w:pStyle w:val="TAN"/>
              <w:rPr>
                <w:lang w:eastAsia="ko-KR"/>
              </w:rPr>
            </w:pPr>
            <w:r w:rsidRPr="00A564B4">
              <w:rPr>
                <w:lang w:eastAsia="ko-KR"/>
              </w:rPr>
              <w:t>C177</w:t>
            </w:r>
            <w:r w:rsidRPr="00A564B4">
              <w:rPr>
                <w:lang w:eastAsia="ko-KR"/>
              </w:rPr>
              <w:tab/>
              <w:t>IF (A.4.5-1/38) THEN R ELSE N/A</w:t>
            </w:r>
          </w:p>
        </w:tc>
      </w:tr>
      <w:tr w:rsidR="00D0766E" w:rsidRPr="00A564B4" w14:paraId="155EFC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A564B4" w:rsidRDefault="00D0766E" w:rsidP="00340FA7">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6A34C3" w:rsidRPr="00A564B4" w14:paraId="5E8065F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A564B4" w:rsidRDefault="006A34C3" w:rsidP="0019260F">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D0766E" w:rsidRPr="00A564B4" w14:paraId="62310A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A564B4" w:rsidRDefault="00D0766E" w:rsidP="00340FA7">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6A34C3" w:rsidRPr="00A564B4" w14:paraId="331B50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A564B4" w:rsidRDefault="006A34C3" w:rsidP="0019260F">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D0766E" w:rsidRPr="00A564B4" w14:paraId="2399FB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A564B4" w:rsidRDefault="00D0766E" w:rsidP="00340FA7">
            <w:pPr>
              <w:pStyle w:val="TAN"/>
              <w:rPr>
                <w:lang w:eastAsia="ko-KR"/>
              </w:rPr>
            </w:pPr>
            <w:r w:rsidRPr="00A564B4">
              <w:rPr>
                <w:lang w:eastAsia="ko-KR"/>
              </w:rPr>
              <w:t>C180</w:t>
            </w:r>
            <w:r w:rsidRPr="00A564B4">
              <w:rPr>
                <w:lang w:eastAsia="ko-KR"/>
              </w:rPr>
              <w:tab/>
              <w:t xml:space="preserve">IF (A.4.5-1/37 AND </w:t>
            </w:r>
            <w:r w:rsidR="00736973" w:rsidRPr="00A564B4">
              <w:rPr>
                <w:lang w:eastAsia="ko-KR"/>
              </w:rPr>
              <w:t xml:space="preserve">A.4.5-1/46 AND </w:t>
            </w:r>
            <w:r w:rsidRPr="00A564B4">
              <w:rPr>
                <w:lang w:eastAsia="ko-KR"/>
              </w:rPr>
              <w:t>(A.4.3-4/5 OR A.4.3-4/6 OR A.4.3-4/7 OR A.4.3-4/8 OR A.4.3-4/9 OR A.4.3-4/10 OR A.4.3-4/11 OR A.4.3-4/12)) THEN R ELSE N/A</w:t>
            </w:r>
          </w:p>
        </w:tc>
      </w:tr>
      <w:tr w:rsidR="00D0766E" w:rsidRPr="00A564B4" w14:paraId="3C8B35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A564B4" w:rsidRDefault="00D0766E" w:rsidP="00340FA7">
            <w:pPr>
              <w:pStyle w:val="TAN"/>
              <w:rPr>
                <w:lang w:eastAsia="ko-KR"/>
              </w:rPr>
            </w:pPr>
            <w:r w:rsidRPr="00A564B4">
              <w:rPr>
                <w:lang w:eastAsia="ko-KR"/>
              </w:rPr>
              <w:t>C181</w:t>
            </w:r>
            <w:r w:rsidRPr="00A564B4">
              <w:rPr>
                <w:lang w:eastAsia="ko-KR"/>
              </w:rPr>
              <w:tab/>
              <w:t>IF (A.4.5-1/38 AND A</w:t>
            </w:r>
            <w:r w:rsidR="00736973" w:rsidRPr="00A564B4">
              <w:rPr>
                <w:lang w:eastAsia="ko-KR"/>
              </w:rPr>
              <w:t xml:space="preserve"> A.4.5-1/46 AND</w:t>
            </w:r>
            <w:r w:rsidR="002546FE" w:rsidRPr="00A564B4">
              <w:rPr>
                <w:lang w:eastAsia="ko-KR"/>
              </w:rPr>
              <w:t xml:space="preserve"> (A</w:t>
            </w:r>
            <w:r w:rsidRPr="00A564B4">
              <w:rPr>
                <w:lang w:eastAsia="ko-KR"/>
              </w:rPr>
              <w:t>.4.3-4/5 OR A.4.3-4/6 OR A.4.3-4/7 OR A.4.3-4/8 OR A.4.3-4/9 OR A.4.3-4/10 OR A.4.3-4/11 OR A.4.3-4/12)) THEN R ELSE N/A</w:t>
            </w:r>
          </w:p>
        </w:tc>
      </w:tr>
      <w:tr w:rsidR="00D0766E" w:rsidRPr="00A564B4" w14:paraId="7E4D34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A564B4" w:rsidRDefault="00D0766E" w:rsidP="00340FA7">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6A34C3" w:rsidRPr="00A564B4" w14:paraId="22CE40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A564B4" w:rsidRDefault="006A34C3" w:rsidP="0019260F">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D0766E" w:rsidRPr="00A564B4" w14:paraId="256989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A564B4" w:rsidRDefault="00D0766E" w:rsidP="00340FA7">
            <w:pPr>
              <w:pStyle w:val="TAN"/>
              <w:rPr>
                <w:lang w:eastAsia="ko-KR"/>
              </w:rPr>
            </w:pPr>
            <w:r w:rsidRPr="00A564B4">
              <w:rPr>
                <w:lang w:eastAsia="ko-KR"/>
              </w:rPr>
              <w:t>C183</w:t>
            </w:r>
            <w:r w:rsidRPr="00A564B4">
              <w:rPr>
                <w:lang w:eastAsia="ko-KR"/>
              </w:rPr>
              <w:tab/>
              <w:t>IF (A.4.4-3</w:t>
            </w:r>
            <w:r w:rsidR="00C42751" w:rsidRPr="00A564B4">
              <w:rPr>
                <w:lang w:eastAsia="ko-KR"/>
              </w:rPr>
              <w:t>b</w:t>
            </w:r>
            <w:r w:rsidRPr="00A564B4">
              <w:rPr>
                <w:lang w:eastAsia="ko-KR"/>
              </w:rPr>
              <w:t>/103 AND A.4.5-1/38 AND (A.4.3-4/5 OR A.4.3-4/6 OR A.4.3-4/7 OR A.4.3-4/8 OR A.4.3-4/9 OR A.4.3-4/10 OR A.4.3-4/11 OR A.4.3-4/12)) THEN R ELSE N/A</w:t>
            </w:r>
          </w:p>
        </w:tc>
      </w:tr>
      <w:tr w:rsidR="006A34C3" w:rsidRPr="00A564B4" w14:paraId="6801AC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A564B4" w:rsidRDefault="006A34C3" w:rsidP="0019260F">
            <w:pPr>
              <w:pStyle w:val="TAN"/>
              <w:rPr>
                <w:lang w:eastAsia="ko-KR"/>
              </w:rPr>
            </w:pPr>
            <w:r w:rsidRPr="00A564B4">
              <w:rPr>
                <w:lang w:eastAsia="ko-KR"/>
              </w:rPr>
              <w:t>C183m</w:t>
            </w:r>
            <w:r w:rsidRPr="00A564B4">
              <w:rPr>
                <w:lang w:eastAsia="ko-KR"/>
              </w:rPr>
              <w:tab/>
              <w:t>IF (A.4.5-1/38 AND ((A.4.4-3</w:t>
            </w:r>
            <w:r w:rsidR="00C42751" w:rsidRPr="00A564B4">
              <w:rPr>
                <w:lang w:eastAsia="ko-KR"/>
              </w:rPr>
              <w:t>b</w:t>
            </w:r>
            <w:r w:rsidRPr="00A564B4">
              <w:rPr>
                <w:lang w:eastAsia="ko-KR"/>
              </w:rPr>
              <w:t>/103 AND (A.4.3-4/5 OR A.4.3-4/6 OR A.4.3-4/7 OR A.4.3-4/9 OR A.4.3-4/10)) OR (A.4.3-4/8 OR A.4.3-4/11 OR A.4.3-4/12))) THEN R ELSE N/A</w:t>
            </w:r>
          </w:p>
        </w:tc>
      </w:tr>
      <w:tr w:rsidR="00D0766E" w:rsidRPr="00A564B4" w14:paraId="457033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A564B4" w:rsidRDefault="00D0766E" w:rsidP="00340FA7">
            <w:pPr>
              <w:pStyle w:val="TAN"/>
              <w:rPr>
                <w:lang w:eastAsia="ko-KR"/>
              </w:rPr>
            </w:pPr>
            <w:r w:rsidRPr="00A564B4">
              <w:rPr>
                <w:lang w:eastAsia="ko-KR"/>
              </w:rPr>
              <w:t>C184</w:t>
            </w:r>
            <w:r w:rsidRPr="00A564B4">
              <w:rPr>
                <w:lang w:eastAsia="ko-KR"/>
              </w:rPr>
              <w:tab/>
              <w:t>IF (A.4.5-1/38) THEN R ELSE N/A</w:t>
            </w:r>
          </w:p>
        </w:tc>
      </w:tr>
      <w:tr w:rsidR="00D0766E" w:rsidRPr="00A564B4" w14:paraId="4A8BA2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A564B4" w:rsidRDefault="00D0766E" w:rsidP="00C80BF5">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w:t>
            </w:r>
            <w:r w:rsidR="000A447F" w:rsidRPr="00A564B4">
              <w:rPr>
                <w:rFonts w:ascii="Arial" w:hAnsi="Arial"/>
                <w:sz w:val="18"/>
              </w:rPr>
              <w:t>NOT(A.4.3-4a/1 OR A.4.3-4a/1a OR A.4.3-4aa/1)</w:t>
            </w:r>
            <w:r w:rsidRPr="00A564B4">
              <w:rPr>
                <w:rFonts w:ascii="Arial" w:hAnsi="Arial"/>
                <w:sz w:val="18"/>
              </w:rPr>
              <w:t xml:space="preserve">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D0766E" w:rsidRPr="00A564B4" w14:paraId="36C0CB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A564B4" w:rsidRDefault="00D0766E" w:rsidP="00DB60BE">
            <w:pPr>
              <w:pStyle w:val="TAN"/>
              <w:rPr>
                <w:lang w:eastAsia="en-US"/>
              </w:rPr>
            </w:pPr>
            <w:r w:rsidRPr="00A564B4">
              <w:rPr>
                <w:lang w:eastAsia="en-US"/>
              </w:rPr>
              <w:t>C186</w:t>
            </w:r>
            <w:r w:rsidRPr="00A564B4">
              <w:rPr>
                <w:lang w:eastAsia="en-US"/>
              </w:rPr>
              <w:tab/>
              <w:t xml:space="preserve">IF A.4.3-3b/2 AND </w:t>
            </w:r>
            <w:r w:rsidR="000A447F" w:rsidRPr="00A564B4">
              <w:t>NOT(A.4.3-4a/1 OR A.4.3-4a/1a OR A.4.3-4aa/1)</w:t>
            </w:r>
            <w:r w:rsidRPr="00A564B4">
              <w:rPr>
                <w:lang w:eastAsia="en-US"/>
              </w:rPr>
              <w:t xml:space="preserve"> THEN R ELSE N/A</w:t>
            </w:r>
          </w:p>
        </w:tc>
      </w:tr>
      <w:tr w:rsidR="00D0766E" w:rsidRPr="00A564B4" w14:paraId="4197E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A564B4" w:rsidRDefault="00D0766E" w:rsidP="00E14100">
            <w:pPr>
              <w:pStyle w:val="TAN"/>
              <w:rPr>
                <w:lang w:eastAsia="en-US"/>
              </w:rPr>
            </w:pPr>
            <w:r w:rsidRPr="00A564B4">
              <w:rPr>
                <w:rFonts w:eastAsia="PMingLiU"/>
                <w:lang w:eastAsia="zh-TW"/>
              </w:rPr>
              <w:t>C187</w:t>
            </w:r>
            <w:r w:rsidRPr="00A564B4">
              <w:rPr>
                <w:rFonts w:eastAsia="PMingLiU"/>
                <w:lang w:eastAsia="zh-TW"/>
              </w:rPr>
              <w:tab/>
            </w:r>
            <w:r w:rsidRPr="00A564B4">
              <w:rPr>
                <w:lang w:eastAsia="en-US"/>
              </w:rPr>
              <w:t xml:space="preserve">IF </w:t>
            </w:r>
            <w:r w:rsidR="002546FE" w:rsidRPr="00A564B4">
              <w:rPr>
                <w:lang w:eastAsia="en-US"/>
              </w:rPr>
              <w:t>(</w:t>
            </w:r>
            <w:r w:rsidRPr="00A564B4">
              <w:rPr>
                <w:lang w:eastAsia="en-US"/>
              </w:rPr>
              <w:t xml:space="preserve">(A.4.1-1/1 OR A.4.1-1/2) AND </w:t>
            </w:r>
            <w:r w:rsidRPr="00A564B4">
              <w:rPr>
                <w:rFonts w:eastAsia="PMingLiU"/>
                <w:lang w:eastAsia="zh-TW"/>
              </w:rPr>
              <w:t>(</w:t>
            </w:r>
            <w:r w:rsidRPr="00A564B4">
              <w:rPr>
                <w:lang w:eastAsia="en-US"/>
              </w:rPr>
              <w:t>(</w:t>
            </w:r>
            <w:r w:rsidRPr="00A564B4">
              <w:rPr>
                <w:rFonts w:eastAsia="PMingLiU"/>
                <w:lang w:eastAsia="zh-TW"/>
              </w:rPr>
              <w:t xml:space="preserve">A.4.1-1/2 AND </w:t>
            </w:r>
            <w:r w:rsidRPr="00A564B4">
              <w:rPr>
                <w:lang w:eastAsia="en-US"/>
              </w:rPr>
              <w:t>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THEN R ELSE N/A</w:t>
            </w:r>
          </w:p>
        </w:tc>
      </w:tr>
      <w:tr w:rsidR="00F35CFB" w:rsidRPr="00A564B4" w14:paraId="275C05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A564B4" w:rsidRDefault="00F35CFB" w:rsidP="007605D6">
            <w:pPr>
              <w:pStyle w:val="TAN"/>
              <w:rPr>
                <w:lang w:eastAsia="zh-TW"/>
              </w:rPr>
            </w:pPr>
            <w:r w:rsidRPr="00A564B4">
              <w:rPr>
                <w:lang w:eastAsia="zh-TW"/>
              </w:rPr>
              <w:t>C187h</w:t>
            </w:r>
            <w:r w:rsidRPr="00A564B4">
              <w:rPr>
                <w:lang w:eastAsia="zh-TW"/>
              </w:rPr>
              <w:tab/>
              <w:t>IF (A.4.1-1/1 OR A.4.1-1/2) AND ((A.4.1-1/2 AND A.4.6.1-1/4) OR ((A.4.1-1/1 AND A.4.1-1/2) AND A.4.6-1/3) OR A.4.6.3-1/6 OR A.4.6.3-1/7 OR A.4.6.3-1/</w:t>
            </w:r>
            <w:r w:rsidR="00580380" w:rsidRPr="00A564B4">
              <w:rPr>
                <w:lang w:eastAsia="zh-TW"/>
              </w:rPr>
              <w:t xml:space="preserve">9 </w:t>
            </w:r>
            <w:r w:rsidRPr="00A564B4">
              <w:rPr>
                <w:lang w:eastAsia="zh-TW"/>
              </w:rPr>
              <w:t xml:space="preserve">OR </w:t>
            </w:r>
            <w:r w:rsidR="00580380" w:rsidRPr="00A564B4">
              <w:rPr>
                <w:lang w:eastAsia="zh-TW"/>
              </w:rPr>
              <w:t xml:space="preserve">A.4.6.3-1/10 </w:t>
            </w:r>
            <w:r w:rsidRPr="00A564B4">
              <w:rPr>
                <w:lang w:eastAsia="zh-TW"/>
              </w:rPr>
              <w:t>OR A.4.6.3-1/11</w:t>
            </w:r>
            <w:r w:rsidR="00580380" w:rsidRPr="00A564B4">
              <w:rPr>
                <w:lang w:eastAsia="zh-TW"/>
              </w:rPr>
              <w:t xml:space="preserve"> OR A.4.6.3-1/12</w:t>
            </w:r>
            <w:r w:rsidRPr="00A564B4">
              <w:rPr>
                <w:lang w:eastAsia="zh-TW"/>
              </w:rPr>
              <w:t>) AND A.4.5-1/18 THEN R ELSE N/A</w:t>
            </w:r>
          </w:p>
        </w:tc>
      </w:tr>
      <w:tr w:rsidR="00D0766E" w:rsidRPr="00A564B4" w14:paraId="68C27E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A564B4" w:rsidRDefault="00D0766E" w:rsidP="002546FE">
            <w:pPr>
              <w:pStyle w:val="TAN"/>
              <w:rPr>
                <w:lang w:eastAsia="en-US"/>
              </w:rPr>
            </w:pPr>
            <w:r w:rsidRPr="00A564B4">
              <w:rPr>
                <w:rFonts w:eastAsia="PMingLiU"/>
                <w:lang w:eastAsia="zh-TW"/>
              </w:rPr>
              <w:t>C188</w:t>
            </w:r>
            <w:r w:rsidRPr="00A564B4">
              <w:rPr>
                <w:rFonts w:eastAsia="PMingLiU"/>
                <w:lang w:eastAsia="zh-TW"/>
              </w:rPr>
              <w:tab/>
            </w:r>
            <w:r w:rsidRPr="00A564B4">
              <w:rPr>
                <w:lang w:eastAsia="en-US"/>
              </w:rPr>
              <w:t>IF (A.4.1-1/1 AND A.4.1-1/2) AND A.4.6-1/3 THEN R ELSE N/A</w:t>
            </w:r>
          </w:p>
        </w:tc>
      </w:tr>
      <w:tr w:rsidR="00D0766E" w:rsidRPr="00A564B4" w14:paraId="1516B9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A564B4" w:rsidRDefault="00D0766E" w:rsidP="00E14100">
            <w:pPr>
              <w:pStyle w:val="TAN"/>
              <w:rPr>
                <w:lang w:eastAsia="en-US"/>
              </w:rPr>
            </w:pPr>
            <w:r w:rsidRPr="00A564B4">
              <w:rPr>
                <w:rFonts w:eastAsia="PMingLiU"/>
                <w:lang w:eastAsia="zh-TW"/>
              </w:rPr>
              <w:t>C189</w:t>
            </w:r>
            <w:r w:rsidRPr="00A564B4">
              <w:rPr>
                <w:lang w:eastAsia="en-US"/>
              </w:rPr>
              <w:tab/>
              <w:t xml:space="preserve">IF (A.4.1-1/1 AND </w:t>
            </w:r>
            <w:r w:rsidRPr="00A564B4">
              <w:rPr>
                <w:lang w:eastAsia="zh-CN"/>
              </w:rPr>
              <w:t>(NOT A.4.5-1/18) AND</w:t>
            </w:r>
            <w:r w:rsidRPr="00A564B4">
              <w:rPr>
                <w:lang w:eastAsia="en-US"/>
              </w:rPr>
              <w:t xml:space="preserve"> (</w:t>
            </w:r>
            <w:r w:rsidR="00846980" w:rsidRPr="00A564B4">
              <w:t>A.4.6-1/3</w:t>
            </w:r>
            <w:r w:rsidRPr="00A564B4">
              <w:rPr>
                <w:lang w:eastAsia="en-US"/>
              </w:rPr>
              <w:t>) AND (A.4.3-4/11 OR A.4.3-4/12)) THEN R ELSE N/A</w:t>
            </w:r>
          </w:p>
        </w:tc>
      </w:tr>
      <w:tr w:rsidR="00846980" w:rsidRPr="00A564B4" w14:paraId="2F9BBA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A564B4" w:rsidRDefault="00846980" w:rsidP="00DD41D1">
            <w:pPr>
              <w:pStyle w:val="TAN"/>
              <w:rPr>
                <w:rFonts w:eastAsia="PMingLiU"/>
                <w:lang w:eastAsia="zh-TW"/>
              </w:rPr>
            </w:pPr>
            <w:r w:rsidRPr="00A564B4">
              <w:rPr>
                <w:rFonts w:eastAsia="PMingLiU"/>
                <w:lang w:eastAsia="zh-TW"/>
              </w:rPr>
              <w:t>C189</w:t>
            </w:r>
            <w:r w:rsidRPr="00A564B4">
              <w:t>a</w:t>
            </w:r>
            <w:r w:rsidRPr="00A564B4">
              <w:rPr>
                <w:lang w:eastAsia="en-US"/>
              </w:rPr>
              <w:tab/>
              <w:t xml:space="preserve">IF (A.4.1-1/1 AND </w:t>
            </w:r>
            <w:r w:rsidRPr="00A564B4">
              <w:rPr>
                <w:lang w:eastAsia="zh-CN"/>
              </w:rPr>
              <w:t>(NOT A.4.5-1/18) AND</w:t>
            </w:r>
            <w:r w:rsidRPr="00A564B4">
              <w:rPr>
                <w:lang w:eastAsia="en-US"/>
              </w:rPr>
              <w:t xml:space="preserve"> (A.4.6-1/3) AND (A.4.3-4/</w:t>
            </w:r>
            <w:r w:rsidRPr="00A564B4">
              <w:t>9</w:t>
            </w:r>
            <w:r w:rsidRPr="00A564B4">
              <w:rPr>
                <w:lang w:eastAsia="en-US"/>
              </w:rPr>
              <w:t xml:space="preserve"> OR A.4.3-4/</w:t>
            </w:r>
            <w:r w:rsidRPr="00A564B4">
              <w:t>10</w:t>
            </w:r>
            <w:r w:rsidRPr="00A564B4">
              <w:rPr>
                <w:lang w:eastAsia="en-US"/>
              </w:rPr>
              <w:t>)</w:t>
            </w:r>
            <w:r w:rsidRPr="00A564B4">
              <w:t xml:space="preserve"> AND A.4.3-3a/10</w:t>
            </w:r>
            <w:r w:rsidRPr="00A564B4">
              <w:rPr>
                <w:lang w:eastAsia="en-US"/>
              </w:rPr>
              <w:t>) THEN R ELSE N/A</w:t>
            </w:r>
          </w:p>
        </w:tc>
      </w:tr>
      <w:tr w:rsidR="009310E3" w:rsidRPr="00A564B4" w14:paraId="7AADB3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A564B4" w:rsidRDefault="009310E3" w:rsidP="00DD41D1">
            <w:pPr>
              <w:pStyle w:val="TAN"/>
              <w:rPr>
                <w:lang w:eastAsia="en-US"/>
              </w:rPr>
            </w:pPr>
            <w:r w:rsidRPr="00A564B4">
              <w:rPr>
                <w:lang w:eastAsia="en-US"/>
              </w:rPr>
              <w:t>C189a2</w:t>
            </w:r>
            <w:r w:rsidRPr="00A564B4">
              <w:rPr>
                <w:lang w:eastAsia="en-US"/>
              </w:rPr>
              <w:tab/>
            </w:r>
            <w:r w:rsidR="002546FE" w:rsidRPr="00A564B4">
              <w:rPr>
                <w:lang w:eastAsia="en-US"/>
              </w:rPr>
              <w:t>Void</w:t>
            </w:r>
          </w:p>
        </w:tc>
      </w:tr>
      <w:tr w:rsidR="009310E3" w:rsidRPr="00A564B4" w14:paraId="057E0E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A564B4" w:rsidRDefault="009310E3" w:rsidP="00DD41D1">
            <w:pPr>
              <w:pStyle w:val="TAN"/>
              <w:rPr>
                <w:lang w:eastAsia="en-US"/>
              </w:rPr>
            </w:pPr>
            <w:r w:rsidRPr="00A564B4">
              <w:rPr>
                <w:lang w:eastAsia="en-US"/>
              </w:rPr>
              <w:t>C189b</w:t>
            </w:r>
            <w:r w:rsidRPr="00A564B4">
              <w:rPr>
                <w:lang w:eastAsia="en-US"/>
              </w:rPr>
              <w:tab/>
            </w:r>
            <w:r w:rsidR="002546FE" w:rsidRPr="00A564B4">
              <w:rPr>
                <w:lang w:eastAsia="en-US"/>
              </w:rPr>
              <w:t>Void</w:t>
            </w:r>
          </w:p>
        </w:tc>
      </w:tr>
      <w:tr w:rsidR="00F35CFB" w:rsidRPr="00A564B4" w14:paraId="1977D1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A564B4" w:rsidRDefault="00F35CFB" w:rsidP="007605D6">
            <w:pPr>
              <w:pStyle w:val="TAN"/>
              <w:rPr>
                <w:lang w:eastAsia="zh-TW"/>
              </w:rPr>
            </w:pPr>
            <w:r w:rsidRPr="00A564B4">
              <w:rPr>
                <w:lang w:eastAsia="zh-TW"/>
              </w:rPr>
              <w:t>C189h</w:t>
            </w:r>
            <w:r w:rsidRPr="00A564B4">
              <w:rPr>
                <w:lang w:eastAsia="zh-TW"/>
              </w:rPr>
              <w:tab/>
              <w:t>IF A.4.1-1/1 AND A.4.5-1/18 AND (A.4.3-4a/10 OR A.4.3-4a/11)</w:t>
            </w:r>
            <w:r w:rsidR="007A7262" w:rsidRPr="00A564B4">
              <w:rPr>
                <w:lang w:eastAsia="zh-TW"/>
              </w:rPr>
              <w:t xml:space="preserve"> </w:t>
            </w:r>
            <w:r w:rsidRPr="00A564B4">
              <w:rPr>
                <w:lang w:eastAsia="zh-TW"/>
              </w:rPr>
              <w:t>AND A.4.6-1/3 AND A.4.3-3a/10 AND (A.4.6.1-1/4 OR A.4.6.2-1/4 OR A.4.6.2-1/5 OR A.4.6.3-1/6 OR A.4.6.3-1/7) THEN R ELSE N/A</w:t>
            </w:r>
          </w:p>
        </w:tc>
      </w:tr>
      <w:tr w:rsidR="00D0766E" w:rsidRPr="00A564B4" w14:paraId="1B95CB3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A564B4" w:rsidRDefault="00D0766E" w:rsidP="00E14100">
            <w:pPr>
              <w:pStyle w:val="TAN"/>
              <w:rPr>
                <w:lang w:eastAsia="en-US"/>
              </w:rPr>
            </w:pPr>
            <w:r w:rsidRPr="00A564B4">
              <w:rPr>
                <w:rFonts w:eastAsia="PMingLiU"/>
                <w:lang w:eastAsia="zh-TW"/>
              </w:rPr>
              <w:t>C190</w:t>
            </w:r>
            <w:r w:rsidRPr="00A564B4">
              <w:rPr>
                <w:rFonts w:eastAsia="PMingLiU"/>
                <w:lang w:eastAsia="zh-TW"/>
              </w:rPr>
              <w:tab/>
            </w:r>
            <w:r w:rsidR="002546FE" w:rsidRPr="00A564B4">
              <w:rPr>
                <w:lang w:eastAsia="en-US"/>
              </w:rPr>
              <w:t>Void</w:t>
            </w:r>
          </w:p>
        </w:tc>
      </w:tr>
      <w:tr w:rsidR="00D0766E" w:rsidRPr="00A564B4" w14:paraId="4E3E3CF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A564B4" w:rsidRDefault="00D0766E" w:rsidP="00E14100">
            <w:pPr>
              <w:pStyle w:val="TAN"/>
              <w:rPr>
                <w:lang w:eastAsia="en-US"/>
              </w:rPr>
            </w:pPr>
            <w:r w:rsidRPr="00A564B4">
              <w:rPr>
                <w:rFonts w:eastAsia="PMingLiU"/>
                <w:lang w:eastAsia="zh-TW"/>
              </w:rPr>
              <w:t>C191</w:t>
            </w:r>
            <w:r w:rsidRPr="00A564B4">
              <w:rPr>
                <w:rFonts w:eastAsia="PMingLiU"/>
                <w:lang w:eastAsia="zh-TW"/>
              </w:rPr>
              <w:tab/>
            </w:r>
            <w:r w:rsidR="002546FE" w:rsidRPr="00A564B4">
              <w:rPr>
                <w:lang w:eastAsia="en-US"/>
              </w:rPr>
              <w:t>Void</w:t>
            </w:r>
          </w:p>
        </w:tc>
      </w:tr>
      <w:tr w:rsidR="00D0766E" w:rsidRPr="00A564B4" w14:paraId="75263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A564B4" w:rsidRDefault="00D0766E" w:rsidP="00E14100">
            <w:pPr>
              <w:pStyle w:val="TAN"/>
              <w:rPr>
                <w:lang w:eastAsia="en-US"/>
              </w:rPr>
            </w:pPr>
            <w:r w:rsidRPr="00A564B4">
              <w:rPr>
                <w:rFonts w:eastAsia="PMingLiU"/>
                <w:lang w:eastAsia="zh-TW"/>
              </w:rPr>
              <w:t>C192</w:t>
            </w:r>
            <w:r w:rsidRPr="00A564B4">
              <w:rPr>
                <w:rFonts w:eastAsia="PMingLiU"/>
                <w:lang w:eastAsia="zh-TW"/>
              </w:rPr>
              <w:tab/>
            </w:r>
            <w:r w:rsidRPr="00A564B4">
              <w:rPr>
                <w:lang w:eastAsia="en-US"/>
              </w:rPr>
              <w:t>IF (A.4.1-1/1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AND (A.4.3-4/8 OR A.4.3-4/9 OR A.4.3-4/10 OR A.4.3-4/11 OR A.4.3-4/12)) THEN R ELSE N/A</w:t>
            </w:r>
          </w:p>
        </w:tc>
      </w:tr>
      <w:tr w:rsidR="009310E3" w:rsidRPr="00A564B4" w14:paraId="555DA3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A564B4" w:rsidRDefault="009310E3" w:rsidP="00DD41D1">
            <w:pPr>
              <w:pStyle w:val="TAN"/>
              <w:rPr>
                <w:lang w:eastAsia="en-US"/>
              </w:rPr>
            </w:pPr>
            <w:r w:rsidRPr="00A564B4">
              <w:rPr>
                <w:lang w:eastAsia="en-US"/>
              </w:rPr>
              <w:t>C192a</w:t>
            </w:r>
            <w:r w:rsidRPr="00A564B4">
              <w:rPr>
                <w:lang w:eastAsia="en-US"/>
              </w:rPr>
              <w:tab/>
              <w:t>IF (A.4.1-1/1 AND (NOT A.4.5-1/18) AND (A.4.6.</w:t>
            </w:r>
            <w:r w:rsidRPr="00A564B4">
              <w:rPr>
                <w:lang w:eastAsia="zh-CN"/>
              </w:rPr>
              <w:t>2</w:t>
            </w:r>
            <w:r w:rsidRPr="00A564B4">
              <w:rPr>
                <w:lang w:eastAsia="en-US"/>
              </w:rPr>
              <w:t>-1</w:t>
            </w:r>
            <w:r w:rsidRPr="00A564B4">
              <w:rPr>
                <w:lang w:eastAsia="ko-KR"/>
              </w:rPr>
              <w:t xml:space="preserve">/6 OR </w:t>
            </w:r>
            <w:r w:rsidRPr="00A564B4">
              <w:rPr>
                <w:lang w:eastAsia="en-US"/>
              </w:rPr>
              <w:t>A.4.6.</w:t>
            </w:r>
            <w:r w:rsidRPr="00A564B4">
              <w:rPr>
                <w:lang w:eastAsia="zh-CN"/>
              </w:rPr>
              <w:t>2</w:t>
            </w:r>
            <w:r w:rsidRPr="00A564B4">
              <w:rPr>
                <w:lang w:eastAsia="en-US"/>
              </w:rPr>
              <w:t>-1</w:t>
            </w:r>
            <w:r w:rsidRPr="00A564B4">
              <w:rPr>
                <w:lang w:eastAsia="ko-KR"/>
              </w:rPr>
              <w:t xml:space="preserve">/7 OR </w:t>
            </w:r>
            <w:r w:rsidRPr="00A564B4">
              <w:rPr>
                <w:lang w:eastAsia="en-US"/>
              </w:rPr>
              <w:t>A.4.6.</w:t>
            </w:r>
            <w:r w:rsidRPr="00A564B4">
              <w:rPr>
                <w:lang w:eastAsia="zh-CN"/>
              </w:rPr>
              <w:t>2</w:t>
            </w:r>
            <w:r w:rsidRPr="00A564B4">
              <w:rPr>
                <w:lang w:eastAsia="en-US"/>
              </w:rPr>
              <w:t>-1</w:t>
            </w:r>
            <w:r w:rsidRPr="00A564B4">
              <w:rPr>
                <w:lang w:eastAsia="ko-KR"/>
              </w:rPr>
              <w:t xml:space="preserve">/8 OR </w:t>
            </w:r>
            <w:r w:rsidRPr="00A564B4">
              <w:rPr>
                <w:lang w:eastAsia="en-US"/>
              </w:rPr>
              <w:t>A.4.6.3-1/</w:t>
            </w:r>
            <w:r w:rsidRPr="00A564B4">
              <w:rPr>
                <w:lang w:eastAsia="ko-KR"/>
              </w:rPr>
              <w:t>8</w:t>
            </w:r>
            <w:r w:rsidRPr="00A564B4">
              <w:rPr>
                <w:lang w:eastAsia="en-US"/>
              </w:rPr>
              <w:t xml:space="preserve"> </w:t>
            </w:r>
            <w:r w:rsidRPr="00A564B4">
              <w:rPr>
                <w:lang w:eastAsia="ko-KR"/>
              </w:rPr>
              <w:t xml:space="preserve">OR </w:t>
            </w:r>
            <w:r w:rsidRPr="00A564B4">
              <w:rPr>
                <w:lang w:eastAsia="en-US"/>
              </w:rPr>
              <w:t>A.4.6.3-1/1</w:t>
            </w:r>
            <w:r w:rsidRPr="00A564B4">
              <w:rPr>
                <w:lang w:eastAsia="ko-KR"/>
              </w:rPr>
              <w:t>3</w:t>
            </w:r>
            <w:r w:rsidRPr="00A564B4">
              <w:rPr>
                <w:lang w:eastAsia="en-US"/>
              </w:rPr>
              <w:t xml:space="preserve"> </w:t>
            </w:r>
            <w:r w:rsidRPr="00A564B4">
              <w:rPr>
                <w:lang w:eastAsia="ko-KR"/>
              </w:rPr>
              <w:t xml:space="preserve">OR </w:t>
            </w:r>
            <w:r w:rsidRPr="00A564B4">
              <w:rPr>
                <w:lang w:eastAsia="en-US"/>
              </w:rPr>
              <w:t>A.4.6.3-1/15 OR A.4.6.3-1/16</w:t>
            </w:r>
            <w:r w:rsidRPr="00A564B4">
              <w:rPr>
                <w:lang w:eastAsia="ko-KR"/>
              </w:rPr>
              <w:t xml:space="preserve"> </w:t>
            </w:r>
            <w:r w:rsidRPr="00A564B4">
              <w:rPr>
                <w:lang w:eastAsia="en-US"/>
              </w:rPr>
              <w:t>OR A.4.6.3-1/1</w:t>
            </w:r>
            <w:r w:rsidRPr="00A564B4">
              <w:rPr>
                <w:lang w:eastAsia="ko-KR"/>
              </w:rPr>
              <w:t>7</w:t>
            </w:r>
            <w:r w:rsidRPr="00A564B4">
              <w:rPr>
                <w:lang w:eastAsia="en-US"/>
              </w:rPr>
              <w:t>) AND (</w:t>
            </w:r>
            <w:r w:rsidRPr="00A564B4">
              <w:rPr>
                <w:lang w:eastAsia="zh-CN"/>
              </w:rPr>
              <w:t>A.4.3-4/8 OR A.4.3-4/11 OR A.4.3-4/12</w:t>
            </w:r>
            <w:r w:rsidRPr="00A564B4">
              <w:rPr>
                <w:lang w:eastAsia="en-US"/>
              </w:rPr>
              <w:t>)) THEN R ELSE N/A</w:t>
            </w:r>
          </w:p>
        </w:tc>
      </w:tr>
      <w:tr w:rsidR="00D0766E" w:rsidRPr="00A564B4" w14:paraId="6D4BCB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A564B4" w:rsidRDefault="00D0766E" w:rsidP="00E14100">
            <w:pPr>
              <w:pStyle w:val="TAN"/>
              <w:rPr>
                <w:lang w:eastAsia="en-US"/>
              </w:rPr>
            </w:pPr>
            <w:r w:rsidRPr="00A564B4">
              <w:rPr>
                <w:rFonts w:eastAsia="PMingLiU"/>
                <w:lang w:eastAsia="zh-TW"/>
              </w:rPr>
              <w:t>C193</w:t>
            </w:r>
            <w:r w:rsidRPr="00A564B4">
              <w:rPr>
                <w:rFonts w:eastAsia="PMingLiU"/>
                <w:lang w:eastAsia="zh-TW"/>
              </w:rPr>
              <w:tab/>
            </w:r>
            <w:r w:rsidRPr="00A564B4">
              <w:rPr>
                <w:lang w:eastAsia="en-US"/>
              </w:rPr>
              <w:t>IF (A.4.1-1/1 AND (A.4.6.3-1/</w:t>
            </w:r>
            <w:r w:rsidRPr="00A564B4">
              <w:rPr>
                <w:rFonts w:eastAsia="PMingLiU"/>
                <w:lang w:eastAsia="zh-TW"/>
              </w:rPr>
              <w:t>10</w:t>
            </w:r>
            <w:r w:rsidRPr="00A564B4">
              <w:rPr>
                <w:lang w:eastAsia="en-US"/>
              </w:rPr>
              <w:t xml:space="preserve"> OR</w:t>
            </w:r>
            <w:r w:rsidR="00580380" w:rsidRPr="00A564B4">
              <w:t xml:space="preserve"> A4.6.3-1/11 OR A.4.6.3-1/12</w:t>
            </w:r>
            <w:r w:rsidRPr="00A564B4">
              <w:rPr>
                <w:lang w:eastAsia="en-US"/>
              </w:rPr>
              <w:t>) AND (A.4.3-4/8 OR A.4.3-4/9 OR A.4.3-4/10 OR A.4.3-4/11 OR A.4.3-4/12)) THEN R ELSE N/A</w:t>
            </w:r>
          </w:p>
        </w:tc>
      </w:tr>
      <w:tr w:rsidR="009310E3" w:rsidRPr="00A564B4" w14:paraId="5FD304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A564B4" w:rsidRDefault="009310E3" w:rsidP="00DD41D1">
            <w:pPr>
              <w:pStyle w:val="TAN"/>
              <w:rPr>
                <w:lang w:eastAsia="en-US"/>
              </w:rPr>
            </w:pPr>
            <w:r w:rsidRPr="00A564B4">
              <w:rPr>
                <w:lang w:eastAsia="en-US"/>
              </w:rPr>
              <w:t>C193a</w:t>
            </w:r>
            <w:r w:rsidRPr="00A564B4">
              <w:rPr>
                <w:lang w:eastAsia="en-US"/>
              </w:rPr>
              <w:tab/>
              <w:t>IF (A.4.1-1/1 AND (NOT A.4.5-1/18) AND A.4.6.3-1/14 AND (</w:t>
            </w:r>
            <w:r w:rsidRPr="00A564B4">
              <w:rPr>
                <w:lang w:eastAsia="zh-CN"/>
              </w:rPr>
              <w:t>A.4.3-4/8 OR A.4.3-4/11 OR A.4.3-4/12</w:t>
            </w:r>
            <w:r w:rsidRPr="00A564B4">
              <w:rPr>
                <w:lang w:eastAsia="en-US"/>
              </w:rPr>
              <w:t>)) THEN R ELSE N/A</w:t>
            </w:r>
          </w:p>
        </w:tc>
      </w:tr>
      <w:tr w:rsidR="00D0766E" w:rsidRPr="00A564B4" w14:paraId="337951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2E0A007F" w:rsidR="00D0766E" w:rsidRPr="00A564B4" w:rsidRDefault="00D0766E" w:rsidP="00E14100">
            <w:pPr>
              <w:pStyle w:val="TAN"/>
              <w:rPr>
                <w:lang w:eastAsia="en-US"/>
              </w:rPr>
            </w:pPr>
            <w:r w:rsidRPr="00A564B4">
              <w:rPr>
                <w:rFonts w:eastAsia="PMingLiU"/>
                <w:lang w:eastAsia="zh-TW"/>
              </w:rPr>
              <w:t>C194</w:t>
            </w:r>
            <w:r w:rsidRPr="00A564B4">
              <w:rPr>
                <w:rFonts w:eastAsia="PMingLiU"/>
                <w:lang w:eastAsia="zh-TW"/>
              </w:rPr>
              <w:tab/>
            </w:r>
            <w:r w:rsidRPr="00A564B4">
              <w:rPr>
                <w:lang w:eastAsia="en-US"/>
              </w:rPr>
              <w:t>IF (A.4.1-1/2 AND (A.4.3-4/8 OR A.4.3-4/9 OR A.4.3-4/10 OR A.4.3-4/11 OR A.4.3-4/12) AND (</w:t>
            </w:r>
            <w:r w:rsidR="00F94BCB" w:rsidRPr="00A564B4">
              <w:rPr>
                <w:lang w:eastAsia="en-US"/>
              </w:rPr>
              <w:t xml:space="preserve">A.4.6.1-1/4 OR </w:t>
            </w:r>
            <w:r w:rsidRPr="00A564B4">
              <w:rPr>
                <w:lang w:eastAsia="en-US"/>
              </w:rPr>
              <w:t xml:space="preserve">A.4.6.2-1/4 </w:t>
            </w:r>
            <w:r w:rsidR="00F94BCB" w:rsidRPr="00A564B4">
              <w:rPr>
                <w:lang w:eastAsia="en-US"/>
              </w:rPr>
              <w:t xml:space="preserve">OR 4.6.2-1/5 </w:t>
            </w:r>
            <w:r w:rsidRPr="00A564B4">
              <w:rPr>
                <w:lang w:eastAsia="en-US"/>
              </w:rPr>
              <w:t xml:space="preserve">OR A.4.6.3-1/6 OR A.4.6.3-1/7 </w:t>
            </w:r>
            <w:r w:rsidR="00F94BCB" w:rsidRPr="00A564B4">
              <w:rPr>
                <w:lang w:eastAsia="en-US"/>
              </w:rPr>
              <w:t xml:space="preserve">OR A.4.6.3-1/9 </w:t>
            </w:r>
            <w:r w:rsidRPr="00A564B4">
              <w:rPr>
                <w:lang w:eastAsia="en-US"/>
              </w:rPr>
              <w:t>OR A.4.6.3-1/</w:t>
            </w:r>
            <w:r w:rsidR="0095643C" w:rsidRPr="00A564B4">
              <w:rPr>
                <w:lang w:eastAsia="en-US"/>
              </w:rPr>
              <w:t xml:space="preserve">10 </w:t>
            </w:r>
            <w:r w:rsidRPr="00A564B4">
              <w:rPr>
                <w:lang w:eastAsia="en-US"/>
              </w:rPr>
              <w:t>OR</w:t>
            </w:r>
            <w:r w:rsidR="002933A0">
              <w:rPr>
                <w:lang w:eastAsia="en-US"/>
              </w:rPr>
              <w:t xml:space="preserve"> </w:t>
            </w:r>
            <w:r w:rsidR="0095643C" w:rsidRPr="00A564B4">
              <w:rPr>
                <w:lang w:eastAsia="zh-TW"/>
              </w:rPr>
              <w:t>A.4.6.3-1/11</w:t>
            </w:r>
            <w:r w:rsidRPr="00A564B4">
              <w:rPr>
                <w:lang w:eastAsia="zh-TW"/>
              </w:rPr>
              <w:t xml:space="preserve"> </w:t>
            </w:r>
            <w:r w:rsidR="002546FE" w:rsidRPr="00A564B4">
              <w:rPr>
                <w:lang w:eastAsia="zh-TW"/>
              </w:rPr>
              <w:t>OR</w:t>
            </w:r>
            <w:r w:rsidRPr="00A564B4">
              <w:rPr>
                <w:lang w:eastAsia="en-US"/>
              </w:rPr>
              <w:t xml:space="preserve"> A.4.6.3-1/</w:t>
            </w:r>
            <w:r w:rsidR="00580380" w:rsidRPr="00A564B4">
              <w:rPr>
                <w:lang w:eastAsia="en-US"/>
              </w:rPr>
              <w:t>12</w:t>
            </w:r>
            <w:r w:rsidRPr="00A564B4">
              <w:rPr>
                <w:lang w:eastAsia="en-US"/>
              </w:rPr>
              <w:t>)) THEN R ELSE N/A</w:t>
            </w:r>
          </w:p>
        </w:tc>
      </w:tr>
      <w:tr w:rsidR="00F94BCB" w:rsidRPr="00A564B4" w14:paraId="44FC14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A564B4" w:rsidRDefault="00F94BCB" w:rsidP="00C32DB2">
            <w:pPr>
              <w:pStyle w:val="TAN"/>
              <w:rPr>
                <w:lang w:eastAsia="zh-TW"/>
              </w:rPr>
            </w:pPr>
            <w:r w:rsidRPr="00A564B4">
              <w:rPr>
                <w:lang w:eastAsia="zh-TW"/>
              </w:rPr>
              <w:t>C194a</w:t>
            </w:r>
            <w:r w:rsidRPr="00A564B4">
              <w:rPr>
                <w:lang w:eastAsia="zh-TW"/>
              </w:rPr>
              <w:tab/>
            </w:r>
            <w:r w:rsidRPr="00A564B4">
              <w:rPr>
                <w:lang w:eastAsia="en-US"/>
              </w:rPr>
              <w:t>IF (A.4.1-1/2 AND (A.4.3-4/8 OR A.4.3-4/11 OR A.4.3-4/12) AND (A.4.6.2-1/6 OR 4.6.2-1/7 OR A.4.6.3-1/8 OR A.4.6.3-1/13 OR A.4.6.3-1/15</w:t>
            </w:r>
            <w:r w:rsidRPr="00A564B4">
              <w:rPr>
                <w:lang w:eastAsia="zh-TW"/>
              </w:rPr>
              <w:t xml:space="preserve"> OR</w:t>
            </w:r>
            <w:r w:rsidRPr="00A564B4">
              <w:rPr>
                <w:lang w:eastAsia="en-US"/>
              </w:rPr>
              <w:t xml:space="preserve"> A.4.6.3-1/16 OR A.4.6.3-1/17 OR A.4.6.3-1/18)) THEN R ELSE N/A</w:t>
            </w:r>
          </w:p>
        </w:tc>
      </w:tr>
      <w:tr w:rsidR="00F94BCB" w:rsidRPr="00A564B4" w14:paraId="115EB6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A564B4" w:rsidRDefault="00F94BCB" w:rsidP="00C32DB2">
            <w:pPr>
              <w:pStyle w:val="TAN"/>
              <w:rPr>
                <w:lang w:eastAsia="zh-TW"/>
              </w:rPr>
            </w:pPr>
            <w:r w:rsidRPr="00A564B4">
              <w:rPr>
                <w:lang w:eastAsia="zh-TW"/>
              </w:rPr>
              <w:t>C194b</w:t>
            </w:r>
            <w:r w:rsidRPr="00A564B4">
              <w:rPr>
                <w:lang w:eastAsia="zh-TW"/>
              </w:rPr>
              <w:tab/>
            </w:r>
            <w:r w:rsidRPr="00A564B4">
              <w:rPr>
                <w:lang w:eastAsia="en-US"/>
              </w:rPr>
              <w:t>IF (A.4.1-1/2 AND (A.4.3-4/8 OR A.4.3-4/11 OR A.4.3-4/12) AND (A.4.6.1-1/5 OR A.4.6.3-1/14)) THEN R ELSE N/A</w:t>
            </w:r>
          </w:p>
        </w:tc>
      </w:tr>
      <w:tr w:rsidR="00D0766E" w:rsidRPr="00A564B4" w14:paraId="7F7FD3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A564B4" w:rsidRDefault="00D0766E" w:rsidP="00E14100">
            <w:pPr>
              <w:pStyle w:val="TAN"/>
              <w:rPr>
                <w:lang w:eastAsia="en-US"/>
              </w:rPr>
            </w:pPr>
            <w:r w:rsidRPr="00A564B4">
              <w:rPr>
                <w:rFonts w:eastAsia="Malgun Gothic"/>
                <w:lang w:eastAsia="en-US"/>
              </w:rPr>
              <w:t>C195</w:t>
            </w:r>
            <w:r w:rsidRPr="00A564B4">
              <w:rPr>
                <w:rFonts w:eastAsia="Malgun Gothic"/>
                <w:lang w:eastAsia="en-US"/>
              </w:rPr>
              <w:tab/>
            </w:r>
            <w:r w:rsidR="002546FE" w:rsidRPr="00A564B4">
              <w:rPr>
                <w:rFonts w:eastAsia="Malgun Gothic"/>
                <w:lang w:eastAsia="en-US"/>
              </w:rPr>
              <w:t>Void</w:t>
            </w:r>
          </w:p>
        </w:tc>
      </w:tr>
      <w:tr w:rsidR="00D0766E" w:rsidRPr="00A564B4" w14:paraId="78BC5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A564B4" w:rsidRDefault="00D0766E" w:rsidP="00E14100">
            <w:pPr>
              <w:pStyle w:val="TAN"/>
              <w:rPr>
                <w:lang w:eastAsia="en-US"/>
              </w:rPr>
            </w:pPr>
            <w:r w:rsidRPr="00A564B4">
              <w:rPr>
                <w:rFonts w:eastAsia="Malgun Gothic"/>
                <w:lang w:eastAsia="en-US"/>
              </w:rPr>
              <w:t>C196</w:t>
            </w:r>
            <w:r w:rsidRPr="00A564B4">
              <w:rPr>
                <w:rFonts w:eastAsia="Malgun Gothic"/>
                <w:lang w:eastAsia="en-US"/>
              </w:rPr>
              <w:tab/>
            </w:r>
            <w:r w:rsidR="002546FE" w:rsidRPr="00A564B4">
              <w:rPr>
                <w:rFonts w:eastAsia="Malgun Gothic"/>
                <w:lang w:eastAsia="en-US"/>
              </w:rPr>
              <w:t>Void</w:t>
            </w:r>
          </w:p>
        </w:tc>
      </w:tr>
      <w:tr w:rsidR="00D0766E" w:rsidRPr="00A564B4" w14:paraId="7A5820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A564B4" w:rsidRDefault="00D0766E" w:rsidP="00E14100">
            <w:pPr>
              <w:pStyle w:val="TAN"/>
              <w:rPr>
                <w:lang w:eastAsia="en-US"/>
              </w:rPr>
            </w:pPr>
            <w:r w:rsidRPr="00A564B4">
              <w:rPr>
                <w:rFonts w:eastAsia="Malgun Gothic"/>
                <w:lang w:eastAsia="en-US"/>
              </w:rPr>
              <w:t>C197</w:t>
            </w:r>
            <w:r w:rsidRPr="00A564B4">
              <w:rPr>
                <w:rFonts w:eastAsia="Malgun Gothic"/>
                <w:lang w:eastAsia="en-US"/>
              </w:rPr>
              <w:tab/>
              <w:t xml:space="preserve">IF </w:t>
            </w:r>
            <w:r w:rsidR="002546FE" w:rsidRPr="00A564B4">
              <w:rPr>
                <w:rFonts w:eastAsia="Malgun Gothic"/>
                <w:lang w:eastAsia="en-US"/>
              </w:rPr>
              <w:t>(</w:t>
            </w:r>
            <w:r w:rsidRPr="00A564B4">
              <w:rPr>
                <w:rFonts w:eastAsia="Malgun Gothic"/>
                <w:lang w:eastAsia="en-US"/>
              </w:rPr>
              <w:t>A.4.5-1/37 AND A.4.3-7/1) THEN R ELSE N/A</w:t>
            </w:r>
          </w:p>
        </w:tc>
      </w:tr>
      <w:tr w:rsidR="00D0766E" w:rsidRPr="00A564B4" w14:paraId="79C18D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A564B4" w:rsidRDefault="00D0766E" w:rsidP="00E14100">
            <w:pPr>
              <w:pStyle w:val="TAN"/>
              <w:rPr>
                <w:lang w:eastAsia="en-US"/>
              </w:rPr>
            </w:pPr>
            <w:r w:rsidRPr="00A564B4">
              <w:rPr>
                <w:rFonts w:eastAsia="Malgun Gothic"/>
                <w:lang w:eastAsia="en-US"/>
              </w:rPr>
              <w:t>C198</w:t>
            </w:r>
            <w:r w:rsidRPr="00A564B4">
              <w:rPr>
                <w:rFonts w:eastAsia="Malgun Gothic"/>
                <w:lang w:eastAsia="en-US"/>
              </w:rPr>
              <w:tab/>
              <w:t>IF</w:t>
            </w:r>
            <w:r w:rsidRPr="00A564B4">
              <w:rPr>
                <w:rFonts w:eastAsia="Malgun Gothic"/>
                <w:lang w:eastAsia="zh-CN"/>
              </w:rPr>
              <w:t xml:space="preserve"> </w:t>
            </w:r>
            <w:r w:rsidR="002546FE" w:rsidRPr="00A564B4">
              <w:rPr>
                <w:rFonts w:eastAsia="Malgun Gothic"/>
                <w:lang w:eastAsia="zh-CN"/>
              </w:rPr>
              <w:t>(</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lang w:eastAsia="en-US"/>
              </w:rPr>
              <w:t xml:space="preserve"> THEN R ELSE N/A</w:t>
            </w:r>
          </w:p>
        </w:tc>
      </w:tr>
      <w:tr w:rsidR="00976103" w:rsidRPr="00A564B4" w14:paraId="3D62C9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A564B4" w:rsidRDefault="00976103" w:rsidP="00A118A2">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976103" w:rsidRPr="00A564B4" w14:paraId="22A766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A564B4" w:rsidRDefault="00976103" w:rsidP="00A118A2">
            <w:pPr>
              <w:pStyle w:val="TAN"/>
            </w:pPr>
            <w:r w:rsidRPr="00A564B4">
              <w:rPr>
                <w:rFonts w:eastAsia="Malgun Gothic"/>
              </w:rPr>
              <w:t>C198</w:t>
            </w:r>
            <w:r w:rsidRPr="00A564B4">
              <w:rPr>
                <w:rFonts w:eastAsia="PMingLiU"/>
                <w:lang w:eastAsia="zh-TW"/>
              </w:rPr>
              <w:t>b</w:t>
            </w:r>
            <w:r w:rsidRPr="00A564B4">
              <w:rPr>
                <w:rFonts w:eastAsia="Malgun Gothic"/>
              </w:rPr>
              <w:tab/>
            </w:r>
            <w:r w:rsidR="00C42751" w:rsidRPr="00A564B4">
              <w:rPr>
                <w:lang w:eastAsia="ko-KR"/>
              </w:rPr>
              <w:t>IF (A.4.4-3b/103 AND A.4.5-1/38 AND (A.4.3-4/2 OR A.4.3-4/3 OR A.4.3-4/4 OR A.4.3-4/5 OR A.4.3-4/6 OR A.4.3-4/7 OR A.4.3-4/8 OR A.4.3-4/9 OR A.4.3-4/10 OR A.4.3-4/11 OR A.4.3-4/12)) THEN R ELSE N/A</w:t>
            </w:r>
          </w:p>
        </w:tc>
      </w:tr>
      <w:tr w:rsidR="00976103" w:rsidRPr="00A564B4" w14:paraId="665E6C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A564B4" w:rsidRDefault="00976103" w:rsidP="00A118A2">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D0766E" w:rsidRPr="00A564B4" w14:paraId="141857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A564B4" w:rsidRDefault="00D0766E" w:rsidP="002546FE">
            <w:pPr>
              <w:pStyle w:val="TAN"/>
              <w:rPr>
                <w:lang w:eastAsia="en-US"/>
              </w:rPr>
            </w:pPr>
            <w:r w:rsidRPr="00A564B4">
              <w:rPr>
                <w:rFonts w:eastAsia="Malgun Gothic"/>
                <w:lang w:eastAsia="en-US"/>
              </w:rPr>
              <w:t>C199</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rFonts w:eastAsia="Malgun Gothic"/>
                <w:lang w:eastAsia="en-US"/>
              </w:rPr>
              <w:t xml:space="preserve"> THEN R ELSE N/A</w:t>
            </w:r>
          </w:p>
        </w:tc>
      </w:tr>
      <w:tr w:rsidR="006A34C3" w:rsidRPr="00A564B4" w14:paraId="384975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A564B4" w:rsidRDefault="006A34C3" w:rsidP="0019260F">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D0766E" w:rsidRPr="00A564B4" w14:paraId="54DF6C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A564B4" w:rsidRDefault="00D0766E" w:rsidP="002546FE">
            <w:pPr>
              <w:pStyle w:val="TAN"/>
              <w:rPr>
                <w:lang w:eastAsia="en-US"/>
              </w:rPr>
            </w:pPr>
            <w:r w:rsidRPr="00A564B4">
              <w:rPr>
                <w:rFonts w:eastAsia="Malgun Gothic"/>
                <w:lang w:eastAsia="en-US"/>
              </w:rPr>
              <w:t>C200</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rFonts w:eastAsia="Malgun Gothic"/>
                <w:lang w:eastAsia="en-US"/>
              </w:rPr>
              <w:t xml:space="preserve"> THEN R ELSE N/A</w:t>
            </w:r>
          </w:p>
        </w:tc>
      </w:tr>
      <w:tr w:rsidR="006A34C3" w:rsidRPr="00A564B4" w14:paraId="06005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A564B4" w:rsidRDefault="006A34C3" w:rsidP="0019260F">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D0766E" w:rsidRPr="00A564B4" w14:paraId="3410A9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A564B4" w:rsidRDefault="00D0766E" w:rsidP="00E14100">
            <w:pPr>
              <w:pStyle w:val="TAN"/>
              <w:rPr>
                <w:lang w:eastAsia="en-US"/>
              </w:rPr>
            </w:pPr>
            <w:r w:rsidRPr="00A564B4">
              <w:rPr>
                <w:rFonts w:eastAsia="Malgun Gothic"/>
                <w:lang w:eastAsia="en-US"/>
              </w:rPr>
              <w:t>C201</w:t>
            </w:r>
            <w:r w:rsidRPr="00A564B4">
              <w:rPr>
                <w:rFonts w:eastAsia="Malgun Gothic"/>
                <w:lang w:eastAsia="en-US"/>
              </w:rPr>
              <w:tab/>
            </w:r>
            <w:r w:rsidR="002546FE" w:rsidRPr="00A564B4">
              <w:rPr>
                <w:rFonts w:eastAsia="Malgun Gothic"/>
                <w:lang w:eastAsia="en-US"/>
              </w:rPr>
              <w:t>Void</w:t>
            </w:r>
          </w:p>
        </w:tc>
      </w:tr>
      <w:tr w:rsidR="00D0766E" w:rsidRPr="00A564B4" w14:paraId="31970F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A564B4" w:rsidRDefault="00D0766E" w:rsidP="00E14100">
            <w:pPr>
              <w:pStyle w:val="TAN"/>
              <w:rPr>
                <w:lang w:eastAsia="en-US"/>
              </w:rPr>
            </w:pPr>
            <w:r w:rsidRPr="00A564B4">
              <w:rPr>
                <w:lang w:eastAsia="en-US"/>
              </w:rPr>
              <w:t>C202</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 AND A.4.3-3b/4 AND A.4.2-1/3)</w:t>
            </w:r>
            <w:r w:rsidRPr="00A564B4">
              <w:rPr>
                <w:lang w:eastAsia="en-US"/>
              </w:rPr>
              <w:t xml:space="preserve"> THEN R ELSE N/A</w:t>
            </w:r>
          </w:p>
        </w:tc>
      </w:tr>
      <w:tr w:rsidR="00D0766E" w:rsidRPr="00A564B4" w14:paraId="55BAAB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A564B4" w:rsidRDefault="00D0766E" w:rsidP="00693CF6">
            <w:pPr>
              <w:pStyle w:val="TAN"/>
              <w:rPr>
                <w:lang w:eastAsia="en-US"/>
              </w:rPr>
            </w:pPr>
            <w:r w:rsidRPr="00A564B4">
              <w:rPr>
                <w:lang w:eastAsia="zh-TW"/>
              </w:rPr>
              <w:t>C</w:t>
            </w:r>
            <w:r w:rsidRPr="00A564B4">
              <w:rPr>
                <w:lang w:eastAsia="zh-CN"/>
              </w:rPr>
              <w:t>203</w:t>
            </w:r>
            <w:r w:rsidRPr="00A564B4">
              <w:rPr>
                <w:lang w:eastAsia="zh-TW"/>
              </w:rPr>
              <w:tab/>
            </w:r>
            <w:r w:rsidRPr="00A564B4">
              <w:rPr>
                <w:lang w:eastAsia="en-US"/>
              </w:rPr>
              <w:t>IF ((A.4.5-1/37) AND (A.4.3-4/2 OR A.4.3-4/3 OR A.4.3-4/4 OR A.4.3-4/5 OR A.4.3-4/6 OR A.4.3-4/7 OR A.4.3-4/8 OR A.4.3-4/9 OR A.4.3-4/10 OR A.4.3-4/11 OR A.4.3-4/12 )) THEN R ELSE N/A</w:t>
            </w:r>
          </w:p>
        </w:tc>
      </w:tr>
      <w:tr w:rsidR="00D0766E" w:rsidRPr="00A564B4" w14:paraId="5BBCB7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A564B4" w:rsidRDefault="00D0766E" w:rsidP="00693CF6">
            <w:pPr>
              <w:pStyle w:val="TAN"/>
              <w:rPr>
                <w:lang w:eastAsia="zh-TW"/>
              </w:rPr>
            </w:pPr>
            <w:r w:rsidRPr="00A564B4">
              <w:rPr>
                <w:lang w:eastAsia="zh-TW"/>
              </w:rPr>
              <w:t>C204</w:t>
            </w:r>
            <w:r w:rsidRPr="00A564B4">
              <w:rPr>
                <w:lang w:eastAsia="zh-TW"/>
              </w:rPr>
              <w:tab/>
            </w:r>
            <w:r w:rsidRPr="00A564B4">
              <w:rPr>
                <w:lang w:eastAsia="en-US"/>
              </w:rPr>
              <w:t>IF ((A.4.5-1/38) AND (A.4.3-4/2 OR A.4.3-4/3 OR A.4.3-4/4 OR A.4.3-4/5 OR A.4.3-4/6 OR A.4.3-4/7 OR A.4.3-4/8 OR A.4.3-4/9 OR A.4.3-4/10 OR A.4.3-4/11 OR A.4.3-4/12 )) THEN R ELSE N/A</w:t>
            </w:r>
          </w:p>
        </w:tc>
      </w:tr>
      <w:tr w:rsidR="00D0766E" w:rsidRPr="00A564B4" w14:paraId="0C1CCDC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A564B4" w:rsidRDefault="00D0766E" w:rsidP="00693CF6">
            <w:pPr>
              <w:pStyle w:val="TAN"/>
              <w:rPr>
                <w:lang w:eastAsia="zh-TW"/>
              </w:rPr>
            </w:pPr>
            <w:r w:rsidRPr="00A564B4">
              <w:rPr>
                <w:lang w:eastAsia="en-US"/>
              </w:rPr>
              <w:t>C205</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rPr>
                <w:lang w:eastAsia="en-US"/>
              </w:rPr>
              <w:t xml:space="preserve"> A.4.5-1/37</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774F9B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A564B4" w:rsidRDefault="006A34C3" w:rsidP="0019260F">
            <w:pPr>
              <w:pStyle w:val="TAN"/>
            </w:pPr>
            <w:r w:rsidRPr="00A564B4">
              <w:t>C205m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DBE16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A564B4" w:rsidRDefault="00D0766E" w:rsidP="00693CF6">
            <w:pPr>
              <w:pStyle w:val="TAN"/>
              <w:rPr>
                <w:lang w:eastAsia="en-US"/>
              </w:rPr>
            </w:pPr>
            <w:r w:rsidRPr="00A564B4">
              <w:rPr>
                <w:lang w:eastAsia="en-US"/>
              </w:rPr>
              <w:t>C206</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rPr>
                <w:lang w:eastAsia="en-US"/>
              </w:rPr>
              <w:t xml:space="preserve"> A.4.5-1/38</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0C0AC6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A564B4" w:rsidRDefault="006A34C3" w:rsidP="0019260F">
            <w:pPr>
              <w:pStyle w:val="TAN"/>
            </w:pPr>
            <w:r w:rsidRPr="00A564B4">
              <w:t>C206m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1E8BD4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A564B4" w:rsidRDefault="00D0766E" w:rsidP="00177262">
            <w:pPr>
              <w:pStyle w:val="TAN"/>
              <w:rPr>
                <w:lang w:eastAsia="en-US"/>
              </w:rPr>
            </w:pPr>
            <w:r w:rsidRPr="00A564B4">
              <w:rPr>
                <w:lang w:eastAsia="en-US"/>
              </w:rPr>
              <w:t>C207</w:t>
            </w:r>
            <w:r w:rsidRPr="00A564B4">
              <w:rPr>
                <w:lang w:eastAsia="en-US"/>
              </w:rPr>
              <w:tab/>
              <w:t>IF (NOT(A.4.3-4a/1</w:t>
            </w:r>
            <w:r w:rsidR="00AD300F" w:rsidRPr="00A564B4">
              <w:rPr>
                <w:rFonts w:eastAsia="PMingLiU"/>
                <w:lang w:eastAsia="zh-TW"/>
              </w:rPr>
              <w:t xml:space="preserve"> OR A.4.3-4aa/1</w:t>
            </w:r>
            <w:r w:rsidRPr="00A564B4">
              <w:rPr>
                <w:lang w:eastAsia="en-US"/>
              </w:rPr>
              <w:t>) AND (A.4.1-1/1 AND A.4.1-1/2) AND A.4.6.3-1/1</w:t>
            </w:r>
            <w:r w:rsidRPr="00A564B4">
              <w:t xml:space="preserve"> </w:t>
            </w:r>
            <w:r w:rsidR="00273518" w:rsidRPr="00A564B4">
              <w:t>AND (A.4.</w:t>
            </w:r>
            <w:r w:rsidR="00273518" w:rsidRPr="00A564B4">
              <w:rPr>
                <w:lang w:eastAsia="zh-CN"/>
              </w:rPr>
              <w:t>5</w:t>
            </w:r>
            <w:r w:rsidR="00273518" w:rsidRPr="00A564B4">
              <w:t>-1/14 OR A.4.</w:t>
            </w:r>
            <w:r w:rsidR="00273518" w:rsidRPr="00A564B4">
              <w:rPr>
                <w:lang w:eastAsia="zh-CN"/>
              </w:rPr>
              <w:t>5</w:t>
            </w:r>
            <w:r w:rsidR="00273518" w:rsidRPr="00A564B4">
              <w:t xml:space="preserve">-1/15) </w:t>
            </w:r>
            <w:r w:rsidRPr="00A564B4">
              <w:t xml:space="preserve">AND </w:t>
            </w:r>
            <w:r w:rsidRPr="00A564B4">
              <w:rPr>
                <w:lang w:eastAsia="en-US"/>
              </w:rPr>
              <w:t>A.4.5-1/32) THEN R ELSE N/A</w:t>
            </w:r>
          </w:p>
        </w:tc>
      </w:tr>
      <w:tr w:rsidR="00D0766E" w:rsidRPr="00A564B4" w14:paraId="5D96B1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A564B4" w:rsidRDefault="00D0766E" w:rsidP="00177262">
            <w:pPr>
              <w:pStyle w:val="TAN"/>
              <w:rPr>
                <w:lang w:eastAsia="en-US"/>
              </w:rPr>
            </w:pPr>
            <w:r w:rsidRPr="00A564B4">
              <w:t>C208</w:t>
            </w:r>
            <w:r w:rsidRPr="00A564B4">
              <w:rPr>
                <w:lang w:eastAsia="zh-CN"/>
              </w:rPr>
              <w:tab/>
            </w:r>
            <w:r w:rsidRPr="00A564B4">
              <w:t>IF (NOT(A.4.3-4a/1</w:t>
            </w:r>
            <w:r w:rsidR="00AD300F" w:rsidRPr="00A564B4">
              <w:rPr>
                <w:rFonts w:eastAsia="PMingLiU"/>
                <w:lang w:eastAsia="zh-TW"/>
              </w:rPr>
              <w:t xml:space="preserve"> OR A.4.3-4aa/1</w:t>
            </w:r>
            <w:r w:rsidRPr="00A564B4">
              <w:t xml:space="preserve">) AND </w:t>
            </w:r>
            <w:r w:rsidR="00273518" w:rsidRPr="00A564B4">
              <w:t xml:space="preserve">(A.4.1-1/1 OR </w:t>
            </w:r>
            <w:r w:rsidRPr="00A564B4">
              <w:t>A.4.1-1/2</w:t>
            </w:r>
            <w:r w:rsidR="00273518" w:rsidRPr="00A564B4">
              <w:t>)</w:t>
            </w:r>
            <w:r w:rsidRPr="00A564B4">
              <w:t xml:space="preserve"> AND A.4.6.3-1/1</w:t>
            </w:r>
            <w:r w:rsidR="00273518" w:rsidRPr="00A564B4">
              <w:t xml:space="preserve"> </w:t>
            </w:r>
            <w:r w:rsidRPr="00A564B4">
              <w:t xml:space="preserve">AND </w:t>
            </w:r>
            <w:r w:rsidRPr="00A564B4">
              <w:rPr>
                <w:lang w:eastAsia="en-US"/>
              </w:rPr>
              <w:t>A.4.5-1/32</w:t>
            </w:r>
            <w:r w:rsidRPr="00A564B4">
              <w:t>) THEN R ELSE N/A</w:t>
            </w:r>
          </w:p>
        </w:tc>
      </w:tr>
      <w:tr w:rsidR="00D0766E" w:rsidRPr="00A564B4" w14:paraId="553B0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A564B4" w:rsidRDefault="00D0766E" w:rsidP="00607DFA">
            <w:pPr>
              <w:pStyle w:val="TAN"/>
              <w:rPr>
                <w:lang w:eastAsia="en-US"/>
              </w:rPr>
            </w:pPr>
            <w:r w:rsidRPr="00A564B4">
              <w:rPr>
                <w:lang w:eastAsia="en-US"/>
              </w:rPr>
              <w:t>C209</w:t>
            </w:r>
            <w:r w:rsidRPr="00A564B4">
              <w:rPr>
                <w:lang w:eastAsia="en-US"/>
              </w:rPr>
              <w:tab/>
            </w:r>
            <w:r w:rsidRPr="00A564B4">
              <w:rPr>
                <w:rFonts w:eastAsia="Malgun Gothic"/>
                <w:lang w:eastAsia="en-US"/>
              </w:rPr>
              <w:t>IF A.4.1-1/1 AND A.4.5-1/15 AND A.4.5-1/32 THEN R ELSE N/A</w:t>
            </w:r>
          </w:p>
        </w:tc>
      </w:tr>
      <w:tr w:rsidR="00D0766E" w:rsidRPr="00A564B4" w14:paraId="481F79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A564B4" w:rsidRDefault="00D0766E" w:rsidP="00177262">
            <w:pPr>
              <w:pStyle w:val="TAN"/>
              <w:rPr>
                <w:lang w:eastAsia="en-US"/>
              </w:rPr>
            </w:pPr>
            <w:r w:rsidRPr="00A564B4">
              <w:rPr>
                <w:lang w:eastAsia="en-US"/>
              </w:rPr>
              <w:t>C210</w:t>
            </w:r>
            <w:r w:rsidRPr="00A564B4">
              <w:rPr>
                <w:lang w:eastAsia="en-US"/>
              </w:rPr>
              <w:tab/>
            </w:r>
            <w:r w:rsidRPr="00A564B4">
              <w:rPr>
                <w:rFonts w:eastAsia="Malgun Gothic"/>
                <w:lang w:eastAsia="en-US"/>
              </w:rPr>
              <w:t xml:space="preserve">IF A.4.1-1/2 </w:t>
            </w:r>
            <w:r w:rsidR="00976103" w:rsidRPr="00A564B4">
              <w:rPr>
                <w:rFonts w:eastAsia="Malgun Gothic"/>
              </w:rPr>
              <w:t xml:space="preserve">AND </w:t>
            </w:r>
            <w:r w:rsidR="00976103" w:rsidRPr="00A564B4">
              <w:rPr>
                <w:rFonts w:eastAsia="PMingLiU"/>
                <w:lang w:eastAsia="zh-TW"/>
              </w:rPr>
              <w:t xml:space="preserve">A.4.5-1/14 </w:t>
            </w:r>
            <w:r w:rsidRPr="00A564B4">
              <w:rPr>
                <w:rFonts w:eastAsia="Malgun Gothic"/>
                <w:lang w:eastAsia="en-US"/>
              </w:rPr>
              <w:t>AND A.4.5-1/32 THEN R ELSE N/A</w:t>
            </w:r>
          </w:p>
        </w:tc>
      </w:tr>
      <w:tr w:rsidR="00D0766E" w:rsidRPr="00A564B4" w14:paraId="1E73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A564B4" w:rsidRDefault="00D0766E" w:rsidP="00B4437C">
            <w:pPr>
              <w:pStyle w:val="TAN"/>
              <w:rPr>
                <w:lang w:eastAsia="zh-TW"/>
              </w:rPr>
            </w:pPr>
            <w:r w:rsidRPr="00A564B4">
              <w:rPr>
                <w:lang w:eastAsia="en-US"/>
              </w:rPr>
              <w:t>C211</w:t>
            </w:r>
            <w:r w:rsidRPr="00A564B4">
              <w:rPr>
                <w:lang w:eastAsia="en-US"/>
              </w:rPr>
              <w:tab/>
              <w:t>IF (A.4.1-1/1 OR A.4.1-1/2) AND (A.4.6.3-1/</w:t>
            </w:r>
            <w:r w:rsidR="00765A70" w:rsidRPr="00A564B4">
              <w:rPr>
                <w:lang w:eastAsia="zh-TW"/>
              </w:rPr>
              <w:t>6</w:t>
            </w:r>
            <w:r w:rsidR="00765A70" w:rsidRPr="00A564B4">
              <w:t xml:space="preserve"> </w:t>
            </w:r>
            <w:r w:rsidR="00765A70" w:rsidRPr="00A564B4">
              <w:rPr>
                <w:lang w:eastAsia="zh-TW"/>
              </w:rPr>
              <w:t xml:space="preserve">OR A.4.6.3-1/7 OR A.4.6.3-1/9 </w:t>
            </w:r>
            <w:r w:rsidRPr="00A564B4">
              <w:rPr>
                <w:lang w:eastAsia="en-US"/>
              </w:rPr>
              <w:t xml:space="preserve">OR </w:t>
            </w:r>
            <w:r w:rsidR="00765A70" w:rsidRPr="00A564B4">
              <w:rPr>
                <w:lang w:eastAsia="zh-TW"/>
              </w:rPr>
              <w:t>A.4.6.3-1/10</w:t>
            </w:r>
            <w:r w:rsidRPr="00A564B4">
              <w:rPr>
                <w:lang w:eastAsia="zh-TW"/>
              </w:rPr>
              <w:t xml:space="preserve"> OR A.4.6.3-1/11</w:t>
            </w:r>
            <w:r w:rsidR="00765A70" w:rsidRPr="00A564B4">
              <w:rPr>
                <w:lang w:eastAsia="zh-TW"/>
              </w:rPr>
              <w:t xml:space="preserve"> OR A.4.6.3-1/12</w:t>
            </w:r>
            <w:r w:rsidRPr="00A564B4">
              <w:rPr>
                <w:lang w:eastAsia="en-US"/>
              </w:rPr>
              <w:t>) THEN R ELSE N/A</w:t>
            </w:r>
          </w:p>
        </w:tc>
      </w:tr>
      <w:tr w:rsidR="00D0766E" w:rsidRPr="00A564B4" w14:paraId="70FA08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A564B4" w:rsidRDefault="00D0766E" w:rsidP="00A3357E">
            <w:pPr>
              <w:pStyle w:val="TAN"/>
              <w:rPr>
                <w:lang w:eastAsia="en-US"/>
              </w:rPr>
            </w:pPr>
            <w:r w:rsidRPr="00A564B4">
              <w:rPr>
                <w:lang w:eastAsia="zh-TW"/>
              </w:rPr>
              <w:t>C212</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00052612" w:rsidRPr="00A564B4">
              <w:rPr>
                <w:lang w:eastAsia="en-US"/>
              </w:rPr>
              <w:t>9</w:t>
            </w:r>
            <w:r w:rsidR="00052612" w:rsidRPr="00A564B4">
              <w:t xml:space="preserve"> OR A.4.6.3-1/10 </w:t>
            </w:r>
            <w:r w:rsidRPr="00A564B4">
              <w:rPr>
                <w:lang w:eastAsia="en-US"/>
              </w:rPr>
              <w:t>OR</w:t>
            </w:r>
            <w:r w:rsidRPr="00A564B4">
              <w:rPr>
                <w:lang w:eastAsia="zh-TW"/>
              </w:rPr>
              <w:t xml:space="preserve"> </w:t>
            </w:r>
            <w:r w:rsidR="00052612" w:rsidRPr="00A564B4">
              <w:t>A.4.6.3-1/11</w:t>
            </w:r>
            <w:r w:rsidRPr="00A564B4">
              <w:rPr>
                <w:lang w:eastAsia="zh-TW"/>
              </w:rPr>
              <w:t xml:space="preserve"> </w:t>
            </w:r>
            <w:r w:rsidR="0071248E" w:rsidRPr="00A564B4">
              <w:rPr>
                <w:lang w:eastAsia="zh-TW"/>
              </w:rPr>
              <w:t>OR</w:t>
            </w:r>
            <w:r w:rsidRPr="00A564B4">
              <w:rPr>
                <w:lang w:eastAsia="en-US"/>
              </w:rPr>
              <w:t xml:space="preserve"> A.4.6.3-1/</w:t>
            </w:r>
            <w:r w:rsidR="00052612" w:rsidRPr="00A564B4">
              <w:rPr>
                <w:lang w:eastAsia="en-US"/>
              </w:rPr>
              <w:t>12</w:t>
            </w:r>
            <w:r w:rsidRPr="00A564B4">
              <w:rPr>
                <w:lang w:eastAsia="en-US"/>
              </w:rPr>
              <w:t>)) THEN R ELSE N/A</w:t>
            </w:r>
          </w:p>
        </w:tc>
      </w:tr>
      <w:tr w:rsidR="00F94BCB" w:rsidRPr="00A564B4" w14:paraId="6D671E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A564B4" w:rsidRDefault="00F94BCB" w:rsidP="00C32DB2">
            <w:pPr>
              <w:pStyle w:val="TAN"/>
              <w:rPr>
                <w:lang w:eastAsia="en-US"/>
              </w:rPr>
            </w:pPr>
            <w:r w:rsidRPr="00A564B4">
              <w:rPr>
                <w:lang w:eastAsia="en-US"/>
              </w:rPr>
              <w:t>C212a</w:t>
            </w:r>
            <w:r w:rsidRPr="00A564B4">
              <w:rPr>
                <w:lang w:eastAsia="en-US"/>
              </w:rPr>
              <w:tab/>
              <w:t>IF (A.4.1-1/1 AND (A.4.3-4/8 OR A.4.3-4/11 OR A.4.3-4/12) AND (A.4.6.3-1/13 OR A.4.6.3-1/15 OR A.4.6.3-1/16 OR A.4.6.3-1/17 OR A.4.6.3-1/18 OR A.4.6.2-1/6 OR A.4.6.2-1/7 OR A.4.6.2-1/8)) THEN R ELSE N/A</w:t>
            </w:r>
          </w:p>
        </w:tc>
      </w:tr>
      <w:tr w:rsidR="00F94BCB" w:rsidRPr="00A564B4" w14:paraId="27CEDC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A564B4" w:rsidRDefault="00F94BCB" w:rsidP="00C32DB2">
            <w:pPr>
              <w:pStyle w:val="TAN"/>
              <w:rPr>
                <w:lang w:eastAsia="en-US"/>
              </w:rPr>
            </w:pPr>
            <w:r w:rsidRPr="00A564B4">
              <w:rPr>
                <w:lang w:eastAsia="en-US"/>
              </w:rPr>
              <w:t>C212b</w:t>
            </w:r>
            <w:r w:rsidRPr="00A564B4">
              <w:rPr>
                <w:lang w:eastAsia="en-US"/>
              </w:rPr>
              <w:tab/>
              <w:t>IF (A.4.1-1/1 AND (A.4.3-4/8 OR A.4.3-4/11 OR A.4.3-4/12) AND (A.4.6.3-1/14)) THEN R ELSE N/A</w:t>
            </w:r>
          </w:p>
        </w:tc>
      </w:tr>
      <w:tr w:rsidR="00D0766E" w:rsidRPr="00A564B4" w14:paraId="1735E8B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A564B4" w:rsidRDefault="00D0766E" w:rsidP="004160C8">
            <w:pPr>
              <w:pStyle w:val="TAN"/>
              <w:rPr>
                <w:lang w:eastAsia="zh-TW"/>
              </w:rPr>
            </w:pPr>
            <w:r w:rsidRPr="00A564B4">
              <w:rPr>
                <w:lang w:eastAsia="zh-TW"/>
              </w:rPr>
              <w:t>C21</w:t>
            </w:r>
            <w:r w:rsidRPr="00A564B4">
              <w:rPr>
                <w:lang w:eastAsia="ko-KR"/>
              </w:rPr>
              <w:t>3</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(NOT A.4.5-1/18) AND</w:t>
            </w:r>
            <w:r w:rsidRPr="00A564B4">
              <w:rPr>
                <w:lang w:eastAsia="en-US"/>
              </w:rPr>
              <w:t xml:space="preserve"> (</w:t>
            </w:r>
            <w:r w:rsidRPr="00A564B4">
              <w:rPr>
                <w:lang w:eastAsia="ko-KR"/>
              </w:rPr>
              <w:t xml:space="preserve">A.4.6-1/3 </w:t>
            </w:r>
            <w:r w:rsidR="00846980" w:rsidRPr="00A564B4">
              <w:t xml:space="preserve">OR </w:t>
            </w:r>
            <w:r w:rsidR="00846980" w:rsidRPr="00A564B4">
              <w:rPr>
                <w:lang w:eastAsia="en-US"/>
              </w:rPr>
              <w:t>A.4.6.</w:t>
            </w:r>
            <w:r w:rsidR="00846980" w:rsidRPr="00A564B4">
              <w:t>1</w:t>
            </w:r>
            <w:r w:rsidR="00846980" w:rsidRPr="00A564B4">
              <w:rPr>
                <w:lang w:eastAsia="en-US"/>
              </w:rPr>
              <w:t>-1</w:t>
            </w:r>
            <w:r w:rsidR="00846980" w:rsidRPr="00A564B4">
              <w:t xml:space="preserve">/4 </w:t>
            </w:r>
            <w:r w:rsidRPr="00A564B4">
              <w:rPr>
                <w:lang w:eastAsia="en-US"/>
              </w:rPr>
              <w:t>OR A.4.6.2-1/</w:t>
            </w:r>
            <w:r w:rsidR="00846980" w:rsidRPr="00A564B4">
              <w:rPr>
                <w:lang w:eastAsia="en-US"/>
              </w:rPr>
              <w:t>4</w:t>
            </w:r>
            <w:r w:rsidR="00846980" w:rsidRPr="00A564B4">
              <w:rPr>
                <w:lang w:eastAsia="ko-KR"/>
              </w:rPr>
              <w:t xml:space="preserve"> </w:t>
            </w:r>
            <w:r w:rsidR="00846980" w:rsidRPr="00A564B4">
              <w:rPr>
                <w:lang w:eastAsia="en-US"/>
              </w:rPr>
              <w:t>OR A.4.6.2-1/</w:t>
            </w:r>
            <w:r w:rsidR="00846980"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0071248E" w:rsidRPr="00A564B4">
              <w:rPr>
                <w:lang w:eastAsia="en-US"/>
              </w:rPr>
              <w:t xml:space="preserve"> </w:t>
            </w:r>
            <w:r w:rsidRPr="00A564B4">
              <w:rPr>
                <w:lang w:eastAsia="en-US"/>
              </w:rPr>
              <w:t>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THEN R ELSE N/A</w:t>
            </w:r>
          </w:p>
        </w:tc>
      </w:tr>
      <w:tr w:rsidR="00717F50" w:rsidRPr="00A564B4" w14:paraId="38E3C2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A564B4" w:rsidRDefault="00717F50" w:rsidP="0082655E">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xml:space="preserve"> OR A.4.3-4</w:t>
            </w:r>
            <w:r w:rsidRPr="00A564B4">
              <w:rPr>
                <w:lang w:eastAsia="ko-KR"/>
              </w:rPr>
              <w:t>a</w:t>
            </w:r>
            <w:r w:rsidRPr="00A564B4">
              <w:rPr>
                <w:lang w:eastAsia="en-US"/>
              </w:rPr>
              <w:t>/1</w:t>
            </w:r>
            <w:r w:rsidRPr="00A564B4">
              <w:rPr>
                <w:lang w:eastAsia="ko-KR"/>
              </w:rPr>
              <w:t>1</w:t>
            </w:r>
            <w:r w:rsidRPr="00A564B4">
              <w:rPr>
                <w:lang w:eastAsia="en-US"/>
              </w:rPr>
              <w:t>)) THEN R ELSE N/A</w:t>
            </w:r>
          </w:p>
        </w:tc>
      </w:tr>
      <w:tr w:rsidR="00D0766E" w:rsidRPr="00A564B4" w14:paraId="5B23B8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A564B4" w:rsidRDefault="00D0766E" w:rsidP="00B4437C">
            <w:pPr>
              <w:pStyle w:val="TAN"/>
              <w:rPr>
                <w:lang w:eastAsia="zh-CN"/>
              </w:rPr>
            </w:pPr>
            <w:r w:rsidRPr="00A564B4">
              <w:rPr>
                <w:lang w:eastAsia="zh-CN"/>
              </w:rPr>
              <w:t>C214</w:t>
            </w:r>
            <w:r w:rsidRPr="00A564B4">
              <w:rPr>
                <w:lang w:eastAsia="zh-CN"/>
              </w:rPr>
              <w:tab/>
              <w:t>IF (A.4.1-1/1 AND (</w:t>
            </w:r>
            <w:r w:rsidR="0071248E" w:rsidRPr="00A564B4">
              <w:rPr>
                <w:lang w:eastAsia="zh-CN"/>
              </w:rPr>
              <w:t>A.</w:t>
            </w:r>
            <w:r w:rsidRPr="00A564B4">
              <w:rPr>
                <w:lang w:eastAsia="zh-CN"/>
              </w:rPr>
              <w:t>4.6.3-1/6 OR A.4.6.3-1/7 OR A.4.6.3-1/10 OR A.4.6.2-1/4 OR A.4.6.2-1/5) AND (A.4.3-4/8 OR A.4.3-4/9 OR A.4.3-4/10 OR A.4.3-4/11 OR A.4.3-4/12)) THEN R ELSE N/A</w:t>
            </w:r>
          </w:p>
        </w:tc>
      </w:tr>
      <w:tr w:rsidR="00A57CE8" w:rsidRPr="00A564B4" w14:paraId="68A5CB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A564B4" w:rsidRDefault="00A57CE8" w:rsidP="003372C6">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D0766E" w:rsidRPr="00A564B4" w14:paraId="579F5A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A564B4" w:rsidRDefault="00D0766E" w:rsidP="00B4437C">
            <w:pPr>
              <w:pStyle w:val="TAN"/>
              <w:rPr>
                <w:lang w:eastAsia="en-US"/>
              </w:rPr>
            </w:pPr>
            <w:r w:rsidRPr="00A564B4">
              <w:rPr>
                <w:lang w:eastAsia="zh-CN"/>
              </w:rPr>
              <w:t>C216</w:t>
            </w:r>
            <w:r w:rsidRPr="00A564B4">
              <w:rPr>
                <w:lang w:eastAsia="zh-CN"/>
              </w:rPr>
              <w:tab/>
              <w:t xml:space="preserve">IF (A.4.1-1/1 AND </w:t>
            </w:r>
            <w:r w:rsidR="0071248E" w:rsidRPr="00A564B4">
              <w:rPr>
                <w:lang w:eastAsia="zh-CN"/>
              </w:rPr>
              <w:t>A.</w:t>
            </w:r>
            <w:r w:rsidRPr="00A564B4">
              <w:rPr>
                <w:lang w:eastAsia="zh-CN"/>
              </w:rPr>
              <w:t>4.6.3-1/14 AND (A.4.3-4/8 OR A.4.3-4/11 OR A.4.3-4/12)) THEN R ELSE N/A</w:t>
            </w:r>
          </w:p>
        </w:tc>
      </w:tr>
      <w:tr w:rsidR="00B323C8" w:rsidRPr="00A564B4" w14:paraId="5A0F93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A564B4" w:rsidRDefault="0094043F" w:rsidP="00F50A53">
            <w:pPr>
              <w:pStyle w:val="TAN"/>
              <w:rPr>
                <w:lang w:eastAsia="en-US"/>
              </w:rPr>
            </w:pPr>
            <w:r w:rsidRPr="00A564B4">
              <w:rPr>
                <w:lang w:eastAsia="en-US"/>
              </w:rPr>
              <w:t>C217</w:t>
            </w:r>
            <w:r w:rsidR="00B323C8" w:rsidRPr="00A564B4">
              <w:rPr>
                <w:lang w:eastAsia="en-US"/>
              </w:rPr>
              <w:tab/>
            </w:r>
            <w:r w:rsidR="00B323C8" w:rsidRPr="00A564B4">
              <w:rPr>
                <w:rFonts w:eastAsia="Malgun Gothic"/>
                <w:lang w:eastAsia="en-US"/>
              </w:rPr>
              <w:t>IF A.4.1-1/2 AND A.4.5-1/15 AND A.4.5-1/32 THEN R ELSE N/A</w:t>
            </w:r>
          </w:p>
        </w:tc>
      </w:tr>
      <w:tr w:rsidR="00B323C8" w:rsidRPr="00A564B4" w14:paraId="35A2D3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A564B4" w:rsidRDefault="0094043F" w:rsidP="008432EA">
            <w:pPr>
              <w:pStyle w:val="TAN"/>
              <w:rPr>
                <w:lang w:eastAsia="en-US"/>
              </w:rPr>
            </w:pPr>
            <w:r w:rsidRPr="00A564B4">
              <w:rPr>
                <w:lang w:eastAsia="zh-CN"/>
              </w:rPr>
              <w:t>C218</w:t>
            </w:r>
            <w:r w:rsidR="00B323C8" w:rsidRPr="00A564B4">
              <w:rPr>
                <w:lang w:eastAsia="zh-CN"/>
              </w:rPr>
              <w:tab/>
            </w:r>
            <w:r w:rsidR="00B323C8" w:rsidRPr="00A564B4">
              <w:rPr>
                <w:rFonts w:eastAsia="Malgun Gothic"/>
                <w:lang w:eastAsia="en-US"/>
              </w:rPr>
              <w:t xml:space="preserve">IF A.4.1-1/1 AND A.4.5-1/15 AND A.4.5-1/32 </w:t>
            </w:r>
            <w:r w:rsidR="00B323C8" w:rsidRPr="00A564B4">
              <w:rPr>
                <w:lang w:eastAsia="zh-CN"/>
              </w:rPr>
              <w:t xml:space="preserve">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00B323C8" w:rsidRPr="00A564B4">
              <w:rPr>
                <w:lang w:eastAsia="zh-CN"/>
              </w:rPr>
              <w:t xml:space="preserve"> </w:t>
            </w:r>
            <w:r w:rsidR="00B323C8" w:rsidRPr="00A564B4">
              <w:rPr>
                <w:rFonts w:eastAsia="Malgun Gothic"/>
                <w:lang w:eastAsia="en-US"/>
              </w:rPr>
              <w:t>THEN R ELSE N/A</w:t>
            </w:r>
          </w:p>
        </w:tc>
      </w:tr>
      <w:tr w:rsidR="00B323C8" w:rsidRPr="00A564B4" w14:paraId="7F7832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A564B4" w:rsidRDefault="0094043F" w:rsidP="008432EA">
            <w:pPr>
              <w:pStyle w:val="TAN"/>
              <w:rPr>
                <w:lang w:eastAsia="en-US"/>
              </w:rPr>
            </w:pPr>
            <w:r w:rsidRPr="00A564B4">
              <w:rPr>
                <w:lang w:eastAsia="zh-CN"/>
              </w:rPr>
              <w:t>C219</w:t>
            </w:r>
            <w:r w:rsidR="00B323C8" w:rsidRPr="00A564B4">
              <w:rPr>
                <w:lang w:eastAsia="zh-CN"/>
              </w:rPr>
              <w:tab/>
            </w:r>
            <w:r w:rsidR="00B323C8" w:rsidRPr="00A564B4">
              <w:rPr>
                <w:rFonts w:eastAsia="Malgun Gothic"/>
                <w:lang w:eastAsia="en-US"/>
              </w:rPr>
              <w:t>IF A.4.1-1/2 AND A.4.5-1/32</w:t>
            </w:r>
            <w:r w:rsidR="00B323C8"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00B323C8" w:rsidRPr="00A564B4">
              <w:rPr>
                <w:rFonts w:eastAsia="Malgun Gothic"/>
                <w:lang w:eastAsia="en-US"/>
              </w:rPr>
              <w:t xml:space="preserve"> THEN R ELSE N/A</w:t>
            </w:r>
          </w:p>
        </w:tc>
      </w:tr>
      <w:tr w:rsidR="00C768F5" w:rsidRPr="00A564B4" w14:paraId="71CDAC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A564B4" w:rsidRDefault="00C768F5" w:rsidP="00F50A53">
            <w:pPr>
              <w:pStyle w:val="TAN"/>
              <w:rPr>
                <w:lang w:eastAsia="zh-CN"/>
              </w:rPr>
            </w:pPr>
            <w:r w:rsidRPr="00A564B4">
              <w:rPr>
                <w:lang w:eastAsia="en-US"/>
              </w:rPr>
              <w:t>C220</w:t>
            </w:r>
            <w:r w:rsidRPr="00A564B4">
              <w:rPr>
                <w:lang w:eastAsia="en-US"/>
              </w:rPr>
              <w:tab/>
              <w:t xml:space="preserve">IF </w:t>
            </w:r>
            <w:r w:rsidR="00A53E0E" w:rsidRPr="00A564B4">
              <w:rPr>
                <w:rFonts w:eastAsia="Malgun Gothic"/>
                <w:lang w:eastAsia="en-US"/>
              </w:rPr>
              <w:t xml:space="preserve">A.4.1-1/1 AND </w:t>
            </w:r>
            <w:r w:rsidRPr="00A564B4">
              <w:rPr>
                <w:lang w:eastAsia="en-US"/>
              </w:rPr>
              <w:t>(A.4.5-1/37 AND A.4.5-1/</w:t>
            </w:r>
            <w:r w:rsidR="00A53E0E" w:rsidRPr="00A564B4">
              <w:rPr>
                <w:lang w:eastAsia="en-US"/>
              </w:rPr>
              <w:t>46</w:t>
            </w:r>
            <w:r w:rsidRPr="00A564B4">
              <w:rPr>
                <w:lang w:eastAsia="en-US"/>
              </w:rPr>
              <w:t>) THEN R ELSE N/A</w:t>
            </w:r>
          </w:p>
        </w:tc>
      </w:tr>
      <w:tr w:rsidR="004A1103" w:rsidRPr="00A564B4" w14:paraId="7B6629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A564B4" w:rsidRDefault="004A1103" w:rsidP="009C0AAF">
            <w:pPr>
              <w:pStyle w:val="TAN"/>
              <w:rPr>
                <w:rFonts w:eastAsia="PMingLiU"/>
                <w:lang w:eastAsia="zh-TW"/>
              </w:rPr>
            </w:pPr>
            <w:r w:rsidRPr="00A564B4">
              <w:rPr>
                <w:rFonts w:eastAsia="PMingLiU"/>
                <w:lang w:eastAsia="zh-TW"/>
              </w:rPr>
              <w:t>C</w:t>
            </w:r>
            <w:r w:rsidR="009C0AAF" w:rsidRPr="00A564B4">
              <w:rPr>
                <w:rFonts w:eastAsia="PMingLiU"/>
                <w:lang w:eastAsia="zh-TW"/>
              </w:rPr>
              <w:t>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009310E3" w:rsidRPr="00A564B4">
              <w:rPr>
                <w:lang w:eastAsia="zh-CN"/>
              </w:rPr>
              <w:t xml:space="preserve"> A.4.6.3-1/</w:t>
            </w:r>
            <w:r w:rsidR="009310E3" w:rsidRPr="00A564B4">
              <w:rPr>
                <w:rFonts w:eastAsia="PMingLiU"/>
                <w:lang w:eastAsia="zh-TW"/>
              </w:rPr>
              <w:t>1</w:t>
            </w:r>
            <w:r w:rsidR="009310E3" w:rsidRPr="00A564B4">
              <w:t>8</w:t>
            </w:r>
            <w:r w:rsidR="009310E3" w:rsidRPr="00A564B4">
              <w:rPr>
                <w:rFonts w:eastAsia="PMingLiU"/>
                <w:lang w:eastAsia="zh-TW"/>
              </w:rPr>
              <w:t xml:space="preserve"> OR</w:t>
            </w:r>
            <w:r w:rsidRPr="00A564B4">
              <w:rPr>
                <w:rFonts w:eastAsia="PMingLiU"/>
                <w:lang w:eastAsia="zh-TW"/>
              </w:rPr>
              <w:t xml:space="preserve">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F35CFB" w:rsidRPr="00A564B4" w14:paraId="4872B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A564B4" w:rsidRDefault="00F35CFB" w:rsidP="007605D6">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4A1103" w:rsidRPr="00A564B4" w14:paraId="387E5F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A564B4" w:rsidRDefault="009C0AAF" w:rsidP="0039583B">
            <w:pPr>
              <w:pStyle w:val="TAN"/>
              <w:rPr>
                <w:rFonts w:eastAsia="PMingLiU"/>
                <w:lang w:eastAsia="zh-TW"/>
              </w:rPr>
            </w:pPr>
            <w:r w:rsidRPr="00A564B4">
              <w:rPr>
                <w:rFonts w:eastAsia="PMingLiU"/>
                <w:lang w:eastAsia="zh-TW"/>
              </w:rPr>
              <w:t>C222</w:t>
            </w:r>
            <w:r w:rsidR="004A1103" w:rsidRPr="00A564B4">
              <w:rPr>
                <w:rFonts w:eastAsia="PMingLiU"/>
                <w:lang w:eastAsia="zh-TW"/>
              </w:rPr>
              <w:tab/>
            </w:r>
            <w:r w:rsidR="004A1103" w:rsidRPr="00A564B4">
              <w:rPr>
                <w:lang w:eastAsia="en-US"/>
              </w:rPr>
              <w:t>IF ((A.4.1-1/1 OR A.4.1-1/2) AND A.4.6.3-1/14) OR (A.4.1-1/2 AND A.4.6.1-1/5) THEN R ELSE N/A</w:t>
            </w:r>
          </w:p>
        </w:tc>
      </w:tr>
      <w:tr w:rsidR="004A1103" w:rsidRPr="00A564B4" w14:paraId="7C6713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A564B4" w:rsidRDefault="004A1103" w:rsidP="0071248E">
            <w:pPr>
              <w:pStyle w:val="TAN"/>
              <w:rPr>
                <w:rFonts w:eastAsia="PMingLiU"/>
                <w:lang w:eastAsia="zh-TW"/>
              </w:rPr>
            </w:pPr>
            <w:r w:rsidRPr="00A564B4">
              <w:rPr>
                <w:rFonts w:eastAsia="PMingLiU"/>
                <w:lang w:eastAsia="zh-TW"/>
              </w:rPr>
              <w:t>C</w:t>
            </w:r>
            <w:r w:rsidR="009C0AAF" w:rsidRPr="00A564B4">
              <w:rPr>
                <w:rFonts w:eastAsia="PMingLiU"/>
                <w:lang w:eastAsia="zh-TW"/>
              </w:rPr>
              <w:t>223</w:t>
            </w:r>
            <w:r w:rsidRPr="00A564B4">
              <w:rPr>
                <w:rFonts w:eastAsia="PMingLiU"/>
                <w:lang w:eastAsia="zh-TW"/>
              </w:rPr>
              <w:tab/>
            </w:r>
            <w:r w:rsidRPr="00A564B4">
              <w:rPr>
                <w:lang w:eastAsia="en-US"/>
              </w:rPr>
              <w:t>IF (A.4.1-1/1 AND A.4.1-1/2) AND A.4.6-1/</w:t>
            </w:r>
            <w:r w:rsidRPr="00A564B4">
              <w:rPr>
                <w:rFonts w:eastAsia="PMingLiU"/>
                <w:lang w:eastAsia="zh-TW"/>
              </w:rPr>
              <w:t>4</w:t>
            </w:r>
            <w:r w:rsidRPr="00A564B4">
              <w:rPr>
                <w:lang w:eastAsia="en-US"/>
              </w:rPr>
              <w:t xml:space="preserve"> THEN R ELSE N/A</w:t>
            </w:r>
          </w:p>
        </w:tc>
      </w:tr>
      <w:tr w:rsidR="008968FC" w:rsidRPr="00A564B4" w14:paraId="66A672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A564B4" w:rsidRDefault="008968FC" w:rsidP="008968FC">
            <w:pPr>
              <w:pStyle w:val="TAN"/>
              <w:rPr>
                <w:lang w:eastAsia="en-US"/>
              </w:rPr>
            </w:pPr>
            <w:r w:rsidRPr="00A564B4">
              <w:rPr>
                <w:lang w:eastAsia="ko-KR"/>
              </w:rPr>
              <w:t>C224</w:t>
            </w:r>
            <w:r w:rsidRPr="00A564B4">
              <w:rPr>
                <w:lang w:eastAsia="ko-KR"/>
              </w:rPr>
              <w:tab/>
              <w:t>IF A.4.2-1/8 THEN R ELSE N/A</w:t>
            </w:r>
          </w:p>
        </w:tc>
      </w:tr>
      <w:tr w:rsidR="008968FC" w:rsidRPr="00A564B4" w14:paraId="6867D3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A564B4" w:rsidRDefault="008968FC" w:rsidP="008968FC">
            <w:pPr>
              <w:pStyle w:val="TAN"/>
              <w:rPr>
                <w:lang w:eastAsia="en-US"/>
              </w:rPr>
            </w:pPr>
            <w:r w:rsidRPr="00A564B4">
              <w:rPr>
                <w:lang w:eastAsia="ko-KR"/>
              </w:rPr>
              <w:t>C225</w:t>
            </w:r>
            <w:r w:rsidRPr="00A564B4">
              <w:rPr>
                <w:lang w:eastAsia="ko-KR"/>
              </w:rPr>
              <w:tab/>
              <w:t>IF (</w:t>
            </w:r>
            <w:r w:rsidRPr="00A564B4">
              <w:rPr>
                <w:lang w:eastAsia="en-US"/>
              </w:rPr>
              <w:t>A.4.2-1/8 AND A.4.5-1/27)</w:t>
            </w:r>
            <w:r w:rsidRPr="00A564B4">
              <w:rPr>
                <w:lang w:eastAsia="ko-KR"/>
              </w:rPr>
              <w:t xml:space="preserve"> THEN R ELSE N/A</w:t>
            </w:r>
          </w:p>
        </w:tc>
      </w:tr>
      <w:tr w:rsidR="009B531C" w:rsidRPr="00A564B4" w14:paraId="1F45B5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A564B4" w:rsidRDefault="009B531C" w:rsidP="003A546C">
            <w:pPr>
              <w:pStyle w:val="TAN"/>
              <w:rPr>
                <w:lang w:eastAsia="en-US"/>
              </w:rPr>
            </w:pPr>
            <w:r w:rsidRPr="00A564B4">
              <w:rPr>
                <w:lang w:eastAsia="en-US"/>
              </w:rPr>
              <w:t>C226</w:t>
            </w:r>
            <w:r w:rsidRPr="00A564B4">
              <w:rPr>
                <w:lang w:eastAsia="en-US"/>
              </w:rPr>
              <w:tab/>
              <w:t>IF (A.4.1-1/1 AND A.4.5-1/37 AND A.4.5-1/46 AND (A.4.3-4/6 OR A.4.3-4/7 OR A.4.3-4a/8)) THEN R ELSE N/A</w:t>
            </w:r>
          </w:p>
        </w:tc>
      </w:tr>
      <w:tr w:rsidR="009B531C" w:rsidRPr="00A564B4" w14:paraId="32F9FC6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A564B4" w:rsidRDefault="009B531C" w:rsidP="003A546C">
            <w:pPr>
              <w:pStyle w:val="TAN"/>
              <w:rPr>
                <w:lang w:eastAsia="en-US"/>
              </w:rPr>
            </w:pPr>
            <w:r w:rsidRPr="00A564B4">
              <w:rPr>
                <w:lang w:eastAsia="en-US"/>
              </w:rPr>
              <w:t>C227</w:t>
            </w:r>
            <w:r w:rsidRPr="00A564B4">
              <w:rPr>
                <w:lang w:eastAsia="en-US"/>
              </w:rPr>
              <w:tab/>
            </w:r>
            <w:r w:rsidR="00D560A9" w:rsidRPr="00A564B4">
              <w:t xml:space="preserve">IF </w:t>
            </w:r>
            <w:r w:rsidRPr="00A564B4">
              <w:rPr>
                <w:lang w:eastAsia="en-US"/>
              </w:rPr>
              <w:t>(</w:t>
            </w:r>
            <w:r w:rsidR="002A4158" w:rsidRPr="00A564B4">
              <w:rPr>
                <w:lang w:eastAsia="en-US"/>
              </w:rPr>
              <w:t>A.4.5-</w:t>
            </w:r>
            <w:r w:rsidR="00490D1C" w:rsidRPr="00A564B4">
              <w:rPr>
                <w:lang w:eastAsia="en-US"/>
              </w:rPr>
              <w:t>8</w:t>
            </w:r>
            <w:r w:rsidR="002A4158" w:rsidRPr="00A564B4">
              <w:rPr>
                <w:lang w:eastAsia="en-US"/>
              </w:rPr>
              <w:t>/1</w:t>
            </w:r>
            <w:r w:rsidRPr="00A564B4">
              <w:rPr>
                <w:lang w:eastAsia="en-US"/>
              </w:rPr>
              <w:t xml:space="preserve"> AND (A.4.6.1-1/1 OR A.4.6.1-1/2 OR A.4.6.3-1/1) AND (A.4.3-4/9 OR A.4.3-4/10 OR A.4.3-4/11 OR A.4.3-4/12 OR A.4.3-4a/4 OR A.4.3-4a/5 OR A.4.3-4a/6 OR A.4.3-4a/7 OR A.4.3-4a/10)) THEN R ELSE N/A</w:t>
            </w:r>
          </w:p>
        </w:tc>
      </w:tr>
      <w:tr w:rsidR="009B531C" w:rsidRPr="00A564B4" w14:paraId="415ACD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A564B4" w:rsidRDefault="009B531C" w:rsidP="003A546C">
            <w:pPr>
              <w:pStyle w:val="TAN"/>
              <w:rPr>
                <w:lang w:eastAsia="en-US"/>
              </w:rPr>
            </w:pPr>
            <w:r w:rsidRPr="00A564B4">
              <w:rPr>
                <w:lang w:eastAsia="en-US"/>
              </w:rPr>
              <w:t>C228</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/1</w:t>
            </w:r>
            <w:r w:rsidRPr="00A564B4">
              <w:rPr>
                <w:lang w:eastAsia="en-US"/>
              </w:rPr>
              <w:t xml:space="preserve"> AND A.4.6.2-1/1 AND (A.4.3-4/9 OR A.4.3-4/10 OR A.4.3-4/11 OR A.4.3-4/12 OR A.4.3-4a/4 OR A.4.3-4a/5 OR A.4.3-4a/6 OR A.4.3-4a/7 OR A.4.3-4a/10)) THEN R ELSE N/A</w:t>
            </w:r>
          </w:p>
        </w:tc>
      </w:tr>
      <w:tr w:rsidR="009B531C" w:rsidRPr="00A564B4" w14:paraId="16E624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A564B4" w:rsidRDefault="009B531C" w:rsidP="003A546C">
            <w:pPr>
              <w:pStyle w:val="TAN"/>
              <w:rPr>
                <w:lang w:eastAsia="en-US"/>
              </w:rPr>
            </w:pPr>
            <w:r w:rsidRPr="00A564B4">
              <w:rPr>
                <w:lang w:eastAsia="en-US"/>
              </w:rPr>
              <w:t>C229</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/4</w:t>
            </w:r>
            <w:r w:rsidRPr="00A564B4">
              <w:rPr>
                <w:lang w:eastAsia="en-US"/>
              </w:rPr>
              <w:t xml:space="preserve"> AND (A.4.6.1-1/3 OR A.4.6.3-1/3 OR A.4.6.3-1/4) AND (A.4.3-4/11 OR A.4.3-4/12 OR A.4.3-4a/6 OR A.4.3-4a/7 OR A.4.3-4a/10 OR A.4.3-4a/11 OR A.4.3-4a/13)) THEN R ELSE N/A</w:t>
            </w:r>
          </w:p>
        </w:tc>
      </w:tr>
      <w:tr w:rsidR="009B531C" w:rsidRPr="00A564B4" w14:paraId="39ED32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A564B4" w:rsidRDefault="009B531C" w:rsidP="003A546C">
            <w:pPr>
              <w:pStyle w:val="TAN"/>
              <w:rPr>
                <w:lang w:eastAsia="en-US"/>
              </w:rPr>
            </w:pPr>
            <w:r w:rsidRPr="00A564B4">
              <w:rPr>
                <w:lang w:eastAsia="en-US"/>
              </w:rPr>
              <w:t>C230</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/4</w:t>
            </w:r>
            <w:r w:rsidRPr="00A564B4">
              <w:rPr>
                <w:lang w:eastAsia="en-US"/>
              </w:rPr>
              <w:t xml:space="preserve"> AND (A.4.6.3-1/2 OR A.4.6.2-1/2) AND (A.4.3-4/11 OR A.4.3-4/12 OR A.4.3-4a/6 OR A.4.3-4a/7 OR A.4.3-4a/10 OR A.4.3-4a/11 OR A.4.3-4a/13)) THEN R ELSE N/A</w:t>
            </w:r>
          </w:p>
        </w:tc>
      </w:tr>
      <w:tr w:rsidR="00CE06ED" w:rsidRPr="00A564B4" w14:paraId="4B3D06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A564B4" w:rsidRDefault="00CE06ED" w:rsidP="00180BD5">
            <w:pPr>
              <w:pStyle w:val="TAN"/>
              <w:rPr>
                <w:lang w:eastAsia="en-US"/>
              </w:rPr>
            </w:pPr>
            <w:r w:rsidRPr="00A564B4">
              <w:rPr>
                <w:lang w:eastAsia="en-US"/>
              </w:rPr>
              <w:t>C231</w:t>
            </w:r>
            <w:r w:rsidRPr="00A564B4">
              <w:rPr>
                <w:lang w:eastAsia="en-US"/>
              </w:rPr>
              <w:tab/>
              <w:t>IF ((A.4.1-1/1 AND A.4.1-1/2) AND A.4.6-1/1 AND A.4.5-1/15 AND (A.4.5-1/37 OR A.4.5-1/38) AND A.4.3-7/1 AND (A.4.3-4/5 OR A.4.3-4/6 OR A.4.3-4/7 OR A.4.3-4/8 OR A.4.3-4/9 OR A.4.3-4/10 OR A.4.3-4/11 OR A.4.3-4/12)) THEN R ELSE N/A</w:t>
            </w:r>
          </w:p>
        </w:tc>
      </w:tr>
      <w:tr w:rsidR="00CE06ED" w:rsidRPr="00A564B4" w14:paraId="3008C1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A564B4" w:rsidRDefault="00CE06ED" w:rsidP="00180BD5">
            <w:pPr>
              <w:pStyle w:val="TAN"/>
              <w:rPr>
                <w:lang w:eastAsia="en-US"/>
              </w:rPr>
            </w:pPr>
            <w:r w:rsidRPr="00A564B4">
              <w:rPr>
                <w:lang w:eastAsia="en-US"/>
              </w:rPr>
              <w:t>C232</w:t>
            </w:r>
            <w:r w:rsidRPr="00A564B4">
              <w:rPr>
                <w:lang w:eastAsia="en-US"/>
              </w:rPr>
              <w:tab/>
              <w:t>IF ((A.4.1-1/1 AND A.4.1-1/2) AND A.4.6-1/1 AND A.4.5-1/14 AND (A.4.5-1/37 OR A.4.5-1/38) AND A.4.3-7/1 AND (A.4.3-4/5 OR A.4.3-4/6 OR A.4.3-4/7 OR A.4.3-4/8 OR A.4.3-4/9 OR A.4.3-4/10 OR A.4.3-4/11 OR A.4.3-4/12)) THEN R ELSE N/A</w:t>
            </w:r>
          </w:p>
        </w:tc>
      </w:tr>
      <w:tr w:rsidR="00CE06ED" w:rsidRPr="00A564B4" w14:paraId="7D2D6D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A564B4" w:rsidRDefault="00CE06ED" w:rsidP="00180BD5">
            <w:pPr>
              <w:pStyle w:val="TAN"/>
              <w:rPr>
                <w:lang w:eastAsia="en-US"/>
              </w:rPr>
            </w:pPr>
            <w:r w:rsidRPr="00A564B4">
              <w:rPr>
                <w:lang w:eastAsia="en-US"/>
              </w:rPr>
              <w:t>C233</w:t>
            </w:r>
            <w:r w:rsidRPr="00A564B4">
              <w:rPr>
                <w:lang w:eastAsia="en-US"/>
              </w:rPr>
              <w:tab/>
              <w:t xml:space="preserve">IF ((A.4.1-1/1 AND A.4.1-1/2) AND A.4.6-1/1 AND A.4.5-1/15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6A34C3" w:rsidRPr="00A564B4" w14:paraId="19345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A564B4" w:rsidRDefault="006A34C3" w:rsidP="0019260F">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CE06ED" w:rsidRPr="00A564B4" w14:paraId="4C08E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A564B4" w:rsidRDefault="00CE06ED" w:rsidP="00180BD5">
            <w:pPr>
              <w:pStyle w:val="TAN"/>
              <w:rPr>
                <w:lang w:eastAsia="en-US"/>
              </w:rPr>
            </w:pPr>
            <w:r w:rsidRPr="00A564B4">
              <w:rPr>
                <w:lang w:eastAsia="en-US"/>
              </w:rPr>
              <w:t>C234</w:t>
            </w:r>
            <w:r w:rsidRPr="00A564B4">
              <w:rPr>
                <w:lang w:eastAsia="en-US"/>
              </w:rPr>
              <w:tab/>
              <w:t xml:space="preserve">IF ((A.4.1-1/1 AND A.4.1-1/2) AND A.4.6-1/1 AND A.4.5-1/14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6A34C3" w:rsidRPr="00A564B4" w14:paraId="27B287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A564B4" w:rsidRDefault="006A34C3" w:rsidP="0019260F">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53E0E" w:rsidRPr="00A564B4" w14:paraId="29A1B7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A564B4" w:rsidRDefault="00796A37" w:rsidP="00180BD5">
            <w:pPr>
              <w:pStyle w:val="TAN"/>
              <w:rPr>
                <w:lang w:eastAsia="en-US"/>
              </w:rPr>
            </w:pPr>
            <w:r w:rsidRPr="00A564B4">
              <w:rPr>
                <w:lang w:eastAsia="en-US"/>
              </w:rPr>
              <w:t>C235</w:t>
            </w:r>
            <w:r w:rsidR="00A53E0E" w:rsidRPr="00A564B4">
              <w:rPr>
                <w:lang w:eastAsia="en-US"/>
              </w:rPr>
              <w:tab/>
              <w:t xml:space="preserve">IF </w:t>
            </w:r>
            <w:r w:rsidR="00A53E0E" w:rsidRPr="00A564B4">
              <w:rPr>
                <w:rFonts w:eastAsia="Malgun Gothic"/>
                <w:lang w:eastAsia="en-US"/>
              </w:rPr>
              <w:t xml:space="preserve">A.4.1-1/2 AND </w:t>
            </w:r>
            <w:r w:rsidR="00A53E0E" w:rsidRPr="00A564B4">
              <w:rPr>
                <w:lang w:eastAsia="en-US"/>
              </w:rPr>
              <w:t>(A.4.5-1/3</w:t>
            </w:r>
            <w:r w:rsidR="00D560A9" w:rsidRPr="00A564B4">
              <w:t>8</w:t>
            </w:r>
            <w:r w:rsidR="00A53E0E" w:rsidRPr="00A564B4">
              <w:rPr>
                <w:lang w:eastAsia="en-US"/>
              </w:rPr>
              <w:t xml:space="preserve"> AND A.4.5-1/46) THEN R ELSE N/A</w:t>
            </w:r>
          </w:p>
        </w:tc>
      </w:tr>
      <w:tr w:rsidR="00D560A9" w:rsidRPr="00A564B4" w14:paraId="623577A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A564B4" w:rsidRDefault="00D560A9" w:rsidP="00D560A9">
            <w:pPr>
              <w:pStyle w:val="TAN"/>
            </w:pPr>
            <w:r w:rsidRPr="00A564B4">
              <w:t>C236</w:t>
            </w:r>
            <w:r w:rsidRPr="00A564B4">
              <w:tab/>
              <w:t>IF (</w:t>
            </w:r>
            <w:r w:rsidR="002A4158" w:rsidRPr="00A564B4">
              <w:rPr>
                <w:lang w:eastAsia="en-US"/>
              </w:rPr>
              <w:t>A.4.5-</w:t>
            </w:r>
            <w:r w:rsidR="00490D1C" w:rsidRPr="00A564B4">
              <w:rPr>
                <w:lang w:eastAsia="en-US"/>
              </w:rPr>
              <w:t>8</w:t>
            </w:r>
            <w:r w:rsidR="002A4158" w:rsidRPr="00A564B4">
              <w:rPr>
                <w:lang w:eastAsia="en-US"/>
              </w:rPr>
              <w:t>/7</w:t>
            </w:r>
            <w:r w:rsidRPr="00A564B4">
              <w:t xml:space="preserve"> AND (A.4.6.1-1/4 OR A.4.6.2-1/4 OR A.4.6.2-1/5 OR A.4.6.3-1/6 OR A.4.6.3-1/7 OR A.4.6.3-1/9 OR A.4.6.3-1/10 OR A.4.6.3-1/11 OR A.4.6.3-1/12) AND (A.4.3-4a/10 OR A.4.3-4a/11 OR A.4.3-4a/13 OR A.4.3-4a/14)) THEN R ELSE N/A</w:t>
            </w:r>
          </w:p>
        </w:tc>
      </w:tr>
      <w:tr w:rsidR="00D560A9" w:rsidRPr="00A564B4" w14:paraId="1F10970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A564B4" w:rsidRDefault="00D560A9" w:rsidP="00CD2D40">
            <w:pPr>
              <w:pStyle w:val="TAN"/>
            </w:pPr>
            <w:r w:rsidRPr="00A564B4">
              <w:t>C237</w:t>
            </w:r>
            <w:r w:rsidRPr="00A564B4">
              <w:tab/>
              <w:t>IF (</w:t>
            </w:r>
            <w:r w:rsidR="002A4158" w:rsidRPr="00A564B4">
              <w:rPr>
                <w:lang w:eastAsia="en-US"/>
              </w:rPr>
              <w:t>A.4.5-</w:t>
            </w:r>
            <w:r w:rsidR="00490D1C" w:rsidRPr="00A564B4">
              <w:rPr>
                <w:lang w:eastAsia="en-US"/>
              </w:rPr>
              <w:t>8</w:t>
            </w:r>
            <w:r w:rsidR="002A4158" w:rsidRPr="00A564B4">
              <w:rPr>
                <w:lang w:eastAsia="en-US"/>
              </w:rPr>
              <w:t>/10</w:t>
            </w:r>
            <w:r w:rsidRPr="00A564B4">
              <w:t xml:space="preserve"> AND (A.4.6.1-1/5 OR A.4.6.2-1/6 OR A.4.6.2-1/7 OR A.4.6.2-1/8 OR A.4.6.3-1/8 OR A.4.6.3-1/13 OR A.4.6.3-1/15 OR A.4.6.3-1/16 OR A.4.6.3-1/17) AND (A.4.3-4a/10 OR A.4.3-4a/11 OR A.4.3-4a/13 OR A.4.3-4a/14)) THEN R ELSE N/A</w:t>
            </w:r>
          </w:p>
        </w:tc>
      </w:tr>
      <w:tr w:rsidR="00D560A9" w:rsidRPr="00A564B4" w14:paraId="758FDD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A564B4" w:rsidRDefault="00D560A9" w:rsidP="00D560A9">
            <w:pPr>
              <w:pStyle w:val="TAN"/>
            </w:pPr>
            <w:r w:rsidRPr="00A564B4">
              <w:t>C238</w:t>
            </w:r>
            <w:r w:rsidRPr="00A564B4">
              <w:tab/>
              <w:t>IF (</w:t>
            </w:r>
            <w:r w:rsidR="002A4158" w:rsidRPr="00A564B4">
              <w:rPr>
                <w:lang w:eastAsia="en-US"/>
              </w:rPr>
              <w:t>A.4.5-</w:t>
            </w:r>
            <w:r w:rsidR="00490D1C" w:rsidRPr="00A564B4">
              <w:rPr>
                <w:lang w:eastAsia="en-US"/>
              </w:rPr>
              <w:t>8</w:t>
            </w:r>
            <w:r w:rsidR="002A4158" w:rsidRPr="00A564B4">
              <w:rPr>
                <w:lang w:eastAsia="en-US"/>
              </w:rPr>
              <w:t>/10</w:t>
            </w:r>
            <w:r w:rsidRPr="00A564B4">
              <w:t xml:space="preserve"> AND A.4.6.3-1/14 AND (A.4.3-4a/10 OR A.4.3-4a/11 OR A.4.3-4a/13 OR A.4.3-4a/14)) THEN R ELSE N/A</w:t>
            </w:r>
          </w:p>
        </w:tc>
      </w:tr>
      <w:tr w:rsidR="00D560A9" w:rsidRPr="00A564B4" w14:paraId="0722B4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A564B4" w:rsidRDefault="00D560A9" w:rsidP="00D560A9">
            <w:pPr>
              <w:pStyle w:val="TAN"/>
            </w:pPr>
            <w:r w:rsidRPr="00A564B4">
              <w:t>C239</w:t>
            </w:r>
            <w:r w:rsidRPr="00A564B4">
              <w:tab/>
              <w:t>IF (A.4.1-1/2 AND A.4.5-1/38 AND A.4.5-1/46 AND (A.4.3-4/6 OR A.4.3-4/7 OR A.4.3-4a/8)) THEN R ELSE N/A</w:t>
            </w:r>
          </w:p>
        </w:tc>
      </w:tr>
      <w:tr w:rsidR="00D560A9" w:rsidRPr="00A564B4" w14:paraId="52EAED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A564B4" w:rsidRDefault="00D560A9" w:rsidP="00D560A9">
            <w:pPr>
              <w:pStyle w:val="TAN"/>
            </w:pPr>
            <w:r w:rsidRPr="00A564B4">
              <w:t>C240</w:t>
            </w:r>
            <w:r w:rsidRPr="00A564B4">
              <w:tab/>
              <w:t>IF (</w:t>
            </w:r>
            <w:r w:rsidR="002A4158" w:rsidRPr="00A564B4">
              <w:rPr>
                <w:lang w:eastAsia="en-US"/>
              </w:rPr>
              <w:t>A.4.5-</w:t>
            </w:r>
            <w:r w:rsidR="00490D1C" w:rsidRPr="00A564B4">
              <w:rPr>
                <w:lang w:eastAsia="en-US"/>
              </w:rPr>
              <w:t>8</w:t>
            </w:r>
            <w:r w:rsidR="002A4158" w:rsidRPr="00A564B4">
              <w:rPr>
                <w:lang w:eastAsia="en-US"/>
              </w:rPr>
              <w:t>/2</w:t>
            </w:r>
            <w:r w:rsidRPr="00A564B4">
              <w:t xml:space="preserve"> AND (A.4.6.1-1/1 OR A.4.6.1-1/2 OR A.4.6.3-1/1 OR A.4.6.3-1/5) AND (A.4.3-4/6 OR A.4.3-4/7 OR A.4.3-4a/8)) THEN R ELSE N/A</w:t>
            </w:r>
          </w:p>
        </w:tc>
      </w:tr>
      <w:tr w:rsidR="00D560A9" w:rsidRPr="00A564B4" w14:paraId="37BC65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A564B4" w:rsidRDefault="00D560A9" w:rsidP="00D560A9">
            <w:pPr>
              <w:pStyle w:val="TAN"/>
            </w:pPr>
            <w:r w:rsidRPr="00A564B4">
              <w:t>C241</w:t>
            </w:r>
            <w:r w:rsidRPr="00A564B4">
              <w:tab/>
              <w:t>IF (</w:t>
            </w:r>
            <w:r w:rsidR="002A4158" w:rsidRPr="00A564B4">
              <w:rPr>
                <w:lang w:eastAsia="en-US"/>
              </w:rPr>
              <w:t>A.4.5-</w:t>
            </w:r>
            <w:r w:rsidR="00490D1C" w:rsidRPr="00A564B4">
              <w:rPr>
                <w:lang w:eastAsia="en-US"/>
              </w:rPr>
              <w:t>8</w:t>
            </w:r>
            <w:r w:rsidR="002A4158" w:rsidRPr="00A564B4">
              <w:rPr>
                <w:lang w:eastAsia="en-US"/>
              </w:rPr>
              <w:t>/2</w:t>
            </w:r>
            <w:r w:rsidRPr="00A564B4">
              <w:t xml:space="preserve"> AND A.4.6.1-2/1 AND (A.4.3-4/6 OR A.4.3-4/7 OR A.4.3-4a/8)) THEN R ELSE N/A</w:t>
            </w:r>
          </w:p>
        </w:tc>
      </w:tr>
      <w:tr w:rsidR="00D560A9" w:rsidRPr="00A564B4" w14:paraId="39A26D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A564B4" w:rsidRDefault="00D560A9" w:rsidP="00D560A9">
            <w:pPr>
              <w:pStyle w:val="TAN"/>
            </w:pPr>
            <w:r w:rsidRPr="00A564B4">
              <w:t>C242</w:t>
            </w:r>
            <w:r w:rsidRPr="00A564B4">
              <w:tab/>
              <w:t>IF (</w:t>
            </w:r>
            <w:r w:rsidR="002A4158" w:rsidRPr="00A564B4">
              <w:rPr>
                <w:lang w:eastAsia="en-US"/>
              </w:rPr>
              <w:t>A.4.5-</w:t>
            </w:r>
            <w:r w:rsidR="00490D1C" w:rsidRPr="00A564B4">
              <w:rPr>
                <w:lang w:eastAsia="en-US"/>
              </w:rPr>
              <w:t>8</w:t>
            </w:r>
            <w:r w:rsidR="002A4158" w:rsidRPr="00A564B4">
              <w:rPr>
                <w:lang w:eastAsia="en-US"/>
              </w:rPr>
              <w:t>/5</w:t>
            </w:r>
            <w:r w:rsidRPr="00A564B4">
              <w:t xml:space="preserve"> AND (A.4.6.1-1/3 OR A.4.6.3-1/3 OR A.4.6.3-1/4) AND (A.4.3-4/11 OR A.4.3-4/12 OR A.4.3-4a/6 OR A.4.3-4a/7 OR A.4.3-4a/10 OR A.4.3-4a/11 OR A.4.3-4a/13)) THEN R ELSE N/A</w:t>
            </w:r>
          </w:p>
        </w:tc>
      </w:tr>
      <w:tr w:rsidR="00D560A9" w:rsidRPr="00A564B4" w14:paraId="28FEFF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A564B4" w:rsidRDefault="00D560A9" w:rsidP="00D560A9">
            <w:pPr>
              <w:pStyle w:val="TAN"/>
            </w:pPr>
            <w:r w:rsidRPr="00A564B4">
              <w:t>C243</w:t>
            </w:r>
            <w:r w:rsidRPr="00A564B4">
              <w:tab/>
              <w:t>IF (</w:t>
            </w:r>
            <w:r w:rsidR="002A4158" w:rsidRPr="00A564B4">
              <w:rPr>
                <w:lang w:eastAsia="en-US"/>
              </w:rPr>
              <w:t>A.4.5-</w:t>
            </w:r>
            <w:r w:rsidR="00490D1C" w:rsidRPr="00A564B4">
              <w:rPr>
                <w:lang w:eastAsia="en-US"/>
              </w:rPr>
              <w:t>8</w:t>
            </w:r>
            <w:r w:rsidR="002A4158" w:rsidRPr="00A564B4">
              <w:rPr>
                <w:lang w:eastAsia="en-US"/>
              </w:rPr>
              <w:t>/5</w:t>
            </w:r>
            <w:r w:rsidRPr="00A564B4">
              <w:t xml:space="preserve"> AND (A.4.6.</w:t>
            </w:r>
            <w:r w:rsidR="00490D1C" w:rsidRPr="00A564B4">
              <w:t xml:space="preserve"> 2</w:t>
            </w:r>
            <w:r w:rsidRPr="00A564B4">
              <w:t>-1/</w:t>
            </w:r>
            <w:r w:rsidR="00490D1C" w:rsidRPr="00A564B4">
              <w:t>2</w:t>
            </w:r>
            <w:r w:rsidRPr="00A564B4">
              <w:t xml:space="preserve"> OR A.4.6.3-1/</w:t>
            </w:r>
            <w:r w:rsidR="00490D1C" w:rsidRPr="00A564B4">
              <w:t>2</w:t>
            </w:r>
            <w:r w:rsidRPr="00A564B4">
              <w:t>) AND (A.4.3-4/11 OR A.4.3-4/12 OR A.4.3-4a/6 OR A.4.3-4a/7 OR A.4.3-4a/10 OR A.4.3-4a/11 OR A.4.3-4a/13)) THEN R ELSE N/A</w:t>
            </w:r>
          </w:p>
        </w:tc>
      </w:tr>
      <w:tr w:rsidR="00D560A9" w:rsidRPr="00A564B4" w14:paraId="0BEEDA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A564B4" w:rsidRDefault="00D560A9" w:rsidP="00D560A9">
            <w:pPr>
              <w:pStyle w:val="TAN"/>
            </w:pPr>
            <w:r w:rsidRPr="00A564B4">
              <w:t>C244</w:t>
            </w:r>
            <w:r w:rsidRPr="00A564B4">
              <w:tab/>
              <w:t>IF (</w:t>
            </w:r>
            <w:r w:rsidR="002A4158" w:rsidRPr="00A564B4">
              <w:rPr>
                <w:lang w:eastAsia="en-US"/>
              </w:rPr>
              <w:t>A.4.5-</w:t>
            </w:r>
            <w:r w:rsidR="00490D1C" w:rsidRPr="00A564B4">
              <w:rPr>
                <w:lang w:eastAsia="en-US"/>
              </w:rPr>
              <w:t>8</w:t>
            </w:r>
            <w:r w:rsidR="002A4158" w:rsidRPr="00A564B4">
              <w:rPr>
                <w:lang w:eastAsia="en-US"/>
              </w:rPr>
              <w:t>/8</w:t>
            </w:r>
            <w:r w:rsidRPr="00A564B4">
              <w:t xml:space="preserve"> AND (A.4.6.1-1/4 OR A.4.6.2-1/4 OR A.4.6.2-1/5 OR A.4.6.3-1/6 OR A.4.6.3-1/7 OR A.4.6.3-1/9 OR A.4.6.3-1/10 OR A.4.6.3-1/11 OR A.4.6.3-1/12) AND (A.4.3-4a/11 OR A.4.3-4a/13 OR A.4.3-4a/14)) THEN R ELSE N/A</w:t>
            </w:r>
          </w:p>
        </w:tc>
      </w:tr>
      <w:tr w:rsidR="00D560A9" w:rsidRPr="00A564B4" w14:paraId="65E5D2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A564B4" w:rsidRDefault="00D560A9" w:rsidP="00D560A9">
            <w:pPr>
              <w:pStyle w:val="TAN"/>
            </w:pPr>
            <w:r w:rsidRPr="00A564B4">
              <w:t>C245</w:t>
            </w:r>
            <w:r w:rsidRPr="00A564B4">
              <w:tab/>
              <w:t>IF (</w:t>
            </w:r>
            <w:r w:rsidR="002A4158" w:rsidRPr="00A564B4">
              <w:rPr>
                <w:lang w:eastAsia="en-US"/>
              </w:rPr>
              <w:t>A.4.5-</w:t>
            </w:r>
            <w:r w:rsidR="00490D1C" w:rsidRPr="00A564B4">
              <w:rPr>
                <w:lang w:eastAsia="en-US"/>
              </w:rPr>
              <w:t>8</w:t>
            </w:r>
            <w:r w:rsidR="002A4158" w:rsidRPr="00A564B4">
              <w:rPr>
                <w:lang w:eastAsia="en-US"/>
              </w:rPr>
              <w:t>/11</w:t>
            </w:r>
            <w:r w:rsidRPr="00A564B4">
              <w:t xml:space="preserve"> AND (A.4.6.1-1/5 OR A.4.6.2-1/6 OR A.4.6.2-1/7 OR A.4.6.2-1/8 OR A.4.6.3-1/8 OR A.4.6.3-1/13 OR A.4.6.3-1/15 OR A.4.6.3-1/16 OR A.4.6.3-1/17) AND (A.4.3-4a/13 OR A.4.3-4a/14)) THEN R ELSE N/A</w:t>
            </w:r>
          </w:p>
        </w:tc>
      </w:tr>
      <w:tr w:rsidR="00D560A9" w:rsidRPr="00A564B4" w14:paraId="24B7B4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A564B4" w:rsidRDefault="00D560A9" w:rsidP="00D560A9">
            <w:pPr>
              <w:pStyle w:val="TAN"/>
            </w:pPr>
            <w:r w:rsidRPr="00A564B4">
              <w:t>C246</w:t>
            </w:r>
            <w:r w:rsidRPr="00A564B4">
              <w:tab/>
              <w:t>IF (</w:t>
            </w:r>
            <w:r w:rsidR="002A4158" w:rsidRPr="00A564B4">
              <w:rPr>
                <w:lang w:eastAsia="en-US"/>
              </w:rPr>
              <w:t>A.4.5-</w:t>
            </w:r>
            <w:r w:rsidR="00490D1C" w:rsidRPr="00A564B4">
              <w:rPr>
                <w:lang w:eastAsia="en-US"/>
              </w:rPr>
              <w:t>8</w:t>
            </w:r>
            <w:r w:rsidR="002A4158" w:rsidRPr="00A564B4">
              <w:rPr>
                <w:lang w:eastAsia="en-US"/>
              </w:rPr>
              <w:t>/11</w:t>
            </w:r>
            <w:r w:rsidRPr="00A564B4">
              <w:t xml:space="preserve"> AND A.4.6.3-1/14 AND (A.4.3-4a/13 OR A.4.3-4a/14)) THEN R ELSE N/A</w:t>
            </w:r>
          </w:p>
        </w:tc>
      </w:tr>
      <w:tr w:rsidR="00D560A9" w:rsidRPr="00A564B4" w14:paraId="6504427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A564B4" w:rsidRDefault="00D560A9" w:rsidP="00D560A9">
            <w:pPr>
              <w:pStyle w:val="TAN"/>
            </w:pPr>
            <w:r w:rsidRPr="00A564B4">
              <w:t>C247</w:t>
            </w:r>
            <w:r w:rsidRPr="00A564B4">
              <w:tab/>
              <w:t>IF (</w:t>
            </w:r>
            <w:r w:rsidR="002A4158" w:rsidRPr="00A564B4">
              <w:rPr>
                <w:lang w:eastAsia="en-US"/>
              </w:rPr>
              <w:t>A.4.5-</w:t>
            </w:r>
            <w:r w:rsidR="00490D1C" w:rsidRPr="00A564B4">
              <w:rPr>
                <w:lang w:eastAsia="en-US"/>
              </w:rPr>
              <w:t>8</w:t>
            </w:r>
            <w:r w:rsidR="002A4158" w:rsidRPr="00A564B4">
              <w:rPr>
                <w:lang w:eastAsia="en-US"/>
              </w:rPr>
              <w:t>/3</w:t>
            </w:r>
            <w:r w:rsidRPr="00A564B4">
              <w:t xml:space="preserve"> AND (A.4.3-4/9 OR A.4.3-4/10 OR A.4.3-4/11 OR A.4.3-4/12 OR A.4.3-4a/4 OR A.4.3-4a/5 OR A.4.3-4a/6 OR A.4.3-4a/7 OR A.4.3-4a/10)) THEN R ELSE N/A</w:t>
            </w:r>
          </w:p>
        </w:tc>
      </w:tr>
      <w:tr w:rsidR="00D560A9" w:rsidRPr="00A564B4" w14:paraId="4407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A564B4" w:rsidRDefault="00D560A9" w:rsidP="00D560A9">
            <w:pPr>
              <w:pStyle w:val="TAN"/>
            </w:pPr>
            <w:r w:rsidRPr="00A564B4">
              <w:t>C248</w:t>
            </w:r>
            <w:r w:rsidRPr="00A564B4">
              <w:tab/>
              <w:t>IF (</w:t>
            </w:r>
            <w:r w:rsidR="002A4158" w:rsidRPr="00A564B4">
              <w:rPr>
                <w:lang w:eastAsia="en-US"/>
              </w:rPr>
              <w:t>A.4.5-</w:t>
            </w:r>
            <w:r w:rsidR="00490D1C" w:rsidRPr="00A564B4">
              <w:rPr>
                <w:lang w:eastAsia="en-US"/>
              </w:rPr>
              <w:t>8</w:t>
            </w:r>
            <w:r w:rsidR="002A4158" w:rsidRPr="00A564B4">
              <w:rPr>
                <w:lang w:eastAsia="en-US"/>
              </w:rPr>
              <w:t>/6</w:t>
            </w:r>
            <w:r w:rsidRPr="00A564B4">
              <w:t xml:space="preserve"> AND (A.4.3-4/11 OR A.4.3-4/12 OR A.4.3-4a/6 OR A.4.3-4a/7 OR A.4.3-4a/10 OR A.4.3-4a/11 OR A.4.3-4a/13)) THEN R ELSE N/A</w:t>
            </w:r>
          </w:p>
        </w:tc>
      </w:tr>
      <w:tr w:rsidR="00D560A9" w:rsidRPr="00A564B4" w14:paraId="3831E1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A564B4" w:rsidRDefault="00D560A9" w:rsidP="00D560A9">
            <w:pPr>
              <w:pStyle w:val="TAN"/>
            </w:pPr>
            <w:r w:rsidRPr="00A564B4">
              <w:t>C249</w:t>
            </w:r>
            <w:r w:rsidRPr="00A564B4">
              <w:tab/>
              <w:t>IF (</w:t>
            </w:r>
            <w:r w:rsidR="002A4158" w:rsidRPr="00A564B4">
              <w:rPr>
                <w:lang w:eastAsia="en-US"/>
              </w:rPr>
              <w:t>A.4.5-</w:t>
            </w:r>
            <w:r w:rsidR="00490D1C" w:rsidRPr="00A564B4">
              <w:rPr>
                <w:lang w:eastAsia="en-US"/>
              </w:rPr>
              <w:t>8</w:t>
            </w:r>
            <w:r w:rsidR="002A4158" w:rsidRPr="00A564B4">
              <w:rPr>
                <w:lang w:eastAsia="en-US"/>
              </w:rPr>
              <w:t>/9</w:t>
            </w:r>
            <w:r w:rsidRPr="00A564B4">
              <w:t xml:space="preserve"> AND (A.4.3-4a/10 OR A.4.3-4a/11 OR A.4.3-4a/13 OR A.4.3-4a/14)) THEN R ELSE N/A</w:t>
            </w:r>
          </w:p>
        </w:tc>
      </w:tr>
      <w:tr w:rsidR="00D560A9" w:rsidRPr="00A564B4" w14:paraId="340AB1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A564B4" w:rsidRDefault="00D560A9" w:rsidP="00D560A9">
            <w:pPr>
              <w:pStyle w:val="TAN"/>
            </w:pPr>
            <w:r w:rsidRPr="00A564B4">
              <w:t>C250</w:t>
            </w:r>
            <w:r w:rsidRPr="00A564B4">
              <w:tab/>
              <w:t>IF (</w:t>
            </w:r>
            <w:r w:rsidR="002A4158" w:rsidRPr="00A564B4">
              <w:rPr>
                <w:lang w:eastAsia="en-US"/>
              </w:rPr>
              <w:t>A.4.5-</w:t>
            </w:r>
            <w:r w:rsidR="00490D1C" w:rsidRPr="00A564B4">
              <w:rPr>
                <w:lang w:eastAsia="en-US"/>
              </w:rPr>
              <w:t>8</w:t>
            </w:r>
            <w:r w:rsidR="002A4158" w:rsidRPr="00A564B4">
              <w:rPr>
                <w:lang w:eastAsia="en-US"/>
              </w:rPr>
              <w:t>/12</w:t>
            </w:r>
            <w:r w:rsidRPr="00A564B4">
              <w:t xml:space="preserve"> AND (A.4.3-4a/11 OR A.4.3-4a/13 OR A.4.3-4a/14)) THEN R ELSE N/A</w:t>
            </w:r>
          </w:p>
        </w:tc>
      </w:tr>
      <w:tr w:rsidR="004C1288" w:rsidRPr="00A564B4" w14:paraId="14666D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A564B4" w:rsidRDefault="004C1288" w:rsidP="00CD2D40">
            <w:pPr>
              <w:pStyle w:val="TAN"/>
            </w:pPr>
            <w:r w:rsidRPr="00A564B4">
              <w:t>C251</w:t>
            </w:r>
            <w:r w:rsidRPr="00A564B4">
              <w:tab/>
              <w:t>IF ((A.4.1-1/1 AND A.4.1-1/2) AND A.4.6-1/1 AND A.4.5-1/15 AND A.4.5-1/18 AND (A.4.5-1/37 OR A.4.5-1/38) AND (A.4.3-4/5 OR A.4.3-4/6 OR A.4.3-4/7 OR A.4.3-4/8 OR A.4.3-4/9 OR A.4.3-4/10 OR A.4.3-4/11 OR A.4.3-4/12)) THEN R ELSE N/A</w:t>
            </w:r>
          </w:p>
        </w:tc>
      </w:tr>
      <w:tr w:rsidR="004C1288" w:rsidRPr="00A564B4" w14:paraId="52DCEB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A564B4" w:rsidRDefault="004C1288" w:rsidP="00CD2D40">
            <w:pPr>
              <w:pStyle w:val="TAN"/>
            </w:pPr>
            <w:r w:rsidRPr="00A564B4">
              <w:t>C252</w:t>
            </w:r>
            <w:r w:rsidRPr="00A564B4">
              <w:tab/>
              <w:t>IF ((A.4.1-1/1 AND A.4.1-1/2) AND A.4.6-1/1 AND A.4.5-1/14 AND A.4.5-1/18 AND (A.4.5-1/37 OR A.4.5-1/38) AND (A.4.3-4/5 OR A.4.3-4/6 OR A.4.3-4/7 OR A.4.3-4/8 OR A.4.3-4/9 OR A.4.3-4/10 OR A.4.3-4/11 OR A.4.3-4/12)) THEN R ELSE N/A</w:t>
            </w:r>
          </w:p>
        </w:tc>
      </w:tr>
      <w:tr w:rsidR="0000206A" w:rsidRPr="00A564B4" w14:paraId="08C04B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A564B4" w:rsidRDefault="0000206A" w:rsidP="00CC3033">
            <w:pPr>
              <w:pStyle w:val="TAN"/>
              <w:rPr>
                <w:lang w:eastAsia="en-US"/>
              </w:rPr>
            </w:pPr>
            <w:r w:rsidRPr="00A564B4">
              <w:rPr>
                <w:lang w:eastAsia="en-US"/>
              </w:rPr>
              <w:t>C253</w:t>
            </w:r>
            <w:r w:rsidRPr="00A564B4">
              <w:rPr>
                <w:lang w:eastAsia="en-US"/>
              </w:rPr>
              <w:tab/>
              <w:t xml:space="preserve">IF ((A.4.1-1/1)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(A.4.3-4/5 OR A.4.3-4/6 OR A.4.3-4/7 OR A.4.3-4/8 OR A.4.3-4/9 OR A.4.3-4/10 OR A.4.3-4/11 OR A.4.3-4/12) AND A.4.5-1/39) THEN R ELSE N/A</w:t>
            </w:r>
          </w:p>
        </w:tc>
      </w:tr>
      <w:tr w:rsidR="0000206A" w:rsidRPr="00A564B4" w14:paraId="2CB28C1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A564B4" w:rsidRDefault="0000206A" w:rsidP="00CC3033">
            <w:pPr>
              <w:pStyle w:val="TAN"/>
              <w:rPr>
                <w:lang w:eastAsia="en-US"/>
              </w:rPr>
            </w:pPr>
            <w:r w:rsidRPr="00A564B4">
              <w:rPr>
                <w:lang w:eastAsia="en-US"/>
              </w:rPr>
              <w:t>C254</w:t>
            </w:r>
            <w:r w:rsidRPr="00A564B4">
              <w:rPr>
                <w:lang w:eastAsia="en-US"/>
              </w:rPr>
              <w:tab/>
              <w:t>IF ((A.4.1-1/1) AND (A.4.6.2-1/1) AND (A.4.3-4/5 OR A.4.3-4/6 OR A.4.3-4/7 OR A.4.3-4/8 OR A.4.3-4/9 OR A.4.3-4/10 OR A.4.3-4/11 OR A.4.3-4/12) AND A.4.5-1/39) THEN R ELSE N/A</w:t>
            </w:r>
          </w:p>
        </w:tc>
      </w:tr>
      <w:tr w:rsidR="0000206A" w:rsidRPr="00A564B4" w14:paraId="0E6DC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A564B4" w:rsidRDefault="0000206A" w:rsidP="00CC3033">
            <w:pPr>
              <w:pStyle w:val="TAN"/>
              <w:rPr>
                <w:lang w:eastAsia="en-US"/>
              </w:rPr>
            </w:pPr>
            <w:r w:rsidRPr="00A564B4">
              <w:rPr>
                <w:lang w:eastAsia="en-US"/>
              </w:rPr>
              <w:t>C255</w:t>
            </w:r>
            <w:r w:rsidRPr="00A564B4">
              <w:rPr>
                <w:lang w:eastAsia="en-US"/>
              </w:rPr>
              <w:tab/>
              <w:t>IF (A.4.1-1/1 AND (A.4.6.1-1/3 OR A.4.6.3-1/3 OR A.4.6.3-1/4) AND (A.4.3-4/5 OR A.4.3-4/6 OR A.4.3-4/7 OR A.4.3-4/8 OR A.4.3-4/9 OR A.4.3-4/10 OR A.4.3-4/11 OR A.4.3-4/12) AND A.4.5-1/39) THEN R ELSE N/A</w:t>
            </w:r>
          </w:p>
        </w:tc>
      </w:tr>
      <w:tr w:rsidR="0000206A" w:rsidRPr="00A564B4" w14:paraId="6CB516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A564B4" w:rsidRDefault="0000206A" w:rsidP="00CC3033">
            <w:pPr>
              <w:pStyle w:val="TAN"/>
              <w:rPr>
                <w:lang w:eastAsia="en-US"/>
              </w:rPr>
            </w:pPr>
            <w:r w:rsidRPr="00A564B4">
              <w:rPr>
                <w:lang w:eastAsia="en-US"/>
              </w:rPr>
              <w:t>C256</w:t>
            </w:r>
            <w:r w:rsidRPr="00A564B4">
              <w:rPr>
                <w:lang w:eastAsia="en-US"/>
              </w:rPr>
              <w:tab/>
              <w:t>IF (A.4.1-1/1 AND (A.4.6.3-1/2 OR A.4.6.2-1/2) AND (A.4.3-4/5 OR A.4.3-4/6 OR A.4.3-4/7 OR A.4.3-4/8 OR A.4.3-4/9 OR A.4.3-4/10 OR A.4.3-4/11 OR A.4.3-4/12) AND A.4.5-1/39) THEN R ELSE N/A</w:t>
            </w:r>
          </w:p>
        </w:tc>
      </w:tr>
      <w:tr w:rsidR="0000206A" w:rsidRPr="00A564B4" w14:paraId="263804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A564B4" w:rsidRDefault="0000206A" w:rsidP="00CC3033">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00052612" w:rsidRPr="00A564B4">
              <w:rPr>
                <w:lang w:eastAsia="en-US"/>
              </w:rPr>
              <w:t xml:space="preserve">9 </w:t>
            </w:r>
            <w:r w:rsidRPr="00A564B4">
              <w:rPr>
                <w:lang w:eastAsia="en-US"/>
              </w:rPr>
              <w:t>OR</w:t>
            </w:r>
            <w:r w:rsidRPr="00A564B4">
              <w:rPr>
                <w:lang w:eastAsia="zh-TW"/>
              </w:rPr>
              <w:t xml:space="preserve"> </w:t>
            </w:r>
            <w:r w:rsidR="00052612" w:rsidRPr="00A564B4">
              <w:t xml:space="preserve">OR A.4.6.3-1/10 </w:t>
            </w:r>
            <w:r w:rsidR="0071248E" w:rsidRPr="00A564B4">
              <w:rPr>
                <w:lang w:eastAsia="zh-TW"/>
              </w:rPr>
              <w:t>OR</w:t>
            </w:r>
            <w:r w:rsidRPr="00A564B4">
              <w:rPr>
                <w:lang w:eastAsia="en-US"/>
              </w:rPr>
              <w:t xml:space="preserve"> A.4.6.3-1/11</w:t>
            </w:r>
            <w:r w:rsidR="00052612" w:rsidRPr="00A564B4">
              <w:t xml:space="preserve"> OR A.4.6.3-1/12</w:t>
            </w:r>
            <w:r w:rsidRPr="00A564B4">
              <w:rPr>
                <w:lang w:eastAsia="en-US"/>
              </w:rPr>
              <w:t>) AND A.4.5-1/39) THEN R ELSE N/A</w:t>
            </w:r>
          </w:p>
        </w:tc>
      </w:tr>
      <w:tr w:rsidR="0000206A" w:rsidRPr="00A564B4" w14:paraId="6A4693A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A564B4" w:rsidRDefault="0000206A" w:rsidP="00CC3033">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w:t>
            </w:r>
            <w:r w:rsidR="00052612" w:rsidRPr="00A564B4">
              <w:rPr>
                <w:lang w:eastAsia="en-US"/>
              </w:rPr>
              <w:t xml:space="preserve">8 </w:t>
            </w:r>
            <w:r w:rsidRPr="00A564B4">
              <w:rPr>
                <w:lang w:eastAsia="en-US"/>
              </w:rPr>
              <w:t>OR A.4.6.3-1/</w:t>
            </w:r>
            <w:r w:rsidR="00052612" w:rsidRPr="00A564B4">
              <w:rPr>
                <w:lang w:eastAsia="en-US"/>
              </w:rPr>
              <w:t xml:space="preserve">13 </w:t>
            </w:r>
            <w:r w:rsidRPr="00A564B4">
              <w:rPr>
                <w:lang w:eastAsia="en-US"/>
              </w:rPr>
              <w:t>OR</w:t>
            </w:r>
            <w:r w:rsidRPr="00A564B4">
              <w:rPr>
                <w:lang w:eastAsia="zh-TW"/>
              </w:rPr>
              <w:t xml:space="preserve"> </w:t>
            </w:r>
            <w:r w:rsidR="00052612" w:rsidRPr="00A564B4">
              <w:t>A.4.6.3-1/14 OR A.4.6.3-1/15 OR A.4.6.3-1/16 OR A.4.6.3-1/17 OR A.4.6.3-1/18</w:t>
            </w:r>
            <w:r w:rsidRPr="00A564B4">
              <w:rPr>
                <w:lang w:eastAsia="en-US"/>
              </w:rPr>
              <w:t>) AND A.4.5-1/39) THEN R ELSE N/A</w:t>
            </w:r>
          </w:p>
        </w:tc>
      </w:tr>
      <w:tr w:rsidR="0000206A" w:rsidRPr="00A564B4" w14:paraId="2FFBC98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A564B4" w:rsidRDefault="0000206A" w:rsidP="00CC3033">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976103" w:rsidRPr="00A564B4" w14:paraId="4F41CD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A564B4" w:rsidRDefault="00976103" w:rsidP="00976103">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6A34C3" w:rsidRPr="00A564B4" w14:paraId="3C55AD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A564B4" w:rsidRDefault="006A34C3" w:rsidP="0019260F">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76103" w:rsidRPr="00A564B4" w14:paraId="57BDA2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A564B4" w:rsidRDefault="00976103" w:rsidP="00A118A2">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6A34C3" w:rsidRPr="00A564B4" w14:paraId="6EA2A8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A564B4" w:rsidRDefault="006A34C3" w:rsidP="0019260F">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76103" w:rsidRPr="00A564B4" w14:paraId="1A8E5A7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A564B4" w:rsidRDefault="00976103" w:rsidP="00A118A2">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6A34C3" w:rsidRPr="00A564B4" w14:paraId="16B9F7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A564B4" w:rsidRDefault="006A34C3" w:rsidP="0019260F">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76103" w:rsidRPr="00A564B4" w14:paraId="52CDDC9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A564B4" w:rsidRDefault="00976103" w:rsidP="00A118A2">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6A34C3" w:rsidRPr="00A564B4" w14:paraId="6E6B51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A564B4" w:rsidRDefault="006A34C3" w:rsidP="0019260F">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76103" w:rsidRPr="00A564B4" w14:paraId="1678B1F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A564B4" w:rsidRDefault="00976103" w:rsidP="008432EA">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 xml:space="preserve">56 </w:t>
            </w:r>
            <w:r w:rsidRPr="00A564B4">
              <w:rPr>
                <w:rFonts w:eastAsia="Malgun Gothic"/>
              </w:rPr>
              <w:t>THEN R ELSE N/A</w:t>
            </w:r>
          </w:p>
        </w:tc>
      </w:tr>
      <w:tr w:rsidR="00976103" w:rsidRPr="00A564B4" w14:paraId="163D8E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A564B4" w:rsidRDefault="00976103" w:rsidP="008432EA">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Pr="00A564B4">
              <w:rPr>
                <w:rFonts w:eastAsia="Malgun Gothic"/>
              </w:rPr>
              <w:t xml:space="preserve"> THEN R ELSE N/A</w:t>
            </w:r>
          </w:p>
        </w:tc>
      </w:tr>
      <w:tr w:rsidR="00846980" w:rsidRPr="00A564B4" w14:paraId="0DD9C4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A564B4" w:rsidRDefault="00846980" w:rsidP="00DD41D1">
            <w:pPr>
              <w:pStyle w:val="TAN"/>
              <w:rPr>
                <w:lang w:eastAsia="en-US"/>
              </w:rPr>
            </w:pPr>
            <w:r w:rsidRPr="00A564B4">
              <w:rPr>
                <w:rFonts w:eastAsia="PMingLiU"/>
                <w:lang w:eastAsia="zh-TW"/>
              </w:rPr>
              <w:t>C266</w:t>
            </w:r>
            <w:r w:rsidRPr="00A564B4">
              <w:rPr>
                <w:lang w:eastAsia="en-US"/>
              </w:rPr>
              <w:tab/>
            </w:r>
            <w:r w:rsidR="00C032C3" w:rsidRPr="00A564B4">
              <w:rPr>
                <w:lang w:eastAsia="en-US"/>
              </w:rPr>
              <w:t>IF (A.4.1-1/1 AND A.4.2-1/2 AND NOT A.4.5-1/18) AND (A.4.3-4/11 OR A.4.3-4/12) AND (A.4.6.1-1/5 OR A.4.6.3-1/8 OR A.4.6.3-1/13 OR A.4.6.3-1/14 OR A.4.6.3-1/15 OR A.4.6.3-1/16 OR A.4.6.3-1/17 OR A.4.6.3-1/18) THEN R ELSE N/A</w:t>
            </w:r>
          </w:p>
        </w:tc>
      </w:tr>
      <w:tr w:rsidR="00846980" w:rsidRPr="00A564B4" w14:paraId="299648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A564B4" w:rsidRDefault="00846980" w:rsidP="00846980">
            <w:pPr>
              <w:pStyle w:val="TAN"/>
              <w:rPr>
                <w:lang w:eastAsia="en-US"/>
              </w:rPr>
            </w:pPr>
            <w:r w:rsidRPr="00A564B4">
              <w:rPr>
                <w:rFonts w:eastAsia="PMingLiU"/>
                <w:lang w:eastAsia="zh-TW"/>
              </w:rPr>
              <w:t>C267</w:t>
            </w:r>
            <w:r w:rsidRPr="00A564B4">
              <w:rPr>
                <w:lang w:eastAsia="en-US"/>
              </w:rPr>
              <w:tab/>
            </w:r>
            <w:r w:rsidR="00C032C3" w:rsidRPr="00A564B4">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A564B4" w14:paraId="060D34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A564B4" w:rsidRDefault="00F35CFB" w:rsidP="007605D6">
            <w:pPr>
              <w:pStyle w:val="TAN"/>
              <w:rPr>
                <w:lang w:eastAsia="en-US"/>
              </w:rPr>
            </w:pPr>
            <w:r w:rsidRPr="00A564B4">
              <w:rPr>
                <w:lang w:eastAsia="en-US"/>
              </w:rPr>
              <w:t>C267h</w:t>
            </w:r>
            <w:r w:rsidRPr="00A564B4">
              <w:rPr>
                <w:lang w:eastAsia="en-US"/>
              </w:rPr>
              <w:tab/>
              <w:t>IF A.4.1-1/1 AND A.4.2-1/2 AND (A.4.3-4a/10 OR A.4.3-4a/11) AND A.4.6-1/4 AND (A.4.6.1-1/5 OR A.4.6.2-1/6 OR A.4.6.2-1/7 OR A.4.6.2-1/8 OR A.4.6.3-1/8 OR A.4.6.3-1/13 OR A.4.6.3-1/14 OR A.4.6.3-1/15 OR A.4.6.3-1/16 OR A.4.6.3-1/17 OR A.4.6.3-1/18) AND A.4.5-1/18 THEN R ELSE N/A</w:t>
            </w:r>
          </w:p>
        </w:tc>
      </w:tr>
      <w:tr w:rsidR="00846980" w:rsidRPr="00A564B4" w14:paraId="33D098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A564B4" w:rsidRDefault="00846980" w:rsidP="00DD41D1">
            <w:pPr>
              <w:pStyle w:val="TAN"/>
              <w:rPr>
                <w:lang w:eastAsia="en-US"/>
              </w:rPr>
            </w:pPr>
            <w:r w:rsidRPr="00A564B4">
              <w:rPr>
                <w:lang w:eastAsia="en-US"/>
              </w:rPr>
              <w:t>C268</w:t>
            </w:r>
            <w:r w:rsidRPr="00A564B4">
              <w:rPr>
                <w:lang w:eastAsia="en-US"/>
              </w:rPr>
              <w:tab/>
              <w:t xml:space="preserve">IF (NOT(A.4.3-4a/1) AND (A.4.1-1/1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846980" w:rsidRPr="00A564B4" w14:paraId="6BEA46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A564B4" w:rsidRDefault="00846980" w:rsidP="00DD41D1">
            <w:pPr>
              <w:pStyle w:val="TAN"/>
              <w:rPr>
                <w:lang w:eastAsia="en-US"/>
              </w:rPr>
            </w:pPr>
            <w:r w:rsidRPr="00A564B4">
              <w:rPr>
                <w:lang w:eastAsia="en-US"/>
              </w:rPr>
              <w:t>C269</w:t>
            </w:r>
            <w:r w:rsidRPr="00A564B4">
              <w:rPr>
                <w:lang w:eastAsia="en-US"/>
              </w:rPr>
              <w:tab/>
              <w:t>IF (NOT(A.4.3-4a/1) AND A.4.1-1/2 AND</w:t>
            </w:r>
            <w:r w:rsidR="00806457" w:rsidRPr="00A564B4">
              <w:rPr>
                <w:lang w:eastAsia="en-US"/>
              </w:rPr>
              <w:t xml:space="preserve">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9310E3" w:rsidRPr="00A564B4" w14:paraId="425884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A564B4" w:rsidRDefault="009310E3" w:rsidP="00DD41D1">
            <w:pPr>
              <w:pStyle w:val="TAN"/>
              <w:rPr>
                <w:lang w:eastAsia="en-US"/>
              </w:rPr>
            </w:pPr>
            <w:r w:rsidRPr="00A564B4">
              <w:rPr>
                <w:rFonts w:eastAsia="PMingLiU"/>
                <w:lang w:eastAsia="zh-TW"/>
              </w:rPr>
              <w:t>C270</w:t>
            </w:r>
            <w:r w:rsidRPr="00A564B4">
              <w:rPr>
                <w:rFonts w:eastAsia="PMingLiU"/>
                <w:lang w:eastAsia="zh-TW"/>
              </w:rPr>
              <w:tab/>
            </w:r>
            <w:r w:rsidRPr="00A564B4">
              <w:rPr>
                <w:lang w:eastAsia="en-US"/>
              </w:rPr>
              <w:t>IF (A.4.1-1/2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 OR A.4.6.3-1/9</w:t>
            </w:r>
            <w:r w:rsidRPr="00A564B4">
              <w:rPr>
                <w:lang w:eastAsia="en-US"/>
              </w:rPr>
              <w:t>) AND (A.4.3-4/8 OR A.4.3-4/9 OR A.4.3-4/10 OR A.4.3-4/11 OR A.4.3-4/12)) THEN R ELSE N/A</w:t>
            </w:r>
          </w:p>
        </w:tc>
      </w:tr>
      <w:tr w:rsidR="009310E3" w:rsidRPr="00A564B4" w14:paraId="4B1E4E9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A564B4" w:rsidRDefault="009310E3" w:rsidP="00DD41D1">
            <w:pPr>
              <w:pStyle w:val="TAN"/>
              <w:rPr>
                <w:lang w:eastAsia="en-US"/>
              </w:rPr>
            </w:pPr>
            <w:r w:rsidRPr="00A564B4">
              <w:rPr>
                <w:rFonts w:eastAsia="PMingLiU"/>
                <w:lang w:eastAsia="zh-TW"/>
              </w:rPr>
              <w:t>C271</w:t>
            </w:r>
            <w:r w:rsidRPr="00A564B4">
              <w:rPr>
                <w:rFonts w:eastAsia="PMingLiU"/>
                <w:lang w:eastAsia="zh-TW"/>
              </w:rPr>
              <w:tab/>
            </w:r>
            <w:r w:rsidRPr="00A564B4">
              <w:rPr>
                <w:lang w:eastAsia="en-US"/>
              </w:rPr>
              <w:t>IF (A.4.1-1/2 AND (A.4.6.3-1/10 OR A.4.6.2-1/4 OR A.4.6.2-1/5) AND (A.4.3-4/8 OR A.4.3-4/9 OR A.4.3-4/10 OR A.4.3-4/11 OR A.4.3-4/12)) THEN R ELSE N/A</w:t>
            </w:r>
          </w:p>
        </w:tc>
      </w:tr>
      <w:tr w:rsidR="009310E3" w:rsidRPr="00A564B4" w14:paraId="553810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A564B4" w:rsidRDefault="009310E3" w:rsidP="00DD41D1">
            <w:pPr>
              <w:pStyle w:val="TAN"/>
              <w:rPr>
                <w:lang w:eastAsia="en-US"/>
              </w:rPr>
            </w:pPr>
            <w:r w:rsidRPr="00A564B4">
              <w:rPr>
                <w:rFonts w:eastAsia="PMingLiU"/>
                <w:lang w:eastAsia="zh-TW"/>
              </w:rPr>
              <w:t>C272</w:t>
            </w:r>
            <w:r w:rsidRPr="00A564B4">
              <w:rPr>
                <w:rFonts w:eastAsia="PMingLiU"/>
                <w:lang w:eastAsia="zh-TW"/>
              </w:rPr>
              <w:tab/>
            </w:r>
            <w:r w:rsidRPr="00A564B4">
              <w:rPr>
                <w:lang w:eastAsia="en-US"/>
              </w:rPr>
              <w:t>IF (A.4.1-1/2 AND (A.4.6.1-1/</w:t>
            </w:r>
            <w:r w:rsidRPr="00A564B4">
              <w:rPr>
                <w:rFonts w:eastAsia="PMingLiU"/>
                <w:lang w:eastAsia="zh-TW"/>
              </w:rPr>
              <w:t>5</w:t>
            </w:r>
            <w:r w:rsidRPr="00A564B4">
              <w:rPr>
                <w:lang w:eastAsia="en-US"/>
              </w:rPr>
              <w:t xml:space="preserve"> OR A.4.6.3-1/</w:t>
            </w:r>
            <w:r w:rsidRPr="00A564B4">
              <w:rPr>
                <w:rFonts w:eastAsia="PMingLiU"/>
                <w:lang w:eastAsia="zh-TW"/>
              </w:rPr>
              <w:t>14</w:t>
            </w:r>
            <w:r w:rsidRPr="00A564B4">
              <w:rPr>
                <w:lang w:eastAsia="en-US"/>
              </w:rPr>
              <w:t xml:space="preserve"> OR A.4.6.3-1/15</w:t>
            </w:r>
            <w:r w:rsidRPr="00A564B4">
              <w:rPr>
                <w:rFonts w:eastAsia="PMingLiU"/>
                <w:lang w:eastAsia="zh-TW"/>
              </w:rPr>
              <w:t xml:space="preserve"> OR A.4.6.3-1/16</w:t>
            </w:r>
            <w:r w:rsidRPr="00A564B4">
              <w:rPr>
                <w:lang w:eastAsia="en-US"/>
              </w:rPr>
              <w:t xml:space="preserve">) AND (A.4.3-4/8 AND </w:t>
            </w:r>
            <w:r w:rsidR="0071248E" w:rsidRPr="00A564B4">
              <w:rPr>
                <w:lang w:eastAsia="en-US"/>
              </w:rPr>
              <w:t>(</w:t>
            </w:r>
            <w:r w:rsidRPr="00A564B4">
              <w:rPr>
                <w:lang w:eastAsia="en-US"/>
              </w:rPr>
              <w:t>A.4.3-4/11 OR A.4.3-4/12</w:t>
            </w:r>
            <w:r w:rsidR="0071248E" w:rsidRPr="00A564B4">
              <w:rPr>
                <w:lang w:eastAsia="en-US"/>
              </w:rPr>
              <w:t>)</w:t>
            </w:r>
            <w:r w:rsidRPr="00A564B4">
              <w:rPr>
                <w:lang w:eastAsia="en-US"/>
              </w:rPr>
              <w:t>)) THEN R ELSE N/A</w:t>
            </w:r>
          </w:p>
        </w:tc>
      </w:tr>
      <w:tr w:rsidR="009310E3" w:rsidRPr="00A564B4" w14:paraId="07F146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A564B4" w:rsidRDefault="009310E3" w:rsidP="00DD41D1">
            <w:pPr>
              <w:pStyle w:val="TAN"/>
              <w:rPr>
                <w:lang w:eastAsia="en-US"/>
              </w:rPr>
            </w:pPr>
            <w:r w:rsidRPr="00A564B4">
              <w:rPr>
                <w:rFonts w:eastAsia="PMingLiU"/>
                <w:lang w:eastAsia="zh-TW"/>
              </w:rPr>
              <w:t>C273</w:t>
            </w:r>
            <w:r w:rsidRPr="00A564B4">
              <w:rPr>
                <w:rFonts w:eastAsia="PMingLiU"/>
                <w:lang w:eastAsia="zh-TW"/>
              </w:rPr>
              <w:tab/>
            </w:r>
            <w:r w:rsidRPr="00A564B4">
              <w:rPr>
                <w:lang w:eastAsia="en-US"/>
              </w:rPr>
              <w:t xml:space="preserve">IF (A.4.1-1/2 AND (A.4.6.3-1/17 OR A.4.6.2-1/6 OR A.4.6.2-1/7 OR A.4.6.2-1/8) AND (A.4.3-4/8 AND </w:t>
            </w:r>
            <w:r w:rsidR="0071248E" w:rsidRPr="00A564B4">
              <w:rPr>
                <w:lang w:eastAsia="en-US"/>
              </w:rPr>
              <w:t>(</w:t>
            </w:r>
            <w:r w:rsidRPr="00A564B4">
              <w:rPr>
                <w:lang w:eastAsia="en-US"/>
              </w:rPr>
              <w:t>A.4.3-4/11 OR A.4.3-4/12</w:t>
            </w:r>
            <w:r w:rsidR="0071248E" w:rsidRPr="00A564B4">
              <w:rPr>
                <w:lang w:eastAsia="en-US"/>
              </w:rPr>
              <w:t>)</w:t>
            </w:r>
            <w:r w:rsidRPr="00A564B4">
              <w:rPr>
                <w:lang w:eastAsia="en-US"/>
              </w:rPr>
              <w:t>)) THEN R ELSE N/A</w:t>
            </w:r>
          </w:p>
        </w:tc>
      </w:tr>
      <w:tr w:rsidR="00D03AF7" w:rsidRPr="00A564B4" w14:paraId="5C917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A564B4" w:rsidRDefault="00D03AF7" w:rsidP="00D03AF7">
            <w:pPr>
              <w:pStyle w:val="TAN"/>
              <w:rPr>
                <w:rFonts w:eastAsia="PMingLiU"/>
                <w:lang w:eastAsia="zh-TW"/>
              </w:rPr>
            </w:pPr>
            <w:r w:rsidRPr="00A564B4">
              <w:rPr>
                <w:rFonts w:eastAsia="PMingLiU"/>
                <w:lang w:eastAsia="zh-TW"/>
              </w:rPr>
              <w:t>C274</w:t>
            </w:r>
            <w:r w:rsidRPr="00A564B4">
              <w:rPr>
                <w:rFonts w:eastAsia="PMingLiU"/>
                <w:lang w:eastAsia="zh-TW"/>
              </w:rPr>
              <w:tab/>
            </w:r>
            <w:r w:rsidRPr="00A564B4">
              <w:rPr>
                <w:lang w:eastAsia="en-US"/>
              </w:rPr>
              <w:t>IF A.4.1-1/2 AND A.</w:t>
            </w:r>
            <w:r w:rsidR="0071248E" w:rsidRPr="00A564B4">
              <w:rPr>
                <w:lang w:eastAsia="en-US"/>
              </w:rPr>
              <w:t>4</w:t>
            </w:r>
            <w:r w:rsidRPr="00A564B4">
              <w:rPr>
                <w:lang w:eastAsia="en-US"/>
              </w:rPr>
              <w:t>.5-1/54 THEN R ELSE N/A</w:t>
            </w:r>
          </w:p>
        </w:tc>
      </w:tr>
      <w:tr w:rsidR="00D03AF7" w:rsidRPr="00A564B4" w14:paraId="3B39A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A564B4" w:rsidRDefault="00D03AF7" w:rsidP="00D03AF7">
            <w:pPr>
              <w:pStyle w:val="TAN"/>
              <w:rPr>
                <w:rFonts w:eastAsia="PMingLiU"/>
                <w:lang w:eastAsia="zh-TW"/>
              </w:rPr>
            </w:pPr>
            <w:r w:rsidRPr="00A564B4">
              <w:rPr>
                <w:rFonts w:eastAsia="PMingLiU"/>
                <w:lang w:eastAsia="zh-TW"/>
              </w:rPr>
              <w:t>C275</w:t>
            </w:r>
            <w:r w:rsidRPr="00A564B4">
              <w:rPr>
                <w:rFonts w:eastAsia="PMingLiU"/>
                <w:lang w:eastAsia="zh-TW"/>
              </w:rPr>
              <w:tab/>
            </w:r>
            <w:r w:rsidRPr="00A564B4">
              <w:rPr>
                <w:lang w:eastAsia="en-US"/>
              </w:rPr>
              <w:t xml:space="preserve">IF A.4.1-1/2 AND </w:t>
            </w:r>
            <w:r w:rsidRPr="00A564B4">
              <w:t xml:space="preserve">(A.4.3-4/2 OR A.4.3-4/3 OR A.4.3-4/4 OR A.4.3-4/5 OR A.4.3-4/6 OR A.4.3-4/7 OR A.4.3-4/8 OR A.4.3-4/9 OR A.4.3-4/10 OR A.4.3-4/11 OR A.4.3-4/12)) AND </w:t>
            </w:r>
            <w:r w:rsidRPr="00A564B4">
              <w:rPr>
                <w:lang w:eastAsia="en-US"/>
              </w:rPr>
              <w:t>A.</w:t>
            </w:r>
            <w:r w:rsidR="0071248E" w:rsidRPr="00A564B4">
              <w:rPr>
                <w:lang w:eastAsia="en-US"/>
              </w:rPr>
              <w:t>4</w:t>
            </w:r>
            <w:r w:rsidRPr="00A564B4">
              <w:rPr>
                <w:lang w:eastAsia="en-US"/>
              </w:rPr>
              <w:t>.5-1/54 AND A.</w:t>
            </w:r>
            <w:r w:rsidR="0071248E" w:rsidRPr="00A564B4">
              <w:rPr>
                <w:lang w:eastAsia="en-US"/>
              </w:rPr>
              <w:t>4</w:t>
            </w:r>
            <w:r w:rsidRPr="00A564B4">
              <w:rPr>
                <w:lang w:eastAsia="en-US"/>
              </w:rPr>
              <w:t>.5-1/55 THEN R ELSE N/A</w:t>
            </w:r>
          </w:p>
        </w:tc>
      </w:tr>
      <w:tr w:rsidR="00D03AF7" w:rsidRPr="00A564B4" w14:paraId="0F8793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A564B4" w:rsidRDefault="00D03AF7" w:rsidP="00D03AF7">
            <w:pPr>
              <w:pStyle w:val="TAN"/>
              <w:rPr>
                <w:rFonts w:eastAsia="PMingLiU"/>
                <w:lang w:eastAsia="zh-TW"/>
              </w:rPr>
            </w:pPr>
            <w:r w:rsidRPr="00A564B4">
              <w:rPr>
                <w:rFonts w:eastAsia="PMingLiU"/>
                <w:lang w:eastAsia="zh-TW"/>
              </w:rPr>
              <w:t>C276</w:t>
            </w:r>
            <w:r w:rsidRPr="00A564B4">
              <w:rPr>
                <w:rFonts w:eastAsia="PMingLiU"/>
                <w:lang w:eastAsia="zh-TW"/>
              </w:rPr>
              <w:tab/>
            </w:r>
            <w:r w:rsidRPr="00A564B4">
              <w:rPr>
                <w:lang w:eastAsia="en-US"/>
              </w:rPr>
              <w:t xml:space="preserve">IF A.4.1-1/2 </w:t>
            </w:r>
            <w:r w:rsidRPr="00A564B4">
              <w:t xml:space="preserve">AND </w:t>
            </w:r>
            <w:r w:rsidRPr="00A564B4">
              <w:rPr>
                <w:lang w:eastAsia="en-US"/>
              </w:rPr>
              <w:t>A.</w:t>
            </w:r>
            <w:r w:rsidR="0071248E" w:rsidRPr="00A564B4">
              <w:rPr>
                <w:lang w:eastAsia="en-US"/>
              </w:rPr>
              <w:t>4</w:t>
            </w:r>
            <w:r w:rsidRPr="00A564B4">
              <w:rPr>
                <w:lang w:eastAsia="en-US"/>
              </w:rPr>
              <w:t>.5-1/55 THEN R ELSE N/A</w:t>
            </w:r>
          </w:p>
        </w:tc>
      </w:tr>
      <w:tr w:rsidR="00D03AF7" w:rsidRPr="00A564B4" w14:paraId="769708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A564B4" w:rsidRDefault="00D03AF7" w:rsidP="00D03AF7">
            <w:pPr>
              <w:pStyle w:val="TAN"/>
              <w:rPr>
                <w:rFonts w:eastAsia="PMingLiU"/>
                <w:lang w:eastAsia="zh-TW"/>
              </w:rPr>
            </w:pPr>
            <w:r w:rsidRPr="00A564B4">
              <w:rPr>
                <w:rFonts w:eastAsia="PMingLiU"/>
                <w:lang w:eastAsia="zh-TW"/>
              </w:rPr>
              <w:t>C277</w:t>
            </w:r>
            <w:r w:rsidRPr="00A564B4">
              <w:rPr>
                <w:rFonts w:eastAsia="PMingLiU"/>
                <w:lang w:eastAsia="zh-TW"/>
              </w:rPr>
              <w:tab/>
            </w:r>
            <w:r w:rsidRPr="00A564B4">
              <w:rPr>
                <w:lang w:eastAsia="en-US"/>
              </w:rPr>
              <w:t xml:space="preserve">IF A.4.1-1/2 </w:t>
            </w:r>
            <w:r w:rsidRPr="00A564B4">
              <w:t xml:space="preserve">AND </w:t>
            </w:r>
            <w:r w:rsidRPr="00A564B4">
              <w:rPr>
                <w:lang w:eastAsia="en-US"/>
              </w:rPr>
              <w:t>A.4.</w:t>
            </w:r>
            <w:r w:rsidRPr="00A564B4">
              <w:rPr>
                <w:lang w:eastAsia="zh-CN"/>
              </w:rPr>
              <w:t>5</w:t>
            </w:r>
            <w:r w:rsidRPr="00A564B4">
              <w:rPr>
                <w:lang w:eastAsia="en-US"/>
              </w:rPr>
              <w:t>-1/8 AND A.</w:t>
            </w:r>
            <w:r w:rsidR="0071248E" w:rsidRPr="00A564B4">
              <w:rPr>
                <w:lang w:eastAsia="en-US"/>
              </w:rPr>
              <w:t>4</w:t>
            </w:r>
            <w:r w:rsidRPr="00A564B4">
              <w:rPr>
                <w:lang w:eastAsia="en-US"/>
              </w:rPr>
              <w:t>.5-1/55 THEN R ELSE N/A</w:t>
            </w:r>
          </w:p>
        </w:tc>
      </w:tr>
      <w:tr w:rsidR="00063106" w:rsidRPr="00A564B4" w14:paraId="2E3D7D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A564B4" w:rsidRDefault="00063106" w:rsidP="00063106">
            <w:pPr>
              <w:pStyle w:val="TAN"/>
              <w:rPr>
                <w:rFonts w:eastAsia="PMingLiU"/>
                <w:lang w:eastAsia="zh-TW"/>
              </w:rPr>
            </w:pPr>
            <w:r w:rsidRPr="00A564B4">
              <w:rPr>
                <w:lang w:eastAsia="en-US"/>
              </w:rPr>
              <w:t>C278</w:t>
            </w:r>
            <w:r w:rsidRPr="00A564B4">
              <w:rPr>
                <w:lang w:eastAsia="en-US"/>
              </w:rPr>
              <w:tab/>
              <w:t xml:space="preserve">IF (A.4.1-1/1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A.4.5-1/18 AND (A.4.3-4/5 OR A.4.3-4/6 OR A.4.3-4/7 OR A.4.3-4/8 OR A.4.3-4/9 OR A.4.3-4/10 OR A.4.3-4/11 OR A.4.3-4/12)) THEN R ELSE N/A</w:t>
            </w:r>
          </w:p>
        </w:tc>
      </w:tr>
      <w:tr w:rsidR="00063106" w:rsidRPr="00A564B4" w14:paraId="1ED06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A564B4" w:rsidRDefault="00063106" w:rsidP="00063106">
            <w:pPr>
              <w:pStyle w:val="TAN"/>
              <w:rPr>
                <w:rFonts w:eastAsia="PMingLiU"/>
                <w:lang w:eastAsia="zh-TW"/>
              </w:rPr>
            </w:pPr>
            <w:r w:rsidRPr="00A564B4">
              <w:rPr>
                <w:lang w:eastAsia="en-US"/>
              </w:rPr>
              <w:t>C279</w:t>
            </w:r>
            <w:r w:rsidRPr="00A564B4">
              <w:rPr>
                <w:lang w:eastAsia="en-US"/>
              </w:rPr>
              <w:tab/>
              <w:t>IF (A.4.1-1/1 AND A.4.6.2-1/1 AND A.4.5-1/18 AND (A.4.3-4/5 OR A.4.3-4/6 OR A.4.3-4/7 OR A.4.3-4/8 OR A.4.3-4/9 OR A.4.3-4/10 OR A.4.3-4/11 OR A.4.3-4/12)) THEN R ELSE N/A</w:t>
            </w:r>
          </w:p>
        </w:tc>
      </w:tr>
      <w:tr w:rsidR="00063106" w:rsidRPr="00A564B4" w14:paraId="6FEFF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A564B4" w:rsidRDefault="00063106" w:rsidP="00063106">
            <w:pPr>
              <w:pStyle w:val="TAN"/>
              <w:rPr>
                <w:rFonts w:eastAsia="PMingLiU"/>
                <w:lang w:eastAsia="zh-TW"/>
              </w:rPr>
            </w:pPr>
            <w:r w:rsidRPr="00A564B4">
              <w:rPr>
                <w:rFonts w:eastAsia="PMingLiU"/>
                <w:lang w:eastAsia="zh-TW"/>
              </w:rPr>
              <w:t>C280</w:t>
            </w:r>
            <w:r w:rsidRPr="00A564B4">
              <w:rPr>
                <w:rFonts w:eastAsia="PMingLiU"/>
                <w:lang w:eastAsia="zh-TW"/>
              </w:rPr>
              <w:tab/>
            </w:r>
            <w:r w:rsidRPr="00A564B4">
              <w:rPr>
                <w:lang w:eastAsia="en-US"/>
              </w:rPr>
              <w:t>IF (A.4.1-1/1 AND A.4.6-1/1 AND A.4.5-1/37 AND A.4.5-1/46 AND (A.4.3-4/5 OR A.4.3-4/6 OR A.4.3-4/7 OR A.4.3-4/8 OR A.4.3-4/9 OR A.4.3-4/10 OR A.4.3-4/11 OR A.4.3-4/12)) THEN R ELSE N/A</w:t>
            </w:r>
          </w:p>
        </w:tc>
      </w:tr>
      <w:tr w:rsidR="00063106" w:rsidRPr="00A564B4" w14:paraId="2B13CD4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A564B4" w:rsidRDefault="00063106" w:rsidP="00063106">
            <w:pPr>
              <w:pStyle w:val="TAN"/>
              <w:rPr>
                <w:rFonts w:eastAsia="PMingLiU"/>
                <w:lang w:eastAsia="zh-TW"/>
              </w:rPr>
            </w:pPr>
            <w:r w:rsidRPr="00A564B4">
              <w:rPr>
                <w:rFonts w:eastAsia="PMingLiU"/>
                <w:lang w:eastAsia="zh-TW"/>
              </w:rPr>
              <w:t>C281</w:t>
            </w:r>
            <w:r w:rsidRPr="00A564B4">
              <w:rPr>
                <w:rFonts w:eastAsia="PMingLiU"/>
                <w:lang w:eastAsia="zh-TW"/>
              </w:rPr>
              <w:tab/>
            </w:r>
            <w:r w:rsidRPr="00A564B4">
              <w:rPr>
                <w:lang w:eastAsia="en-US"/>
              </w:rPr>
              <w:t>IF (A.4.1-1/1 AND A.4.6-1/1 AND A.4.5-1/37 AND A.4.3-7/1 AND (A.4.3-4/5 OR A.4.3-4/6 OR A.4.3-4/7 OR A.4.3-4/8 OR A.4.3-4/9 OR A.4.3-4/10 OR A.4.3-4/11 OR A.4.3-4/12)) THEN R ELSE N/A</w:t>
            </w:r>
          </w:p>
        </w:tc>
      </w:tr>
      <w:tr w:rsidR="00063106" w:rsidRPr="00A564B4" w14:paraId="636B5AD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A564B4" w:rsidRDefault="00063106" w:rsidP="00063106">
            <w:pPr>
              <w:pStyle w:val="TAN"/>
              <w:rPr>
                <w:rFonts w:eastAsia="PMingLiU"/>
                <w:lang w:eastAsia="zh-TW"/>
              </w:rPr>
            </w:pPr>
            <w:r w:rsidRPr="00A564B4">
              <w:rPr>
                <w:rFonts w:eastAsia="PMingLiU"/>
                <w:lang w:eastAsia="zh-TW"/>
              </w:rPr>
              <w:t>C282</w:t>
            </w:r>
            <w:r w:rsidRPr="00A564B4">
              <w:rPr>
                <w:rFonts w:eastAsia="PMingLiU"/>
                <w:lang w:eastAsia="zh-TW"/>
              </w:rPr>
              <w:tab/>
            </w:r>
            <w:r w:rsidRPr="00A564B4">
              <w:rPr>
                <w:lang w:eastAsia="en-US"/>
              </w:rPr>
              <w:t xml:space="preserve">IF (A.4.1-1/1 AND A.4.6-1/1 AND A.4.5-1/37 AND A.4.3-7/1 </w:t>
            </w:r>
            <w:r w:rsidRPr="00A564B4">
              <w:rPr>
                <w:rFonts w:cs="Arial"/>
                <w:szCs w:val="18"/>
                <w:lang w:eastAsia="ko-KR"/>
              </w:rPr>
              <w:t xml:space="preserve">AND A.4.4-3a/103 </w:t>
            </w:r>
            <w:r w:rsidRPr="00A564B4">
              <w:rPr>
                <w:lang w:eastAsia="en-US"/>
              </w:rPr>
              <w:t>AND (A.4.3-4/5 OR A.4.3-4/6 OR A.4.3-4/7 OR A.4.3-4/8 OR A.4.3-4/9 OR A.4.3-4/10 OR A.4.3-4/11 OR A.4.3-4/12)) THEN R ELSE N/A</w:t>
            </w:r>
          </w:p>
        </w:tc>
      </w:tr>
      <w:tr w:rsidR="006A34C3" w:rsidRPr="00A564B4" w14:paraId="507F32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A564B4" w:rsidRDefault="006A34C3" w:rsidP="0019260F">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063106" w:rsidRPr="00A564B4" w14:paraId="60967A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A564B4" w:rsidRDefault="00063106" w:rsidP="00063106">
            <w:pPr>
              <w:pStyle w:val="TAN"/>
              <w:rPr>
                <w:rFonts w:eastAsia="PMingLiU"/>
                <w:lang w:eastAsia="zh-TW"/>
              </w:rPr>
            </w:pPr>
            <w:r w:rsidRPr="00A564B4">
              <w:rPr>
                <w:rFonts w:eastAsia="PMingLiU"/>
                <w:lang w:eastAsia="zh-TW"/>
              </w:rPr>
              <w:t>C283</w:t>
            </w:r>
            <w:r w:rsidRPr="00A564B4">
              <w:rPr>
                <w:rFonts w:eastAsia="PMingLiU"/>
                <w:lang w:eastAsia="zh-TW"/>
              </w:rPr>
              <w:tab/>
            </w:r>
            <w:r w:rsidRPr="00A564B4">
              <w:rPr>
                <w:lang w:eastAsia="en-US"/>
              </w:rPr>
              <w:t>IF (A.4.1-1/2 AND A.4.6-1/1 AND A.4.5-1/38 AND A.4.3-7/1 AND (A.4.3-4/5 OR A.4.3-4/6 OR A.4.3-4/7 OR A.4.3-4/8 OR A.4.3-4/9 OR A.4.3-4/10 OR A.4.3-4/11 OR A.4.3-4/12)) THEN R ELSE N/A</w:t>
            </w:r>
          </w:p>
        </w:tc>
      </w:tr>
      <w:tr w:rsidR="00063106" w:rsidRPr="00A564B4" w14:paraId="18E78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A564B4" w:rsidRDefault="00063106" w:rsidP="00063106">
            <w:pPr>
              <w:pStyle w:val="TAN"/>
              <w:rPr>
                <w:rFonts w:eastAsia="PMingLiU"/>
                <w:lang w:eastAsia="zh-TW"/>
              </w:rPr>
            </w:pPr>
            <w:r w:rsidRPr="00A564B4">
              <w:rPr>
                <w:rFonts w:eastAsia="PMingLiU"/>
                <w:lang w:eastAsia="zh-TW"/>
              </w:rPr>
              <w:t>C284</w:t>
            </w:r>
            <w:r w:rsidRPr="00A564B4">
              <w:rPr>
                <w:rFonts w:eastAsia="PMingLiU"/>
                <w:lang w:eastAsia="zh-TW"/>
              </w:rPr>
              <w:tab/>
            </w:r>
            <w:r w:rsidRPr="00A564B4">
              <w:rPr>
                <w:lang w:eastAsia="en-US"/>
              </w:rPr>
              <w:t xml:space="preserve">IF (A.4.1-1/2 AND A.4.6-1/1 AND A.4.5-1/38 AND A.4.3-7/1 </w:t>
            </w:r>
            <w:r w:rsidRPr="00A564B4">
              <w:rPr>
                <w:rFonts w:cs="Arial"/>
                <w:szCs w:val="18"/>
                <w:lang w:eastAsia="ko-KR"/>
              </w:rPr>
              <w:t xml:space="preserve">AND A.4.4-3b/103 </w:t>
            </w:r>
            <w:r w:rsidRPr="00A564B4">
              <w:rPr>
                <w:lang w:eastAsia="en-US"/>
              </w:rPr>
              <w:t>AND (A.4.3-4/5 OR A.4.3-4/6 OR A.4.3-4/7 OR A.4.3-4/8 OR A.4.3-4/9 OR A.4.3-4/10 OR A.4.3-4/11 OR A.4.3-4/12)) THEN R ELSE N/A</w:t>
            </w:r>
          </w:p>
        </w:tc>
      </w:tr>
      <w:tr w:rsidR="006A34C3" w:rsidRPr="00A564B4" w14:paraId="7A2AE7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A564B4" w:rsidRDefault="006A34C3" w:rsidP="0019260F">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7B6048" w:rsidRPr="00A564B4" w14:paraId="384B0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A564B4" w:rsidRDefault="007B6048" w:rsidP="000E2DB1">
            <w:pPr>
              <w:pStyle w:val="TAN"/>
              <w:rPr>
                <w:lang w:eastAsia="en-US"/>
              </w:rPr>
            </w:pPr>
            <w:r w:rsidRPr="00A564B4">
              <w:rPr>
                <w:rFonts w:eastAsia="PMingLiU"/>
                <w:lang w:eastAsia="zh-TW"/>
              </w:rPr>
              <w:t>C285</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THEN R ELSE N/A</w:t>
            </w:r>
          </w:p>
        </w:tc>
      </w:tr>
      <w:tr w:rsidR="007B6048" w:rsidRPr="00A564B4" w14:paraId="19AFAF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A564B4" w:rsidRDefault="007B6048" w:rsidP="000E2DB1">
            <w:pPr>
              <w:pStyle w:val="TAN"/>
              <w:rPr>
                <w:lang w:eastAsia="en-US"/>
              </w:rPr>
            </w:pPr>
            <w:r w:rsidRPr="00A564B4">
              <w:rPr>
                <w:rFonts w:eastAsia="PMingLiU"/>
                <w:lang w:eastAsia="zh-TW"/>
              </w:rPr>
              <w:t>C286</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7</w:t>
            </w:r>
            <w:r w:rsidRPr="00A564B4">
              <w:rPr>
                <w:rFonts w:eastAsia="PMingLiU"/>
                <w:lang w:eastAsia="zh-TW"/>
              </w:rPr>
              <w:t>)) THEN R ELSE N/A</w:t>
            </w:r>
          </w:p>
        </w:tc>
      </w:tr>
      <w:tr w:rsidR="007B6048" w:rsidRPr="00A564B4" w14:paraId="7EFF1E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A564B4" w:rsidRDefault="007B6048" w:rsidP="000E2DB1">
            <w:pPr>
              <w:pStyle w:val="TAN"/>
              <w:rPr>
                <w:lang w:eastAsia="en-US"/>
              </w:rPr>
            </w:pPr>
            <w:r w:rsidRPr="00A564B4">
              <w:rPr>
                <w:rFonts w:eastAsia="PMingLiU"/>
                <w:lang w:eastAsia="zh-TW"/>
              </w:rPr>
              <w:t>C287</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THEN R ELSE N/A</w:t>
            </w:r>
          </w:p>
        </w:tc>
      </w:tr>
      <w:tr w:rsidR="007B6048" w:rsidRPr="00A564B4" w14:paraId="509122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A564B4" w:rsidRDefault="007B6048" w:rsidP="000E2DB1">
            <w:pPr>
              <w:pStyle w:val="TAN"/>
              <w:rPr>
                <w:lang w:eastAsia="en-US"/>
              </w:rPr>
            </w:pPr>
            <w:r w:rsidRPr="00A564B4">
              <w:rPr>
                <w:rFonts w:eastAsia="PMingLiU"/>
                <w:lang w:eastAsia="zh-TW"/>
              </w:rPr>
              <w:t>C288</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7</w:t>
            </w:r>
            <w:r w:rsidRPr="00A564B4">
              <w:rPr>
                <w:rFonts w:eastAsia="PMingLiU"/>
                <w:lang w:eastAsia="zh-TW"/>
              </w:rPr>
              <w:t>)) THEN R ELSE N/A</w:t>
            </w:r>
          </w:p>
        </w:tc>
      </w:tr>
      <w:tr w:rsidR="007B6048" w:rsidRPr="00A564B4" w14:paraId="63D1F4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A564B4" w:rsidRDefault="007B6048" w:rsidP="000E2DB1">
            <w:pPr>
              <w:pStyle w:val="TAN"/>
              <w:rPr>
                <w:lang w:eastAsia="en-US"/>
              </w:rPr>
            </w:pPr>
            <w:r w:rsidRPr="00A564B4">
              <w:rPr>
                <w:rFonts w:eastAsia="PMingLiU"/>
                <w:lang w:eastAsia="zh-TW"/>
              </w:rPr>
              <w:t>C289</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AND (A.4.2-1/6)) THEN R ELSE N/A</w:t>
            </w:r>
          </w:p>
        </w:tc>
      </w:tr>
      <w:tr w:rsidR="007B6048" w:rsidRPr="00A564B4" w14:paraId="427D70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A564B4" w:rsidRDefault="007B6048" w:rsidP="000E2DB1">
            <w:pPr>
              <w:pStyle w:val="TAN"/>
              <w:rPr>
                <w:lang w:eastAsia="en-US"/>
              </w:rPr>
            </w:pPr>
            <w:r w:rsidRPr="00A564B4">
              <w:rPr>
                <w:rFonts w:eastAsia="PMingLiU"/>
                <w:lang w:eastAsia="zh-TW"/>
              </w:rPr>
              <w:t>C290</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AND (A.4.2-1/6)) THEN R ELSE N/A</w:t>
            </w:r>
          </w:p>
        </w:tc>
      </w:tr>
      <w:tr w:rsidR="002B70B6" w:rsidRPr="00A564B4" w14:paraId="7C01EF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A564B4" w:rsidRDefault="002B70B6" w:rsidP="003372C6">
            <w:pPr>
              <w:pStyle w:val="TAN"/>
              <w:rPr>
                <w:lang w:eastAsia="en-US"/>
              </w:rPr>
            </w:pPr>
            <w:r w:rsidRPr="00A564B4">
              <w:rPr>
                <w:lang w:eastAsia="en-US"/>
              </w:rPr>
              <w:t>C291</w:t>
            </w:r>
            <w:r w:rsidRPr="00A564B4">
              <w:rPr>
                <w:lang w:eastAsia="en-US"/>
              </w:rPr>
              <w:tab/>
              <w:t xml:space="preserve">IF ((A.4.1-1/2)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(A.4.3-4/5 OR A.4.3-4/6 OR A.4.3-4/7 OR A.4.3-4/8 OR A.4.3-4/9 OR A.4.3-4/10 OR A.4.3-4/11 OR A.4.3-4/12) AND A.4.5-1/39) THEN R ELSE N/A</w:t>
            </w:r>
          </w:p>
        </w:tc>
      </w:tr>
      <w:tr w:rsidR="002B70B6" w:rsidRPr="00A564B4" w14:paraId="48D415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A564B4" w:rsidRDefault="002B70B6" w:rsidP="003372C6">
            <w:pPr>
              <w:pStyle w:val="TAN"/>
              <w:rPr>
                <w:lang w:eastAsia="en-US"/>
              </w:rPr>
            </w:pPr>
            <w:r w:rsidRPr="00A564B4">
              <w:rPr>
                <w:lang w:eastAsia="en-US"/>
              </w:rPr>
              <w:t>C292</w:t>
            </w:r>
            <w:r w:rsidRPr="00A564B4">
              <w:rPr>
                <w:lang w:eastAsia="en-US"/>
              </w:rPr>
              <w:tab/>
              <w:t>IF ((A.4.1-1/2) AND (A.4.6.2-1/1) AND (A.4.3-4/5 OR A.4.3-4/6 OR A.4.3-4/7 OR A.4.3-4/8 OR A.4.3-4/9 OR A.4.3-4/10 OR A.4.3-4/11 OR A.4.3-4/12) AND A.4.5-1/39) THEN R ELSE N/A</w:t>
            </w:r>
          </w:p>
        </w:tc>
      </w:tr>
      <w:tr w:rsidR="002B70B6" w:rsidRPr="00A564B4" w14:paraId="12A98E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A564B4" w:rsidRDefault="002B70B6" w:rsidP="003372C6">
            <w:pPr>
              <w:pStyle w:val="TAN"/>
              <w:rPr>
                <w:lang w:eastAsia="en-US"/>
              </w:rPr>
            </w:pPr>
            <w:r w:rsidRPr="00A564B4">
              <w:rPr>
                <w:lang w:eastAsia="en-US"/>
              </w:rPr>
              <w:t>C293</w:t>
            </w:r>
            <w:r w:rsidRPr="00A564B4">
              <w:rPr>
                <w:lang w:eastAsia="en-US"/>
              </w:rPr>
              <w:tab/>
              <w:t>IF (A.4.1-1/2 AND (A.4.6.1-1/3 OR A.4.6.3-1/3 OR A.4.6.3-1/4) AND (A.4.3-4/5 OR A.4.3-4/6 OR A.4.3-4/7 OR A.4.3-4/8 OR A.4.3-4/9 OR A.4.3-4/10 OR A.4.3-4/11 OR A.4.3-4/12) AND A.4.5-1/39) THEN R ELSE N/A</w:t>
            </w:r>
          </w:p>
        </w:tc>
      </w:tr>
      <w:tr w:rsidR="002B70B6" w:rsidRPr="00A564B4" w14:paraId="562A13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A564B4" w:rsidRDefault="002B70B6" w:rsidP="003372C6">
            <w:pPr>
              <w:pStyle w:val="TAN"/>
              <w:rPr>
                <w:lang w:eastAsia="en-US"/>
              </w:rPr>
            </w:pPr>
            <w:r w:rsidRPr="00A564B4">
              <w:rPr>
                <w:lang w:eastAsia="en-US"/>
              </w:rPr>
              <w:t>C294</w:t>
            </w:r>
            <w:r w:rsidRPr="00A564B4">
              <w:rPr>
                <w:lang w:eastAsia="en-US"/>
              </w:rPr>
              <w:tab/>
              <w:t>IF (A.4.1-1/2 AND (A.4.6.3-1/2 OR A.4.6.2-1/2) AND (A.4.3-4/5 OR A.4.3-4/6 OR A.4.3-4/7 OR A.4.3-4/8 OR A.4.3-4/9 OR A.4.3-4/10 OR A.4.3-4/11 OR A.4.3-4/12) AND A.4.5-1/39) THEN R ELSE N/A</w:t>
            </w:r>
          </w:p>
        </w:tc>
      </w:tr>
      <w:tr w:rsidR="002B70B6" w:rsidRPr="00A564B4" w14:paraId="05336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A564B4" w:rsidRDefault="002B70B6" w:rsidP="003372C6">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Pr="00A564B4">
              <w:rPr>
                <w:lang w:eastAsia="zh-TW"/>
              </w:rPr>
              <w:t>12</w:t>
            </w:r>
            <w:r w:rsidRPr="00A564B4">
              <w:rPr>
                <w:lang w:eastAsia="en-US"/>
              </w:rPr>
              <w:t xml:space="preserve"> OR</w:t>
            </w:r>
            <w:r w:rsidRPr="00A564B4">
              <w:rPr>
                <w:lang w:eastAsia="zh-TW"/>
              </w:rPr>
              <w:t xml:space="preserve"> A.4.6.2-1/3 </w:t>
            </w:r>
            <w:r w:rsidR="0071248E" w:rsidRPr="00A564B4">
              <w:rPr>
                <w:lang w:eastAsia="zh-TW"/>
              </w:rPr>
              <w:t>OR</w:t>
            </w:r>
            <w:r w:rsidRPr="00A564B4">
              <w:rPr>
                <w:lang w:eastAsia="en-US"/>
              </w:rPr>
              <w:t xml:space="preserve"> A.4.6.3-1/11) AND A.4.5-1/39) THEN R ELSE N/A</w:t>
            </w:r>
          </w:p>
        </w:tc>
      </w:tr>
      <w:tr w:rsidR="002B70B6" w:rsidRPr="00A564B4" w14:paraId="726A94A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A564B4" w:rsidRDefault="002B70B6" w:rsidP="003372C6">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w:t>
            </w:r>
            <w:r w:rsidR="00052612" w:rsidRPr="00A564B4">
              <w:rPr>
                <w:lang w:eastAsia="en-US"/>
              </w:rPr>
              <w:t xml:space="preserve">8 </w:t>
            </w:r>
            <w:r w:rsidRPr="00A564B4">
              <w:rPr>
                <w:lang w:eastAsia="en-US"/>
              </w:rPr>
              <w:t>OR A.4.6.3-1/</w:t>
            </w:r>
            <w:r w:rsidR="00052612" w:rsidRPr="00A564B4">
              <w:rPr>
                <w:lang w:eastAsia="en-US"/>
              </w:rPr>
              <w:t xml:space="preserve">13 </w:t>
            </w:r>
            <w:r w:rsidRPr="00A564B4">
              <w:rPr>
                <w:lang w:eastAsia="en-US"/>
              </w:rPr>
              <w:t>OR</w:t>
            </w:r>
            <w:r w:rsidRPr="00A564B4">
              <w:rPr>
                <w:lang w:eastAsia="zh-TW"/>
              </w:rPr>
              <w:t xml:space="preserve"> </w:t>
            </w:r>
            <w:r w:rsidR="00052612" w:rsidRPr="00A564B4">
              <w:t>A.4.6.3-1/14</w:t>
            </w:r>
            <w:r w:rsidR="00052612" w:rsidRPr="00A564B4">
              <w:rPr>
                <w:lang w:eastAsia="zh-TW"/>
              </w:rPr>
              <w:t xml:space="preserve"> </w:t>
            </w:r>
            <w:r w:rsidR="00052612" w:rsidRPr="00A564B4">
              <w:t>OR A.4.6.3-1/15 OR A.4.6.3-1/16 OR A.4.6.3-1/17 OR A.4.6.3-1/18</w:t>
            </w:r>
            <w:r w:rsidRPr="00A564B4">
              <w:rPr>
                <w:lang w:eastAsia="en-US"/>
              </w:rPr>
              <w:t xml:space="preserve"> AND A.4.5-1/39) THEN R ELSE N/A</w:t>
            </w:r>
          </w:p>
        </w:tc>
      </w:tr>
      <w:tr w:rsidR="002B70B6" w:rsidRPr="00A564B4" w14:paraId="2A5F960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A564B4" w:rsidRDefault="002B70B6" w:rsidP="003372C6">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B2E77" w:rsidRPr="00A564B4" w14:paraId="29B317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A564B4" w:rsidRDefault="00EB2E77" w:rsidP="00F50A53">
            <w:pPr>
              <w:pStyle w:val="TAN"/>
              <w:rPr>
                <w:lang w:eastAsia="en-US"/>
              </w:rPr>
            </w:pPr>
            <w:r w:rsidRPr="00A564B4">
              <w:rPr>
                <w:lang w:eastAsia="en-US"/>
              </w:rPr>
              <w:t>C298</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AND </w:t>
            </w:r>
            <w:r w:rsidRPr="00A564B4">
              <w:rPr>
                <w:lang w:eastAsia="en-US"/>
              </w:rPr>
              <w:t>A.4.3-4c/2</w:t>
            </w:r>
            <w:r w:rsidRPr="00A564B4">
              <w:rPr>
                <w:rFonts w:eastAsia="PMingLiU"/>
                <w:lang w:eastAsia="zh-TW"/>
              </w:rPr>
              <w:t xml:space="preserve"> THEN R ELSE N/A</w:t>
            </w:r>
          </w:p>
        </w:tc>
      </w:tr>
      <w:tr w:rsidR="009E43BA" w:rsidRPr="00A564B4" w14:paraId="51300D3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A564B4" w:rsidRDefault="009E43BA" w:rsidP="00F50A53">
            <w:pPr>
              <w:pStyle w:val="TAN"/>
              <w:rPr>
                <w:lang w:eastAsia="en-US"/>
              </w:rPr>
            </w:pPr>
            <w:r w:rsidRPr="00A564B4">
              <w:rPr>
                <w:rFonts w:eastAsia="PMingLiU"/>
                <w:lang w:eastAsia="zh-TW"/>
              </w:rPr>
              <w:t>C299</w:t>
            </w:r>
            <w:r w:rsidRPr="00A564B4">
              <w:rPr>
                <w:rFonts w:eastAsia="PMingLiU"/>
                <w:lang w:eastAsia="zh-TW"/>
              </w:rPr>
              <w:tab/>
              <w:t>IF (A.4.1-1/1 AND A.4.3-7/5) THEN R ELSE N/A</w:t>
            </w:r>
          </w:p>
        </w:tc>
      </w:tr>
      <w:tr w:rsidR="009E43BA" w:rsidRPr="00A564B4" w14:paraId="65B6B8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A564B4" w:rsidRDefault="009E43BA" w:rsidP="00F50A53">
            <w:pPr>
              <w:pStyle w:val="TAN"/>
              <w:rPr>
                <w:lang w:eastAsia="en-US"/>
              </w:rPr>
            </w:pPr>
            <w:r w:rsidRPr="00A564B4">
              <w:rPr>
                <w:rFonts w:eastAsia="PMingLiU"/>
                <w:lang w:eastAsia="zh-TW"/>
              </w:rPr>
              <w:t>C300</w:t>
            </w:r>
            <w:r w:rsidRPr="00A564B4">
              <w:rPr>
                <w:rFonts w:eastAsia="PMingLiU"/>
                <w:lang w:eastAsia="zh-TW"/>
              </w:rPr>
              <w:tab/>
              <w:t>IF (A.4.1-1/2 AND A.4.3-7/5) THEN R ELSE N/A</w:t>
            </w:r>
          </w:p>
        </w:tc>
      </w:tr>
      <w:tr w:rsidR="00D648B2" w:rsidRPr="00A564B4" w14:paraId="09C0BE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A564B4" w:rsidRDefault="00D648B2" w:rsidP="00D648B2">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5B4244" w:rsidRPr="00A564B4" w14:paraId="04F7D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A564B4" w:rsidRDefault="005B4244" w:rsidP="005B4244">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w:t>
            </w:r>
            <w:r w:rsidR="000A447F" w:rsidRPr="00A564B4">
              <w:rPr>
                <w:lang w:eastAsia="ko-KR"/>
              </w:rPr>
              <w:t>NOT(A.4.3-4a/1 OR A.4.3-4a/1a OR A.4.3-4aa/1)</w:t>
            </w:r>
            <w:r w:rsidRPr="00A564B4">
              <w:rPr>
                <w:lang w:eastAsia="ko-KR"/>
              </w:rPr>
              <w:t xml:space="preserve"> AND (A.4.1-1/1 OR A.4.1-1/2) AND A.4.6.1-1/2 AND A.4.6.1-2/2 AND A.4.5-1/58) THEN R ELSE N/A</w:t>
            </w:r>
          </w:p>
        </w:tc>
      </w:tr>
      <w:tr w:rsidR="005B4244" w:rsidRPr="00A564B4" w14:paraId="15A398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15D3D868" w:rsidR="005B4244" w:rsidRPr="00A564B4" w:rsidRDefault="005B4244" w:rsidP="00D648B2">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004D6E9A" w:rsidRPr="00A564B4">
              <w:rPr>
                <w:lang w:eastAsia="zh-TW"/>
              </w:rPr>
              <w:t xml:space="preserve"> </w:t>
            </w:r>
            <w:r w:rsidR="004D6E9A" w:rsidRPr="00A564B4">
              <w:t>AND A.4.6.3-2/1</w:t>
            </w:r>
            <w:r w:rsidRPr="00A564B4">
              <w:rPr>
                <w:lang w:eastAsia="ko-KR"/>
              </w:rPr>
              <w:t xml:space="preserve"> AND A.4.5-1/58) THEN R ELSE N/A</w:t>
            </w:r>
          </w:p>
        </w:tc>
      </w:tr>
      <w:tr w:rsidR="005B4244" w:rsidRPr="00A564B4" w14:paraId="153796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A564B4" w:rsidRDefault="005B4244" w:rsidP="00D648B2">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w:t>
            </w:r>
            <w:r w:rsidR="000A447F" w:rsidRPr="00A564B4">
              <w:rPr>
                <w:rFonts w:cs="Arial"/>
                <w:szCs w:val="18"/>
                <w:lang w:eastAsia="ko-KR"/>
              </w:rPr>
              <w:t>NOT(A.4.3-4a/1 OR A.4.3-4a/1a OR A.4.3-4aa/1)</w:t>
            </w:r>
            <w:r w:rsidRPr="00A564B4">
              <w:rPr>
                <w:rFonts w:cs="Arial"/>
                <w:szCs w:val="18"/>
                <w:lang w:eastAsia="ko-KR"/>
              </w:rPr>
              <w:t xml:space="preserve"> AND (A.4.1-1/1 OR A.4.1-1/2) AND A.4.6.2-1/1 AND A.4.6.2-2/1 AND A.4.5-1/58) THEN R ELSE N/A</w:t>
            </w:r>
          </w:p>
        </w:tc>
      </w:tr>
      <w:tr w:rsidR="005A2B46" w:rsidRPr="00A564B4" w14:paraId="390BB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279F70D7" w:rsidR="005A2B46" w:rsidRPr="00A564B4" w:rsidRDefault="005A2B46" w:rsidP="00DE3B14">
            <w:pPr>
              <w:pStyle w:val="TAN"/>
              <w:rPr>
                <w:lang w:eastAsia="en-US"/>
              </w:rPr>
            </w:pPr>
            <w:r w:rsidRPr="00A564B4">
              <w:rPr>
                <w:lang w:eastAsia="en-US"/>
              </w:rPr>
              <w:t>C305</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xml:space="preserve"> AND A.4.5-1/</w:t>
            </w:r>
            <w:r w:rsidR="00DE3B14" w:rsidRPr="00A564B4">
              <w:rPr>
                <w:lang w:eastAsia="en-US"/>
              </w:rPr>
              <w:t>62</w:t>
            </w:r>
            <w:r w:rsidRPr="00A564B4">
              <w:rPr>
                <w:lang w:eastAsia="en-US"/>
              </w:rPr>
              <w:t>) THEN R ELSE N/A</w:t>
            </w:r>
          </w:p>
        </w:tc>
      </w:tr>
      <w:tr w:rsidR="0006082D" w:rsidRPr="00A564B4" w14:paraId="5EDBC7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A564B4" w:rsidRDefault="0006082D" w:rsidP="00F50A53">
            <w:pPr>
              <w:pStyle w:val="TAN"/>
              <w:rPr>
                <w:lang w:eastAsia="en-US"/>
              </w:rPr>
            </w:pPr>
            <w:r w:rsidRPr="00A564B4">
              <w:rPr>
                <w:lang w:eastAsia="en-US"/>
              </w:rPr>
              <w:t>C306</w:t>
            </w:r>
            <w:r w:rsidRPr="00A564B4">
              <w:rPr>
                <w:lang w:eastAsia="en-US"/>
              </w:rPr>
              <w:tab/>
              <w:t>IF ((A.4.1-1/1 AND A.4.1-1/2) AND A.4.6-1/1 AND A.4.5-1/14 AND (A.4.5-1/37 OR A.4.5-1/38) AND (A.4.3-4/5 OR A.4.3-4/6 OR A.4.3-4/7 OR A.4.3-4/8 OR A.4.3-4/9 OR A.4.3-4/10 OR A.4.3-4/11 OR A.4.3-4/12)) THEN R ELSE N/A</w:t>
            </w:r>
          </w:p>
        </w:tc>
      </w:tr>
      <w:tr w:rsidR="0006082D" w:rsidRPr="00A564B4" w14:paraId="397E81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A564B4" w:rsidRDefault="0006082D" w:rsidP="00F50A53">
            <w:pPr>
              <w:pStyle w:val="TAN"/>
              <w:rPr>
                <w:lang w:eastAsia="en-US"/>
              </w:rPr>
            </w:pPr>
            <w:r w:rsidRPr="00A564B4">
              <w:rPr>
                <w:lang w:eastAsia="en-US"/>
              </w:rPr>
              <w:t>C307</w:t>
            </w:r>
            <w:r w:rsidRPr="00A564B4">
              <w:rPr>
                <w:lang w:eastAsia="en-US"/>
              </w:rPr>
              <w:tab/>
              <w:t>IF ((A.4.1-1/1 AND A.4.1-1/2) AND A.4.6-1/2 AND A.4.5-1/14 AND (A.4.5-1/37 OR A.4.5-1/38) AND (A.4.3-4/5 OR A.4.3-4/6 OR A.4.3-4/7 OR A.4.3-4/8 OR A.4.3-4/9 OR A.4.3-4/10 OR A.4.3-4/11 OR A.4.3-4/12)) THEN R ELSE N/A</w:t>
            </w:r>
          </w:p>
        </w:tc>
      </w:tr>
      <w:tr w:rsidR="0006082D" w:rsidRPr="00A564B4" w14:paraId="7DF962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A564B4" w:rsidRDefault="0006082D" w:rsidP="00F50A53">
            <w:pPr>
              <w:pStyle w:val="TAN"/>
              <w:rPr>
                <w:lang w:eastAsia="en-US"/>
              </w:rPr>
            </w:pPr>
            <w:r w:rsidRPr="00A564B4">
              <w:rPr>
                <w:lang w:eastAsia="en-US"/>
              </w:rPr>
              <w:t>C308</w:t>
            </w:r>
            <w:r w:rsidRPr="00A564B4">
              <w:rPr>
                <w:lang w:eastAsia="en-US"/>
              </w:rPr>
              <w:tab/>
              <w:t>IF ((A.4.1-1/1 AND A.4.1-1/2) AND A.4.6-1/3 AND A.4.5-1/14 AND (A.4.5-1/37 OR A.4.5-1/38) AND (A.4.3-4/8 OR A.4.3-4/9 OR A.4.3-4/10 OR A.4.3-4/11 OR A.4.3-4/12)) THEN R ELSE N/A</w:t>
            </w:r>
          </w:p>
        </w:tc>
      </w:tr>
      <w:tr w:rsidR="0006082D" w:rsidRPr="00A564B4" w14:paraId="579BA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A564B4" w:rsidRDefault="0006082D" w:rsidP="00F50A53">
            <w:pPr>
              <w:pStyle w:val="TAN"/>
              <w:rPr>
                <w:lang w:eastAsia="en-US"/>
              </w:rPr>
            </w:pPr>
            <w:r w:rsidRPr="00A564B4">
              <w:rPr>
                <w:lang w:eastAsia="en-US"/>
              </w:rPr>
              <w:t>C309</w:t>
            </w:r>
            <w:r w:rsidRPr="00A564B4">
              <w:rPr>
                <w:lang w:eastAsia="en-US"/>
              </w:rPr>
              <w:tab/>
              <w:t>IF ((A.4.1-1/1 AND A.4.1-1/2) AND A.4.6-1/4 AND A.4.5-1/14 AND (A.4.5-1/37 OR A.4.5-1/38) AND (A.4.3-4/8 OR A.4.3-4/11 OR A.4.3-4/12)) THEN R ELSE N/A</w:t>
            </w:r>
          </w:p>
        </w:tc>
      </w:tr>
      <w:tr w:rsidR="0006082D" w:rsidRPr="00A564B4" w14:paraId="2288B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A564B4" w:rsidRDefault="0006082D" w:rsidP="00F50A53">
            <w:pPr>
              <w:pStyle w:val="TAN"/>
              <w:rPr>
                <w:lang w:eastAsia="en-US"/>
              </w:rPr>
            </w:pPr>
            <w:r w:rsidRPr="00A564B4">
              <w:rPr>
                <w:lang w:eastAsia="en-US"/>
              </w:rPr>
              <w:t>C310</w:t>
            </w:r>
            <w:r w:rsidRPr="00A564B4">
              <w:rPr>
                <w:lang w:eastAsia="en-US"/>
              </w:rPr>
              <w:tab/>
              <w:t>IF ((A.4.1-1/1 AND A.4.1-1/2) AND A.4.6-1/1 AND A.4.5-1/15 AND (A.4.5-1/37 OR A.4.5-1/38) AND (A.4.3-4/5 OR A.4.3-4/6 OR A.4.3-4/7 OR A.4.3-4/8 OR A.4.3-4/9 OR A.4.3-4/10 OR A.4.3-4/11 OR A.4.3-4/12)) THEN R ELSE N/A</w:t>
            </w:r>
          </w:p>
        </w:tc>
      </w:tr>
      <w:tr w:rsidR="0006082D" w:rsidRPr="00A564B4" w14:paraId="675E33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A564B4" w:rsidRDefault="0006082D" w:rsidP="00F50A53">
            <w:pPr>
              <w:pStyle w:val="TAN"/>
              <w:rPr>
                <w:lang w:eastAsia="en-US"/>
              </w:rPr>
            </w:pPr>
            <w:r w:rsidRPr="00A564B4">
              <w:rPr>
                <w:lang w:eastAsia="en-US"/>
              </w:rPr>
              <w:t>C311</w:t>
            </w:r>
            <w:r w:rsidRPr="00A564B4">
              <w:rPr>
                <w:lang w:eastAsia="en-US"/>
              </w:rPr>
              <w:tab/>
              <w:t>IF ((A.4.1-1/1 AND A.4.1-1/2) AND A.4.6-1/2 AND A.4.5-1/15 AND (A.4.5-1/37 OR A.4.5-1/38) AND (A.4.3-4/5 OR A.4.3-4/6 OR A.4.3-4/7 OR A.4.3-4/8 OR A.4.3-4/9 OR A.4.3-4/10 OR A.4.3-4/11 OR A.4.3-4/12)) THEN R ELSE N/A</w:t>
            </w:r>
          </w:p>
        </w:tc>
      </w:tr>
      <w:tr w:rsidR="0006082D" w:rsidRPr="00A564B4" w14:paraId="3D407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A564B4" w:rsidRDefault="0006082D" w:rsidP="00F50A53">
            <w:pPr>
              <w:pStyle w:val="TAN"/>
              <w:rPr>
                <w:lang w:eastAsia="en-US"/>
              </w:rPr>
            </w:pPr>
            <w:r w:rsidRPr="00A564B4">
              <w:rPr>
                <w:lang w:eastAsia="en-US"/>
              </w:rPr>
              <w:t>C312</w:t>
            </w:r>
            <w:r w:rsidRPr="00A564B4">
              <w:rPr>
                <w:lang w:eastAsia="en-US"/>
              </w:rPr>
              <w:tab/>
              <w:t>IF ((A.4.1-1/1 AND A.4.1-1/2) AND A.4.6-1/3 AND A.4.5-1/15 AND (A.4.5-1/37 OR A.4.5-1/38) AND (A.4.3-4/8 OR A.4.3-4/9 OR A.4.3-4/10 OR A.4.3-4/11 OR A.4.3-4/12)) THEN R ELSE N/A</w:t>
            </w:r>
          </w:p>
        </w:tc>
      </w:tr>
      <w:tr w:rsidR="002C7934" w:rsidRPr="00A564B4" w14:paraId="7C7CD1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A564B4" w:rsidRDefault="002C7934" w:rsidP="00C97C09">
            <w:pPr>
              <w:pStyle w:val="TAN"/>
              <w:rPr>
                <w:lang w:eastAsia="en-US"/>
              </w:rPr>
            </w:pPr>
            <w:r w:rsidRPr="00A564B4">
              <w:rPr>
                <w:rFonts w:eastAsia="PMingLiU"/>
                <w:lang w:eastAsia="zh-TW"/>
              </w:rPr>
              <w:t>C313</w:t>
            </w:r>
            <w:r w:rsidRPr="00A564B4">
              <w:rPr>
                <w:rFonts w:eastAsia="PMingLiU"/>
                <w:lang w:eastAsia="zh-TW"/>
              </w:rPr>
              <w:tab/>
              <w:t>IF (A.4.1-1/</w:t>
            </w:r>
            <w:r w:rsidR="00C97C09" w:rsidRPr="00A564B4">
              <w:rPr>
                <w:rFonts w:eastAsia="PMingLiU"/>
                <w:lang w:eastAsia="zh-TW"/>
              </w:rPr>
              <w:t>10</w:t>
            </w:r>
            <w:r w:rsidRPr="00A564B4">
              <w:rPr>
                <w:rFonts w:eastAsia="PMingLiU"/>
                <w:lang w:eastAsia="zh-TW"/>
              </w:rPr>
              <w:t xml:space="preserve">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413A95" w:rsidRPr="00A564B4" w14:paraId="25C49A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A564B4" w:rsidRDefault="00413A95" w:rsidP="00A5074D">
            <w:pPr>
              <w:pStyle w:val="TAN"/>
              <w:rPr>
                <w:lang w:eastAsia="zh-TW"/>
              </w:rPr>
            </w:pPr>
            <w:r w:rsidRPr="00A564B4">
              <w:rPr>
                <w:lang w:eastAsia="zh-CN"/>
              </w:rPr>
              <w:t>C314</w:t>
            </w:r>
            <w:r w:rsidRPr="00A564B4">
              <w:rPr>
                <w:lang w:eastAsia="zh-CN"/>
              </w:rPr>
              <w:tab/>
            </w:r>
            <w:r w:rsidRPr="00A564B4">
              <w:rPr>
                <w:lang w:eastAsia="en-US"/>
              </w:rPr>
              <w:t>IF A.4.1-1/1 AND (A.4.3-4aa/</w:t>
            </w:r>
            <w:r w:rsidR="00A5074D" w:rsidRPr="00A564B4">
              <w:rPr>
                <w:lang w:eastAsia="zh-TW"/>
              </w:rPr>
              <w:t>2</w:t>
            </w:r>
            <w:r w:rsidRPr="00A564B4">
              <w:rPr>
                <w:lang w:eastAsia="en-US"/>
              </w:rPr>
              <w:t xml:space="preserve"> </w:t>
            </w:r>
            <w:r w:rsidRPr="00A564B4">
              <w:rPr>
                <w:lang w:eastAsia="ko-KR"/>
              </w:rPr>
              <w:t>OR A.4.5-1/25</w:t>
            </w:r>
            <w:r w:rsidRPr="00A564B4">
              <w:rPr>
                <w:lang w:eastAsia="en-US"/>
              </w:rPr>
              <w:t>) THEN R ELSE N/A</w:t>
            </w:r>
          </w:p>
        </w:tc>
      </w:tr>
      <w:tr w:rsidR="00413A95" w:rsidRPr="00A564B4" w14:paraId="13E1A8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A564B4" w:rsidRDefault="00413A95" w:rsidP="00A5074D">
            <w:pPr>
              <w:pStyle w:val="TAN"/>
              <w:rPr>
                <w:lang w:eastAsia="zh-TW"/>
              </w:rPr>
            </w:pPr>
            <w:r w:rsidRPr="00A564B4">
              <w:rPr>
                <w:rFonts w:cs="Arial"/>
                <w:szCs w:val="18"/>
                <w:lang w:eastAsia="zh-TW"/>
              </w:rPr>
              <w:t>C315</w:t>
            </w:r>
            <w:r w:rsidRPr="00A564B4">
              <w:rPr>
                <w:rFonts w:cs="Arial"/>
                <w:szCs w:val="18"/>
                <w:lang w:eastAsia="en-US"/>
              </w:rPr>
              <w:tab/>
              <w:t>IF</w:t>
            </w:r>
            <w:r w:rsidRPr="00A564B4">
              <w:rPr>
                <w:rFonts w:cs="Arial"/>
                <w:szCs w:val="18"/>
                <w:lang w:eastAsia="zh-CN"/>
              </w:rPr>
              <w:t xml:space="preserve"> </w:t>
            </w:r>
            <w:r w:rsidRPr="00A564B4">
              <w:rPr>
                <w:rFonts w:cs="Arial"/>
                <w:szCs w:val="18"/>
                <w:lang w:eastAsia="en-US"/>
              </w:rPr>
              <w:t>A.4.1-1/1 AND (A.4.3-4</w:t>
            </w:r>
            <w:r w:rsidRPr="00A564B4">
              <w:rPr>
                <w:rFonts w:cs="Arial"/>
                <w:szCs w:val="18"/>
                <w:lang w:eastAsia="zh-CN"/>
              </w:rPr>
              <w:t>aa</w:t>
            </w:r>
            <w:r w:rsidRPr="00A564B4">
              <w:rPr>
                <w:rFonts w:cs="Arial"/>
                <w:szCs w:val="18"/>
                <w:lang w:eastAsia="en-US"/>
              </w:rPr>
              <w:t>/</w:t>
            </w:r>
            <w:r w:rsidR="00A5074D"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lang w:eastAsia="en-US"/>
              </w:rPr>
              <w:t xml:space="preserve"> THEN R ELSE N/A</w:t>
            </w:r>
          </w:p>
        </w:tc>
      </w:tr>
      <w:tr w:rsidR="00413A95" w:rsidRPr="00A564B4" w14:paraId="77069A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A564B4" w:rsidRDefault="00413A95" w:rsidP="00A5074D">
            <w:pPr>
              <w:pStyle w:val="TAN"/>
              <w:rPr>
                <w:lang w:eastAsia="zh-TW"/>
              </w:rPr>
            </w:pPr>
            <w:r w:rsidRPr="00A564B4">
              <w:rPr>
                <w:lang w:eastAsia="en-US"/>
              </w:rPr>
              <w:t>C316</w:t>
            </w:r>
            <w:r w:rsidRPr="00A564B4">
              <w:rPr>
                <w:lang w:eastAsia="en-US"/>
              </w:rPr>
              <w:tab/>
              <w:t>IF</w:t>
            </w:r>
            <w:r w:rsidRPr="00A564B4">
              <w:rPr>
                <w:lang w:eastAsia="zh-CN"/>
              </w:rPr>
              <w:t xml:space="preserve"> </w:t>
            </w:r>
            <w:r w:rsidRPr="00A564B4">
              <w:rPr>
                <w:lang w:eastAsia="en-US"/>
              </w:rPr>
              <w:t>A.4.1-1/</w:t>
            </w:r>
            <w:r w:rsidRPr="00A564B4">
              <w:rPr>
                <w:lang w:eastAsia="zh-CN"/>
              </w:rPr>
              <w:t>2</w:t>
            </w:r>
            <w:r w:rsidRPr="00A564B4">
              <w:rPr>
                <w:lang w:eastAsia="en-US"/>
              </w:rPr>
              <w:t xml:space="preserve"> AND (A.4.3-4</w:t>
            </w:r>
            <w:r w:rsidRPr="00A564B4">
              <w:rPr>
                <w:lang w:eastAsia="zh-CN"/>
              </w:rPr>
              <w:t>aa</w:t>
            </w:r>
            <w:r w:rsidRPr="00A564B4">
              <w:rPr>
                <w:lang w:eastAsia="en-US"/>
              </w:rPr>
              <w:t>/</w:t>
            </w:r>
            <w:r w:rsidR="00A5074D" w:rsidRPr="00A564B4">
              <w:rPr>
                <w:lang w:eastAsia="zh-TW"/>
              </w:rPr>
              <w:t>2</w:t>
            </w:r>
            <w:r w:rsidRPr="00A564B4">
              <w:rPr>
                <w:lang w:eastAsia="zh-CN"/>
              </w:rPr>
              <w:t xml:space="preserve"> </w:t>
            </w:r>
            <w:r w:rsidRPr="00A564B4">
              <w:rPr>
                <w:lang w:eastAsia="ko-KR"/>
              </w:rPr>
              <w:t>OR A.4.5-1/25</w:t>
            </w:r>
            <w:r w:rsidRPr="00A564B4">
              <w:rPr>
                <w:lang w:eastAsia="en-US"/>
              </w:rPr>
              <w:t>) THEN R ELSE N/A</w:t>
            </w:r>
          </w:p>
        </w:tc>
      </w:tr>
      <w:tr w:rsidR="00D653FB" w:rsidRPr="00A564B4" w14:paraId="243E21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A564B4" w:rsidRDefault="00D653FB" w:rsidP="00D653FB">
            <w:pPr>
              <w:pStyle w:val="TAN"/>
            </w:pPr>
            <w:r w:rsidRPr="00A564B4">
              <w:t>C316a</w:t>
            </w:r>
            <w:r w:rsidRPr="00A564B4">
              <w:tab/>
              <w:t>IF A.4.1-1/2 AND A.4.3-4aa/2 AND A.4.5-1/25 THEN R ELSE N/A</w:t>
            </w:r>
          </w:p>
        </w:tc>
      </w:tr>
      <w:tr w:rsidR="00D653FB" w:rsidRPr="00A564B4" w14:paraId="25E2F3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A564B4" w:rsidRDefault="00D653FB" w:rsidP="00D653FB">
            <w:pPr>
              <w:pStyle w:val="TAN"/>
            </w:pPr>
            <w:r w:rsidRPr="00A564B4">
              <w:t>C316b</w:t>
            </w:r>
            <w:r w:rsidRPr="00A564B4">
              <w:tab/>
              <w:t>IF A.4.1-1/2 AND A.4.3-4aa/2 AND A.4.5-1/26 THEN R ELSE N/A</w:t>
            </w:r>
          </w:p>
        </w:tc>
      </w:tr>
      <w:tr w:rsidR="00413A95" w:rsidRPr="00A564B4" w14:paraId="0A58FD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A564B4" w:rsidRDefault="00413A95" w:rsidP="00A5074D">
            <w:pPr>
              <w:pStyle w:val="TAN"/>
              <w:rPr>
                <w:lang w:eastAsia="zh-TW"/>
              </w:rPr>
            </w:pPr>
            <w:r w:rsidRPr="00A564B4">
              <w:rPr>
                <w:rFonts w:cs="Arial"/>
                <w:szCs w:val="18"/>
                <w:lang w:eastAsia="en-US"/>
              </w:rPr>
              <w:t>C317</w:t>
            </w:r>
            <w:r w:rsidRPr="00A564B4">
              <w:rPr>
                <w:rFonts w:cs="Arial"/>
                <w:szCs w:val="18"/>
                <w:lang w:eastAsia="en-US"/>
              </w:rPr>
              <w:tab/>
              <w:t>IF A.4.1-1/2 AND (A.4.3-4aa/</w:t>
            </w:r>
            <w:r w:rsidR="00A5074D" w:rsidRPr="00A564B4">
              <w:rPr>
                <w:rFonts w:cs="Arial"/>
                <w:szCs w:val="18"/>
                <w:lang w:eastAsia="zh-TW"/>
              </w:rPr>
              <w:t>2</w:t>
            </w:r>
            <w:r w:rsidRPr="00A564B4">
              <w:rPr>
                <w:rFonts w:cs="Arial"/>
                <w:szCs w:val="18"/>
                <w:lang w:eastAsia="en-US"/>
              </w:rPr>
              <w:t xml:space="preserve"> AND A.4.5-1/26 THEN R ELSE N/A</w:t>
            </w:r>
          </w:p>
        </w:tc>
      </w:tr>
      <w:tr w:rsidR="00E263B5" w:rsidRPr="00A564B4" w14:paraId="5C93B6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A564B4" w:rsidRDefault="00E263B5" w:rsidP="00E263B5">
            <w:pPr>
              <w:pStyle w:val="TAN"/>
              <w:rPr>
                <w:rFonts w:eastAsia="PMingLiU"/>
                <w:lang w:eastAsia="zh-TW"/>
              </w:rPr>
            </w:pPr>
            <w:r w:rsidRPr="00A564B4">
              <w:rPr>
                <w:rFonts w:eastAsia="PMingLiU"/>
                <w:lang w:eastAsia="zh-TW"/>
              </w:rPr>
              <w:t>C318</w:t>
            </w:r>
            <w:r w:rsidR="00D07C0D" w:rsidRPr="00A564B4">
              <w:rPr>
                <w:rFonts w:eastAsia="PMingLiU"/>
                <w:lang w:eastAsia="zh-TW"/>
              </w:rPr>
              <w:tab/>
            </w:r>
            <w:r w:rsidRPr="00A564B4">
              <w:rPr>
                <w:rFonts w:eastAsia="PMingLiU"/>
                <w:lang w:eastAsia="zh-TW"/>
              </w:rPr>
              <w:t>IF ((A.4.1-1/1 OR A.4.1-1/2) AND A.4.5-1/13 AND A.4.5-1/58) THEN R ELSE N/A</w:t>
            </w:r>
          </w:p>
        </w:tc>
      </w:tr>
      <w:tr w:rsidR="005655A0" w:rsidRPr="00A564B4" w14:paraId="7C9414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A564B4" w:rsidRDefault="005655A0" w:rsidP="00F50A53">
            <w:pPr>
              <w:pStyle w:val="TAN"/>
              <w:rPr>
                <w:lang w:eastAsia="en-US"/>
              </w:rPr>
            </w:pPr>
            <w:r w:rsidRPr="00A564B4">
              <w:rPr>
                <w:lang w:eastAsia="zh-CN"/>
              </w:rPr>
              <w:t>C319</w:t>
            </w:r>
            <w:r w:rsidRPr="00A564B4">
              <w:rPr>
                <w:lang w:eastAsia="zh-CN"/>
              </w:rPr>
              <w:tab/>
            </w:r>
            <w:r w:rsidRPr="00A564B4">
              <w:rPr>
                <w:lang w:eastAsia="en-US"/>
              </w:rPr>
              <w:t>IF (</w:t>
            </w:r>
            <w:r w:rsidR="000A447F" w:rsidRPr="00A564B4">
              <w:t>NOT(A.4.3-4a/1 OR A.4.3-4a/1a OR A.4.3-4aa/1)</w:t>
            </w:r>
            <w:r w:rsidRPr="00A564B4">
              <w:rPr>
                <w:lang w:eastAsia="en-US"/>
              </w:rPr>
              <w:t xml:space="preserve"> AND (A.4.1-1/1 OR A.4.1-1/2) AND A.4.6.1-1/2 AND A.4.6.1-2/2</w:t>
            </w:r>
            <w:r w:rsidRPr="00A564B4">
              <w:rPr>
                <w:lang w:eastAsia="zh-CN"/>
              </w:rPr>
              <w:t xml:space="preserve"> AND NOT(</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777BE2" w:rsidRPr="00A564B4" w14:paraId="2FACAE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A564B4" w:rsidRDefault="00777BE2" w:rsidP="00F50A53">
            <w:pPr>
              <w:pStyle w:val="TAN"/>
              <w:rPr>
                <w:lang w:eastAsia="zh-CN"/>
              </w:rPr>
            </w:pPr>
            <w:r w:rsidRPr="00A564B4">
              <w:rPr>
                <w:rFonts w:eastAsia="PMingLiU"/>
                <w:lang w:eastAsia="zh-TW"/>
              </w:rPr>
              <w:t>C320</w:t>
            </w:r>
            <w:r w:rsidRPr="00A564B4">
              <w:rPr>
                <w:rFonts w:eastAsia="PMingLiU"/>
                <w:lang w:eastAsia="zh-TW"/>
              </w:rPr>
              <w:tab/>
              <w:t>IF (</w:t>
            </w:r>
            <w:r w:rsidRPr="00A564B4">
              <w:rPr>
                <w:lang w:eastAsia="en-US"/>
              </w:rPr>
              <w:t xml:space="preserve">(A.4.1-1/1 OR A.4.1-1/2) AND </w:t>
            </w:r>
            <w:r w:rsidRPr="00A564B4">
              <w:rPr>
                <w:rFonts w:eastAsia="PMingLiU"/>
                <w:lang w:eastAsia="zh-TW"/>
              </w:rPr>
              <w:t>A.4.1-1/10 AND A.4.5-1/</w:t>
            </w:r>
            <w:r w:rsidR="00A93961" w:rsidRPr="00A564B4">
              <w:rPr>
                <w:rFonts w:eastAsia="PMingLiU"/>
                <w:lang w:eastAsia="zh-TW"/>
              </w:rPr>
              <w:t>66</w:t>
            </w:r>
            <w:r w:rsidRPr="00A564B4">
              <w:rPr>
                <w:rFonts w:eastAsia="PMingLiU"/>
                <w:lang w:eastAsia="zh-TW"/>
              </w:rPr>
              <w:t xml:space="preserve"> AND A.4.5-1/</w:t>
            </w:r>
            <w:r w:rsidR="00A93961" w:rsidRPr="00A564B4">
              <w:rPr>
                <w:rFonts w:eastAsia="PMingLiU"/>
                <w:lang w:eastAsia="zh-TW"/>
              </w:rPr>
              <w:t>67</w:t>
            </w:r>
            <w:r w:rsidRPr="00A564B4">
              <w:rPr>
                <w:rFonts w:eastAsia="PMingLiU"/>
                <w:lang w:eastAsia="zh-TW"/>
              </w:rPr>
              <w:t>) THEN R ELSE N/A</w:t>
            </w:r>
          </w:p>
        </w:tc>
      </w:tr>
      <w:tr w:rsidR="00777BE2" w:rsidRPr="00A564B4" w14:paraId="728506A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A564B4" w:rsidRDefault="00777BE2" w:rsidP="00F50A53">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 AND</w:t>
            </w:r>
            <w:r w:rsidRPr="00A564B4">
              <w:rPr>
                <w:lang w:eastAsia="zh-CN"/>
              </w:rPr>
              <w:t xml:space="preserve"> </w:t>
            </w:r>
            <w:r w:rsidRPr="00A564B4">
              <w:rPr>
                <w:rFonts w:eastAsia="PMingLiU"/>
                <w:lang w:eastAsia="zh-TW"/>
              </w:rPr>
              <w:t>A.4.5-1/</w:t>
            </w:r>
            <w:r w:rsidR="00A93961" w:rsidRPr="00A564B4">
              <w:rPr>
                <w:lang w:eastAsia="zh-CN"/>
              </w:rPr>
              <w:t>70</w:t>
            </w:r>
            <w:r w:rsidRPr="00A564B4">
              <w:rPr>
                <w:rFonts w:eastAsia="PMingLiU"/>
                <w:lang w:eastAsia="zh-TW"/>
              </w:rPr>
              <w:t>) THEN R ELSE N/A</w:t>
            </w:r>
          </w:p>
        </w:tc>
      </w:tr>
      <w:tr w:rsidR="009144C6" w:rsidRPr="00A564B4" w14:paraId="259706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A564B4" w:rsidRDefault="009144C6" w:rsidP="009144C6">
            <w:pPr>
              <w:pStyle w:val="TAN"/>
              <w:rPr>
                <w:rFonts w:eastAsia="PMingLiU"/>
                <w:lang w:eastAsia="zh-TW"/>
              </w:rPr>
            </w:pPr>
            <w:r w:rsidRPr="00A564B4">
              <w:rPr>
                <w:lang w:eastAsia="zh-TW"/>
              </w:rPr>
              <w:t>C322</w:t>
            </w:r>
            <w:r w:rsidRPr="00A564B4">
              <w:rPr>
                <w:lang w:eastAsia="zh-TW"/>
              </w:rPr>
              <w:tab/>
            </w:r>
            <w:r w:rsidRPr="00A564B4">
              <w:rPr>
                <w:lang w:eastAsia="en-US"/>
              </w:rPr>
              <w:t>IF ((A.4.1-1/1 AND A.4.1-1/2) AND A.4.6-1/4 AND A.4.5-1/15 AND (A.4.5-1/37 OR A.4.5-1/38) AND (A.4.3-4/8 OR A.4.3-4/11 OR A.4.3-4/12)) THEN R ELSE N/A</w:t>
            </w:r>
          </w:p>
        </w:tc>
      </w:tr>
      <w:tr w:rsidR="009144C6" w:rsidRPr="00A564B4" w14:paraId="1EDF29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A564B4" w:rsidRDefault="009144C6" w:rsidP="009144C6">
            <w:pPr>
              <w:pStyle w:val="TAN"/>
              <w:rPr>
                <w:lang w:eastAsia="zh-TW"/>
              </w:rPr>
            </w:pPr>
            <w:r w:rsidRPr="00A564B4">
              <w:rPr>
                <w:lang w:eastAsia="en-US"/>
              </w:rPr>
              <w:t>C323</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ED40E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A564B4" w:rsidRDefault="006A34C3" w:rsidP="0019260F">
            <w:pPr>
              <w:pStyle w:val="TAN"/>
            </w:pPr>
            <w:r w:rsidRPr="00A564B4">
              <w:t>C323m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144C6" w:rsidRPr="00A564B4" w14:paraId="3D5648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A564B4" w:rsidRDefault="009144C6" w:rsidP="009144C6">
            <w:pPr>
              <w:pStyle w:val="TAN"/>
              <w:rPr>
                <w:lang w:eastAsia="zh-TW"/>
              </w:rPr>
            </w:pPr>
            <w:r w:rsidRPr="00A564B4">
              <w:rPr>
                <w:lang w:eastAsia="en-US"/>
              </w:rPr>
              <w:t>C324</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ADBC3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A564B4" w:rsidRDefault="006A34C3" w:rsidP="0019260F">
            <w:pPr>
              <w:pStyle w:val="TAN"/>
            </w:pPr>
            <w:r w:rsidRPr="00A564B4">
              <w:t>C324m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8F0E85" w:rsidRPr="00A564B4" w14:paraId="5089A4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A564B4" w:rsidRDefault="008F0E85" w:rsidP="008F0E85">
            <w:pPr>
              <w:pStyle w:val="TAN"/>
              <w:rPr>
                <w:lang w:eastAsia="en-US"/>
              </w:rPr>
            </w:pPr>
            <w:r w:rsidRPr="00A564B4">
              <w:rPr>
                <w:lang w:eastAsia="en-US"/>
              </w:rPr>
              <w:t>C325</w:t>
            </w:r>
            <w:r w:rsidR="00DC418A"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w:t>
            </w:r>
            <w:r w:rsidR="008F6CA6" w:rsidRPr="00A564B4">
              <w:rPr>
                <w:rFonts w:eastAsia="PMingLiU"/>
                <w:lang w:eastAsia="zh-TW"/>
              </w:rPr>
              <w:t xml:space="preserve">OR A.4.1-1/8a) </w:t>
            </w:r>
            <w:r w:rsidRPr="00A564B4">
              <w:rPr>
                <w:rFonts w:eastAsia="PMingLiU"/>
                <w:lang w:eastAsia="zh-TW"/>
              </w:rPr>
              <w:t xml:space="preserve">AND </w:t>
            </w:r>
            <w:r w:rsidR="00DE461D" w:rsidRPr="00A564B4">
              <w:t>A.4.3-3b/5</w:t>
            </w:r>
            <w:r w:rsidR="00DE461D" w:rsidRPr="00A564B4">
              <w:rPr>
                <w:rFonts w:eastAsia="PMingLiU"/>
                <w:lang w:eastAsia="zh-TW"/>
              </w:rPr>
              <w:t xml:space="preserve"> </w:t>
            </w:r>
            <w:r w:rsidRPr="00A564B4">
              <w:rPr>
                <w:rFonts w:eastAsia="PMingLiU"/>
                <w:lang w:eastAsia="zh-TW"/>
              </w:rPr>
              <w:t>THEN R ELSE N/A</w:t>
            </w:r>
          </w:p>
        </w:tc>
      </w:tr>
      <w:tr w:rsidR="002C653A" w:rsidRPr="00A564B4" w14:paraId="1A2AF4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A564B4" w:rsidRDefault="002C653A" w:rsidP="002C653A">
            <w:pPr>
              <w:pStyle w:val="TAN"/>
              <w:rPr>
                <w:lang w:eastAsia="en-US"/>
              </w:rPr>
            </w:pPr>
            <w:r w:rsidRPr="00A564B4">
              <w:rPr>
                <w:lang w:eastAsia="en-US"/>
              </w:rPr>
              <w:t>C326</w:t>
            </w:r>
            <w:r w:rsidR="00DC418A" w:rsidRPr="00A564B4">
              <w:rPr>
                <w:lang w:eastAsia="en-US"/>
              </w:rPr>
              <w:tab/>
            </w:r>
            <w:r w:rsidRPr="00A564B4">
              <w:rPr>
                <w:lang w:eastAsia="en-US"/>
              </w:rPr>
              <w:t>IF (NOT(A.4.3-4a/1</w:t>
            </w:r>
            <w:r w:rsidRPr="00A564B4">
              <w:rPr>
                <w:rFonts w:eastAsia="PMingLiU"/>
                <w:lang w:eastAsia="zh-TW"/>
              </w:rPr>
              <w:t xml:space="preserve"> OR A.4.3-4aa/1 OR A.4.5-1/58</w:t>
            </w:r>
            <w:r w:rsidRPr="00A564B4">
              <w:rPr>
                <w:lang w:eastAsia="en-US"/>
              </w:rPr>
              <w:t>)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2C653A" w:rsidRPr="00A564B4" w14:paraId="079474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62CA69C8" w:rsidR="002C653A" w:rsidRPr="00A564B4" w:rsidRDefault="002C653A" w:rsidP="002C653A">
            <w:pPr>
              <w:pStyle w:val="TAN"/>
              <w:rPr>
                <w:lang w:eastAsia="en-US"/>
              </w:rPr>
            </w:pPr>
            <w:r w:rsidRPr="00A564B4">
              <w:rPr>
                <w:lang w:eastAsia="en-US"/>
              </w:rPr>
              <w:t>C327</w:t>
            </w:r>
            <w:r w:rsidR="00DC418A" w:rsidRPr="00A564B4">
              <w:rPr>
                <w:lang w:eastAsia="en-US"/>
              </w:rPr>
              <w:tab/>
            </w:r>
            <w:r w:rsidRPr="00A564B4">
              <w:rPr>
                <w:lang w:eastAsia="en-US"/>
              </w:rPr>
              <w:t>IF (NOT(A.4.3-4a/1</w:t>
            </w:r>
            <w:r w:rsidRPr="00A564B4">
              <w:rPr>
                <w:rFonts w:eastAsia="PMingLiU"/>
                <w:lang w:eastAsia="zh-TW"/>
              </w:rPr>
              <w:t xml:space="preserve"> OR A.4.3-4aa/1 OR A.4.5-1/58</w:t>
            </w:r>
            <w:r w:rsidRPr="00A564B4">
              <w:rPr>
                <w:lang w:eastAsia="en-US"/>
              </w:rPr>
              <w:t>) AND (A.4.1-1/1 OR A.4.1-1/2) AND A.4.6.</w:t>
            </w:r>
            <w:r w:rsidRPr="00A564B4">
              <w:rPr>
                <w:lang w:eastAsia="zh-CN"/>
              </w:rPr>
              <w:t>3</w:t>
            </w:r>
            <w:r w:rsidRPr="00A564B4">
              <w:rPr>
                <w:lang w:eastAsia="en-US"/>
              </w:rPr>
              <w:t>-1/</w:t>
            </w:r>
            <w:r w:rsidRPr="00A564B4">
              <w:rPr>
                <w:lang w:eastAsia="zh-CN"/>
              </w:rPr>
              <w:t>1</w:t>
            </w:r>
            <w:r w:rsidR="004D6E9A" w:rsidRPr="00A564B4">
              <w:rPr>
                <w:lang w:eastAsia="zh-TW"/>
              </w:rPr>
              <w:t xml:space="preserve"> </w:t>
            </w:r>
            <w:r w:rsidR="004D6E9A" w:rsidRPr="00A564B4">
              <w:t>AND A.4.6.3-2/1</w:t>
            </w:r>
            <w:r w:rsidRPr="00A564B4">
              <w:rPr>
                <w:lang w:eastAsia="en-US"/>
              </w:rPr>
              <w:t xml:space="preserve"> AND A.4.5-1/17) THEN R ELSE N/A</w:t>
            </w:r>
          </w:p>
        </w:tc>
      </w:tr>
      <w:tr w:rsidR="00860BDD" w:rsidRPr="00A564B4" w14:paraId="0D8A8AD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A564B4" w:rsidRDefault="00860BDD" w:rsidP="008E2327">
            <w:pPr>
              <w:pStyle w:val="TAN"/>
              <w:rPr>
                <w:lang w:eastAsia="en-US"/>
              </w:rPr>
            </w:pPr>
            <w:r w:rsidRPr="00A564B4">
              <w:rPr>
                <w:lang w:eastAsia="en-US"/>
              </w:rPr>
              <w:t>C328</w:t>
            </w:r>
            <w:r w:rsidRPr="00A564B4">
              <w:rPr>
                <w:lang w:eastAsia="en-US"/>
              </w:rPr>
              <w:tab/>
              <w:t>IF A.4.1-1/1 AND A.4.5-1/15 AND A.4.5-1/32 AND A.4.5-8/1 THEN R ELSE N/A</w:t>
            </w:r>
          </w:p>
        </w:tc>
      </w:tr>
      <w:tr w:rsidR="00860BDD" w:rsidRPr="00A564B4" w14:paraId="2E3444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A564B4" w:rsidRDefault="00860BDD" w:rsidP="008E2327">
            <w:pPr>
              <w:pStyle w:val="TAN"/>
              <w:rPr>
                <w:lang w:eastAsia="en-US"/>
              </w:rPr>
            </w:pPr>
            <w:r w:rsidRPr="00A564B4">
              <w:rPr>
                <w:lang w:eastAsia="en-US"/>
              </w:rPr>
              <w:t>C329</w:t>
            </w:r>
            <w:r w:rsidRPr="00A564B4">
              <w:rPr>
                <w:lang w:eastAsia="en-US"/>
              </w:rPr>
              <w:tab/>
              <w:t>IF A.4.1-1/2 AND A.4.5-1/14 AND A.4.5-1/32 AND A.4.5-8/2 THEN R ELSE N/A</w:t>
            </w:r>
          </w:p>
        </w:tc>
      </w:tr>
      <w:tr w:rsidR="00D454BD" w:rsidRPr="00A564B4" w14:paraId="718FAF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A564B4" w:rsidRDefault="00D454BD" w:rsidP="0082655E">
            <w:pPr>
              <w:pStyle w:val="TAN"/>
            </w:pPr>
            <w:r w:rsidRPr="00A564B4">
              <w:rPr>
                <w:lang w:eastAsia="zh-TW"/>
              </w:rPr>
              <w:t>C330</w:t>
            </w:r>
            <w:r w:rsidRPr="00A564B4">
              <w:tab/>
              <w:t>IF (A.4.1-1/1 AND A.4.2-1/2 AND NOT A.4.5-1/18) AND (A.4.3-4/11 OR A.4.3-4/12) AND (A.4.6.3-1/19 OR A.4.6.3-1/20 OR A.4.6.3-1/21 OR A.4.6.3-1/22 OR A.4.6.3-1/23) THEN R ELSE N/A</w:t>
            </w:r>
          </w:p>
        </w:tc>
      </w:tr>
      <w:tr w:rsidR="00D454BD" w:rsidRPr="00A564B4" w14:paraId="75E41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A564B4" w:rsidRDefault="00D454BD" w:rsidP="0082655E">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6B47DE" w:rsidRPr="00A564B4" w14:paraId="7C62B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A564B4" w:rsidRDefault="006B47DE" w:rsidP="0082655E">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D454BD" w:rsidRPr="00A564B4" w14:paraId="318B9E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A564B4" w:rsidRDefault="00D454BD" w:rsidP="0082655E">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6B47DE" w:rsidRPr="00A564B4" w14:paraId="40D63F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A564B4" w:rsidRDefault="006B47DE" w:rsidP="0082655E">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0F3568" w:rsidRPr="00A564B4" w14:paraId="4FB4A2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A564B4" w:rsidRDefault="000F3568" w:rsidP="00F50A53">
            <w:pPr>
              <w:pStyle w:val="TAN"/>
              <w:rPr>
                <w:lang w:eastAsia="en-US"/>
              </w:rPr>
            </w:pPr>
            <w:r w:rsidRPr="00A564B4">
              <w:rPr>
                <w:lang w:eastAsia="en-US"/>
              </w:rPr>
              <w:t>C332</w:t>
            </w:r>
            <w:r w:rsidRPr="00A564B4">
              <w:rPr>
                <w:lang w:eastAsia="en-US"/>
              </w:rPr>
              <w:tab/>
              <w:t>IF A.4.1-1/2 AND A.4.2-1/2 AND A.4.3-4a/11 AND A.4.6-1/4 AND (A.4.6.1-1/5 OR A.4.6.2-1/6 OR A.4.6.2-1/7 OR A.4.6.2-1/8 OR A.4.6.3-1/8 OR A.4.6.3-1/13 OR A.4.6.3-1/14 OR A.4.6.3-1/15 OR A.4.6.3-1/16 OR A.4.6.3-1/17 OR A.4.6.3-1/18) AND A.4.5-1/18 THEN R ELSE N/A</w:t>
            </w:r>
          </w:p>
        </w:tc>
      </w:tr>
      <w:tr w:rsidR="008307FC" w:rsidRPr="00A564B4" w14:paraId="0A54FE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A564B4" w:rsidRDefault="008307FC" w:rsidP="008307FC">
            <w:pPr>
              <w:pStyle w:val="TAN"/>
              <w:rPr>
                <w:lang w:eastAsia="en-US"/>
              </w:rPr>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B324BC" w:rsidRPr="00A564B4" w14:paraId="31B431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A564B4" w:rsidRDefault="00B324BC" w:rsidP="008307FC">
            <w:pPr>
              <w:pStyle w:val="TAN"/>
              <w:rPr>
                <w:lang w:eastAsia="en-US"/>
              </w:rPr>
            </w:pPr>
            <w:r w:rsidRPr="00A564B4">
              <w:rPr>
                <w:lang w:eastAsia="zh-CN"/>
              </w:rPr>
              <w:t>C334</w:t>
            </w:r>
            <w:r w:rsidRPr="00A564B4">
              <w:tab/>
              <w:t>IF ((A.4.1-1/1 OR A.4.1-1/2) AND A.4.6-1/3 AND A.4.6-2/3) THEN R ELSE N/A</w:t>
            </w:r>
          </w:p>
        </w:tc>
      </w:tr>
      <w:tr w:rsidR="00BB41E0" w:rsidRPr="00A564B4" w14:paraId="001200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A564B4" w:rsidRDefault="00BB41E0" w:rsidP="00BB41E0">
            <w:pPr>
              <w:pStyle w:val="TAN"/>
              <w:rPr>
                <w:lang w:eastAsia="zh-CN"/>
              </w:rPr>
            </w:pPr>
            <w:r w:rsidRPr="00A564B4">
              <w:rPr>
                <w:lang w:eastAsia="zh-CN"/>
              </w:rPr>
              <w:t>C3</w:t>
            </w:r>
            <w:r w:rsidR="003E13A8" w:rsidRPr="00A564B4">
              <w:rPr>
                <w:lang w:eastAsia="zh-CN"/>
              </w:rPr>
              <w:t>35</w:t>
            </w:r>
            <w:r w:rsidRPr="00A564B4">
              <w:rPr>
                <w:lang w:eastAsia="zh-CN"/>
              </w:rPr>
              <w:tab/>
              <w:t>IF (A.4.1-1/10 AND A.4.3-4d/2 AND A.4.5-7/1 AND A.4.3-3b/4) THEN R ELSE N/A</w:t>
            </w:r>
          </w:p>
        </w:tc>
      </w:tr>
      <w:tr w:rsidR="0094704E" w:rsidRPr="00A564B4" w14:paraId="091106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A564B4" w:rsidRDefault="0094704E" w:rsidP="00AA4F85">
            <w:pPr>
              <w:pStyle w:val="TAN"/>
              <w:rPr>
                <w:lang w:eastAsia="zh-CN"/>
              </w:rPr>
            </w:pPr>
            <w:r w:rsidRPr="00A564B4">
              <w:rPr>
                <w:lang w:eastAsia="zh-CN"/>
              </w:rPr>
              <w:t>C336</w:t>
            </w:r>
            <w:r w:rsidRPr="00A564B4">
              <w:tab/>
              <w:t>IF ((A.4.1-1/1 OR A.4.1-1/2) AND A.4.6.3-1/6 AND A.4.6-2/3) THEN R ELSE N/A</w:t>
            </w:r>
          </w:p>
        </w:tc>
      </w:tr>
      <w:tr w:rsidR="0016058E" w:rsidRPr="00A564B4" w14:paraId="23E7C1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A564B4" w:rsidRDefault="0016058E" w:rsidP="0016058E">
            <w:pPr>
              <w:pStyle w:val="TAN"/>
              <w:rPr>
                <w:lang w:eastAsia="zh-CN"/>
              </w:rPr>
            </w:pPr>
            <w:r w:rsidRPr="00A564B4">
              <w:rPr>
                <w:lang w:eastAsia="zh-CN"/>
              </w:rPr>
              <w:t>C</w:t>
            </w:r>
            <w:r w:rsidR="00EB3395" w:rsidRPr="00A564B4">
              <w:rPr>
                <w:lang w:eastAsia="zh-CN"/>
              </w:rPr>
              <w:t>337</w:t>
            </w:r>
            <w:r w:rsidR="00450AC4" w:rsidRPr="00A564B4">
              <w:rPr>
                <w:lang w:eastAsia="zh-CN"/>
              </w:rPr>
              <w:tab/>
            </w:r>
            <w:r w:rsidRPr="00A564B4">
              <w:rPr>
                <w:lang w:eastAsia="zh-CN"/>
              </w:rPr>
              <w:t>IF ((A.4.1-1/1) AND (A.4.3-4/2 OR A.4.3-4/3 OR A.4.3-4/4 OR A.4.3-4/5 OR A.4.3-4/6 OR A.4.3-4/7 OR A.4.3-4/8 OR A.4.3-4/9 OR A.4.3-4/10 OR A.4.3-4/11 OR A.4.3-4/12 ) AND A.4.4-3a/103 AND A.4.5-1/82) THEN R ELSE N/A</w:t>
            </w:r>
          </w:p>
        </w:tc>
      </w:tr>
      <w:tr w:rsidR="0016058E" w:rsidRPr="00A564B4" w14:paraId="40CC73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A564B4" w:rsidRDefault="0016058E" w:rsidP="0016058E">
            <w:pPr>
              <w:pStyle w:val="TAN"/>
              <w:rPr>
                <w:lang w:eastAsia="zh-CN"/>
              </w:rPr>
            </w:pPr>
            <w:r w:rsidRPr="00A564B4">
              <w:rPr>
                <w:lang w:eastAsia="zh-CN"/>
              </w:rPr>
              <w:t>C</w:t>
            </w:r>
            <w:r w:rsidR="00EB3395" w:rsidRPr="00A564B4">
              <w:rPr>
                <w:lang w:eastAsia="zh-CN"/>
              </w:rPr>
              <w:t>338</w:t>
            </w:r>
            <w:r w:rsidR="00450AC4" w:rsidRPr="00A564B4">
              <w:rPr>
                <w:lang w:eastAsia="zh-CN"/>
              </w:rPr>
              <w:tab/>
            </w:r>
            <w:r w:rsidRPr="00A564B4">
              <w:rPr>
                <w:lang w:eastAsia="zh-CN"/>
              </w:rPr>
              <w:t>IF ((A.4.1-1/2) AND (A.4.3-4/2 OR A.4.3-4/3 OR A.4.3-4/4 OR A.4.3-4/5 OR A.4.3-4/6 OR A.4.3-4/7 OR A.4.3-4/8 OR A.4.3-4/9 OR A.4.3-4/10 OR A.4.3-4/11 OR A.4.3-4/12 ) AND A.4.4-3a/103 AND A.4.5-1/83) THEN R ELSE N/A</w:t>
            </w:r>
          </w:p>
        </w:tc>
      </w:tr>
      <w:tr w:rsidR="0016058E" w:rsidRPr="00A564B4" w14:paraId="44030C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A564B4" w:rsidRDefault="0016058E" w:rsidP="0016058E">
            <w:pPr>
              <w:pStyle w:val="TAN"/>
              <w:rPr>
                <w:lang w:eastAsia="zh-CN"/>
              </w:rPr>
            </w:pPr>
            <w:r w:rsidRPr="00A564B4">
              <w:rPr>
                <w:lang w:eastAsia="zh-CN"/>
              </w:rPr>
              <w:t>C</w:t>
            </w:r>
            <w:r w:rsidR="00EB3395" w:rsidRPr="00A564B4">
              <w:rPr>
                <w:lang w:eastAsia="zh-CN"/>
              </w:rPr>
              <w:t>339</w:t>
            </w:r>
            <w:r w:rsidRPr="00A564B4">
              <w:rPr>
                <w:lang w:eastAsia="zh-CN"/>
              </w:rPr>
              <w:tab/>
              <w:t>IF (NOT((A.4.3-4a/1) or (A.4.3-4/1)) AND A.4.1-1/1 AND ( A.4.5-1/8 or A.5.-1/11 or A.4.5-1/12) AND A.4.5-1/83 ) THEN R ELSE N/A</w:t>
            </w:r>
          </w:p>
        </w:tc>
      </w:tr>
      <w:tr w:rsidR="0016058E" w:rsidRPr="00A564B4" w14:paraId="6FA704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A564B4" w:rsidRDefault="0016058E" w:rsidP="0016058E">
            <w:pPr>
              <w:pStyle w:val="TAN"/>
              <w:rPr>
                <w:lang w:eastAsia="zh-CN"/>
              </w:rPr>
            </w:pPr>
            <w:r w:rsidRPr="00A564B4">
              <w:rPr>
                <w:lang w:eastAsia="zh-CN"/>
              </w:rPr>
              <w:t>C</w:t>
            </w:r>
            <w:r w:rsidR="00EB3395" w:rsidRPr="00A564B4">
              <w:rPr>
                <w:lang w:eastAsia="zh-CN"/>
              </w:rPr>
              <w:t>340</w:t>
            </w:r>
            <w:r w:rsidRPr="00A564B4">
              <w:rPr>
                <w:lang w:eastAsia="zh-CN"/>
              </w:rPr>
              <w:tab/>
              <w:t>IF (NOT((A.4.3-4a/1) or (A.4.3-4/1)) AND A.4.1-1/2 AND ( A.4.5-1/8 or A.5.-1/11 or A.4.5-1/12) AND A.4.5-1/83 ) THEN R ELSE N/A</w:t>
            </w:r>
          </w:p>
        </w:tc>
      </w:tr>
      <w:tr w:rsidR="0016058E" w:rsidRPr="00A564B4" w14:paraId="606A74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A564B4" w:rsidRDefault="0016058E" w:rsidP="0016058E">
            <w:pPr>
              <w:pStyle w:val="TAN"/>
              <w:rPr>
                <w:lang w:eastAsia="zh-CN"/>
              </w:rPr>
            </w:pPr>
            <w:r w:rsidRPr="00A564B4">
              <w:rPr>
                <w:lang w:eastAsia="zh-CN"/>
              </w:rPr>
              <w:t>C</w:t>
            </w:r>
            <w:r w:rsidR="00EB3395" w:rsidRPr="00A564B4">
              <w:rPr>
                <w:lang w:eastAsia="zh-CN"/>
              </w:rPr>
              <w:t>341</w:t>
            </w:r>
            <w:r w:rsidRPr="00A564B4">
              <w:rPr>
                <w:lang w:eastAsia="zh-CN"/>
              </w:rPr>
              <w:tab/>
              <w:t>IF ((A.4.1-1/2) AND (A.4.3-4/2 OR A.4.3-4/3 OR A.4.3-4/4 OR A.4.3-4/5 OR A.4.3-4/6 OR A.4.3-4/7 OR A.4.3-4/8 OR A.4.3-4/9 OR A.4.3-4/10 OR A.4.3-4/11 OR A.4.3-4/12 )) THEN R ELSE N/A</w:t>
            </w:r>
          </w:p>
        </w:tc>
      </w:tr>
      <w:tr w:rsidR="001B18CC" w:rsidRPr="00A564B4" w14:paraId="3710F4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3E483C73" w:rsidR="001B18CC" w:rsidRPr="00A564B4" w:rsidRDefault="001B18CC" w:rsidP="0016058E">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0A5E0E" w:rsidRPr="00A564B4" w14:paraId="3A5472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49C7F" w14:textId="4456073A" w:rsidR="000A5E0E" w:rsidRPr="00A564B4" w:rsidRDefault="000A5E0E" w:rsidP="0016058E">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A4275" w:rsidRPr="00A564B4" w14:paraId="26E9B97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A564B4" w:rsidRDefault="00AA4275" w:rsidP="002D1B02">
            <w:pPr>
              <w:pStyle w:val="TAN"/>
              <w:rPr>
                <w:lang w:eastAsia="zh-CN"/>
              </w:rPr>
            </w:pPr>
            <w:r w:rsidRPr="00A564B4">
              <w:rPr>
                <w:lang w:eastAsia="zh-CN"/>
              </w:rPr>
              <w:t>C343</w:t>
            </w:r>
            <w:r w:rsidR="00564C54"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A4275" w:rsidRPr="00A564B4" w14:paraId="1EDFE1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A564B4" w:rsidRDefault="00AA4275" w:rsidP="002D1B02">
            <w:pPr>
              <w:pStyle w:val="TAN"/>
              <w:rPr>
                <w:lang w:eastAsia="zh-CN"/>
              </w:rPr>
            </w:pPr>
            <w:r w:rsidRPr="00A564B4">
              <w:rPr>
                <w:lang w:eastAsia="zh-CN"/>
              </w:rPr>
              <w:t>C344</w:t>
            </w:r>
            <w:r w:rsidR="00564C54"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A4275" w:rsidRPr="00A564B4" w14:paraId="10B72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A564B4" w:rsidRDefault="00AA4275" w:rsidP="002D1B02">
            <w:pPr>
              <w:pStyle w:val="TAN"/>
              <w:rPr>
                <w:lang w:eastAsia="zh-CN"/>
              </w:rPr>
            </w:pPr>
            <w:r w:rsidRPr="00A564B4">
              <w:rPr>
                <w:lang w:eastAsia="zh-CN"/>
              </w:rPr>
              <w:t>C345</w:t>
            </w:r>
            <w:r w:rsidR="00564C54"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A4275" w:rsidRPr="00A564B4" w14:paraId="2E0359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A564B4" w:rsidRDefault="00AA4275" w:rsidP="002D1B02">
            <w:pPr>
              <w:pStyle w:val="TAN"/>
              <w:rPr>
                <w:lang w:eastAsia="zh-CN"/>
              </w:rPr>
            </w:pPr>
            <w:r w:rsidRPr="00A564B4">
              <w:rPr>
                <w:lang w:eastAsia="zh-CN"/>
              </w:rPr>
              <w:t>C346</w:t>
            </w:r>
            <w:r w:rsidR="00564C54"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6B6682" w:rsidRPr="00A564B4" w14:paraId="53A96AB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A564B4" w:rsidRDefault="006B6682" w:rsidP="00B6275D">
            <w:pPr>
              <w:pStyle w:val="TAN"/>
              <w:rPr>
                <w:lang w:eastAsia="zh-CN"/>
              </w:rPr>
            </w:pPr>
            <w:r w:rsidRPr="00A564B4">
              <w:rPr>
                <w:lang w:eastAsia="zh-CN"/>
              </w:rPr>
              <w:t>C347</w:t>
            </w:r>
            <w:r w:rsidRPr="00A564B4">
              <w:rPr>
                <w:lang w:eastAsia="zh-CN"/>
              </w:rPr>
              <w:tab/>
              <w:t>IF A.4.1-1/8 AND (A.4.3-4c/1 or A.4.3-4c/2) THEN R ELSE N/A</w:t>
            </w:r>
          </w:p>
        </w:tc>
      </w:tr>
      <w:tr w:rsidR="006B6682" w:rsidRPr="00A564B4" w14:paraId="4A651A7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A564B4" w:rsidRDefault="006B6682" w:rsidP="00B6275D">
            <w:pPr>
              <w:pStyle w:val="TAN"/>
              <w:rPr>
                <w:lang w:eastAsia="zh-CN"/>
              </w:rPr>
            </w:pPr>
            <w:r w:rsidRPr="00A564B4">
              <w:rPr>
                <w:lang w:eastAsia="zh-CN"/>
              </w:rPr>
              <w:t>C348</w:t>
            </w:r>
            <w:r w:rsidRPr="00A564B4">
              <w:rPr>
                <w:lang w:eastAsia="zh-CN"/>
              </w:rPr>
              <w:tab/>
            </w:r>
            <w:r w:rsidR="008F6CA6" w:rsidRPr="00A564B4">
              <w:rPr>
                <w:lang w:eastAsia="zh-CN"/>
              </w:rPr>
              <w:t>Void</w:t>
            </w:r>
          </w:p>
        </w:tc>
      </w:tr>
      <w:tr w:rsidR="005E180A" w:rsidRPr="00A564B4" w14:paraId="0E6271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A564B4" w:rsidRDefault="005E180A" w:rsidP="00393391">
            <w:pPr>
              <w:pStyle w:val="TAN"/>
              <w:rPr>
                <w:lang w:eastAsia="ko-KR"/>
              </w:rPr>
            </w:pPr>
            <w:r w:rsidRPr="00A564B4">
              <w:rPr>
                <w:lang w:eastAsia="ko-KR"/>
              </w:rPr>
              <w:t>C349</w:t>
            </w:r>
            <w:r w:rsidR="0011346F" w:rsidRPr="00A564B4">
              <w:rPr>
                <w:lang w:eastAsia="ko-KR"/>
              </w:rPr>
              <w:tab/>
            </w:r>
            <w:r w:rsidRPr="00A564B4">
              <w:rPr>
                <w:lang w:eastAsia="ko-KR"/>
              </w:rPr>
              <w:t>IF (A.4.1-1/1 AND A.4.6-1/5 AND (A.4.3-4/8 OR A.4.3-4/11 OR A.4.3-4/12)) THEN R ELSE N/A</w:t>
            </w:r>
          </w:p>
        </w:tc>
      </w:tr>
      <w:tr w:rsidR="005E180A" w:rsidRPr="00A564B4" w14:paraId="3F961B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Pr="00A564B4" w:rsidRDefault="005E180A" w:rsidP="00393391">
            <w:pPr>
              <w:pStyle w:val="TAN"/>
              <w:rPr>
                <w:lang w:eastAsia="ko-KR"/>
              </w:rPr>
            </w:pPr>
            <w:r w:rsidRPr="00A564B4">
              <w:rPr>
                <w:lang w:eastAsia="ko-KR"/>
              </w:rPr>
              <w:t>C350</w:t>
            </w:r>
            <w:r w:rsidR="0011346F" w:rsidRPr="00A564B4">
              <w:rPr>
                <w:lang w:eastAsia="ko-KR"/>
              </w:rPr>
              <w:tab/>
            </w:r>
            <w:r w:rsidRPr="00A564B4">
              <w:rPr>
                <w:lang w:eastAsia="ko-KR"/>
              </w:rPr>
              <w:t>IF ((A.4.1-1/1 AND A.4.1-1/2) AND A.4.6-1/5 AND A.4.5-1/15 AND (A.4.3-4/8 OR A.4.3-4/11 OR A.4.3-4/12)) THEN R ELSE N/A</w:t>
            </w:r>
          </w:p>
        </w:tc>
      </w:tr>
      <w:tr w:rsidR="005E180A" w:rsidRPr="00A564B4" w14:paraId="0506AD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Pr="00A564B4" w:rsidRDefault="005E180A" w:rsidP="00393391">
            <w:pPr>
              <w:pStyle w:val="TAN"/>
              <w:rPr>
                <w:lang w:eastAsia="ko-KR"/>
              </w:rPr>
            </w:pPr>
            <w:r w:rsidRPr="00A564B4">
              <w:rPr>
                <w:lang w:eastAsia="ko-KR"/>
              </w:rPr>
              <w:t>C351</w:t>
            </w:r>
            <w:r w:rsidR="0011346F" w:rsidRPr="00A564B4">
              <w:rPr>
                <w:lang w:eastAsia="ko-KR"/>
              </w:rPr>
              <w:tab/>
            </w:r>
            <w:r w:rsidRPr="00A564B4">
              <w:rPr>
                <w:lang w:eastAsia="ko-KR"/>
              </w:rPr>
              <w:t>IF ((A.4.1-1/1 AND A.4.1-1/2) AND A.4.6-1/5 AND A.4.5-1/14 AND (A.4.3-4/8 OR A.4.3-4/11 OR A.4.3-4/12)) THEN R ELSE N/A</w:t>
            </w:r>
          </w:p>
        </w:tc>
      </w:tr>
      <w:tr w:rsidR="0011346F" w:rsidRPr="00A564B4" w14:paraId="00DB67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7777777" w:rsidR="0011346F" w:rsidRPr="00A564B4" w:rsidRDefault="0011346F" w:rsidP="00F67C65">
            <w:pPr>
              <w:pStyle w:val="TAN"/>
            </w:pPr>
            <w:r w:rsidRPr="00A564B4">
              <w:t>C352</w:t>
            </w:r>
            <w:r w:rsidRPr="00A564B4">
              <w:tab/>
              <w:t xml:space="preserve">IF A.4.3-3b/2 AND </w:t>
            </w:r>
            <w:r w:rsidR="000A447F" w:rsidRPr="00A564B4">
              <w:t>NOT(A.4.3-4a/1 OR A.4.3-4a/1a OR A.4.3-4aa/1)</w:t>
            </w:r>
            <w:r w:rsidRPr="00A564B4">
              <w:t xml:space="preserve"> AND A.4.5-1/x01 AND (A.4.5-1/x02a OR A.4.5-1/x02b OR A.4.5-1/x02c) AND A.4.1-1/1THEN R ELSE N/A</w:t>
            </w:r>
          </w:p>
        </w:tc>
      </w:tr>
      <w:tr w:rsidR="0011346F" w:rsidRPr="00A564B4" w14:paraId="218F12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77777777" w:rsidR="0011346F" w:rsidRPr="00A564B4" w:rsidRDefault="0011346F" w:rsidP="00F67C65">
            <w:pPr>
              <w:pStyle w:val="TAN"/>
              <w:rPr>
                <w:lang w:eastAsia="zh-CN"/>
              </w:rPr>
            </w:pPr>
            <w:r w:rsidRPr="00A564B4">
              <w:t>C352a</w:t>
            </w:r>
            <w:r w:rsidRPr="00A564B4">
              <w:tab/>
              <w:t xml:space="preserve">IF A.4.3-3b/2 AND </w:t>
            </w:r>
            <w:r w:rsidR="000A447F" w:rsidRPr="00A564B4">
              <w:t>NOT(A.4.3-4a/1 OR A.4.3-4a/1a OR A.4.3-4aa/1)</w:t>
            </w:r>
            <w:r w:rsidRPr="00A564B4">
              <w:t xml:space="preserve"> AND A.4.5-1/x01 AND A.4.5-1/x02a AND A.4.1-1/2 THEN R ELSE N/A</w:t>
            </w:r>
          </w:p>
        </w:tc>
      </w:tr>
      <w:tr w:rsidR="0011346F" w:rsidRPr="00A564B4" w14:paraId="48B1F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77777777" w:rsidR="0011346F" w:rsidRPr="00A564B4" w:rsidRDefault="0011346F" w:rsidP="00F67C65">
            <w:pPr>
              <w:pStyle w:val="TAN"/>
              <w:rPr>
                <w:lang w:eastAsia="zh-CN"/>
              </w:rPr>
            </w:pPr>
            <w:r w:rsidRPr="00A564B4">
              <w:rPr>
                <w:lang w:eastAsia="zh-CN"/>
              </w:rPr>
              <w:t>C353</w:t>
            </w:r>
            <w:r w:rsidRPr="00A564B4">
              <w:tab/>
              <w:t xml:space="preserve">IF A.4.1-1/1 AND </w:t>
            </w:r>
            <w:r w:rsidR="000A447F" w:rsidRPr="00A564B4">
              <w:t>NOT(A.4.3-4a/1 OR A.4.3-4a/1a OR A.4.3-4aa/1)</w:t>
            </w:r>
            <w:r w:rsidRPr="00A564B4">
              <w:t xml:space="preserve"> AND A.4.5-1/x01 AND (A.4.5-1/x02a OR A.4.5-1/x02b OR A.4.5-1/x02c) THEN R ELSE N/A</w:t>
            </w:r>
          </w:p>
        </w:tc>
      </w:tr>
      <w:tr w:rsidR="0011346F" w:rsidRPr="00A564B4" w14:paraId="5DD7A6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77777777" w:rsidR="0011346F" w:rsidRPr="00A564B4" w:rsidRDefault="0011346F" w:rsidP="00F67C65">
            <w:pPr>
              <w:pStyle w:val="TAN"/>
              <w:rPr>
                <w:lang w:eastAsia="zh-CN"/>
              </w:rPr>
            </w:pPr>
            <w:r w:rsidRPr="00A564B4">
              <w:rPr>
                <w:lang w:eastAsia="zh-CN"/>
              </w:rPr>
              <w:t>C353a</w:t>
            </w:r>
            <w:r w:rsidRPr="00A564B4">
              <w:tab/>
              <w:t xml:space="preserve">IF A.4.1-1/2 AND </w:t>
            </w:r>
            <w:r w:rsidR="000A447F" w:rsidRPr="00A564B4">
              <w:t>NOT(A.4.3-4a/1 OR A.4.3-4a/1a OR A.4.3-4aa/1)</w:t>
            </w:r>
            <w:r w:rsidRPr="00A564B4">
              <w:t xml:space="preserve"> AND A.4.5-1/x01 AND A.4.5-1/x02a THEN R ELSE N/A</w:t>
            </w:r>
          </w:p>
        </w:tc>
      </w:tr>
      <w:tr w:rsidR="0011346F" w:rsidRPr="00A564B4" w14:paraId="63F0A2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77777777" w:rsidR="0011346F" w:rsidRPr="00A564B4" w:rsidRDefault="0011346F" w:rsidP="00F67C65">
            <w:pPr>
              <w:pStyle w:val="TAN"/>
              <w:rPr>
                <w:lang w:eastAsia="zh-CN"/>
              </w:rPr>
            </w:pPr>
            <w:r w:rsidRPr="00A564B4">
              <w:rPr>
                <w:lang w:eastAsia="zh-CN"/>
              </w:rPr>
              <w:t>C354</w:t>
            </w:r>
            <w:r w:rsidRPr="00A564B4">
              <w:tab/>
              <w:t>IF ((A.4.1-1/1) AND (A.4.3-4/2 OR A.4.3-4/3 OR A.4.3-4/4 OR A.4.3-4/5 OR A.4.3-4/6 OR A.4.3-4/7 OR A.4.3-4/8 OR A.4.3-4/9 OR A.4.3-4/10 OR A.4.3-4/11 OR A.4.3-4/12 ) AND A.4.5-1/x01 AND (A.4.5-1/x02a OR A.4.5-1/x02b OR A.4.5-1/x02c)) THEN R ELSE N/A</w:t>
            </w:r>
          </w:p>
        </w:tc>
      </w:tr>
      <w:tr w:rsidR="0011346F" w:rsidRPr="00A564B4" w14:paraId="0ABE5C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77777777" w:rsidR="0011346F" w:rsidRPr="00A564B4" w:rsidRDefault="0011346F" w:rsidP="00F67C65">
            <w:pPr>
              <w:pStyle w:val="TAN"/>
              <w:rPr>
                <w:lang w:eastAsia="zh-CN"/>
              </w:rPr>
            </w:pPr>
            <w:r w:rsidRPr="00A564B4">
              <w:rPr>
                <w:lang w:eastAsia="zh-CN"/>
              </w:rPr>
              <w:t>C354a</w:t>
            </w:r>
            <w:r w:rsidRPr="00A564B4">
              <w:tab/>
              <w:t>IF ((A.4.1-1/2) AND (A.4.3-4/2 OR A.4.3-4/3 OR A.4.3-4/4 OR A.4.3-4/5 OR A.4.3-4/6 OR A.4.3-4/7 OR A.4.3-4/8 OR A.4.3-4/9 OR A.4.3-4/10 OR A.4.3-4/11 OR A.4.3-4/12 ) AND A.4.5-1/x01 AND A.4.5-1/x02a) THEN R ELSE N/A</w:t>
            </w:r>
          </w:p>
        </w:tc>
      </w:tr>
      <w:tr w:rsidR="0011346F" w:rsidRPr="00A564B4" w14:paraId="0C8A77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77777777" w:rsidR="0011346F" w:rsidRPr="00A564B4" w:rsidRDefault="0011346F" w:rsidP="00F67C65">
            <w:pPr>
              <w:pStyle w:val="TAN"/>
              <w:rPr>
                <w:lang w:eastAsia="zh-CN"/>
              </w:rPr>
            </w:pPr>
            <w:r w:rsidRPr="00A564B4">
              <w:rPr>
                <w:lang w:eastAsia="zh-CN"/>
              </w:rPr>
              <w:t>C355</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w:t>
            </w:r>
            <w:bookmarkStart w:id="79" w:name="OLE_LINK71"/>
            <w:r w:rsidRPr="00A564B4">
              <w:rPr>
                <w:lang w:eastAsia="zh-CN"/>
              </w:rPr>
              <w:t>4.4-3</w:t>
            </w:r>
            <w:r w:rsidRPr="00A564B4">
              <w:rPr>
                <w:rFonts w:eastAsia="Cambria Math"/>
                <w:lang w:eastAsia="zh-TW"/>
              </w:rPr>
              <w:t>a</w:t>
            </w:r>
            <w:bookmarkEnd w:id="79"/>
            <w:r w:rsidRPr="00A564B4">
              <w:rPr>
                <w:lang w:eastAsia="zh-CN"/>
              </w:rPr>
              <w:t xml:space="preserve">/103 </w:t>
            </w:r>
            <w:r w:rsidRPr="00A564B4">
              <w:t>AND A.4.5-1/x01 AND (A.4.5-1/x02a OR A.4.5-1/x02b OR A.4.5-1/x02c)</w:t>
            </w:r>
            <w:r w:rsidRPr="00A564B4">
              <w:rPr>
                <w:lang w:eastAsia="zh-CN"/>
              </w:rPr>
              <w:t>)</w:t>
            </w:r>
            <w:r w:rsidRPr="00A564B4">
              <w:t xml:space="preserve"> THEN R ELSE N/A</w:t>
            </w:r>
          </w:p>
        </w:tc>
      </w:tr>
      <w:tr w:rsidR="0011346F" w:rsidRPr="00A564B4" w14:paraId="395470C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77777777" w:rsidR="0011346F" w:rsidRPr="00A564B4" w:rsidRDefault="0011346F" w:rsidP="00F67C65">
            <w:pPr>
              <w:pStyle w:val="TAN"/>
              <w:rPr>
                <w:lang w:eastAsia="zh-CN"/>
              </w:rPr>
            </w:pPr>
            <w:r w:rsidRPr="00A564B4">
              <w:rPr>
                <w:lang w:eastAsia="zh-CN"/>
              </w:rPr>
              <w:t>C355a</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A.4.5-1/x01 AND A.4.5-1/x02a</w:t>
            </w:r>
            <w:r w:rsidRPr="00A564B4">
              <w:rPr>
                <w:lang w:eastAsia="zh-CN"/>
              </w:rPr>
              <w:t>)</w:t>
            </w:r>
            <w:r w:rsidRPr="00A564B4">
              <w:t xml:space="preserve"> THEN R ELSE N/A</w:t>
            </w:r>
          </w:p>
        </w:tc>
      </w:tr>
      <w:tr w:rsidR="0011346F" w:rsidRPr="00A564B4" w14:paraId="161969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77777777" w:rsidR="0011346F" w:rsidRPr="00A564B4" w:rsidRDefault="0011346F" w:rsidP="00F67C65">
            <w:pPr>
              <w:pStyle w:val="TAN"/>
              <w:rPr>
                <w:lang w:eastAsia="zh-CN"/>
              </w:rPr>
            </w:pPr>
            <w:r w:rsidRPr="00A564B4">
              <w:rPr>
                <w:lang w:eastAsia="zh-CN"/>
              </w:rPr>
              <w:t>C356</w:t>
            </w:r>
            <w:r w:rsidRPr="00A564B4">
              <w:tab/>
              <w:t xml:space="preserve">IF </w:t>
            </w:r>
            <w:r w:rsidR="000A447F" w:rsidRPr="00A564B4">
              <w:t>NOT(A.4.3-4a/1 OR A.4.3-4a/1a OR A.4.3-4aa/1)</w:t>
            </w:r>
            <w:r w:rsidRPr="00A564B4">
              <w:t xml:space="preserve"> AND A.4.1-1/2 AND A.4.5-1/x01 AND A.4.5-1/x02a THEN R ELSE N/A</w:t>
            </w:r>
          </w:p>
        </w:tc>
      </w:tr>
      <w:tr w:rsidR="0011346F" w:rsidRPr="00A564B4" w14:paraId="4EA82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77777777" w:rsidR="0011346F" w:rsidRPr="00A564B4" w:rsidRDefault="0011346F" w:rsidP="00F67C65">
            <w:pPr>
              <w:pStyle w:val="TAN"/>
              <w:rPr>
                <w:lang w:eastAsia="zh-CN"/>
              </w:rPr>
            </w:pPr>
            <w:r w:rsidRPr="00A564B4">
              <w:rPr>
                <w:lang w:eastAsia="zh-CN"/>
              </w:rPr>
              <w:t>C357</w:t>
            </w:r>
            <w:r w:rsidRPr="00A564B4">
              <w:tab/>
              <w:t>IF (</w:t>
            </w:r>
            <w:r w:rsidR="000A447F"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OR A.4.5-1/x02b OR A.4.5-1/x02c)) THEN R ELSE N/A</w:t>
            </w:r>
          </w:p>
        </w:tc>
      </w:tr>
      <w:tr w:rsidR="0011346F" w:rsidRPr="00A564B4" w14:paraId="2983786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7777777" w:rsidR="0011346F" w:rsidRPr="00A564B4" w:rsidRDefault="0011346F" w:rsidP="00F67C65">
            <w:pPr>
              <w:pStyle w:val="TAN"/>
              <w:rPr>
                <w:lang w:eastAsia="zh-CN"/>
              </w:rPr>
            </w:pPr>
            <w:r w:rsidRPr="00A564B4">
              <w:rPr>
                <w:lang w:eastAsia="zh-CN"/>
              </w:rPr>
              <w:t>C357a</w:t>
            </w:r>
            <w:r w:rsidRPr="00A564B4">
              <w:tab/>
              <w:t>IF (</w:t>
            </w:r>
            <w:r w:rsidR="000A447F"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THEN R ELSE N/A</w:t>
            </w:r>
          </w:p>
        </w:tc>
      </w:tr>
      <w:tr w:rsidR="00D6290E" w:rsidRPr="00A564B4" w14:paraId="6D28F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Pr="00A564B4" w:rsidRDefault="00D6290E" w:rsidP="00D6290E">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D6290E" w:rsidRPr="00A564B4" w14:paraId="21D301D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Pr="00A564B4" w:rsidRDefault="00D6290E" w:rsidP="00D6290E">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4D6E9A" w:rsidRPr="00A564B4" w14:paraId="6695AF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0FF79" w14:textId="2E691406" w:rsidR="004D6E9A" w:rsidRPr="00A564B4" w:rsidRDefault="004D6E9A" w:rsidP="004D6E9A">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851F44" w:rsidRPr="00A564B4" w14:paraId="30BAAD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0A0DA8" w14:textId="76370E12" w:rsidR="00851F44" w:rsidRPr="00A564B4" w:rsidRDefault="00D07FBF" w:rsidP="00851F44">
            <w:pPr>
              <w:pStyle w:val="TAN"/>
              <w:rPr>
                <w:lang w:eastAsia="ko-KR"/>
              </w:rPr>
            </w:pPr>
            <w:r w:rsidRPr="00A564B4">
              <w:rPr>
                <w:lang w:eastAsia="en-US"/>
              </w:rPr>
              <w:t>C361</w:t>
            </w:r>
            <w:r w:rsidR="00851F44" w:rsidRPr="00A564B4">
              <w:rPr>
                <w:lang w:eastAsia="en-US"/>
              </w:rPr>
              <w:tab/>
              <w:t xml:space="preserve">IF </w:t>
            </w:r>
            <w:r w:rsidR="00851F44"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00851F44" w:rsidRPr="00A564B4">
                <w:rPr>
                  <w:lang w:eastAsia="en-US"/>
                </w:rPr>
                <w:t>A.4.1</w:t>
              </w:r>
            </w:smartTag>
            <w:r w:rsidR="00851F44" w:rsidRPr="00A564B4">
              <w:rPr>
                <w:lang w:eastAsia="en-US"/>
              </w:rPr>
              <w:t>-1/1</w:t>
            </w:r>
            <w:r w:rsidR="00851F44" w:rsidRPr="00A564B4">
              <w:rPr>
                <w:lang w:eastAsia="zh-CN"/>
              </w:rPr>
              <w:t>) AND A.4.4-3</w:t>
            </w:r>
            <w:r w:rsidR="00851F44" w:rsidRPr="00A564B4">
              <w:rPr>
                <w:rFonts w:eastAsia="PMingLiU"/>
                <w:lang w:eastAsia="zh-TW"/>
              </w:rPr>
              <w:t>a</w:t>
            </w:r>
            <w:r w:rsidR="00851F44" w:rsidRPr="00A564B4">
              <w:rPr>
                <w:lang w:eastAsia="zh-CN"/>
              </w:rPr>
              <w:t>/103)</w:t>
            </w:r>
            <w:r w:rsidR="00851F44" w:rsidRPr="00A564B4">
              <w:rPr>
                <w:lang w:eastAsia="en-US"/>
              </w:rPr>
              <w:t xml:space="preserve"> AND </w:t>
            </w:r>
            <w:r w:rsidR="00851F44" w:rsidRPr="00A564B4">
              <w:t>A.4.3-</w:t>
            </w:r>
            <w:r w:rsidR="00851F44" w:rsidRPr="00A564B4">
              <w:rPr>
                <w:lang w:eastAsia="zh-CN"/>
              </w:rPr>
              <w:t xml:space="preserve">7/9 </w:t>
            </w:r>
            <w:r w:rsidR="00851F44" w:rsidRPr="00A564B4">
              <w:rPr>
                <w:lang w:eastAsia="en-US"/>
              </w:rPr>
              <w:t>THEN R ELSE N/A</w:t>
            </w:r>
          </w:p>
        </w:tc>
      </w:tr>
      <w:tr w:rsidR="00851F44" w:rsidRPr="00A564B4" w14:paraId="2AEEF5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D980C" w14:textId="5978EE7D" w:rsidR="00851F44" w:rsidRPr="00A564B4" w:rsidRDefault="00D07FBF" w:rsidP="00851F44">
            <w:pPr>
              <w:pStyle w:val="TAN"/>
              <w:rPr>
                <w:lang w:eastAsia="ko-KR"/>
              </w:rPr>
            </w:pPr>
            <w:r w:rsidRPr="00A564B4">
              <w:rPr>
                <w:lang w:eastAsia="en-US"/>
              </w:rPr>
              <w:t>C362</w:t>
            </w:r>
            <w:r w:rsidR="00851F44" w:rsidRPr="00A564B4">
              <w:rPr>
                <w:lang w:eastAsia="en-US"/>
              </w:rPr>
              <w:tab/>
              <w:t xml:space="preserve">IF </w:t>
            </w:r>
            <w:r w:rsidR="00851F44" w:rsidRPr="00A564B4">
              <w:rPr>
                <w:lang w:eastAsia="zh-CN"/>
              </w:rPr>
              <w:t>(NOT(A.4.3-4a/1 OR A.4.3-4a/1a OR A.4.3-4aa/1) AND (</w:t>
            </w:r>
            <w:r w:rsidR="00851F44" w:rsidRPr="00A564B4">
              <w:rPr>
                <w:lang w:eastAsia="en-US"/>
              </w:rPr>
              <w:t>A.4.1-1/</w:t>
            </w:r>
            <w:r w:rsidR="00851F44" w:rsidRPr="00A564B4">
              <w:rPr>
                <w:lang w:eastAsia="zh-CN"/>
              </w:rPr>
              <w:t>2</w:t>
            </w:r>
            <w:r w:rsidR="00851F44" w:rsidRPr="00A564B4">
              <w:rPr>
                <w:rFonts w:eastAsia="PMingLiU"/>
                <w:lang w:eastAsia="zh-TW"/>
              </w:rPr>
              <w:t xml:space="preserve"> AND </w:t>
            </w:r>
            <w:r w:rsidR="00851F44" w:rsidRPr="00A564B4">
              <w:rPr>
                <w:lang w:eastAsia="zh-CN"/>
              </w:rPr>
              <w:t>A.4.4-3</w:t>
            </w:r>
            <w:r w:rsidR="00851F44" w:rsidRPr="00A564B4">
              <w:rPr>
                <w:rFonts w:eastAsia="PMingLiU"/>
                <w:lang w:eastAsia="zh-TW"/>
              </w:rPr>
              <w:t>b</w:t>
            </w:r>
            <w:r w:rsidR="00851F44" w:rsidRPr="00A564B4">
              <w:rPr>
                <w:lang w:eastAsia="zh-CN"/>
              </w:rPr>
              <w:t xml:space="preserve">/104) </w:t>
            </w:r>
            <w:r w:rsidR="00851F44" w:rsidRPr="00A564B4">
              <w:rPr>
                <w:lang w:eastAsia="en-US"/>
              </w:rPr>
              <w:t xml:space="preserve">AND </w:t>
            </w:r>
            <w:r w:rsidR="00851F44" w:rsidRPr="00A564B4">
              <w:t>A.4.3-</w:t>
            </w:r>
            <w:r w:rsidR="00851F44" w:rsidRPr="00A564B4">
              <w:rPr>
                <w:lang w:eastAsia="zh-CN"/>
              </w:rPr>
              <w:t>7/9)</w:t>
            </w:r>
            <w:r w:rsidR="00851F44" w:rsidRPr="00A564B4">
              <w:rPr>
                <w:lang w:eastAsia="en-US"/>
              </w:rPr>
              <w:t xml:space="preserve"> THEN R ELSE N/A</w:t>
            </w:r>
          </w:p>
        </w:tc>
      </w:tr>
      <w:tr w:rsidR="00D07FBF" w:rsidRPr="00A564B4" w14:paraId="1944CD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B11C0" w14:textId="106F3A68" w:rsidR="00D07FBF" w:rsidRPr="00A564B4" w:rsidRDefault="00D07FBF" w:rsidP="00D07FBF">
            <w:pPr>
              <w:pStyle w:val="TAN"/>
              <w:rPr>
                <w:lang w:eastAsia="en-US"/>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323DDF" w:rsidRPr="00A564B4" w14:paraId="47089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9AFDD5" w14:textId="6207CB0C" w:rsidR="00323DDF" w:rsidRPr="00A564B4" w:rsidRDefault="00323DDF" w:rsidP="00323DDF">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323DDF" w:rsidRPr="00A564B4" w14:paraId="70506B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5C2050" w14:textId="2394A2C3" w:rsidR="00323DDF" w:rsidRPr="00A564B4" w:rsidRDefault="00323DDF" w:rsidP="00323DDF">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323DDF" w:rsidRPr="00A564B4" w14:paraId="29A74D9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F726" w14:textId="4ED3EB4B" w:rsidR="00323DDF" w:rsidRPr="00A564B4" w:rsidRDefault="00323DDF" w:rsidP="00323DDF">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D07FBF" w:rsidRPr="00A564B4" w14:paraId="228CC4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07FBF" w:rsidRPr="00A564B4" w:rsidRDefault="00D07FBF" w:rsidP="00D07FBF">
            <w:pPr>
              <w:pStyle w:val="TAN"/>
              <w:rPr>
                <w:lang w:eastAsia="en-US"/>
              </w:rPr>
            </w:pPr>
            <w:r w:rsidRPr="00A564B4">
              <w:rPr>
                <w:lang w:eastAsia="en-US"/>
              </w:rPr>
              <w:t>Note 1:</w:t>
            </w:r>
            <w:r w:rsidRPr="00A564B4">
              <w:rPr>
                <w:lang w:eastAsia="en-US"/>
              </w:rPr>
              <w:tab/>
              <w:t xml:space="preserve">Cxxxh applicability is defined for </w:t>
            </w:r>
            <w:r w:rsidRPr="00A564B4">
              <w:rPr>
                <w:lang w:eastAsia="zh-CN"/>
              </w:rPr>
              <w:t>small cell enhancements for physical layer</w:t>
            </w:r>
            <w:r w:rsidRPr="00A564B4">
              <w:rPr>
                <w:lang w:eastAsia="en-US"/>
              </w:rPr>
              <w:t xml:space="preserve"> related test.</w:t>
            </w:r>
          </w:p>
        </w:tc>
      </w:tr>
    </w:tbl>
    <w:p w14:paraId="0D5B287D" w14:textId="77777777" w:rsidR="00787BFD" w:rsidRPr="00A564B4" w:rsidRDefault="00787BFD" w:rsidP="00787BFD"/>
    <w:p w14:paraId="7D2CE98C" w14:textId="77777777" w:rsidR="00787BFD" w:rsidRPr="00A564B4" w:rsidRDefault="00787BFD" w:rsidP="00787BFD">
      <w:pPr>
        <w:pStyle w:val="TH"/>
      </w:pPr>
      <w:r w:rsidRPr="00A564B4">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A564B4" w14:paraId="63697357" w14:textId="77777777" w:rsidTr="00113072">
        <w:trPr>
          <w:cantSplit/>
          <w:trHeight w:val="173"/>
        </w:trPr>
        <w:tc>
          <w:tcPr>
            <w:tcW w:w="675" w:type="dxa"/>
          </w:tcPr>
          <w:p w14:paraId="3F088B28" w14:textId="77777777" w:rsidR="00787BFD" w:rsidRPr="00A564B4" w:rsidRDefault="00787BFD" w:rsidP="00113072">
            <w:pPr>
              <w:pStyle w:val="TAN"/>
              <w:rPr>
                <w:b/>
                <w:lang w:eastAsia="en-US"/>
              </w:rPr>
            </w:pPr>
            <w:r w:rsidRPr="00A564B4">
              <w:rPr>
                <w:b/>
                <w:lang w:eastAsia="en-US"/>
              </w:rPr>
              <w:t>Code</w:t>
            </w:r>
          </w:p>
        </w:tc>
        <w:tc>
          <w:tcPr>
            <w:tcW w:w="3828" w:type="dxa"/>
          </w:tcPr>
          <w:p w14:paraId="45CF5B91" w14:textId="77777777" w:rsidR="00787BFD" w:rsidRPr="00A564B4" w:rsidRDefault="00787BFD" w:rsidP="00113072">
            <w:pPr>
              <w:pStyle w:val="TAN"/>
              <w:rPr>
                <w:b/>
                <w:lang w:eastAsia="en-US"/>
              </w:rPr>
            </w:pPr>
            <w:r w:rsidRPr="00A564B4">
              <w:rPr>
                <w:b/>
                <w:lang w:eastAsia="en-US"/>
              </w:rPr>
              <w:t>Selection</w:t>
            </w:r>
          </w:p>
        </w:tc>
        <w:tc>
          <w:tcPr>
            <w:tcW w:w="6266" w:type="dxa"/>
          </w:tcPr>
          <w:p w14:paraId="3EF8A1F1" w14:textId="77777777" w:rsidR="00787BFD" w:rsidRPr="00A564B4" w:rsidRDefault="00787BFD" w:rsidP="00113072">
            <w:pPr>
              <w:pStyle w:val="TAN"/>
              <w:rPr>
                <w:b/>
                <w:lang w:eastAsia="en-US"/>
              </w:rPr>
            </w:pPr>
            <w:r w:rsidRPr="00A564B4">
              <w:rPr>
                <w:b/>
                <w:lang w:eastAsia="en-US"/>
              </w:rPr>
              <w:t>Comment</w:t>
            </w:r>
          </w:p>
        </w:tc>
      </w:tr>
      <w:tr w:rsidR="00787BFD" w:rsidRPr="00A564B4" w14:paraId="78F4C92C" w14:textId="77777777" w:rsidTr="00113072">
        <w:trPr>
          <w:cantSplit/>
          <w:trHeight w:val="173"/>
        </w:trPr>
        <w:tc>
          <w:tcPr>
            <w:tcW w:w="675" w:type="dxa"/>
          </w:tcPr>
          <w:p w14:paraId="5F7AB3CF" w14:textId="77777777" w:rsidR="00787BFD" w:rsidRPr="00A564B4" w:rsidRDefault="00787BFD" w:rsidP="00113072">
            <w:pPr>
              <w:pStyle w:val="TAN"/>
              <w:rPr>
                <w:lang w:eastAsia="en-US"/>
              </w:rPr>
            </w:pPr>
            <w:r w:rsidRPr="00A564B4">
              <w:rPr>
                <w:lang w:eastAsia="en-US"/>
              </w:rPr>
              <w:t>D01</w:t>
            </w:r>
          </w:p>
        </w:tc>
        <w:tc>
          <w:tcPr>
            <w:tcW w:w="3828" w:type="dxa"/>
          </w:tcPr>
          <w:p w14:paraId="0150F8ED" w14:textId="77777777" w:rsidR="00787BFD" w:rsidRPr="00A564B4" w:rsidRDefault="00787BFD" w:rsidP="00113072">
            <w:pPr>
              <w:pStyle w:val="TAN"/>
              <w:rPr>
                <w:lang w:eastAsia="en-US"/>
              </w:rPr>
            </w:pPr>
            <w:r w:rsidRPr="00A564B4">
              <w:rPr>
                <w:lang w:eastAsia="en-US"/>
              </w:rPr>
              <w:t>A.4.3-3</w:t>
            </w:r>
          </w:p>
        </w:tc>
        <w:tc>
          <w:tcPr>
            <w:tcW w:w="6266" w:type="dxa"/>
          </w:tcPr>
          <w:p w14:paraId="1A6A3EB8" w14:textId="77777777" w:rsidR="00787BFD" w:rsidRPr="00A564B4" w:rsidRDefault="00787BFD" w:rsidP="00113072">
            <w:pPr>
              <w:pStyle w:val="TAN"/>
              <w:rPr>
                <w:lang w:eastAsia="en-US"/>
              </w:rPr>
            </w:pPr>
            <w:r w:rsidRPr="00A564B4">
              <w:rPr>
                <w:lang w:eastAsia="en-US"/>
              </w:rPr>
              <w:t>All supported Bands</w:t>
            </w:r>
          </w:p>
        </w:tc>
      </w:tr>
      <w:tr w:rsidR="00787BFD" w:rsidRPr="00A564B4" w14:paraId="1CA6125E" w14:textId="77777777" w:rsidTr="00113072">
        <w:trPr>
          <w:cantSplit/>
          <w:trHeight w:val="173"/>
        </w:trPr>
        <w:tc>
          <w:tcPr>
            <w:tcW w:w="675" w:type="dxa"/>
          </w:tcPr>
          <w:p w14:paraId="61D68864" w14:textId="77777777" w:rsidR="00787BFD" w:rsidRPr="00A564B4" w:rsidRDefault="00787BFD" w:rsidP="00113072">
            <w:pPr>
              <w:pStyle w:val="TAN"/>
              <w:rPr>
                <w:lang w:eastAsia="en-US"/>
              </w:rPr>
            </w:pPr>
            <w:r w:rsidRPr="00A564B4">
              <w:rPr>
                <w:lang w:eastAsia="en-US"/>
              </w:rPr>
              <w:t>D02</w:t>
            </w:r>
          </w:p>
        </w:tc>
        <w:tc>
          <w:tcPr>
            <w:tcW w:w="3828" w:type="dxa"/>
          </w:tcPr>
          <w:p w14:paraId="7E3B6008" w14:textId="77777777" w:rsidR="00787BFD" w:rsidRPr="00A564B4" w:rsidRDefault="00787BFD" w:rsidP="00113072">
            <w:pPr>
              <w:pStyle w:val="TAN"/>
              <w:rPr>
                <w:lang w:eastAsia="en-US"/>
              </w:rPr>
            </w:pPr>
            <w:r w:rsidRPr="00A564B4">
              <w:rPr>
                <w:lang w:eastAsia="en-US"/>
              </w:rPr>
              <w:t>A.4.3-3 AND FDD</w:t>
            </w:r>
          </w:p>
        </w:tc>
        <w:tc>
          <w:tcPr>
            <w:tcW w:w="6266" w:type="dxa"/>
          </w:tcPr>
          <w:p w14:paraId="46E00ED6" w14:textId="77777777" w:rsidR="00787BFD" w:rsidRPr="00A564B4" w:rsidRDefault="00787BFD" w:rsidP="00113072">
            <w:pPr>
              <w:pStyle w:val="TAN"/>
              <w:rPr>
                <w:lang w:eastAsia="en-US"/>
              </w:rPr>
            </w:pPr>
            <w:r w:rsidRPr="00A564B4">
              <w:rPr>
                <w:lang w:eastAsia="en-US"/>
              </w:rPr>
              <w:t>All supported FDD Bands</w:t>
            </w:r>
          </w:p>
        </w:tc>
      </w:tr>
      <w:tr w:rsidR="00787BFD" w:rsidRPr="00A564B4" w14:paraId="105AFF00" w14:textId="77777777" w:rsidTr="00113072">
        <w:trPr>
          <w:cantSplit/>
          <w:trHeight w:val="173"/>
        </w:trPr>
        <w:tc>
          <w:tcPr>
            <w:tcW w:w="675" w:type="dxa"/>
          </w:tcPr>
          <w:p w14:paraId="2A1B65D5" w14:textId="77777777" w:rsidR="00787BFD" w:rsidRPr="00A564B4" w:rsidRDefault="00787BFD" w:rsidP="00113072">
            <w:pPr>
              <w:pStyle w:val="TAN"/>
              <w:rPr>
                <w:lang w:eastAsia="en-US"/>
              </w:rPr>
            </w:pPr>
            <w:r w:rsidRPr="00A564B4">
              <w:rPr>
                <w:lang w:eastAsia="en-US"/>
              </w:rPr>
              <w:t>D03</w:t>
            </w:r>
          </w:p>
        </w:tc>
        <w:tc>
          <w:tcPr>
            <w:tcW w:w="3828" w:type="dxa"/>
          </w:tcPr>
          <w:p w14:paraId="781E735E" w14:textId="77777777" w:rsidR="00787BFD" w:rsidRPr="00A564B4" w:rsidRDefault="00787BFD" w:rsidP="00113072">
            <w:pPr>
              <w:pStyle w:val="TAN"/>
              <w:rPr>
                <w:lang w:eastAsia="en-US"/>
              </w:rPr>
            </w:pPr>
            <w:r w:rsidRPr="00A564B4">
              <w:rPr>
                <w:lang w:eastAsia="en-US"/>
              </w:rPr>
              <w:t>A.4.3-3 AND TDD</w:t>
            </w:r>
          </w:p>
        </w:tc>
        <w:tc>
          <w:tcPr>
            <w:tcW w:w="6266" w:type="dxa"/>
          </w:tcPr>
          <w:p w14:paraId="433CD8EE" w14:textId="77777777" w:rsidR="00787BFD" w:rsidRPr="00A564B4" w:rsidRDefault="00787BFD" w:rsidP="00113072">
            <w:pPr>
              <w:pStyle w:val="TAN"/>
              <w:rPr>
                <w:lang w:eastAsia="en-US"/>
              </w:rPr>
            </w:pPr>
            <w:r w:rsidRPr="00A564B4">
              <w:rPr>
                <w:lang w:eastAsia="en-US"/>
              </w:rPr>
              <w:t>All supported TDD Bands</w:t>
            </w:r>
          </w:p>
        </w:tc>
      </w:tr>
      <w:tr w:rsidR="00787BFD" w:rsidRPr="00A564B4" w14:paraId="6CDD8DD8" w14:textId="77777777" w:rsidTr="00113072">
        <w:trPr>
          <w:cantSplit/>
          <w:trHeight w:val="173"/>
        </w:trPr>
        <w:tc>
          <w:tcPr>
            <w:tcW w:w="675" w:type="dxa"/>
          </w:tcPr>
          <w:p w14:paraId="0DF562FE" w14:textId="77777777" w:rsidR="00787BFD" w:rsidRPr="00A564B4" w:rsidRDefault="00787BFD" w:rsidP="00113072">
            <w:pPr>
              <w:pStyle w:val="TAN"/>
              <w:rPr>
                <w:lang w:eastAsia="en-US"/>
              </w:rPr>
            </w:pPr>
            <w:r w:rsidRPr="00A564B4">
              <w:rPr>
                <w:lang w:eastAsia="en-US"/>
              </w:rPr>
              <w:t>D04</w:t>
            </w:r>
          </w:p>
        </w:tc>
        <w:tc>
          <w:tcPr>
            <w:tcW w:w="3828" w:type="dxa"/>
          </w:tcPr>
          <w:p w14:paraId="19E36266" w14:textId="77777777" w:rsidR="00787BFD" w:rsidRPr="00A564B4" w:rsidRDefault="00787BFD" w:rsidP="00113072">
            <w:pPr>
              <w:pStyle w:val="TAN"/>
              <w:rPr>
                <w:lang w:eastAsia="en-US"/>
              </w:rPr>
            </w:pPr>
            <w:r w:rsidRPr="00A564B4">
              <w:rPr>
                <w:lang w:eastAsia="en-US"/>
              </w:rPr>
              <w:t>A.4.3-3 AND {14</w:t>
            </w:r>
            <w:r w:rsidR="00340FA7" w:rsidRPr="00A564B4">
              <w:rPr>
                <w:lang w:eastAsia="en-US"/>
              </w:rPr>
              <w:t xml:space="preserve">, </w:t>
            </w:r>
            <w:r w:rsidR="005D012A" w:rsidRPr="00A564B4">
              <w:rPr>
                <w:lang w:eastAsia="en-US"/>
              </w:rPr>
              <w:t xml:space="preserve">31, </w:t>
            </w:r>
            <w:r w:rsidR="00340FA7" w:rsidRPr="00A564B4">
              <w:rPr>
                <w:lang w:eastAsia="en-US"/>
              </w:rPr>
              <w:t>41</w:t>
            </w:r>
            <w:r w:rsidR="005D012A" w:rsidRPr="00A564B4">
              <w:rPr>
                <w:lang w:eastAsia="en-US"/>
              </w:rPr>
              <w:t>, 72</w:t>
            </w:r>
            <w:r w:rsidRPr="00A564B4">
              <w:rPr>
                <w:lang w:eastAsia="en-US"/>
              </w:rPr>
              <w:t>}</w:t>
            </w:r>
          </w:p>
        </w:tc>
        <w:tc>
          <w:tcPr>
            <w:tcW w:w="6266" w:type="dxa"/>
          </w:tcPr>
          <w:p w14:paraId="43429867" w14:textId="77777777" w:rsidR="00787BFD" w:rsidRPr="00A564B4" w:rsidRDefault="00787BFD" w:rsidP="00EB0887">
            <w:pPr>
              <w:pStyle w:val="TAN"/>
              <w:rPr>
                <w:lang w:eastAsia="en-US"/>
              </w:rPr>
            </w:pPr>
            <w:r w:rsidRPr="00A564B4">
              <w:rPr>
                <w:lang w:eastAsia="en-US"/>
              </w:rPr>
              <w:t>Band 14</w:t>
            </w:r>
            <w:r w:rsidR="005D012A" w:rsidRPr="00A564B4">
              <w:rPr>
                <w:lang w:eastAsia="en-US"/>
              </w:rPr>
              <w:t>, 31,</w:t>
            </w:r>
            <w:r w:rsidR="00340FA7" w:rsidRPr="00A564B4">
              <w:rPr>
                <w:lang w:eastAsia="en-US"/>
              </w:rPr>
              <w:t xml:space="preserve"> 41</w:t>
            </w:r>
            <w:r w:rsidR="005D012A" w:rsidRPr="00A564B4">
              <w:rPr>
                <w:lang w:eastAsia="en-US"/>
              </w:rPr>
              <w:t xml:space="preserve"> or 72</w:t>
            </w:r>
            <w:r w:rsidRPr="00A564B4">
              <w:rPr>
                <w:lang w:eastAsia="en-US"/>
              </w:rPr>
              <w:t xml:space="preserve"> if supported</w:t>
            </w:r>
          </w:p>
        </w:tc>
      </w:tr>
      <w:tr w:rsidR="00787BFD" w:rsidRPr="00A564B4" w14:paraId="4F868D81" w14:textId="77777777" w:rsidTr="00113072">
        <w:trPr>
          <w:cantSplit/>
          <w:trHeight w:val="173"/>
        </w:trPr>
        <w:tc>
          <w:tcPr>
            <w:tcW w:w="675" w:type="dxa"/>
          </w:tcPr>
          <w:p w14:paraId="0A977CED" w14:textId="77777777" w:rsidR="00787BFD" w:rsidRPr="00A564B4" w:rsidRDefault="00787BFD" w:rsidP="00113072">
            <w:pPr>
              <w:pStyle w:val="TAN"/>
              <w:rPr>
                <w:lang w:eastAsia="en-US"/>
              </w:rPr>
            </w:pPr>
            <w:r w:rsidRPr="00A564B4">
              <w:rPr>
                <w:lang w:eastAsia="en-US"/>
              </w:rPr>
              <w:t>D05</w:t>
            </w:r>
          </w:p>
        </w:tc>
        <w:tc>
          <w:tcPr>
            <w:tcW w:w="3828" w:type="dxa"/>
          </w:tcPr>
          <w:p w14:paraId="70A04179" w14:textId="77777777" w:rsidR="00787BFD" w:rsidRPr="00A564B4" w:rsidRDefault="00787BFD" w:rsidP="00113072">
            <w:pPr>
              <w:pStyle w:val="TAN"/>
              <w:rPr>
                <w:lang w:eastAsia="en-US"/>
              </w:rPr>
            </w:pPr>
            <w:r w:rsidRPr="00A564B4">
              <w:rPr>
                <w:lang w:eastAsia="en-US"/>
              </w:rPr>
              <w:t>A.4.3-3 AND A.4.5-3</w:t>
            </w:r>
          </w:p>
        </w:tc>
        <w:tc>
          <w:tcPr>
            <w:tcW w:w="6266" w:type="dxa"/>
          </w:tcPr>
          <w:p w14:paraId="4EFCB3B2" w14:textId="77777777" w:rsidR="00787BFD" w:rsidRPr="00A564B4" w:rsidRDefault="00787BFD" w:rsidP="00113072">
            <w:pPr>
              <w:pStyle w:val="TAN"/>
              <w:rPr>
                <w:lang w:eastAsia="en-US"/>
              </w:rPr>
            </w:pPr>
            <w:r w:rsidRPr="00A564B4">
              <w:rPr>
                <w:lang w:eastAsia="en-US"/>
              </w:rPr>
              <w:t>Bands supporting UL MIMO</w:t>
            </w:r>
          </w:p>
        </w:tc>
      </w:tr>
      <w:tr w:rsidR="00787BFD" w:rsidRPr="00A564B4" w14:paraId="38BF9BE3" w14:textId="77777777" w:rsidTr="00113072">
        <w:trPr>
          <w:cantSplit/>
          <w:trHeight w:val="173"/>
        </w:trPr>
        <w:tc>
          <w:tcPr>
            <w:tcW w:w="675" w:type="dxa"/>
          </w:tcPr>
          <w:p w14:paraId="77EF5F88" w14:textId="77777777" w:rsidR="00787BFD" w:rsidRPr="00A564B4" w:rsidRDefault="00787BFD" w:rsidP="00113072">
            <w:pPr>
              <w:pStyle w:val="TAN"/>
              <w:rPr>
                <w:lang w:eastAsia="en-US"/>
              </w:rPr>
            </w:pPr>
            <w:r w:rsidRPr="00A564B4">
              <w:rPr>
                <w:lang w:eastAsia="en-US"/>
              </w:rPr>
              <w:t>D06</w:t>
            </w:r>
          </w:p>
        </w:tc>
        <w:tc>
          <w:tcPr>
            <w:tcW w:w="3828" w:type="dxa"/>
          </w:tcPr>
          <w:p w14:paraId="3530E429" w14:textId="77777777" w:rsidR="00787BFD" w:rsidRPr="00A564B4" w:rsidRDefault="00787BFD" w:rsidP="00113072">
            <w:pPr>
              <w:pStyle w:val="TAN"/>
              <w:rPr>
                <w:lang w:eastAsia="en-US"/>
              </w:rPr>
            </w:pPr>
            <w:r w:rsidRPr="00A564B4">
              <w:rPr>
                <w:lang w:eastAsia="en-US"/>
              </w:rPr>
              <w:t>A.4.3-3 AND NOT A.4.5-3</w:t>
            </w:r>
          </w:p>
        </w:tc>
        <w:tc>
          <w:tcPr>
            <w:tcW w:w="6266" w:type="dxa"/>
          </w:tcPr>
          <w:p w14:paraId="2FADC732" w14:textId="77777777" w:rsidR="00787BFD" w:rsidRPr="00A564B4" w:rsidRDefault="00787BFD" w:rsidP="00113072">
            <w:pPr>
              <w:pStyle w:val="TAN"/>
              <w:rPr>
                <w:lang w:eastAsia="en-US"/>
              </w:rPr>
            </w:pPr>
            <w:r w:rsidRPr="00A564B4">
              <w:rPr>
                <w:lang w:eastAsia="en-US"/>
              </w:rPr>
              <w:t>Bands not supporting UL MIMO</w:t>
            </w:r>
          </w:p>
        </w:tc>
      </w:tr>
      <w:tr w:rsidR="00787BFD" w:rsidRPr="00A564B4" w14:paraId="124DDD76" w14:textId="77777777" w:rsidTr="00113072">
        <w:trPr>
          <w:cantSplit/>
          <w:trHeight w:val="173"/>
        </w:trPr>
        <w:tc>
          <w:tcPr>
            <w:tcW w:w="675" w:type="dxa"/>
          </w:tcPr>
          <w:p w14:paraId="29CC1B53" w14:textId="77777777" w:rsidR="00787BFD" w:rsidRPr="00A564B4" w:rsidRDefault="00787BFD" w:rsidP="00113072">
            <w:pPr>
              <w:pStyle w:val="TAN"/>
              <w:rPr>
                <w:lang w:eastAsia="en-US"/>
              </w:rPr>
            </w:pPr>
            <w:r w:rsidRPr="00A564B4">
              <w:rPr>
                <w:lang w:eastAsia="en-US"/>
              </w:rPr>
              <w:t>D07</w:t>
            </w:r>
          </w:p>
        </w:tc>
        <w:tc>
          <w:tcPr>
            <w:tcW w:w="3828" w:type="dxa"/>
          </w:tcPr>
          <w:p w14:paraId="1640FA0D" w14:textId="77777777" w:rsidR="00787BFD" w:rsidRPr="00A564B4" w:rsidRDefault="00787BFD" w:rsidP="00113072">
            <w:pPr>
              <w:pStyle w:val="TAN"/>
              <w:rPr>
                <w:lang w:eastAsia="en-US"/>
              </w:rPr>
            </w:pPr>
            <w:r w:rsidRPr="00A564B4">
              <w:rPr>
                <w:lang w:eastAsia="en-US"/>
              </w:rPr>
              <w:t>A.4.3-3 AND A.4.5-4</w:t>
            </w:r>
          </w:p>
        </w:tc>
        <w:tc>
          <w:tcPr>
            <w:tcW w:w="6266" w:type="dxa"/>
          </w:tcPr>
          <w:p w14:paraId="55C56F5B" w14:textId="77777777" w:rsidR="00787BFD" w:rsidRPr="00A564B4" w:rsidRDefault="00787BFD" w:rsidP="00113072">
            <w:pPr>
              <w:pStyle w:val="TAN"/>
              <w:rPr>
                <w:lang w:eastAsia="en-US"/>
              </w:rPr>
            </w:pPr>
            <w:r w:rsidRPr="00A564B4">
              <w:rPr>
                <w:lang w:eastAsia="en-US"/>
              </w:rPr>
              <w:t>Bands supporting Multicluster PUSCH</w:t>
            </w:r>
          </w:p>
        </w:tc>
      </w:tr>
      <w:tr w:rsidR="00787BFD" w:rsidRPr="00A564B4" w14:paraId="0FF8D943" w14:textId="77777777" w:rsidTr="00113072">
        <w:trPr>
          <w:cantSplit/>
          <w:trHeight w:val="173"/>
        </w:trPr>
        <w:tc>
          <w:tcPr>
            <w:tcW w:w="675" w:type="dxa"/>
          </w:tcPr>
          <w:p w14:paraId="5035C4D1" w14:textId="77777777" w:rsidR="00787BFD" w:rsidRPr="00A564B4" w:rsidRDefault="00787BFD" w:rsidP="00113072">
            <w:pPr>
              <w:pStyle w:val="TAN"/>
              <w:rPr>
                <w:lang w:eastAsia="en-US"/>
              </w:rPr>
            </w:pPr>
            <w:r w:rsidRPr="00A564B4">
              <w:rPr>
                <w:lang w:eastAsia="en-US"/>
              </w:rPr>
              <w:t>D08</w:t>
            </w:r>
          </w:p>
        </w:tc>
        <w:tc>
          <w:tcPr>
            <w:tcW w:w="3828" w:type="dxa"/>
          </w:tcPr>
          <w:p w14:paraId="39CC74AC" w14:textId="77777777" w:rsidR="00787BFD" w:rsidRPr="00A564B4" w:rsidRDefault="00787BFD" w:rsidP="00113072">
            <w:pPr>
              <w:pStyle w:val="TAN"/>
              <w:rPr>
                <w:lang w:eastAsia="en-US"/>
              </w:rPr>
            </w:pPr>
            <w:r w:rsidRPr="00A564B4">
              <w:rPr>
                <w:lang w:eastAsia="en-US"/>
              </w:rPr>
              <w:t>A.4.3-3 AND NOT FALLBACK(A.4.6.1-3)</w:t>
            </w:r>
          </w:p>
        </w:tc>
        <w:tc>
          <w:tcPr>
            <w:tcW w:w="6266" w:type="dxa"/>
          </w:tcPr>
          <w:p w14:paraId="73A4AFCA" w14:textId="77777777" w:rsidR="00787BFD" w:rsidRPr="00A564B4" w:rsidRDefault="00787BFD" w:rsidP="00113072">
            <w:pPr>
              <w:pStyle w:val="TAN"/>
              <w:rPr>
                <w:lang w:eastAsia="en-US"/>
              </w:rPr>
            </w:pPr>
            <w:r w:rsidRPr="00A564B4">
              <w:rPr>
                <w:lang w:eastAsia="en-US"/>
              </w:rPr>
              <w:t>All supported Bands that are not part of contiguous CA configuration.</w:t>
            </w:r>
          </w:p>
        </w:tc>
      </w:tr>
      <w:tr w:rsidR="00FB3F04" w:rsidRPr="00A564B4" w14:paraId="73090D8D" w14:textId="77777777" w:rsidTr="00F20F97">
        <w:trPr>
          <w:cantSplit/>
          <w:trHeight w:val="173"/>
        </w:trPr>
        <w:tc>
          <w:tcPr>
            <w:tcW w:w="675" w:type="dxa"/>
          </w:tcPr>
          <w:p w14:paraId="58B3A300" w14:textId="77777777" w:rsidR="00FB3F04" w:rsidRPr="00A564B4" w:rsidRDefault="00FB3F04" w:rsidP="00F20F97">
            <w:pPr>
              <w:pStyle w:val="TAN"/>
              <w:rPr>
                <w:lang w:eastAsia="en-US"/>
              </w:rPr>
            </w:pPr>
            <w:r w:rsidRPr="00A564B4">
              <w:rPr>
                <w:lang w:eastAsia="en-US"/>
              </w:rPr>
              <w:t>D09</w:t>
            </w:r>
          </w:p>
        </w:tc>
        <w:tc>
          <w:tcPr>
            <w:tcW w:w="3828" w:type="dxa"/>
          </w:tcPr>
          <w:p w14:paraId="7E8111A9" w14:textId="77777777" w:rsidR="00FB3F04" w:rsidRPr="00A564B4" w:rsidRDefault="00FB3F04" w:rsidP="00F20F97">
            <w:pPr>
              <w:pStyle w:val="TAN"/>
              <w:rPr>
                <w:lang w:eastAsia="en-US"/>
              </w:rPr>
            </w:pPr>
            <w:r w:rsidRPr="00A564B4">
              <w:rPr>
                <w:lang w:eastAsia="en-US"/>
              </w:rPr>
              <w:t xml:space="preserve">A.4.3-3 AND </w:t>
            </w:r>
            <w:r w:rsidR="007534D8" w:rsidRPr="00A564B4">
              <w:rPr>
                <w:lang w:eastAsia="en-US"/>
              </w:rPr>
              <w:t>A.4.5-5</w:t>
            </w:r>
          </w:p>
        </w:tc>
        <w:tc>
          <w:tcPr>
            <w:tcW w:w="6266" w:type="dxa"/>
          </w:tcPr>
          <w:p w14:paraId="388F785B" w14:textId="77777777" w:rsidR="00FB3F04" w:rsidRPr="00A564B4" w:rsidRDefault="00FB3F04" w:rsidP="00F20F97">
            <w:pPr>
              <w:pStyle w:val="TAN"/>
              <w:rPr>
                <w:lang w:eastAsia="en-US"/>
              </w:rPr>
            </w:pPr>
            <w:r w:rsidRPr="00A564B4">
              <w:rPr>
                <w:lang w:eastAsia="en-US"/>
              </w:rPr>
              <w:t>Band</w:t>
            </w:r>
            <w:r w:rsidR="007534D8" w:rsidRPr="00A564B4">
              <w:rPr>
                <w:lang w:eastAsia="en-US"/>
              </w:rPr>
              <w:t>s</w:t>
            </w:r>
            <w:r w:rsidRPr="00A564B4">
              <w:rPr>
                <w:lang w:eastAsia="en-US"/>
              </w:rPr>
              <w:t xml:space="preserve"> supporting 4 Rx antenna ports</w:t>
            </w:r>
          </w:p>
        </w:tc>
      </w:tr>
      <w:tr w:rsidR="007534D8" w:rsidRPr="00A564B4" w14:paraId="4854764F" w14:textId="77777777" w:rsidTr="00743F8D">
        <w:trPr>
          <w:cantSplit/>
          <w:trHeight w:val="173"/>
        </w:trPr>
        <w:tc>
          <w:tcPr>
            <w:tcW w:w="675" w:type="dxa"/>
          </w:tcPr>
          <w:p w14:paraId="3D59D9E7" w14:textId="77777777" w:rsidR="007534D8" w:rsidRPr="00A564B4" w:rsidRDefault="007534D8" w:rsidP="00743F8D">
            <w:pPr>
              <w:pStyle w:val="TAN"/>
              <w:rPr>
                <w:lang w:eastAsia="ko-KR"/>
              </w:rPr>
            </w:pPr>
            <w:r w:rsidRPr="00A564B4">
              <w:rPr>
                <w:lang w:eastAsia="ko-KR"/>
              </w:rPr>
              <w:t>D10</w:t>
            </w:r>
          </w:p>
        </w:tc>
        <w:tc>
          <w:tcPr>
            <w:tcW w:w="3828" w:type="dxa"/>
          </w:tcPr>
          <w:p w14:paraId="3B093A2D" w14:textId="77777777" w:rsidR="007534D8" w:rsidRPr="00A564B4" w:rsidRDefault="007534D8" w:rsidP="00743F8D">
            <w:pPr>
              <w:pStyle w:val="TAN"/>
              <w:rPr>
                <w:lang w:eastAsia="ko-KR"/>
              </w:rPr>
            </w:pPr>
            <w:r w:rsidRPr="00A564B4">
              <w:rPr>
                <w:lang w:eastAsia="ko-KR"/>
              </w:rPr>
              <w:t>A.4.3-3 AND A.4.5-6</w:t>
            </w:r>
            <w:r w:rsidR="00317EFA" w:rsidRPr="00A564B4">
              <w:rPr>
                <w:lang w:eastAsia="ko-KR"/>
              </w:rPr>
              <w:t>a</w:t>
            </w:r>
          </w:p>
        </w:tc>
        <w:tc>
          <w:tcPr>
            <w:tcW w:w="6266" w:type="dxa"/>
          </w:tcPr>
          <w:p w14:paraId="6C09A038" w14:textId="77777777" w:rsidR="007534D8" w:rsidRPr="00A564B4" w:rsidRDefault="007534D8" w:rsidP="00743F8D">
            <w:pPr>
              <w:pStyle w:val="TAN"/>
              <w:rPr>
                <w:lang w:eastAsia="ko-KR"/>
              </w:rPr>
            </w:pPr>
            <w:r w:rsidRPr="00A564B4">
              <w:rPr>
                <w:lang w:eastAsia="ko-KR"/>
              </w:rPr>
              <w:t>Bands supporting ProSe Direct</w:t>
            </w:r>
          </w:p>
        </w:tc>
      </w:tr>
      <w:tr w:rsidR="00340FA7" w:rsidRPr="00A564B4" w14:paraId="3E155117" w14:textId="77777777" w:rsidTr="00E14100">
        <w:trPr>
          <w:cantSplit/>
          <w:trHeight w:val="173"/>
        </w:trPr>
        <w:tc>
          <w:tcPr>
            <w:tcW w:w="675" w:type="dxa"/>
          </w:tcPr>
          <w:p w14:paraId="6B4B992D" w14:textId="77777777" w:rsidR="00340FA7" w:rsidRPr="00A564B4" w:rsidRDefault="00340FA7" w:rsidP="00340FA7">
            <w:pPr>
              <w:pStyle w:val="TAL"/>
              <w:rPr>
                <w:lang w:eastAsia="en-US"/>
              </w:rPr>
            </w:pPr>
            <w:r w:rsidRPr="00A564B4">
              <w:rPr>
                <w:lang w:eastAsia="en-US"/>
              </w:rPr>
              <w:t>D11</w:t>
            </w:r>
          </w:p>
        </w:tc>
        <w:tc>
          <w:tcPr>
            <w:tcW w:w="3828" w:type="dxa"/>
          </w:tcPr>
          <w:p w14:paraId="4E404371"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category NB1</w:t>
            </w:r>
            <w:r w:rsidR="008F0E85" w:rsidRPr="00A564B4">
              <w:rPr>
                <w:rFonts w:eastAsia="PMingLiU"/>
                <w:lang w:eastAsia="en-US"/>
              </w:rPr>
              <w:t xml:space="preserve"> and NB2</w:t>
            </w:r>
          </w:p>
        </w:tc>
        <w:tc>
          <w:tcPr>
            <w:tcW w:w="6266" w:type="dxa"/>
          </w:tcPr>
          <w:p w14:paraId="126815B4" w14:textId="77777777" w:rsidR="00340FA7" w:rsidRPr="00A564B4" w:rsidRDefault="00340FA7" w:rsidP="00340FA7">
            <w:pPr>
              <w:pStyle w:val="TAL"/>
              <w:rPr>
                <w:lang w:eastAsia="en-US"/>
              </w:rPr>
            </w:pPr>
            <w:r w:rsidRPr="00A564B4">
              <w:rPr>
                <w:lang w:eastAsia="en-US"/>
              </w:rPr>
              <w:t xml:space="preserve">All supported </w:t>
            </w:r>
            <w:r w:rsidRPr="00A564B4">
              <w:rPr>
                <w:rFonts w:eastAsia="PMingLiU"/>
                <w:lang w:eastAsia="en-US"/>
              </w:rPr>
              <w:t>category NB1</w:t>
            </w:r>
            <w:r w:rsidRPr="00A564B4">
              <w:rPr>
                <w:lang w:eastAsia="en-US"/>
              </w:rPr>
              <w:t xml:space="preserve"> </w:t>
            </w:r>
            <w:r w:rsidR="008F0E85" w:rsidRPr="00A564B4">
              <w:rPr>
                <w:lang w:eastAsia="en-US"/>
              </w:rPr>
              <w:t xml:space="preserve">and NB2 </w:t>
            </w:r>
            <w:r w:rsidRPr="00A564B4">
              <w:rPr>
                <w:lang w:eastAsia="en-US"/>
              </w:rPr>
              <w:t>Bands</w:t>
            </w:r>
          </w:p>
        </w:tc>
      </w:tr>
      <w:tr w:rsidR="00340FA7" w:rsidRPr="00A564B4" w14:paraId="70555081" w14:textId="77777777" w:rsidTr="00E14100">
        <w:trPr>
          <w:cantSplit/>
          <w:trHeight w:val="173"/>
        </w:trPr>
        <w:tc>
          <w:tcPr>
            <w:tcW w:w="675" w:type="dxa"/>
          </w:tcPr>
          <w:p w14:paraId="52D4A9C2" w14:textId="77777777" w:rsidR="00340FA7" w:rsidRPr="00A564B4" w:rsidRDefault="00340FA7" w:rsidP="00340FA7">
            <w:pPr>
              <w:pStyle w:val="TAL"/>
              <w:rPr>
                <w:lang w:eastAsia="en-US"/>
              </w:rPr>
            </w:pPr>
            <w:r w:rsidRPr="00A564B4">
              <w:rPr>
                <w:lang w:eastAsia="en-US"/>
              </w:rPr>
              <w:t>D12</w:t>
            </w:r>
          </w:p>
        </w:tc>
        <w:tc>
          <w:tcPr>
            <w:tcW w:w="3828" w:type="dxa"/>
          </w:tcPr>
          <w:p w14:paraId="43815F7A" w14:textId="77777777" w:rsidR="00340FA7" w:rsidRPr="00A564B4" w:rsidRDefault="00340FA7" w:rsidP="00891B4F">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&lt; 1GHz}</w:t>
            </w:r>
          </w:p>
        </w:tc>
        <w:tc>
          <w:tcPr>
            <w:tcW w:w="6266" w:type="dxa"/>
          </w:tcPr>
          <w:p w14:paraId="5538A9A7" w14:textId="77777777" w:rsidR="00891B4F" w:rsidRPr="00A564B4" w:rsidRDefault="00340FA7" w:rsidP="00340FA7">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below 1GHz</w:t>
            </w:r>
          </w:p>
          <w:p w14:paraId="79D15FCE" w14:textId="77777777" w:rsidR="00340FA7" w:rsidRPr="00A564B4" w:rsidRDefault="00891B4F" w:rsidP="00340FA7">
            <w:pPr>
              <w:pStyle w:val="TAL"/>
              <w:rPr>
                <w:lang w:eastAsia="en-US"/>
              </w:rPr>
            </w:pPr>
            <w:r w:rsidRPr="00A564B4">
              <w:rPr>
                <w:rFonts w:eastAsia="PMingLiU"/>
                <w:lang w:eastAsia="en-US"/>
              </w:rPr>
              <w:t>(Note 2)</w:t>
            </w:r>
          </w:p>
        </w:tc>
      </w:tr>
      <w:tr w:rsidR="00340FA7" w:rsidRPr="00A564B4" w14:paraId="19A70FCE" w14:textId="77777777" w:rsidTr="00E14100">
        <w:trPr>
          <w:cantSplit/>
          <w:trHeight w:val="173"/>
        </w:trPr>
        <w:tc>
          <w:tcPr>
            <w:tcW w:w="675" w:type="dxa"/>
          </w:tcPr>
          <w:p w14:paraId="13FE49A5" w14:textId="77777777" w:rsidR="00340FA7" w:rsidRPr="00A564B4" w:rsidRDefault="00340FA7" w:rsidP="00340FA7">
            <w:pPr>
              <w:pStyle w:val="TAL"/>
              <w:rPr>
                <w:lang w:eastAsia="en-US"/>
              </w:rPr>
            </w:pPr>
            <w:r w:rsidRPr="00A564B4">
              <w:rPr>
                <w:lang w:eastAsia="en-US"/>
              </w:rPr>
              <w:t>D13</w:t>
            </w:r>
          </w:p>
        </w:tc>
        <w:tc>
          <w:tcPr>
            <w:tcW w:w="3828" w:type="dxa"/>
          </w:tcPr>
          <w:p w14:paraId="1D5BFE42"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&gt; 1GHz}</w:t>
            </w:r>
          </w:p>
        </w:tc>
        <w:tc>
          <w:tcPr>
            <w:tcW w:w="6266" w:type="dxa"/>
          </w:tcPr>
          <w:p w14:paraId="6D35F01B" w14:textId="77777777" w:rsidR="00891B4F" w:rsidRPr="00A564B4" w:rsidRDefault="00340FA7" w:rsidP="00891B4F">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above 1GHz</w:t>
            </w:r>
          </w:p>
          <w:p w14:paraId="49493C9C" w14:textId="77777777" w:rsidR="00340FA7" w:rsidRPr="00A564B4" w:rsidRDefault="00891B4F" w:rsidP="00891B4F">
            <w:pPr>
              <w:pStyle w:val="TAL"/>
              <w:rPr>
                <w:lang w:eastAsia="en-US"/>
              </w:rPr>
            </w:pPr>
            <w:r w:rsidRPr="00A564B4">
              <w:rPr>
                <w:rFonts w:eastAsia="PMingLiU"/>
                <w:lang w:eastAsia="en-US"/>
              </w:rPr>
              <w:t>(Note 3)</w:t>
            </w:r>
          </w:p>
        </w:tc>
      </w:tr>
      <w:tr w:rsidR="002C7934" w:rsidRPr="00A564B4" w14:paraId="5517A667" w14:textId="77777777" w:rsidTr="00E14100">
        <w:trPr>
          <w:cantSplit/>
          <w:trHeight w:val="173"/>
        </w:trPr>
        <w:tc>
          <w:tcPr>
            <w:tcW w:w="675" w:type="dxa"/>
          </w:tcPr>
          <w:p w14:paraId="3916113A" w14:textId="77777777" w:rsidR="002C7934" w:rsidRPr="00A564B4" w:rsidRDefault="002C7934" w:rsidP="00340FA7">
            <w:pPr>
              <w:pStyle w:val="TAL"/>
              <w:rPr>
                <w:lang w:eastAsia="en-US"/>
              </w:rPr>
            </w:pPr>
            <w:r w:rsidRPr="00A564B4">
              <w:rPr>
                <w:lang w:eastAsia="en-US"/>
              </w:rPr>
              <w:t>D14</w:t>
            </w:r>
          </w:p>
        </w:tc>
        <w:tc>
          <w:tcPr>
            <w:tcW w:w="3828" w:type="dxa"/>
          </w:tcPr>
          <w:p w14:paraId="1E9FAB2D" w14:textId="77777777" w:rsidR="002C7934" w:rsidRPr="00A564B4" w:rsidRDefault="002C7934" w:rsidP="00340FA7">
            <w:pPr>
              <w:pStyle w:val="TAL"/>
              <w:rPr>
                <w:lang w:eastAsia="en-US"/>
              </w:rPr>
            </w:pPr>
            <w:r w:rsidRPr="00A564B4">
              <w:rPr>
                <w:lang w:eastAsia="en-US"/>
              </w:rPr>
              <w:t xml:space="preserve">A.4.3-3 AND </w:t>
            </w:r>
            <w:r w:rsidRPr="00A564B4">
              <w:rPr>
                <w:lang w:eastAsia="ko-KR"/>
              </w:rPr>
              <w:t>A.4.5-7</w:t>
            </w:r>
          </w:p>
        </w:tc>
        <w:tc>
          <w:tcPr>
            <w:tcW w:w="6266" w:type="dxa"/>
          </w:tcPr>
          <w:p w14:paraId="6E768D4D" w14:textId="77777777" w:rsidR="002C7934" w:rsidRPr="00A564B4" w:rsidRDefault="002C7934" w:rsidP="00891B4F">
            <w:pPr>
              <w:pStyle w:val="TAL"/>
              <w:rPr>
                <w:rFonts w:eastAsia="PMingLiU"/>
                <w:lang w:eastAsia="en-US"/>
              </w:rPr>
            </w:pPr>
            <w:r w:rsidRPr="00A564B4">
              <w:rPr>
                <w:lang w:eastAsia="ko-KR"/>
              </w:rPr>
              <w:t>Bands supporting V2X Sidelink Communication</w:t>
            </w:r>
          </w:p>
        </w:tc>
      </w:tr>
      <w:tr w:rsidR="00C54979" w:rsidRPr="00A564B4" w14:paraId="6E6B03F1" w14:textId="77777777" w:rsidTr="00844321">
        <w:trPr>
          <w:cantSplit/>
          <w:trHeight w:val="173"/>
        </w:trPr>
        <w:tc>
          <w:tcPr>
            <w:tcW w:w="675" w:type="dxa"/>
          </w:tcPr>
          <w:p w14:paraId="075798C2" w14:textId="77777777" w:rsidR="00C54979" w:rsidRPr="00A564B4" w:rsidRDefault="00C54979" w:rsidP="00844321">
            <w:pPr>
              <w:pStyle w:val="TAL"/>
              <w:rPr>
                <w:lang w:eastAsia="en-US"/>
              </w:rPr>
            </w:pPr>
            <w:r w:rsidRPr="00A564B4">
              <w:rPr>
                <w:lang w:eastAsia="en-US"/>
              </w:rPr>
              <w:t>D15</w:t>
            </w:r>
          </w:p>
        </w:tc>
        <w:tc>
          <w:tcPr>
            <w:tcW w:w="3828" w:type="dxa"/>
          </w:tcPr>
          <w:p w14:paraId="468C0E10" w14:textId="77777777" w:rsidR="00C54979" w:rsidRPr="00A564B4" w:rsidRDefault="00C54979" w:rsidP="00844321">
            <w:pPr>
              <w:pStyle w:val="TAL"/>
              <w:rPr>
                <w:lang w:eastAsia="en-US"/>
              </w:rPr>
            </w:pPr>
            <w:r w:rsidRPr="00A564B4">
              <w:rPr>
                <w:lang w:eastAsia="en-US"/>
              </w:rPr>
              <w:t>A.4.3-3 AND NOT A.4.5-5</w:t>
            </w:r>
          </w:p>
        </w:tc>
        <w:tc>
          <w:tcPr>
            <w:tcW w:w="6266" w:type="dxa"/>
          </w:tcPr>
          <w:p w14:paraId="06044F83" w14:textId="77777777" w:rsidR="00C54979" w:rsidRPr="00A564B4" w:rsidRDefault="00C54979" w:rsidP="00844321">
            <w:pPr>
              <w:pStyle w:val="TAL"/>
              <w:rPr>
                <w:rFonts w:eastAsia="PMingLiU"/>
                <w:lang w:eastAsia="en-US"/>
              </w:rPr>
            </w:pPr>
            <w:r w:rsidRPr="00A564B4">
              <w:rPr>
                <w:lang w:eastAsia="en-US"/>
              </w:rPr>
              <w:t>Bands not supporting 4Rx antenna ports</w:t>
            </w:r>
          </w:p>
        </w:tc>
      </w:tr>
      <w:tr w:rsidR="00F64E61" w:rsidRPr="00A564B4" w14:paraId="7A4CE02B" w14:textId="77777777" w:rsidTr="002F51E7">
        <w:trPr>
          <w:cantSplit/>
          <w:trHeight w:val="173"/>
        </w:trPr>
        <w:tc>
          <w:tcPr>
            <w:tcW w:w="675" w:type="dxa"/>
          </w:tcPr>
          <w:p w14:paraId="1A832CF7" w14:textId="77777777" w:rsidR="00F64E61" w:rsidRPr="00A564B4" w:rsidRDefault="00F64E61" w:rsidP="002F51E7">
            <w:pPr>
              <w:pStyle w:val="TAL"/>
            </w:pPr>
            <w:r w:rsidRPr="00A564B4">
              <w:t>D16</w:t>
            </w:r>
          </w:p>
        </w:tc>
        <w:tc>
          <w:tcPr>
            <w:tcW w:w="3828" w:type="dxa"/>
          </w:tcPr>
          <w:p w14:paraId="3560AF50" w14:textId="77777777" w:rsidR="00F64E61" w:rsidRPr="00A564B4" w:rsidRDefault="00F64E61" w:rsidP="002F51E7">
            <w:pPr>
              <w:pStyle w:val="TAL"/>
            </w:pPr>
            <w:r w:rsidRPr="00A564B4">
              <w:t>A.4.3-3c</w:t>
            </w:r>
          </w:p>
        </w:tc>
        <w:tc>
          <w:tcPr>
            <w:tcW w:w="6266" w:type="dxa"/>
          </w:tcPr>
          <w:p w14:paraId="593250A6" w14:textId="77777777" w:rsidR="00F64E61" w:rsidRPr="00A564B4" w:rsidRDefault="00F64E61" w:rsidP="002F51E7">
            <w:pPr>
              <w:pStyle w:val="TAL"/>
            </w:pPr>
            <w:r w:rsidRPr="00A564B4">
              <w:t>All supported Power Class 1 Bands</w:t>
            </w:r>
          </w:p>
        </w:tc>
      </w:tr>
      <w:tr w:rsidR="00F64E61" w:rsidRPr="00A564B4" w14:paraId="4A347043" w14:textId="77777777" w:rsidTr="002F51E7">
        <w:trPr>
          <w:cantSplit/>
          <w:trHeight w:val="173"/>
        </w:trPr>
        <w:tc>
          <w:tcPr>
            <w:tcW w:w="675" w:type="dxa"/>
          </w:tcPr>
          <w:p w14:paraId="7240D917" w14:textId="77777777" w:rsidR="00F64E61" w:rsidRPr="00A564B4" w:rsidRDefault="00F64E61" w:rsidP="002F51E7">
            <w:pPr>
              <w:pStyle w:val="TAL"/>
            </w:pPr>
            <w:r w:rsidRPr="00A564B4">
              <w:t>D17</w:t>
            </w:r>
          </w:p>
        </w:tc>
        <w:tc>
          <w:tcPr>
            <w:tcW w:w="3828" w:type="dxa"/>
          </w:tcPr>
          <w:p w14:paraId="3CD530C8" w14:textId="77777777" w:rsidR="00F64E61" w:rsidRPr="00A564B4" w:rsidRDefault="00F64E61" w:rsidP="002F51E7">
            <w:pPr>
              <w:pStyle w:val="TAL"/>
            </w:pPr>
            <w:r w:rsidRPr="00A564B4">
              <w:t>A.4.3-3d</w:t>
            </w:r>
          </w:p>
        </w:tc>
        <w:tc>
          <w:tcPr>
            <w:tcW w:w="6266" w:type="dxa"/>
          </w:tcPr>
          <w:p w14:paraId="59BD3203" w14:textId="77777777" w:rsidR="00F64E61" w:rsidRPr="00A564B4" w:rsidRDefault="00F64E61" w:rsidP="002F51E7">
            <w:pPr>
              <w:pStyle w:val="TAL"/>
            </w:pPr>
            <w:r w:rsidRPr="00A564B4">
              <w:t>All supported Power Class 2 Bands</w:t>
            </w:r>
          </w:p>
        </w:tc>
      </w:tr>
      <w:tr w:rsidR="00FD522E" w:rsidRPr="00A564B4" w14:paraId="27D8492A" w14:textId="77777777" w:rsidTr="000E65BC">
        <w:trPr>
          <w:cantSplit/>
          <w:trHeight w:val="173"/>
        </w:trPr>
        <w:tc>
          <w:tcPr>
            <w:tcW w:w="675" w:type="dxa"/>
          </w:tcPr>
          <w:p w14:paraId="58C385A4" w14:textId="77777777" w:rsidR="00FD522E" w:rsidRPr="00A564B4" w:rsidRDefault="00FD522E" w:rsidP="000E65BC">
            <w:pPr>
              <w:pStyle w:val="TAL"/>
            </w:pPr>
            <w:r w:rsidRPr="00A564B4">
              <w:t>D17a</w:t>
            </w:r>
          </w:p>
        </w:tc>
        <w:tc>
          <w:tcPr>
            <w:tcW w:w="3828" w:type="dxa"/>
          </w:tcPr>
          <w:p w14:paraId="5FEAD378" w14:textId="77777777" w:rsidR="00FD522E" w:rsidRPr="00A564B4" w:rsidRDefault="00FD522E" w:rsidP="000E65BC">
            <w:pPr>
              <w:pStyle w:val="TAL"/>
            </w:pPr>
            <w:r w:rsidRPr="00A564B4">
              <w:t>A.4.3-3c OR A.4.3-3d</w:t>
            </w:r>
          </w:p>
        </w:tc>
        <w:tc>
          <w:tcPr>
            <w:tcW w:w="6266" w:type="dxa"/>
          </w:tcPr>
          <w:p w14:paraId="4EBF9C34" w14:textId="77777777" w:rsidR="00FD522E" w:rsidRPr="00A564B4" w:rsidRDefault="00FD522E" w:rsidP="000E65BC">
            <w:pPr>
              <w:pStyle w:val="TAL"/>
            </w:pPr>
            <w:r w:rsidRPr="00A564B4">
              <w:t>All supported Power Class 1 Bands or Power Class 2 Bands</w:t>
            </w:r>
          </w:p>
        </w:tc>
      </w:tr>
      <w:tr w:rsidR="00564C54" w:rsidRPr="00A564B4" w14:paraId="65A9A093" w14:textId="77777777" w:rsidTr="00321B5E">
        <w:trPr>
          <w:cantSplit/>
          <w:trHeight w:val="173"/>
        </w:trPr>
        <w:tc>
          <w:tcPr>
            <w:tcW w:w="675" w:type="dxa"/>
          </w:tcPr>
          <w:p w14:paraId="2F7B94AB"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zh-TW"/>
              </w:rPr>
            </w:pPr>
            <w:r w:rsidRPr="00A564B4">
              <w:rPr>
                <w:rFonts w:ascii="Arial" w:eastAsia="PMingLiU" w:hAnsi="Arial"/>
                <w:sz w:val="18"/>
                <w:lang w:eastAsia="zh-TW"/>
              </w:rPr>
              <w:t>D18</w:t>
            </w:r>
          </w:p>
        </w:tc>
        <w:tc>
          <w:tcPr>
            <w:tcW w:w="3828" w:type="dxa"/>
          </w:tcPr>
          <w:p w14:paraId="330337BE"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A.4.3-3 AND { category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w:t>
            </w:r>
            <w:r w:rsidRPr="00A564B4">
              <w:rPr>
                <w:rFonts w:ascii="Arial" w:eastAsia="PMingLiU" w:hAnsi="Arial"/>
                <w:sz w:val="18"/>
                <w:lang w:eastAsia="zh-TW"/>
              </w:rPr>
              <w:t>2 TDD</w:t>
            </w:r>
            <w:r w:rsidRPr="00A564B4">
              <w:rPr>
                <w:rFonts w:ascii="Arial" w:eastAsia="PMingLiU" w:hAnsi="Arial"/>
                <w:sz w:val="18"/>
                <w:lang w:eastAsia="en-US"/>
              </w:rPr>
              <w:t xml:space="preserve"> Bands &gt; 1GHz}</w:t>
            </w:r>
          </w:p>
        </w:tc>
        <w:tc>
          <w:tcPr>
            <w:tcW w:w="6266" w:type="dxa"/>
          </w:tcPr>
          <w:p w14:paraId="1D7E42C7"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zh-TW"/>
              </w:rPr>
              <w:t>C</w:t>
            </w:r>
            <w:r w:rsidRPr="00A564B4">
              <w:rPr>
                <w:rFonts w:ascii="Arial" w:eastAsia="PMingLiU" w:hAnsi="Arial"/>
                <w:sz w:val="18"/>
                <w:lang w:eastAsia="en-US"/>
              </w:rPr>
              <w:t>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NB2</w:t>
            </w:r>
            <w:r w:rsidRPr="00A564B4">
              <w:rPr>
                <w:rFonts w:ascii="Arial" w:eastAsia="PMingLiU" w:hAnsi="Arial"/>
                <w:sz w:val="18"/>
                <w:lang w:eastAsia="zh-TW"/>
              </w:rPr>
              <w:t xml:space="preserve"> TDD</w:t>
            </w:r>
            <w:r w:rsidRPr="00A564B4">
              <w:rPr>
                <w:rFonts w:ascii="Arial" w:eastAsia="PMingLiU" w:hAnsi="Arial"/>
                <w:sz w:val="18"/>
                <w:lang w:eastAsia="en-US"/>
              </w:rPr>
              <w:t xml:space="preserve"> Bands supported above 1GHz</w:t>
            </w:r>
          </w:p>
          <w:p w14:paraId="0FD47C1A"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 xml:space="preserve">(Note </w:t>
            </w:r>
            <w:r w:rsidRPr="00A564B4">
              <w:rPr>
                <w:rFonts w:ascii="Arial" w:eastAsia="PMingLiU" w:hAnsi="Arial"/>
                <w:sz w:val="18"/>
                <w:lang w:eastAsia="zh-TW"/>
              </w:rPr>
              <w:t>4</w:t>
            </w:r>
            <w:r w:rsidRPr="00A564B4">
              <w:rPr>
                <w:rFonts w:ascii="Arial" w:eastAsia="PMingLiU" w:hAnsi="Arial"/>
                <w:sz w:val="18"/>
                <w:lang w:eastAsia="en-US"/>
              </w:rPr>
              <w:t>)</w:t>
            </w:r>
          </w:p>
        </w:tc>
      </w:tr>
      <w:tr w:rsidR="00340FA7" w:rsidRPr="00A564B4" w14:paraId="7714A6D2" w14:textId="77777777" w:rsidTr="00113072">
        <w:trPr>
          <w:cantSplit/>
          <w:trHeight w:val="173"/>
        </w:trPr>
        <w:tc>
          <w:tcPr>
            <w:tcW w:w="10769" w:type="dxa"/>
            <w:gridSpan w:val="3"/>
          </w:tcPr>
          <w:p w14:paraId="37820AE8" w14:textId="77777777" w:rsidR="00340FA7" w:rsidRPr="00A564B4" w:rsidRDefault="00340FA7" w:rsidP="00113072">
            <w:pPr>
              <w:pStyle w:val="TAN"/>
              <w:rPr>
                <w:lang w:eastAsia="en-US"/>
              </w:rPr>
            </w:pPr>
            <w:r w:rsidRPr="00A564B4">
              <w:rPr>
                <w:lang w:eastAsia="en-US"/>
              </w:rPr>
              <w:t>Note 1:</w:t>
            </w:r>
            <w:r w:rsidRPr="00A564B4">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w:instrText>
            </w:r>
            <w:r w:rsidR="006B6D8E">
              <w:rPr>
                <w:lang w:eastAsia="en-US"/>
              </w:rPr>
              <w:instrText>INCLUDEPICTURE  "http://u</w:instrText>
            </w:r>
            <w:r w:rsidR="006B6D8E">
              <w:rPr>
                <w:lang w:eastAsia="en-US"/>
              </w:rPr>
              <w:instrText>pload.wikimedia.org/math/0/9/6/096249664ae745478eaf33d3ccf96078.png" \* MERGEFORMATINET</w:instrText>
            </w:r>
            <w:r w:rsidR="006B6D8E">
              <w:rPr>
                <w:lang w:eastAsia="en-US"/>
              </w:rPr>
              <w:instrText xml:space="preserve"> </w:instrText>
            </w:r>
            <w:r w:rsidR="006B6D8E">
              <w:rPr>
                <w:lang w:eastAsia="en-US"/>
              </w:rPr>
              <w:fldChar w:fldCharType="separate"/>
            </w:r>
            <w:r w:rsidR="00E373CF">
              <w:rPr>
                <w:lang w:eastAsia="en-US"/>
              </w:rPr>
              <w:pict w14:anchorId="67F987A0">
                <v:shape id="_x0000_i1033" type="#_x0000_t75" alt="\cap \!\," style="width:9pt;height:10pt">
                  <v:imagedata r:id="rId25" r:href="rId26"/>
                </v:shape>
              </w:pict>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AND {2,3} = {2}</w:t>
            </w:r>
          </w:p>
          <w:p w14:paraId="1A8FA87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w:instrText>
            </w:r>
            <w:r w:rsidR="006B6D8E">
              <w:rPr>
                <w:lang w:eastAsia="en-US"/>
              </w:rPr>
              <w:instrText>INCLUDEPICTURE  "http://</w:instrText>
            </w:r>
            <w:r w:rsidR="006B6D8E">
              <w:rPr>
                <w:lang w:eastAsia="en-US"/>
              </w:rPr>
              <w:instrText>upload.wikimedia.org/math/d/3/e/d3ead5ae181602085f5c1f2ec3ce0dac.png" \* MERGEFORMATINET</w:instrText>
            </w:r>
            <w:r w:rsidR="006B6D8E">
              <w:rPr>
                <w:lang w:eastAsia="en-US"/>
              </w:rPr>
              <w:instrText xml:space="preserve"> </w:instrText>
            </w:r>
            <w:r w:rsidR="006B6D8E">
              <w:rPr>
                <w:lang w:eastAsia="en-US"/>
              </w:rPr>
              <w:fldChar w:fldCharType="separate"/>
            </w:r>
            <w:r w:rsidR="00E373CF">
              <w:rPr>
                <w:lang w:eastAsia="en-US"/>
              </w:rPr>
              <w:pict w14:anchorId="6AD4FDAF">
                <v:shape id="_x0000_i1034" type="#_x0000_t75" alt="\cup \!\," style="width:9pt;height:10pt">
                  <v:imagedata r:id="rId27" r:href="rId28"/>
                </v:shape>
              </w:pict>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OR {2,3} = {1,2,3}</w:t>
            </w:r>
          </w:p>
          <w:p w14:paraId="143E1BF9"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bands. NOT{1} = {2 ...256}</w:t>
            </w:r>
          </w:p>
          <w:p w14:paraId="2DC3CAEB"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{1} AND {1} = {1}</w:t>
            </w:r>
          </w:p>
          <w:p w14:paraId="4B4C5A55" w14:textId="77777777" w:rsidR="00340FA7" w:rsidRPr="00A564B4" w:rsidRDefault="00340FA7" w:rsidP="00113072">
            <w:pPr>
              <w:pStyle w:val="TAN"/>
              <w:rPr>
                <w:lang w:eastAsia="en-US"/>
              </w:rPr>
            </w:pPr>
            <w:r w:rsidRPr="00A564B4">
              <w:rPr>
                <w:lang w:eastAsia="en-US"/>
              </w:rPr>
              <w:tab/>
              <w:t>The following basic sets are used:</w:t>
            </w:r>
          </w:p>
          <w:p w14:paraId="4B325B3A"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r>
            <w:r w:rsidRPr="00A564B4">
              <w:rPr>
                <w:lang w:eastAsia="en-US"/>
              </w:rPr>
              <w:tab/>
            </w:r>
            <w:r w:rsidRPr="00A564B4">
              <w:rPr>
                <w:lang w:eastAsia="en-US"/>
              </w:rPr>
              <w:tab/>
            </w:r>
            <w:r w:rsidRPr="00A564B4">
              <w:rPr>
                <w:lang w:eastAsia="en-US"/>
              </w:rPr>
              <w:tab/>
              <w:t>All FDD bands, currently {1...32, 65</w:t>
            </w:r>
            <w:r w:rsidR="00EF621D" w:rsidRPr="00A564B4">
              <w:rPr>
                <w:lang w:eastAsia="en-US"/>
              </w:rPr>
              <w:t>…70</w:t>
            </w:r>
            <w:r w:rsidRPr="00A564B4">
              <w:rPr>
                <w:lang w:eastAsia="en-US"/>
              </w:rPr>
              <w:t>}</w:t>
            </w:r>
          </w:p>
          <w:p w14:paraId="65E28C92"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r>
            <w:r w:rsidRPr="00A564B4">
              <w:rPr>
                <w:lang w:eastAsia="en-US"/>
              </w:rPr>
              <w:tab/>
            </w:r>
            <w:r w:rsidRPr="00A564B4">
              <w:rPr>
                <w:lang w:eastAsia="en-US"/>
              </w:rPr>
              <w:tab/>
            </w:r>
            <w:r w:rsidRPr="00A564B4">
              <w:rPr>
                <w:lang w:eastAsia="en-US"/>
              </w:rPr>
              <w:tab/>
              <w:t>All TDD bands, currently {33...64}</w:t>
            </w:r>
          </w:p>
          <w:p w14:paraId="3F37A856" w14:textId="77777777" w:rsidR="00340FA7" w:rsidRPr="00A564B4" w:rsidRDefault="00340FA7" w:rsidP="00113072">
            <w:pPr>
              <w:pStyle w:val="TAN"/>
              <w:rPr>
                <w:lang w:eastAsia="en-US"/>
              </w:rPr>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 xml:space="preserve">All </w:t>
            </w:r>
            <w:r w:rsidR="00806457" w:rsidRPr="00A564B4">
              <w:rPr>
                <w:rFonts w:eastAsia="PMingLiU"/>
                <w:lang w:eastAsia="zh-TW"/>
              </w:rPr>
              <w:t>Category</w:t>
            </w:r>
            <w:r w:rsidRPr="00A564B4">
              <w:rPr>
                <w:rFonts w:eastAsia="PMingLiU"/>
                <w:lang w:eastAsia="zh-TW"/>
              </w:rPr>
              <w:t xml:space="preserve"> NB1 bands, currently {1, 2, 3, 5, 8,</w:t>
            </w:r>
            <w:r w:rsidR="00EF621D" w:rsidRPr="00A564B4">
              <w:rPr>
                <w:rFonts w:eastAsia="PMingLiU"/>
                <w:lang w:eastAsia="zh-TW"/>
              </w:rPr>
              <w:t xml:space="preserve"> 11,</w:t>
            </w:r>
            <w:r w:rsidRPr="00A564B4">
              <w:rPr>
                <w:rFonts w:eastAsia="PMingLiU"/>
                <w:lang w:eastAsia="zh-TW"/>
              </w:rPr>
              <w:t xml:space="preserve"> 12, 13, 17, 18, 19, 20</w:t>
            </w:r>
            <w:r w:rsidR="00EF621D" w:rsidRPr="00A564B4">
              <w:rPr>
                <w:rFonts w:eastAsia="PMingLiU"/>
                <w:lang w:eastAsia="zh-TW"/>
              </w:rPr>
              <w:t>, 21, 25,</w:t>
            </w:r>
            <w:r w:rsidRPr="00A564B4">
              <w:rPr>
                <w:rFonts w:eastAsia="PMingLiU"/>
                <w:lang w:eastAsia="zh-TW"/>
              </w:rPr>
              <w:t>, 26, 28</w:t>
            </w:r>
            <w:r w:rsidR="00EF621D" w:rsidRPr="00A564B4">
              <w:rPr>
                <w:rFonts w:eastAsia="PMingLiU"/>
                <w:lang w:eastAsia="zh-TW"/>
              </w:rPr>
              <w:t>, 31</w:t>
            </w:r>
            <w:r w:rsidRPr="00A564B4">
              <w:rPr>
                <w:rFonts w:eastAsia="PMingLiU"/>
                <w:lang w:eastAsia="zh-TW"/>
              </w:rPr>
              <w:t>, 66</w:t>
            </w:r>
            <w:r w:rsidR="00EF621D" w:rsidRPr="00A564B4">
              <w:rPr>
                <w:rFonts w:eastAsia="PMingLiU"/>
                <w:lang w:eastAsia="zh-TW"/>
              </w:rPr>
              <w:t>, 70</w:t>
            </w:r>
            <w:r w:rsidRPr="00A564B4">
              <w:rPr>
                <w:rFonts w:eastAsia="PMingLiU"/>
                <w:lang w:eastAsia="zh-TW"/>
              </w:rPr>
              <w:t>}</w:t>
            </w:r>
          </w:p>
          <w:p w14:paraId="5541C947"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{1,2}:</w:t>
            </w:r>
            <w:r w:rsidRPr="00A564B4">
              <w:rPr>
                <w:lang w:eastAsia="en-US"/>
              </w:rPr>
              <w:tab/>
            </w:r>
            <w:r w:rsidRPr="00A564B4">
              <w:rPr>
                <w:lang w:eastAsia="en-US"/>
              </w:rPr>
              <w:tab/>
            </w:r>
            <w:r w:rsidRPr="00A564B4">
              <w:rPr>
                <w:lang w:eastAsia="en-US"/>
              </w:rPr>
              <w:tab/>
            </w:r>
            <w:r w:rsidRPr="00A564B4">
              <w:rPr>
                <w:lang w:eastAsia="en-US"/>
              </w:rPr>
              <w:tab/>
              <w:t>Explicitly given band set</w:t>
            </w:r>
          </w:p>
          <w:p w14:paraId="57D3810F" w14:textId="77777777" w:rsidR="00340FA7" w:rsidRPr="00A564B4" w:rsidRDefault="00340FA7" w:rsidP="00113072">
            <w:pPr>
              <w:pStyle w:val="TAN"/>
              <w:rPr>
                <w:lang w:eastAsia="en-US"/>
              </w:rPr>
            </w:pPr>
            <w:r w:rsidRPr="00A564B4">
              <w:rPr>
                <w:lang w:eastAsia="en-US"/>
              </w:rPr>
              <w:tab/>
              <w:t>The following sets derived from pro-forma tables are also used:</w:t>
            </w:r>
          </w:p>
          <w:p w14:paraId="680AF53D"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A.4.X-Y:</w:t>
            </w:r>
            <w:r w:rsidRPr="00A564B4">
              <w:rPr>
                <w:lang w:eastAsia="en-US"/>
              </w:rPr>
              <w:tab/>
              <w:t xml:space="preserve">All bands supporting the feature defined in A.4.X-Y. For A.4.3-3, all supported bands. </w:t>
            </w:r>
          </w:p>
          <w:p w14:paraId="076F085E" w14:textId="77777777" w:rsidR="00340FA7" w:rsidRPr="00A564B4" w:rsidRDefault="00340FA7" w:rsidP="00C83B2E">
            <w:pPr>
              <w:pStyle w:val="TAN"/>
              <w:rPr>
                <w:lang w:eastAsia="en-US"/>
              </w:rPr>
            </w:pPr>
            <w:r w:rsidRPr="00A564B4">
              <w:rPr>
                <w:lang w:eastAsia="en-US"/>
              </w:rPr>
              <w:tab/>
            </w:r>
            <w:r w:rsidRPr="00A564B4">
              <w:rPr>
                <w:lang w:eastAsia="en-US"/>
              </w:rPr>
              <w:tab/>
            </w:r>
            <w:r w:rsidRPr="00A564B4">
              <w:rPr>
                <w:lang w:eastAsia="en-US"/>
              </w:rPr>
              <w:tab/>
              <w:t>FALLBACK(A.4.6.X-Y): Fallback bands of supported CA Combinations defined in Table A.4.6.X-Y</w:t>
            </w:r>
          </w:p>
          <w:p w14:paraId="49A0C481" w14:textId="77777777" w:rsidR="00340FA7" w:rsidRPr="00A564B4" w:rsidRDefault="00340FA7" w:rsidP="00C83B2E">
            <w:pPr>
              <w:pStyle w:val="TAN"/>
              <w:rPr>
                <w:lang w:eastAsia="en-US"/>
              </w:rPr>
            </w:pPr>
            <w:r w:rsidRPr="00A564B4">
              <w:rPr>
                <w:lang w:eastAsia="en-US"/>
              </w:rPr>
              <w:t>Note 2:</w:t>
            </w:r>
            <w:r w:rsidRPr="00A564B4">
              <w:rPr>
                <w:lang w:eastAsia="en-US"/>
              </w:rPr>
              <w:tab/>
              <w:t>Category NB1 Bands &lt; 1GHz {5, 8, 12, 13, 17, 18, 19, 20, 26, 28</w:t>
            </w:r>
            <w:r w:rsidR="00EF621D" w:rsidRPr="00A564B4">
              <w:rPr>
                <w:lang w:eastAsia="en-US"/>
              </w:rPr>
              <w:t>, 31</w:t>
            </w:r>
            <w:r w:rsidRPr="00A564B4">
              <w:rPr>
                <w:lang w:eastAsia="en-US"/>
              </w:rPr>
              <w:t>}</w:t>
            </w:r>
          </w:p>
          <w:p w14:paraId="379F7835" w14:textId="77777777" w:rsidR="00564C54" w:rsidRPr="00A564B4" w:rsidRDefault="00340FA7" w:rsidP="00564C54">
            <w:pPr>
              <w:pStyle w:val="TAN"/>
              <w:rPr>
                <w:lang w:eastAsia="zh-TW"/>
              </w:rPr>
            </w:pPr>
            <w:r w:rsidRPr="00A564B4">
              <w:rPr>
                <w:lang w:eastAsia="en-US"/>
              </w:rPr>
              <w:t>Note 3:</w:t>
            </w:r>
            <w:r w:rsidRPr="00A564B4">
              <w:rPr>
                <w:lang w:eastAsia="en-US"/>
              </w:rPr>
              <w:tab/>
              <w:t xml:space="preserve">Category NB1 Bands &gt; 1GHz {1, 2, 3, </w:t>
            </w:r>
            <w:r w:rsidR="00EF621D" w:rsidRPr="00A564B4">
              <w:rPr>
                <w:lang w:eastAsia="en-US"/>
              </w:rPr>
              <w:t xml:space="preserve">11, 21, 25, </w:t>
            </w:r>
            <w:r w:rsidRPr="00A564B4">
              <w:rPr>
                <w:lang w:eastAsia="en-US"/>
              </w:rPr>
              <w:t>66</w:t>
            </w:r>
            <w:r w:rsidR="00EF621D" w:rsidRPr="00A564B4">
              <w:rPr>
                <w:lang w:eastAsia="en-US"/>
              </w:rPr>
              <w:t>, 70</w:t>
            </w:r>
            <w:r w:rsidRPr="00A564B4">
              <w:rPr>
                <w:lang w:eastAsia="en-US"/>
              </w:rPr>
              <w:t>}</w:t>
            </w:r>
          </w:p>
          <w:p w14:paraId="7BD35FF1" w14:textId="77777777" w:rsidR="00340FA7" w:rsidRPr="00A564B4" w:rsidRDefault="00564C54" w:rsidP="00564C54">
            <w:pPr>
              <w:pStyle w:val="TAN"/>
              <w:rPr>
                <w:lang w:eastAsia="en-US"/>
              </w:rPr>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E50B34F" w14:textId="77777777" w:rsidR="00787BFD" w:rsidRPr="00A564B4" w:rsidRDefault="00787BFD" w:rsidP="009C29A8"/>
    <w:p w14:paraId="28FBC2A1" w14:textId="77777777" w:rsidR="00787BFD" w:rsidRPr="00A564B4" w:rsidRDefault="00787BFD" w:rsidP="00787BFD">
      <w:pPr>
        <w:pStyle w:val="TH"/>
      </w:pPr>
      <w:r w:rsidRPr="00A564B4">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A564B4" w14:paraId="5B367F2D" w14:textId="77777777" w:rsidTr="00113072">
        <w:trPr>
          <w:cantSplit/>
          <w:trHeight w:val="173"/>
        </w:trPr>
        <w:tc>
          <w:tcPr>
            <w:tcW w:w="959" w:type="dxa"/>
          </w:tcPr>
          <w:p w14:paraId="5D6667BD" w14:textId="77777777" w:rsidR="00787BFD" w:rsidRPr="00A564B4" w:rsidRDefault="00787BFD" w:rsidP="00113072">
            <w:pPr>
              <w:pStyle w:val="TAN"/>
              <w:rPr>
                <w:b/>
                <w:lang w:eastAsia="en-US"/>
              </w:rPr>
            </w:pPr>
            <w:r w:rsidRPr="00A564B4">
              <w:rPr>
                <w:b/>
                <w:lang w:eastAsia="en-US"/>
              </w:rPr>
              <w:t>Code</w:t>
            </w:r>
          </w:p>
        </w:tc>
        <w:tc>
          <w:tcPr>
            <w:tcW w:w="4819" w:type="dxa"/>
          </w:tcPr>
          <w:p w14:paraId="3CA6A1EA" w14:textId="77777777" w:rsidR="00787BFD" w:rsidRPr="00A564B4" w:rsidRDefault="00787BFD" w:rsidP="00113072">
            <w:pPr>
              <w:pStyle w:val="TAN"/>
              <w:rPr>
                <w:b/>
                <w:lang w:eastAsia="en-US"/>
              </w:rPr>
            </w:pPr>
            <w:r w:rsidRPr="00A564B4">
              <w:rPr>
                <w:b/>
                <w:lang w:eastAsia="en-US"/>
              </w:rPr>
              <w:t>Selection</w:t>
            </w:r>
          </w:p>
        </w:tc>
        <w:tc>
          <w:tcPr>
            <w:tcW w:w="4991" w:type="dxa"/>
          </w:tcPr>
          <w:p w14:paraId="5F9E6932" w14:textId="77777777" w:rsidR="00787BFD" w:rsidRPr="00A564B4" w:rsidRDefault="00787BFD" w:rsidP="00113072">
            <w:pPr>
              <w:pStyle w:val="TAN"/>
              <w:rPr>
                <w:b/>
                <w:lang w:eastAsia="en-US"/>
              </w:rPr>
            </w:pPr>
            <w:r w:rsidRPr="00A564B4">
              <w:rPr>
                <w:b/>
                <w:lang w:eastAsia="en-US"/>
              </w:rPr>
              <w:t>Comment</w:t>
            </w:r>
          </w:p>
        </w:tc>
      </w:tr>
      <w:tr w:rsidR="00787BFD" w:rsidRPr="00A564B4" w14:paraId="7CF42949" w14:textId="77777777" w:rsidTr="00113072">
        <w:trPr>
          <w:cantSplit/>
          <w:trHeight w:val="173"/>
        </w:trPr>
        <w:tc>
          <w:tcPr>
            <w:tcW w:w="959" w:type="dxa"/>
          </w:tcPr>
          <w:p w14:paraId="54B9BD49" w14:textId="77777777" w:rsidR="00787BFD" w:rsidRPr="00A564B4" w:rsidRDefault="00787BFD" w:rsidP="00113072">
            <w:pPr>
              <w:pStyle w:val="TAN"/>
              <w:rPr>
                <w:lang w:eastAsia="en-US"/>
              </w:rPr>
            </w:pPr>
            <w:r w:rsidRPr="00A564B4">
              <w:rPr>
                <w:lang w:eastAsia="en-US"/>
              </w:rPr>
              <w:t>E01</w:t>
            </w:r>
          </w:p>
        </w:tc>
        <w:tc>
          <w:tcPr>
            <w:tcW w:w="4819" w:type="dxa"/>
          </w:tcPr>
          <w:p w14:paraId="749F6E7C" w14:textId="77777777" w:rsidR="00787BFD" w:rsidRPr="00A564B4" w:rsidRDefault="00787BFD" w:rsidP="00113072">
            <w:pPr>
              <w:pStyle w:val="TAN"/>
              <w:ind w:left="0" w:firstLine="0"/>
              <w:rPr>
                <w:lang w:eastAsia="en-US"/>
              </w:rPr>
            </w:pPr>
            <w:r w:rsidRPr="00A564B4">
              <w:rPr>
                <w:lang w:eastAsia="en-US"/>
              </w:rPr>
              <w:t>UL(A.4.6.1-3) AND CARRIER_NO(2)</w:t>
            </w:r>
          </w:p>
        </w:tc>
        <w:tc>
          <w:tcPr>
            <w:tcW w:w="4991" w:type="dxa"/>
          </w:tcPr>
          <w:p w14:paraId="235E8A81"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both UL and DL</w:t>
            </w:r>
          </w:p>
        </w:tc>
      </w:tr>
      <w:tr w:rsidR="00787BFD" w:rsidRPr="00A564B4" w14:paraId="224819B6" w14:textId="77777777" w:rsidTr="00113072">
        <w:trPr>
          <w:cantSplit/>
          <w:trHeight w:val="173"/>
        </w:trPr>
        <w:tc>
          <w:tcPr>
            <w:tcW w:w="959" w:type="dxa"/>
          </w:tcPr>
          <w:p w14:paraId="3DE0DF17" w14:textId="77777777" w:rsidR="00787BFD" w:rsidRPr="00A564B4" w:rsidRDefault="00787BFD" w:rsidP="00113072">
            <w:pPr>
              <w:pStyle w:val="TAN"/>
              <w:rPr>
                <w:lang w:eastAsia="en-US"/>
              </w:rPr>
            </w:pPr>
            <w:r w:rsidRPr="00A564B4">
              <w:rPr>
                <w:lang w:eastAsia="en-US"/>
              </w:rPr>
              <w:t>E02</w:t>
            </w:r>
          </w:p>
        </w:tc>
        <w:tc>
          <w:tcPr>
            <w:tcW w:w="4819" w:type="dxa"/>
          </w:tcPr>
          <w:p w14:paraId="76DB3BB6" w14:textId="77777777" w:rsidR="00787BFD" w:rsidRPr="00A564B4" w:rsidRDefault="00787BFD" w:rsidP="00113072">
            <w:pPr>
              <w:pStyle w:val="TAN"/>
              <w:ind w:left="0" w:firstLine="0"/>
              <w:rPr>
                <w:lang w:eastAsia="en-US"/>
              </w:rPr>
            </w:pPr>
            <w:r w:rsidRPr="00A564B4">
              <w:rPr>
                <w:lang w:eastAsia="en-US"/>
              </w:rPr>
              <w:t>UL(A.4.6.2-3) AND CARRIER_NO(2)</w:t>
            </w:r>
          </w:p>
        </w:tc>
        <w:tc>
          <w:tcPr>
            <w:tcW w:w="4991" w:type="dxa"/>
          </w:tcPr>
          <w:p w14:paraId="538EA476"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both UL and DL</w:t>
            </w:r>
          </w:p>
        </w:tc>
      </w:tr>
      <w:tr w:rsidR="00787BFD" w:rsidRPr="00A564B4" w14:paraId="00BEEAB6" w14:textId="77777777" w:rsidTr="00113072">
        <w:trPr>
          <w:cantSplit/>
          <w:trHeight w:val="173"/>
        </w:trPr>
        <w:tc>
          <w:tcPr>
            <w:tcW w:w="959" w:type="dxa"/>
          </w:tcPr>
          <w:p w14:paraId="430F2299" w14:textId="77777777" w:rsidR="00787BFD" w:rsidRPr="00A564B4" w:rsidRDefault="00787BFD" w:rsidP="00113072">
            <w:pPr>
              <w:pStyle w:val="TAN"/>
              <w:rPr>
                <w:lang w:eastAsia="en-US"/>
              </w:rPr>
            </w:pPr>
            <w:r w:rsidRPr="00A564B4">
              <w:rPr>
                <w:lang w:eastAsia="en-US"/>
              </w:rPr>
              <w:t>E03</w:t>
            </w:r>
          </w:p>
        </w:tc>
        <w:tc>
          <w:tcPr>
            <w:tcW w:w="4819" w:type="dxa"/>
          </w:tcPr>
          <w:p w14:paraId="36AF2C5D" w14:textId="77777777" w:rsidR="00787BFD" w:rsidRPr="00A564B4" w:rsidRDefault="00787BFD" w:rsidP="00113072">
            <w:pPr>
              <w:pStyle w:val="TAN"/>
              <w:ind w:left="0" w:firstLine="0"/>
              <w:rPr>
                <w:lang w:eastAsia="en-US"/>
              </w:rPr>
            </w:pPr>
            <w:r w:rsidRPr="00A564B4">
              <w:rPr>
                <w:lang w:eastAsia="en-US"/>
              </w:rPr>
              <w:t>UL(A.4.6.3-3) AND CARRIER_NO(2)</w:t>
            </w:r>
          </w:p>
        </w:tc>
        <w:tc>
          <w:tcPr>
            <w:tcW w:w="4991" w:type="dxa"/>
          </w:tcPr>
          <w:p w14:paraId="7945AB05"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both UL and DL</w:t>
            </w:r>
          </w:p>
        </w:tc>
      </w:tr>
      <w:tr w:rsidR="00787BFD" w:rsidRPr="00A564B4" w14:paraId="720ABEC2" w14:textId="77777777" w:rsidTr="00113072">
        <w:trPr>
          <w:cantSplit/>
          <w:trHeight w:val="173"/>
        </w:trPr>
        <w:tc>
          <w:tcPr>
            <w:tcW w:w="959" w:type="dxa"/>
          </w:tcPr>
          <w:p w14:paraId="373F0064" w14:textId="77777777" w:rsidR="00787BFD" w:rsidRPr="00A564B4" w:rsidRDefault="00787BFD" w:rsidP="00113072">
            <w:pPr>
              <w:pStyle w:val="TAN"/>
              <w:rPr>
                <w:lang w:eastAsia="en-US"/>
              </w:rPr>
            </w:pPr>
            <w:r w:rsidRPr="00A564B4">
              <w:rPr>
                <w:lang w:eastAsia="en-US"/>
              </w:rPr>
              <w:t>E04</w:t>
            </w:r>
          </w:p>
        </w:tc>
        <w:tc>
          <w:tcPr>
            <w:tcW w:w="4819" w:type="dxa"/>
          </w:tcPr>
          <w:p w14:paraId="06FEBF9E" w14:textId="77777777" w:rsidR="00787BFD" w:rsidRPr="00A564B4" w:rsidRDefault="00787BFD" w:rsidP="00113072">
            <w:pPr>
              <w:pStyle w:val="TAN"/>
              <w:ind w:left="0" w:firstLine="0"/>
              <w:rPr>
                <w:lang w:eastAsia="en-US"/>
              </w:rPr>
            </w:pPr>
            <w:r w:rsidRPr="00A564B4">
              <w:rPr>
                <w:lang w:eastAsia="en-US"/>
              </w:rPr>
              <w:t xml:space="preserve">A.4.6.1-3 AND CARRIER_NO(2) AND NOT UL(A.4.6.1-3) </w:t>
            </w:r>
          </w:p>
        </w:tc>
        <w:tc>
          <w:tcPr>
            <w:tcW w:w="4991" w:type="dxa"/>
          </w:tcPr>
          <w:p w14:paraId="7609D3A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w:t>
            </w:r>
          </w:p>
        </w:tc>
      </w:tr>
      <w:tr w:rsidR="00787BFD" w:rsidRPr="00A564B4" w14:paraId="705AAABB" w14:textId="77777777" w:rsidTr="00113072">
        <w:trPr>
          <w:cantSplit/>
          <w:trHeight w:val="173"/>
        </w:trPr>
        <w:tc>
          <w:tcPr>
            <w:tcW w:w="959" w:type="dxa"/>
          </w:tcPr>
          <w:p w14:paraId="2144FEC2" w14:textId="77777777" w:rsidR="00787BFD" w:rsidRPr="00A564B4" w:rsidRDefault="00787BFD" w:rsidP="00113072">
            <w:pPr>
              <w:pStyle w:val="TAN"/>
              <w:rPr>
                <w:lang w:eastAsia="en-US"/>
              </w:rPr>
            </w:pPr>
            <w:r w:rsidRPr="00A564B4">
              <w:rPr>
                <w:lang w:eastAsia="en-US"/>
              </w:rPr>
              <w:t>E05</w:t>
            </w:r>
          </w:p>
        </w:tc>
        <w:tc>
          <w:tcPr>
            <w:tcW w:w="4819" w:type="dxa"/>
          </w:tcPr>
          <w:p w14:paraId="6EEE09B4" w14:textId="77777777" w:rsidR="00787BFD" w:rsidRPr="00A564B4" w:rsidRDefault="00787BFD" w:rsidP="00113072">
            <w:pPr>
              <w:pStyle w:val="TAN"/>
              <w:ind w:left="0" w:firstLine="0"/>
              <w:rPr>
                <w:lang w:eastAsia="en-US"/>
              </w:rPr>
            </w:pPr>
            <w:r w:rsidRPr="00A564B4">
              <w:rPr>
                <w:lang w:eastAsia="en-US"/>
              </w:rPr>
              <w:t xml:space="preserve">A.4.6.2-3 AND CARRIER_NO(2) </w:t>
            </w:r>
            <w:r w:rsidR="00F35CFB" w:rsidRPr="00A564B4">
              <w:rPr>
                <w:lang w:eastAsia="en-US"/>
              </w:rPr>
              <w:t>AND NOT UL(A.4.6.2-3)</w:t>
            </w:r>
          </w:p>
        </w:tc>
        <w:tc>
          <w:tcPr>
            <w:tcW w:w="4991" w:type="dxa"/>
          </w:tcPr>
          <w:p w14:paraId="3CF72531"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DL</w:t>
            </w:r>
            <w:r w:rsidR="00F35CFB" w:rsidRPr="00A564B4">
              <w:rPr>
                <w:lang w:eastAsia="en-US"/>
              </w:rPr>
              <w:t xml:space="preserve"> but no CA in UL</w:t>
            </w:r>
          </w:p>
        </w:tc>
      </w:tr>
      <w:tr w:rsidR="00787BFD" w:rsidRPr="00A564B4" w14:paraId="00AAC23A" w14:textId="77777777" w:rsidTr="00113072">
        <w:trPr>
          <w:cantSplit/>
          <w:trHeight w:val="173"/>
        </w:trPr>
        <w:tc>
          <w:tcPr>
            <w:tcW w:w="959" w:type="dxa"/>
          </w:tcPr>
          <w:p w14:paraId="6154B148" w14:textId="77777777" w:rsidR="00787BFD" w:rsidRPr="00A564B4" w:rsidRDefault="00787BFD" w:rsidP="00113072">
            <w:pPr>
              <w:pStyle w:val="TAN"/>
              <w:rPr>
                <w:lang w:eastAsia="en-US"/>
              </w:rPr>
            </w:pPr>
            <w:r w:rsidRPr="00A564B4">
              <w:rPr>
                <w:lang w:eastAsia="en-US"/>
              </w:rPr>
              <w:t>E06</w:t>
            </w:r>
          </w:p>
        </w:tc>
        <w:tc>
          <w:tcPr>
            <w:tcW w:w="4819" w:type="dxa"/>
          </w:tcPr>
          <w:p w14:paraId="0921FFFC" w14:textId="77777777" w:rsidR="00787BFD" w:rsidRPr="00A564B4" w:rsidRDefault="00787BFD" w:rsidP="00113072">
            <w:pPr>
              <w:pStyle w:val="TAN"/>
              <w:ind w:left="0" w:firstLine="0"/>
              <w:rPr>
                <w:lang w:eastAsia="en-US"/>
              </w:rPr>
            </w:pPr>
            <w:r w:rsidRPr="00A564B4">
              <w:rPr>
                <w:lang w:eastAsia="en-US"/>
              </w:rPr>
              <w:t>A.4.6.3-3 AND CARRIER_NO(2)</w:t>
            </w:r>
            <w:r w:rsidR="00F35CFB" w:rsidRPr="00A564B4">
              <w:rPr>
                <w:lang w:eastAsia="en-US"/>
              </w:rPr>
              <w:t xml:space="preserve"> AND NOT UL(A.4.6.3-3)</w:t>
            </w:r>
            <w:r w:rsidRPr="00A564B4">
              <w:rPr>
                <w:lang w:eastAsia="en-US"/>
              </w:rPr>
              <w:t xml:space="preserve"> </w:t>
            </w:r>
          </w:p>
        </w:tc>
        <w:tc>
          <w:tcPr>
            <w:tcW w:w="4991" w:type="dxa"/>
          </w:tcPr>
          <w:p w14:paraId="78661E71"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DL</w:t>
            </w:r>
            <w:r w:rsidR="00F35CFB" w:rsidRPr="00A564B4">
              <w:rPr>
                <w:lang w:eastAsia="en-US"/>
              </w:rPr>
              <w:t xml:space="preserve"> but no CA in UL</w:t>
            </w:r>
          </w:p>
        </w:tc>
      </w:tr>
      <w:tr w:rsidR="00787BFD" w:rsidRPr="00A564B4" w14:paraId="39A96C81" w14:textId="77777777" w:rsidTr="00113072">
        <w:trPr>
          <w:cantSplit/>
          <w:trHeight w:val="173"/>
        </w:trPr>
        <w:tc>
          <w:tcPr>
            <w:tcW w:w="959" w:type="dxa"/>
          </w:tcPr>
          <w:p w14:paraId="31E9D136" w14:textId="77777777" w:rsidR="00787BFD" w:rsidRPr="00A564B4" w:rsidRDefault="00787BFD" w:rsidP="00113072">
            <w:pPr>
              <w:pStyle w:val="TAN"/>
              <w:rPr>
                <w:lang w:eastAsia="en-US"/>
              </w:rPr>
            </w:pPr>
            <w:r w:rsidRPr="00A564B4">
              <w:rPr>
                <w:lang w:eastAsia="en-US"/>
              </w:rPr>
              <w:t>E07</w:t>
            </w:r>
          </w:p>
        </w:tc>
        <w:tc>
          <w:tcPr>
            <w:tcW w:w="4819" w:type="dxa"/>
          </w:tcPr>
          <w:p w14:paraId="720BC98D" w14:textId="77777777" w:rsidR="00787BFD" w:rsidRPr="00A564B4" w:rsidRDefault="00787BFD" w:rsidP="00113072">
            <w:pPr>
              <w:pStyle w:val="TAN"/>
              <w:ind w:left="0" w:firstLine="0"/>
              <w:rPr>
                <w:lang w:eastAsia="en-US"/>
              </w:rPr>
            </w:pPr>
            <w:r w:rsidRPr="00A564B4">
              <w:rPr>
                <w:lang w:eastAsia="en-US"/>
              </w:rPr>
              <w:t>((A.4.6.1-3 AND NOT UL(A.4.6.1-3)) OR (A.4.6.2-3 AND NOT UL(A.4.6.2-3)) OR (A.4.6.3-3 AND NOT UL(A.4.6.3-3)) OR (A.4.6.3-4 AND NOT UL(A.4.6.3-4))</w:t>
            </w:r>
            <w:r w:rsidR="00F35CFB" w:rsidRPr="00A564B4">
              <w:rPr>
                <w:rFonts w:ascii="Times New Roman" w:hAnsi="Times New Roman"/>
                <w:sz w:val="20"/>
                <w:lang w:eastAsia="en-US"/>
              </w:rPr>
              <w:t xml:space="preserve"> </w:t>
            </w:r>
            <w:r w:rsidR="00F35CFB" w:rsidRPr="00A564B4">
              <w:rPr>
                <w:lang w:eastAsia="en-US"/>
              </w:rPr>
              <w:t>OR (A.4.6.3-5 AND NOT UL(A.4.6.3-5))</w:t>
            </w:r>
            <w:r w:rsidRPr="00A564B4">
              <w:rPr>
                <w:lang w:eastAsia="en-US"/>
              </w:rPr>
              <w:t>) AND CARRIER_NO(3)</w:t>
            </w:r>
          </w:p>
        </w:tc>
        <w:tc>
          <w:tcPr>
            <w:tcW w:w="4991" w:type="dxa"/>
          </w:tcPr>
          <w:p w14:paraId="49400FC2" w14:textId="77777777" w:rsidR="00787BFD" w:rsidRPr="00A564B4" w:rsidRDefault="00787BFD" w:rsidP="00113072">
            <w:pPr>
              <w:pStyle w:val="TAN"/>
              <w:ind w:left="0" w:firstLine="0"/>
              <w:rPr>
                <w:lang w:eastAsia="en-US"/>
              </w:rPr>
            </w:pPr>
            <w:r w:rsidRPr="00A564B4">
              <w:rPr>
                <w:lang w:eastAsia="en-US"/>
              </w:rPr>
              <w:t>All supported 3DL CA without UL</w:t>
            </w:r>
          </w:p>
        </w:tc>
      </w:tr>
      <w:tr w:rsidR="00787BFD" w:rsidRPr="00A564B4" w14:paraId="1228C7C6" w14:textId="77777777" w:rsidTr="00113072">
        <w:trPr>
          <w:cantSplit/>
          <w:trHeight w:val="173"/>
        </w:trPr>
        <w:tc>
          <w:tcPr>
            <w:tcW w:w="959" w:type="dxa"/>
          </w:tcPr>
          <w:p w14:paraId="33B46156" w14:textId="77777777" w:rsidR="00787BFD" w:rsidRPr="00A564B4" w:rsidRDefault="00787BFD" w:rsidP="00113072">
            <w:pPr>
              <w:pStyle w:val="TAN"/>
              <w:rPr>
                <w:lang w:eastAsia="en-US"/>
              </w:rPr>
            </w:pPr>
            <w:r w:rsidRPr="00A564B4">
              <w:rPr>
                <w:lang w:eastAsia="en-US"/>
              </w:rPr>
              <w:t>E08</w:t>
            </w:r>
          </w:p>
        </w:tc>
        <w:tc>
          <w:tcPr>
            <w:tcW w:w="4819" w:type="dxa"/>
          </w:tcPr>
          <w:p w14:paraId="2A06FD3B" w14:textId="77777777" w:rsidR="00787BFD" w:rsidRPr="00A564B4" w:rsidRDefault="00787BFD" w:rsidP="00113072">
            <w:pPr>
              <w:pStyle w:val="TAN"/>
              <w:ind w:left="0" w:firstLine="0"/>
              <w:rPr>
                <w:lang w:eastAsia="en-US"/>
              </w:rPr>
            </w:pPr>
            <w:r w:rsidRPr="00A564B4">
              <w:rPr>
                <w:lang w:eastAsia="en-US"/>
              </w:rPr>
              <w:t>E04 AND NOT DL_FALLBACKS</w:t>
            </w:r>
          </w:p>
        </w:tc>
        <w:tc>
          <w:tcPr>
            <w:tcW w:w="4991" w:type="dxa"/>
          </w:tcPr>
          <w:p w14:paraId="692D83D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 that are not fallbacks of 3DL CA</w:t>
            </w:r>
          </w:p>
        </w:tc>
      </w:tr>
      <w:tr w:rsidR="00787BFD" w:rsidRPr="00A564B4" w14:paraId="4C030AC8" w14:textId="77777777" w:rsidTr="00113072">
        <w:trPr>
          <w:cantSplit/>
          <w:trHeight w:val="173"/>
        </w:trPr>
        <w:tc>
          <w:tcPr>
            <w:tcW w:w="959" w:type="dxa"/>
          </w:tcPr>
          <w:p w14:paraId="4184AE87" w14:textId="77777777" w:rsidR="00787BFD" w:rsidRPr="00A564B4" w:rsidRDefault="00787BFD" w:rsidP="00113072">
            <w:pPr>
              <w:pStyle w:val="TAN"/>
              <w:rPr>
                <w:lang w:eastAsia="en-US"/>
              </w:rPr>
            </w:pPr>
            <w:r w:rsidRPr="00A564B4">
              <w:rPr>
                <w:lang w:eastAsia="en-US"/>
              </w:rPr>
              <w:t>E09</w:t>
            </w:r>
          </w:p>
        </w:tc>
        <w:tc>
          <w:tcPr>
            <w:tcW w:w="4819" w:type="dxa"/>
          </w:tcPr>
          <w:p w14:paraId="1A284258" w14:textId="77777777" w:rsidR="00787BFD" w:rsidRPr="00A564B4" w:rsidRDefault="00787BFD" w:rsidP="00113072">
            <w:pPr>
              <w:pStyle w:val="TAN"/>
              <w:ind w:left="0" w:firstLine="0"/>
              <w:rPr>
                <w:lang w:eastAsia="en-US"/>
              </w:rPr>
            </w:pPr>
            <w:r w:rsidRPr="00A564B4">
              <w:rPr>
                <w:lang w:eastAsia="en-US"/>
              </w:rPr>
              <w:t>E05 AND NOT DL_FALLBACKS</w:t>
            </w:r>
          </w:p>
        </w:tc>
        <w:tc>
          <w:tcPr>
            <w:tcW w:w="4991" w:type="dxa"/>
          </w:tcPr>
          <w:p w14:paraId="1585E085" w14:textId="77777777" w:rsidR="00787BFD" w:rsidRPr="00A564B4" w:rsidRDefault="00787BFD" w:rsidP="00113072">
            <w:pPr>
              <w:pStyle w:val="TAN"/>
              <w:ind w:left="0" w:firstLine="0"/>
              <w:rPr>
                <w:lang w:eastAsia="en-US"/>
              </w:rPr>
            </w:pPr>
            <w:r w:rsidRPr="00A564B4">
              <w:rPr>
                <w:lang w:eastAsia="en-US"/>
              </w:rPr>
              <w:t xml:space="preserve">All supported intra-band non-contiguous CA Configurations with 2 carriers in DL </w:t>
            </w:r>
            <w:r w:rsidR="00F35CFB" w:rsidRPr="00A564B4">
              <w:rPr>
                <w:lang w:eastAsia="en-US"/>
              </w:rPr>
              <w:t xml:space="preserve">but no CA in UL </w:t>
            </w:r>
            <w:r w:rsidRPr="00A564B4">
              <w:rPr>
                <w:lang w:eastAsia="en-US"/>
              </w:rPr>
              <w:t>that are not fallbacks of 3DL CA.</w:t>
            </w:r>
          </w:p>
        </w:tc>
      </w:tr>
      <w:tr w:rsidR="00787BFD" w:rsidRPr="00A564B4" w14:paraId="26C666B6" w14:textId="77777777" w:rsidTr="00113072">
        <w:trPr>
          <w:cantSplit/>
          <w:trHeight w:val="173"/>
        </w:trPr>
        <w:tc>
          <w:tcPr>
            <w:tcW w:w="959" w:type="dxa"/>
          </w:tcPr>
          <w:p w14:paraId="2BC18AE6" w14:textId="77777777" w:rsidR="00787BFD" w:rsidRPr="00A564B4" w:rsidRDefault="00787BFD" w:rsidP="00113072">
            <w:pPr>
              <w:pStyle w:val="TAN"/>
              <w:rPr>
                <w:lang w:eastAsia="en-US"/>
              </w:rPr>
            </w:pPr>
            <w:r w:rsidRPr="00A564B4">
              <w:rPr>
                <w:lang w:eastAsia="en-US"/>
              </w:rPr>
              <w:t>E10</w:t>
            </w:r>
          </w:p>
        </w:tc>
        <w:tc>
          <w:tcPr>
            <w:tcW w:w="4819" w:type="dxa"/>
          </w:tcPr>
          <w:p w14:paraId="3AFA7724" w14:textId="77777777" w:rsidR="00787BFD" w:rsidRPr="00A564B4" w:rsidRDefault="00787BFD" w:rsidP="00113072">
            <w:pPr>
              <w:pStyle w:val="TAN"/>
              <w:ind w:left="0" w:firstLine="0"/>
              <w:rPr>
                <w:lang w:eastAsia="en-US"/>
              </w:rPr>
            </w:pPr>
            <w:r w:rsidRPr="00A564B4">
              <w:rPr>
                <w:lang w:eastAsia="en-US"/>
              </w:rPr>
              <w:t>E06 AND NOT DL_FALLBACKS</w:t>
            </w:r>
          </w:p>
        </w:tc>
        <w:tc>
          <w:tcPr>
            <w:tcW w:w="4991" w:type="dxa"/>
          </w:tcPr>
          <w:p w14:paraId="35B974E6" w14:textId="77777777" w:rsidR="00787BFD" w:rsidRPr="00A564B4" w:rsidRDefault="00787BFD" w:rsidP="00113072">
            <w:pPr>
              <w:pStyle w:val="TAN"/>
              <w:ind w:left="0" w:firstLine="0"/>
              <w:rPr>
                <w:lang w:eastAsia="en-US"/>
              </w:rPr>
            </w:pPr>
            <w:r w:rsidRPr="00A564B4">
              <w:rPr>
                <w:lang w:eastAsia="en-US"/>
              </w:rPr>
              <w:t xml:space="preserve">All supported inter-band CA Configurations with 2 carriers in DL </w:t>
            </w:r>
            <w:r w:rsidR="00F35CFB" w:rsidRPr="00A564B4">
              <w:rPr>
                <w:lang w:eastAsia="en-US"/>
              </w:rPr>
              <w:t xml:space="preserve">but no CA in UL </w:t>
            </w:r>
            <w:r w:rsidRPr="00A564B4">
              <w:rPr>
                <w:lang w:eastAsia="en-US"/>
              </w:rPr>
              <w:t>that are not fallbacks of 3DL CA</w:t>
            </w:r>
          </w:p>
        </w:tc>
      </w:tr>
      <w:tr w:rsidR="00DA0B5F" w:rsidRPr="00A564B4" w14:paraId="6590E4D4" w14:textId="77777777" w:rsidTr="00083534">
        <w:trPr>
          <w:cantSplit/>
          <w:trHeight w:val="173"/>
        </w:trPr>
        <w:tc>
          <w:tcPr>
            <w:tcW w:w="959" w:type="dxa"/>
          </w:tcPr>
          <w:p w14:paraId="245F0EB7" w14:textId="77777777" w:rsidR="00DA0B5F" w:rsidRPr="00A564B4" w:rsidRDefault="00DA0B5F" w:rsidP="00083534">
            <w:pPr>
              <w:pStyle w:val="TAN"/>
              <w:rPr>
                <w:lang w:eastAsia="en-US"/>
              </w:rPr>
            </w:pPr>
            <w:r w:rsidRPr="00A564B4">
              <w:rPr>
                <w:lang w:eastAsia="en-US"/>
              </w:rPr>
              <w:t>E11</w:t>
            </w:r>
          </w:p>
        </w:tc>
        <w:tc>
          <w:tcPr>
            <w:tcW w:w="4819" w:type="dxa"/>
          </w:tcPr>
          <w:p w14:paraId="6DC4379A" w14:textId="77777777" w:rsidR="00DA0B5F" w:rsidRPr="00A564B4" w:rsidRDefault="00DA0B5F" w:rsidP="00083534">
            <w:pPr>
              <w:pStyle w:val="TAN"/>
              <w:ind w:left="0" w:firstLine="0"/>
              <w:rPr>
                <w:lang w:eastAsia="en-US"/>
              </w:rPr>
            </w:pPr>
            <w:r w:rsidRPr="00A564B4">
              <w:rPr>
                <w:lang w:eastAsia="en-US"/>
              </w:rPr>
              <w:t xml:space="preserve">E04 AND NOT (FALLBACK(A.4.6.2-3)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1B9606D5" w14:textId="77777777" w:rsidR="00DA0B5F" w:rsidRPr="00A564B4" w:rsidRDefault="00DA0B5F" w:rsidP="00083534">
            <w:pPr>
              <w:pStyle w:val="TAN"/>
              <w:ind w:left="0" w:firstLine="0"/>
              <w:rPr>
                <w:lang w:eastAsia="en-US"/>
              </w:rPr>
            </w:pPr>
            <w:r w:rsidRPr="00A564B4">
              <w:rPr>
                <w:lang w:eastAsia="en-US"/>
              </w:rPr>
              <w:t>All supported intra-band contiguous CA Configurations with 2 carriers in DL but no CA in UL, that are not fallbacks of 3DL CA, except of class D intra-band 3DL CA.</w:t>
            </w:r>
          </w:p>
        </w:tc>
      </w:tr>
      <w:tr w:rsidR="00DA0B5F" w:rsidRPr="00A564B4" w14:paraId="27E4F7A6" w14:textId="77777777" w:rsidTr="00083534">
        <w:trPr>
          <w:cantSplit/>
          <w:trHeight w:val="173"/>
        </w:trPr>
        <w:tc>
          <w:tcPr>
            <w:tcW w:w="959" w:type="dxa"/>
          </w:tcPr>
          <w:p w14:paraId="02A795DA" w14:textId="77777777" w:rsidR="00DA0B5F" w:rsidRPr="00A564B4" w:rsidRDefault="00DA0B5F" w:rsidP="00083534">
            <w:pPr>
              <w:pStyle w:val="TAN"/>
              <w:rPr>
                <w:lang w:eastAsia="en-US"/>
              </w:rPr>
            </w:pPr>
            <w:r w:rsidRPr="00A564B4">
              <w:rPr>
                <w:lang w:eastAsia="en-US"/>
              </w:rPr>
              <w:t>E12</w:t>
            </w:r>
          </w:p>
        </w:tc>
        <w:tc>
          <w:tcPr>
            <w:tcW w:w="4819" w:type="dxa"/>
          </w:tcPr>
          <w:p w14:paraId="722C70D5" w14:textId="77777777" w:rsidR="00DA0B5F" w:rsidRPr="00A564B4" w:rsidRDefault="00DA0B5F" w:rsidP="00083534">
            <w:pPr>
              <w:pStyle w:val="TAN"/>
              <w:ind w:left="0" w:firstLine="0"/>
              <w:rPr>
                <w:lang w:eastAsia="en-US"/>
              </w:rPr>
            </w:pPr>
            <w:r w:rsidRPr="00A564B4">
              <w:rPr>
                <w:lang w:eastAsia="en-US"/>
              </w:rPr>
              <w:t>E06 AND NOT (FALLBACK(A.4.6.</w:t>
            </w:r>
            <w:r w:rsidR="00DC1F4E" w:rsidRPr="00A564B4">
              <w:t xml:space="preserve"> 1</w:t>
            </w:r>
            <w:r w:rsidRPr="00A564B4">
              <w:rPr>
                <w:lang w:eastAsia="en-US"/>
              </w:rPr>
              <w:t xml:space="preserve">-3)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2DF194C4" w14:textId="77777777" w:rsidR="00DA0B5F" w:rsidRPr="00A564B4" w:rsidRDefault="00DA0B5F" w:rsidP="00083534">
            <w:pPr>
              <w:pStyle w:val="TAN"/>
              <w:ind w:left="0" w:firstLine="0"/>
              <w:rPr>
                <w:lang w:eastAsia="en-US"/>
              </w:rPr>
            </w:pPr>
            <w:r w:rsidRPr="00A564B4">
              <w:rPr>
                <w:lang w:eastAsia="en-US"/>
              </w:rPr>
              <w:t>All supported inter-band CA Configurations with 2 carriers in DL that are fallbacks of inter-band on inter-</w:t>
            </w:r>
            <w:r w:rsidR="00806457" w:rsidRPr="00A564B4">
              <w:rPr>
                <w:lang w:eastAsia="en-US"/>
              </w:rPr>
              <w:t>band + intra</w:t>
            </w:r>
            <w:r w:rsidRPr="00A564B4">
              <w:rPr>
                <w:lang w:eastAsia="en-US"/>
              </w:rPr>
              <w:t>-band contiguous 3DL CA.</w:t>
            </w:r>
          </w:p>
        </w:tc>
      </w:tr>
      <w:tr w:rsidR="00787BFD" w:rsidRPr="00A564B4" w14:paraId="25B9BF1D" w14:textId="77777777" w:rsidTr="00113072">
        <w:trPr>
          <w:cantSplit/>
          <w:trHeight w:val="173"/>
        </w:trPr>
        <w:tc>
          <w:tcPr>
            <w:tcW w:w="959" w:type="dxa"/>
          </w:tcPr>
          <w:p w14:paraId="15FD69FB" w14:textId="77777777" w:rsidR="00787BFD" w:rsidRPr="00A564B4" w:rsidRDefault="00787BFD" w:rsidP="00113072">
            <w:pPr>
              <w:pStyle w:val="TAN"/>
              <w:ind w:left="0" w:firstLine="0"/>
              <w:rPr>
                <w:lang w:eastAsia="en-US"/>
              </w:rPr>
            </w:pPr>
            <w:r w:rsidRPr="00A564B4">
              <w:rPr>
                <w:lang w:eastAsia="en-US"/>
              </w:rPr>
              <w:t>DL_FALLBACKS</w:t>
            </w:r>
          </w:p>
        </w:tc>
        <w:tc>
          <w:tcPr>
            <w:tcW w:w="4819" w:type="dxa"/>
          </w:tcPr>
          <w:p w14:paraId="35D79162" w14:textId="77777777" w:rsidR="00787BFD" w:rsidRPr="00A564B4" w:rsidRDefault="00787BFD" w:rsidP="00113072">
            <w:pPr>
              <w:pStyle w:val="TAN"/>
              <w:ind w:left="0" w:firstLine="0"/>
              <w:rPr>
                <w:lang w:eastAsia="en-US"/>
              </w:rPr>
            </w:pPr>
            <w:r w:rsidRPr="00A564B4">
              <w:rPr>
                <w:lang w:eastAsia="en-US"/>
              </w:rPr>
              <w:t xml:space="preserve">FALLBACK(A.4.6.1-3) </w:t>
            </w:r>
            <w:r w:rsidR="00E108D7" w:rsidRPr="00A564B4">
              <w:rPr>
                <w:lang w:eastAsia="zh-CN"/>
              </w:rPr>
              <w:t>OR</w:t>
            </w:r>
            <w:r w:rsidR="00E108D7" w:rsidRPr="00A564B4">
              <w:rPr>
                <w:lang w:eastAsia="en-US"/>
              </w:rPr>
              <w:t xml:space="preserve"> </w:t>
            </w:r>
            <w:r w:rsidRPr="00A564B4">
              <w:rPr>
                <w:lang w:eastAsia="en-US"/>
              </w:rPr>
              <w:t xml:space="preserve">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F35CFB" w:rsidRPr="00A564B4">
              <w:rPr>
                <w:rFonts w:ascii="Times New Roman" w:hAnsi="Times New Roman"/>
                <w:sz w:val="20"/>
                <w:lang w:eastAsia="zh-CN"/>
              </w:rPr>
              <w:t xml:space="preserve"> </w:t>
            </w:r>
            <w:r w:rsidR="00F35CFB" w:rsidRPr="00A564B4">
              <w:rPr>
                <w:lang w:eastAsia="en-US"/>
              </w:rPr>
              <w:t>OR FALLBACK(A.4.6.3-5)</w:t>
            </w:r>
          </w:p>
        </w:tc>
        <w:tc>
          <w:tcPr>
            <w:tcW w:w="4991" w:type="dxa"/>
          </w:tcPr>
          <w:p w14:paraId="29F13638" w14:textId="77777777" w:rsidR="00787BFD" w:rsidRPr="00A564B4" w:rsidRDefault="00787BFD" w:rsidP="00113072">
            <w:pPr>
              <w:pStyle w:val="TAN"/>
              <w:ind w:left="0" w:firstLine="0"/>
              <w:rPr>
                <w:lang w:eastAsia="en-US"/>
              </w:rPr>
            </w:pPr>
            <w:r w:rsidRPr="00A564B4">
              <w:rPr>
                <w:lang w:eastAsia="en-US"/>
              </w:rPr>
              <w:t>All DL Fallbacks of supported CA Configurations</w:t>
            </w:r>
          </w:p>
        </w:tc>
      </w:tr>
      <w:tr w:rsidR="00DC418A" w:rsidRPr="00A564B4" w14:paraId="2E418EE6" w14:textId="77777777" w:rsidTr="00216988">
        <w:trPr>
          <w:cantSplit/>
          <w:trHeight w:val="173"/>
        </w:trPr>
        <w:tc>
          <w:tcPr>
            <w:tcW w:w="959" w:type="dxa"/>
          </w:tcPr>
          <w:p w14:paraId="61E57AEC" w14:textId="77777777" w:rsidR="00DC418A" w:rsidRPr="00A564B4" w:rsidRDefault="00DC418A" w:rsidP="00216988">
            <w:pPr>
              <w:pStyle w:val="TAN"/>
              <w:ind w:left="0" w:firstLine="0"/>
              <w:rPr>
                <w:lang w:eastAsia="en-US"/>
              </w:rPr>
            </w:pPr>
            <w:r w:rsidRPr="00A564B4">
              <w:rPr>
                <w:lang w:eastAsia="en-US"/>
              </w:rPr>
              <w:t>DL_FALLBACKS_EtoD</w:t>
            </w:r>
          </w:p>
        </w:tc>
        <w:tc>
          <w:tcPr>
            <w:tcW w:w="4819" w:type="dxa"/>
          </w:tcPr>
          <w:p w14:paraId="3BA9A333" w14:textId="77777777" w:rsidR="00DC418A" w:rsidRPr="00A564B4" w:rsidRDefault="00DC418A" w:rsidP="00216988">
            <w:pPr>
              <w:pStyle w:val="TAN"/>
              <w:ind w:left="0" w:firstLine="0"/>
              <w:rPr>
                <w:lang w:eastAsia="en-US"/>
              </w:rPr>
            </w:pPr>
            <w:r w:rsidRPr="00A564B4">
              <w:rPr>
                <w:lang w:eastAsia="en-US"/>
              </w:rPr>
              <w:t xml:space="preserve">FALLBACK_EtoD(A.4.6.1-3) </w:t>
            </w:r>
            <w:r w:rsidRPr="00A564B4">
              <w:rPr>
                <w:lang w:eastAsia="zh-CN"/>
              </w:rPr>
              <w:t>OR</w:t>
            </w:r>
            <w:r w:rsidRPr="00A564B4">
              <w:rPr>
                <w:lang w:eastAsia="en-US"/>
              </w:rPr>
              <w:t xml:space="preserve"> FALLBACK_EtoD(A.4.6.2-3) </w:t>
            </w:r>
            <w:r w:rsidRPr="00A564B4">
              <w:rPr>
                <w:lang w:eastAsia="zh-CN"/>
              </w:rPr>
              <w:t>OR</w:t>
            </w:r>
            <w:r w:rsidRPr="00A564B4">
              <w:rPr>
                <w:lang w:eastAsia="en-US"/>
              </w:rPr>
              <w:t xml:space="preserve"> FALLBACK_EtoD(A.4.6.3-3) </w:t>
            </w:r>
            <w:r w:rsidRPr="00A564B4">
              <w:rPr>
                <w:lang w:eastAsia="zh-CN"/>
              </w:rPr>
              <w:t>OR</w:t>
            </w:r>
            <w:r w:rsidRPr="00A564B4">
              <w:rPr>
                <w:lang w:eastAsia="en-US"/>
              </w:rPr>
              <w:t xml:space="preserve"> FALLBACK_EtoD(A.4.6.3-4)</w:t>
            </w:r>
            <w:r w:rsidRPr="00A564B4">
              <w:rPr>
                <w:rFonts w:ascii="Times New Roman" w:hAnsi="Times New Roman"/>
                <w:sz w:val="20"/>
                <w:lang w:eastAsia="zh-CN"/>
              </w:rPr>
              <w:t xml:space="preserve"> </w:t>
            </w:r>
            <w:r w:rsidRPr="00A564B4">
              <w:rPr>
                <w:lang w:eastAsia="en-US"/>
              </w:rPr>
              <w:t>OR FALLBACK_EtoD(A.4.6.3-5)</w:t>
            </w:r>
          </w:p>
        </w:tc>
        <w:tc>
          <w:tcPr>
            <w:tcW w:w="4991" w:type="dxa"/>
          </w:tcPr>
          <w:p w14:paraId="75E6B1D7"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one sub-block has changed from class E to class D</w:t>
            </w:r>
          </w:p>
        </w:tc>
      </w:tr>
      <w:tr w:rsidR="00DC418A" w:rsidRPr="00A564B4" w14:paraId="4D8CECA1" w14:textId="77777777" w:rsidTr="00216988">
        <w:trPr>
          <w:cantSplit/>
          <w:trHeight w:val="173"/>
        </w:trPr>
        <w:tc>
          <w:tcPr>
            <w:tcW w:w="959" w:type="dxa"/>
          </w:tcPr>
          <w:p w14:paraId="2413E8E5" w14:textId="77777777" w:rsidR="00DC418A" w:rsidRPr="00A564B4" w:rsidRDefault="00DC418A" w:rsidP="00216988">
            <w:pPr>
              <w:pStyle w:val="TAN"/>
              <w:ind w:left="0" w:firstLine="0"/>
              <w:rPr>
                <w:lang w:eastAsia="zh-TW"/>
              </w:rPr>
            </w:pPr>
            <w:r w:rsidRPr="00A564B4">
              <w:rPr>
                <w:lang w:eastAsia="en-US"/>
              </w:rPr>
              <w:t>DL_FALLBACKS_</w:t>
            </w:r>
            <w:r w:rsidRPr="00A564B4">
              <w:rPr>
                <w:lang w:eastAsia="zh-TW"/>
              </w:rPr>
              <w:t>B</w:t>
            </w:r>
            <w:r w:rsidRPr="00A564B4">
              <w:rPr>
                <w:lang w:eastAsia="en-US"/>
              </w:rPr>
              <w:t>to</w:t>
            </w:r>
            <w:r w:rsidRPr="00A564B4">
              <w:rPr>
                <w:lang w:eastAsia="zh-TW"/>
              </w:rPr>
              <w:t>A</w:t>
            </w:r>
          </w:p>
        </w:tc>
        <w:tc>
          <w:tcPr>
            <w:tcW w:w="4819" w:type="dxa"/>
          </w:tcPr>
          <w:p w14:paraId="2ADA5CC7" w14:textId="77777777" w:rsidR="00DC418A" w:rsidRPr="00A564B4" w:rsidRDefault="00DC418A" w:rsidP="00216988">
            <w:pPr>
              <w:pStyle w:val="TAN"/>
              <w:ind w:left="0" w:firstLine="0"/>
              <w:rPr>
                <w:lang w:eastAsia="en-US"/>
              </w:rPr>
            </w:pPr>
            <w:r w:rsidRPr="00A564B4">
              <w:rPr>
                <w:lang w:eastAsia="en-US"/>
              </w:rPr>
              <w:t>FALLBACK_</w:t>
            </w:r>
            <w:r w:rsidR="00171A1B" w:rsidRPr="00A564B4">
              <w:t>BtoA</w:t>
            </w:r>
            <w:r w:rsidRPr="00A564B4">
              <w:rPr>
                <w:lang w:eastAsia="en-US"/>
              </w:rPr>
              <w:t xml:space="preserve">(A.4.6.1-3) </w:t>
            </w:r>
            <w:r w:rsidRPr="00A564B4">
              <w:rPr>
                <w:lang w:eastAsia="zh-CN"/>
              </w:rPr>
              <w:t>OR</w:t>
            </w:r>
            <w:r w:rsidRPr="00A564B4">
              <w:rPr>
                <w:lang w:eastAsia="en-US"/>
              </w:rPr>
              <w:t xml:space="preserve"> FALLBACK_</w:t>
            </w:r>
            <w:r w:rsidR="00171A1B" w:rsidRPr="00A564B4">
              <w:t>BtoA</w:t>
            </w:r>
            <w:r w:rsidRPr="00A564B4">
              <w:rPr>
                <w:lang w:eastAsia="en-US"/>
              </w:rPr>
              <w:t xml:space="preserve">(A.4.6.2-3) </w:t>
            </w:r>
            <w:r w:rsidRPr="00A564B4">
              <w:rPr>
                <w:lang w:eastAsia="zh-CN"/>
              </w:rPr>
              <w:t>OR</w:t>
            </w:r>
            <w:r w:rsidRPr="00A564B4">
              <w:rPr>
                <w:lang w:eastAsia="en-US"/>
              </w:rPr>
              <w:t xml:space="preserve"> FALLBACK_</w:t>
            </w:r>
            <w:r w:rsidR="00171A1B" w:rsidRPr="00A564B4">
              <w:t>BtoA</w:t>
            </w:r>
            <w:r w:rsidRPr="00A564B4">
              <w:rPr>
                <w:lang w:eastAsia="en-US"/>
              </w:rPr>
              <w:t xml:space="preserve">(A.4.6.3-3) </w:t>
            </w:r>
            <w:r w:rsidRPr="00A564B4">
              <w:rPr>
                <w:lang w:eastAsia="zh-CN"/>
              </w:rPr>
              <w:t>OR</w:t>
            </w:r>
            <w:r w:rsidRPr="00A564B4">
              <w:rPr>
                <w:lang w:eastAsia="en-US"/>
              </w:rPr>
              <w:t xml:space="preserve"> FALLBACK_</w:t>
            </w:r>
            <w:r w:rsidR="00171A1B" w:rsidRPr="00A564B4">
              <w:t>BtoA</w:t>
            </w:r>
            <w:r w:rsidRPr="00A564B4">
              <w:rPr>
                <w:lang w:eastAsia="en-US"/>
              </w:rPr>
              <w:t>(A.4.6.3-4)</w:t>
            </w:r>
            <w:r w:rsidRPr="00A564B4">
              <w:rPr>
                <w:rFonts w:ascii="Times New Roman" w:hAnsi="Times New Roman"/>
                <w:sz w:val="20"/>
                <w:lang w:eastAsia="zh-CN"/>
              </w:rPr>
              <w:t xml:space="preserve"> </w:t>
            </w:r>
            <w:r w:rsidRPr="00A564B4">
              <w:rPr>
                <w:lang w:eastAsia="en-US"/>
              </w:rPr>
              <w:t>OR FALLBACK_</w:t>
            </w:r>
            <w:r w:rsidR="00171A1B" w:rsidRPr="00A564B4">
              <w:t>BtoA</w:t>
            </w:r>
            <w:r w:rsidRPr="00A564B4">
              <w:rPr>
                <w:lang w:eastAsia="en-US"/>
              </w:rPr>
              <w:t>(A.4.6.3-5)</w:t>
            </w:r>
          </w:p>
        </w:tc>
        <w:tc>
          <w:tcPr>
            <w:tcW w:w="4991" w:type="dxa"/>
          </w:tcPr>
          <w:p w14:paraId="162611FE" w14:textId="77777777" w:rsidR="00DC418A" w:rsidRPr="00A564B4" w:rsidRDefault="00DC418A" w:rsidP="00216988">
            <w:pPr>
              <w:pStyle w:val="TAN"/>
              <w:ind w:left="0" w:firstLine="0"/>
              <w:rPr>
                <w:lang w:eastAsia="en-US"/>
              </w:rPr>
            </w:pPr>
            <w:r w:rsidRPr="00A564B4">
              <w:rPr>
                <w:lang w:eastAsia="en-US"/>
              </w:rPr>
              <w:t xml:space="preserve">All DL Fallbacks of supported CA Configurations where BW class for one sub-block has changed from class </w:t>
            </w:r>
            <w:r w:rsidRPr="00A564B4">
              <w:rPr>
                <w:lang w:eastAsia="zh-TW"/>
              </w:rPr>
              <w:t>B</w:t>
            </w:r>
            <w:r w:rsidRPr="00A564B4">
              <w:rPr>
                <w:lang w:eastAsia="en-US"/>
              </w:rPr>
              <w:t xml:space="preserve"> to class </w:t>
            </w:r>
            <w:r w:rsidRPr="00A564B4">
              <w:rPr>
                <w:lang w:eastAsia="zh-TW"/>
              </w:rPr>
              <w:t>A</w:t>
            </w:r>
          </w:p>
        </w:tc>
      </w:tr>
      <w:tr w:rsidR="00DC418A" w:rsidRPr="00A564B4" w14:paraId="30B3D63B" w14:textId="77777777" w:rsidTr="00216988">
        <w:trPr>
          <w:cantSplit/>
          <w:trHeight w:val="173"/>
        </w:trPr>
        <w:tc>
          <w:tcPr>
            <w:tcW w:w="959" w:type="dxa"/>
          </w:tcPr>
          <w:p w14:paraId="325EAE89" w14:textId="77777777" w:rsidR="00DC418A" w:rsidRPr="00A564B4" w:rsidRDefault="00DC418A" w:rsidP="00216988">
            <w:pPr>
              <w:pStyle w:val="TAN"/>
              <w:ind w:left="0" w:firstLine="0"/>
              <w:rPr>
                <w:lang w:eastAsia="en-US"/>
              </w:rPr>
            </w:pPr>
            <w:r w:rsidRPr="00A564B4">
              <w:rPr>
                <w:lang w:eastAsia="en-US"/>
              </w:rPr>
              <w:t>DL_FALLBACKS_LAA</w:t>
            </w:r>
          </w:p>
        </w:tc>
        <w:tc>
          <w:tcPr>
            <w:tcW w:w="4819" w:type="dxa"/>
          </w:tcPr>
          <w:p w14:paraId="755A93A2" w14:textId="77777777" w:rsidR="00DC418A" w:rsidRPr="00A564B4" w:rsidRDefault="00DC418A" w:rsidP="00216988">
            <w:pPr>
              <w:pStyle w:val="TAN"/>
              <w:ind w:left="0" w:firstLine="0"/>
              <w:rPr>
                <w:lang w:eastAsia="en-US"/>
              </w:rPr>
            </w:pPr>
            <w:r w:rsidRPr="00A564B4">
              <w:rPr>
                <w:lang w:eastAsia="en-US"/>
              </w:rPr>
              <w:t xml:space="preserve">FALLBACK_LAA(A.4.6.1-3) </w:t>
            </w:r>
            <w:r w:rsidRPr="00A564B4">
              <w:rPr>
                <w:lang w:eastAsia="zh-CN"/>
              </w:rPr>
              <w:t>OR</w:t>
            </w:r>
            <w:r w:rsidRPr="00A564B4">
              <w:rPr>
                <w:lang w:eastAsia="en-US"/>
              </w:rPr>
              <w:t xml:space="preserve"> FALLBACK_LAA(A.4.6.2-3) </w:t>
            </w:r>
            <w:r w:rsidRPr="00A564B4">
              <w:rPr>
                <w:lang w:eastAsia="zh-CN"/>
              </w:rPr>
              <w:t>OR</w:t>
            </w:r>
            <w:r w:rsidRPr="00A564B4">
              <w:rPr>
                <w:lang w:eastAsia="en-US"/>
              </w:rPr>
              <w:t xml:space="preserve"> FALLBACK_LAA(A.4.6.3-3) </w:t>
            </w:r>
            <w:r w:rsidRPr="00A564B4">
              <w:rPr>
                <w:lang w:eastAsia="zh-CN"/>
              </w:rPr>
              <w:t>OR</w:t>
            </w:r>
            <w:r w:rsidRPr="00A564B4">
              <w:rPr>
                <w:lang w:eastAsia="en-US"/>
              </w:rPr>
              <w:t xml:space="preserve"> FALLBACK_LAA(A.4.6.3-4)</w:t>
            </w:r>
            <w:r w:rsidRPr="00A564B4">
              <w:rPr>
                <w:rFonts w:ascii="Times New Roman" w:hAnsi="Times New Roman"/>
                <w:sz w:val="20"/>
                <w:lang w:eastAsia="zh-CN"/>
              </w:rPr>
              <w:t xml:space="preserve"> </w:t>
            </w:r>
            <w:r w:rsidRPr="00A564B4">
              <w:rPr>
                <w:lang w:eastAsia="en-US"/>
              </w:rPr>
              <w:t>OR FALLBACK_LAA(A.4.6.3-5)</w:t>
            </w:r>
          </w:p>
        </w:tc>
        <w:tc>
          <w:tcPr>
            <w:tcW w:w="4991" w:type="dxa"/>
          </w:tcPr>
          <w:p w14:paraId="2EDEB433"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sub-block in LAA band has changed</w:t>
            </w:r>
          </w:p>
        </w:tc>
      </w:tr>
      <w:tr w:rsidR="003B1067" w:rsidRPr="00A564B4" w14:paraId="5C3E8588" w14:textId="77777777" w:rsidTr="002B0AE1">
        <w:trPr>
          <w:cantSplit/>
          <w:trHeight w:val="173"/>
        </w:trPr>
        <w:tc>
          <w:tcPr>
            <w:tcW w:w="959" w:type="dxa"/>
          </w:tcPr>
          <w:p w14:paraId="7E2E56C5" w14:textId="77777777" w:rsidR="003B1067" w:rsidRPr="00A564B4" w:rsidRDefault="003B1067" w:rsidP="000A0459">
            <w:pPr>
              <w:pStyle w:val="TAN"/>
              <w:ind w:left="0" w:firstLine="0"/>
              <w:rPr>
                <w:lang w:eastAsia="en-US"/>
              </w:rPr>
            </w:pPr>
            <w:r w:rsidRPr="00A564B4">
              <w:rPr>
                <w:lang w:eastAsia="en-US"/>
              </w:rPr>
              <w:t>E1</w:t>
            </w:r>
            <w:r w:rsidR="000A0459" w:rsidRPr="00A564B4">
              <w:rPr>
                <w:lang w:eastAsia="en-US"/>
              </w:rPr>
              <w:t>3</w:t>
            </w:r>
          </w:p>
        </w:tc>
        <w:tc>
          <w:tcPr>
            <w:tcW w:w="4819" w:type="dxa"/>
          </w:tcPr>
          <w:p w14:paraId="52C3AC64" w14:textId="77777777" w:rsidR="003B1067" w:rsidRPr="00A564B4" w:rsidRDefault="003B1067" w:rsidP="002B0AE1">
            <w:pPr>
              <w:pStyle w:val="TAN"/>
              <w:ind w:left="0" w:firstLine="0"/>
              <w:rPr>
                <w:lang w:eastAsia="en-US"/>
              </w:rPr>
            </w:pPr>
            <w:r w:rsidRPr="00A564B4">
              <w:rPr>
                <w:lang w:eastAsia="en-US"/>
              </w:rPr>
              <w:t>E06 AND DL_ONLY_BAND</w:t>
            </w:r>
          </w:p>
        </w:tc>
        <w:tc>
          <w:tcPr>
            <w:tcW w:w="4991" w:type="dxa"/>
          </w:tcPr>
          <w:p w14:paraId="37B956AA" w14:textId="77777777" w:rsidR="003B1067" w:rsidRPr="00A564B4" w:rsidRDefault="003B1067" w:rsidP="002B0AE1">
            <w:pPr>
              <w:pStyle w:val="TAN"/>
              <w:ind w:left="0" w:firstLine="0"/>
              <w:rPr>
                <w:lang w:eastAsia="en-US"/>
              </w:rPr>
            </w:pPr>
            <w:r w:rsidRPr="00A564B4">
              <w:rPr>
                <w:lang w:eastAsia="en-US"/>
              </w:rPr>
              <w:t>All supported inter-band CA Configurations with 2 carriers in DL where one of the bands is a DL-only band</w:t>
            </w:r>
          </w:p>
        </w:tc>
      </w:tr>
      <w:tr w:rsidR="0051315A" w:rsidRPr="00A564B4" w14:paraId="48764933" w14:textId="77777777" w:rsidTr="002B0AE1">
        <w:trPr>
          <w:cantSplit/>
          <w:trHeight w:val="173"/>
        </w:trPr>
        <w:tc>
          <w:tcPr>
            <w:tcW w:w="959" w:type="dxa"/>
          </w:tcPr>
          <w:p w14:paraId="6595A113" w14:textId="77777777" w:rsidR="0051315A" w:rsidRPr="00A564B4" w:rsidRDefault="0051315A" w:rsidP="00AE4EEE">
            <w:pPr>
              <w:pStyle w:val="TAN"/>
              <w:ind w:left="0" w:firstLine="0"/>
              <w:rPr>
                <w:lang w:eastAsia="en-US"/>
              </w:rPr>
            </w:pPr>
            <w:r w:rsidRPr="00A564B4">
              <w:rPr>
                <w:lang w:eastAsia="zh-TW"/>
              </w:rPr>
              <w:t>E14</w:t>
            </w:r>
          </w:p>
        </w:tc>
        <w:tc>
          <w:tcPr>
            <w:tcW w:w="4819" w:type="dxa"/>
          </w:tcPr>
          <w:p w14:paraId="38513A9B" w14:textId="77777777" w:rsidR="0051315A" w:rsidRPr="00A564B4" w:rsidRDefault="0051315A" w:rsidP="0051315A">
            <w:pPr>
              <w:pStyle w:val="TAN"/>
              <w:ind w:left="0" w:firstLine="0"/>
              <w:rPr>
                <w:lang w:eastAsia="en-US"/>
              </w:rPr>
            </w:pPr>
            <w:r w:rsidRPr="00A564B4">
              <w:rPr>
                <w:lang w:eastAsia="en-US"/>
              </w:rPr>
              <w:t>((A.4.6.1-3 AND NOT UL(A.4.6.1-3)) OR (A.4.6.2-3 AND NOT UL(A.4.6.2-3)) OR (A.4.6.3-3 AND NOT UL(A.4.6.3-3)) OR (A.4.6.3-4 AND NOT UL(A.4.6.3-4))</w:t>
            </w:r>
            <w:r w:rsidRPr="00A564B4">
              <w:rPr>
                <w:lang w:eastAsia="zh-TW"/>
              </w:rPr>
              <w:t xml:space="preserve"> OR (A.4.6.3-5 AND NOT UL(A.4.6.3-5))</w:t>
            </w:r>
            <w:r w:rsidRPr="00A564B4">
              <w:rPr>
                <w:lang w:eastAsia="en-US"/>
              </w:rPr>
              <w:t>) AND CARRIER_NO(</w:t>
            </w:r>
            <w:r w:rsidRPr="00A564B4">
              <w:rPr>
                <w:lang w:eastAsia="zh-TW"/>
              </w:rPr>
              <w:t>4</w:t>
            </w:r>
            <w:r w:rsidRPr="00A564B4">
              <w:rPr>
                <w:lang w:eastAsia="en-US"/>
              </w:rPr>
              <w:t>)</w:t>
            </w:r>
          </w:p>
        </w:tc>
        <w:tc>
          <w:tcPr>
            <w:tcW w:w="4991" w:type="dxa"/>
          </w:tcPr>
          <w:p w14:paraId="1F422AF2" w14:textId="77777777" w:rsidR="0051315A" w:rsidRPr="00A564B4" w:rsidRDefault="0051315A" w:rsidP="0051315A">
            <w:pPr>
              <w:pStyle w:val="TAN"/>
              <w:ind w:left="0" w:firstLine="0"/>
              <w:rPr>
                <w:lang w:eastAsia="en-US"/>
              </w:rPr>
            </w:pPr>
            <w:r w:rsidRPr="00A564B4">
              <w:rPr>
                <w:lang w:eastAsia="en-US"/>
              </w:rPr>
              <w:t xml:space="preserve">All supported </w:t>
            </w:r>
            <w:r w:rsidRPr="00A564B4">
              <w:rPr>
                <w:lang w:eastAsia="zh-TW"/>
              </w:rPr>
              <w:t>4</w:t>
            </w:r>
            <w:r w:rsidRPr="00A564B4">
              <w:rPr>
                <w:lang w:eastAsia="en-US"/>
              </w:rPr>
              <w:t>DL CA without UL</w:t>
            </w:r>
          </w:p>
        </w:tc>
      </w:tr>
      <w:tr w:rsidR="004A1103" w:rsidRPr="00A564B4" w14:paraId="0F01E833" w14:textId="77777777" w:rsidTr="0039583B">
        <w:trPr>
          <w:cantSplit/>
          <w:trHeight w:val="173"/>
        </w:trPr>
        <w:tc>
          <w:tcPr>
            <w:tcW w:w="959" w:type="dxa"/>
          </w:tcPr>
          <w:p w14:paraId="7CE307B5" w14:textId="77777777" w:rsidR="004A1103" w:rsidRPr="00A564B4" w:rsidRDefault="004A1103" w:rsidP="0039583B">
            <w:pPr>
              <w:pStyle w:val="List2"/>
              <w:keepNext/>
              <w:keepLines/>
              <w:spacing w:after="0"/>
              <w:ind w:left="0" w:firstLine="0"/>
              <w:rPr>
                <w:rFonts w:ascii="Arial" w:eastAsia="PMingLiU" w:hAnsi="Arial" w:cs="Arial"/>
                <w:sz w:val="18"/>
                <w:szCs w:val="18"/>
                <w:lang w:eastAsia="en-US"/>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2CABB752" w14:textId="77777777" w:rsidR="004A1103" w:rsidRPr="00A564B4" w:rsidRDefault="004A1103" w:rsidP="0039583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52A49556" w14:textId="77777777" w:rsidR="004A1103" w:rsidRPr="00A564B4" w:rsidRDefault="004A1103"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5</w:t>
            </w:r>
            <w:r w:rsidRPr="00A564B4">
              <w:rPr>
                <w:rFonts w:ascii="Arial" w:hAnsi="Arial" w:cs="Arial"/>
                <w:sz w:val="18"/>
                <w:szCs w:val="18"/>
                <w:lang w:eastAsia="en-US"/>
              </w:rPr>
              <w:t>DL CA without UL</w:t>
            </w:r>
          </w:p>
        </w:tc>
      </w:tr>
      <w:tr w:rsidR="00777BE2" w:rsidRPr="00A564B4" w14:paraId="6526A3A8" w14:textId="77777777" w:rsidTr="0039583B">
        <w:trPr>
          <w:cantSplit/>
          <w:trHeight w:val="173"/>
        </w:trPr>
        <w:tc>
          <w:tcPr>
            <w:tcW w:w="959" w:type="dxa"/>
          </w:tcPr>
          <w:p w14:paraId="5735ABD7"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410E439A"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5B444562"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Inter-band con-current V2X configurations</w:t>
            </w:r>
          </w:p>
        </w:tc>
      </w:tr>
      <w:tr w:rsidR="00777BE2" w:rsidRPr="00A564B4" w14:paraId="0AE35657" w14:textId="77777777" w:rsidTr="0039583B">
        <w:trPr>
          <w:cantSplit/>
          <w:trHeight w:val="173"/>
        </w:trPr>
        <w:tc>
          <w:tcPr>
            <w:tcW w:w="959" w:type="dxa"/>
          </w:tcPr>
          <w:p w14:paraId="166142D2"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2C4D1D26"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256410C0"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V2X Intra-band multi-carrier configurations</w:t>
            </w:r>
          </w:p>
        </w:tc>
      </w:tr>
      <w:tr w:rsidR="005976D5" w:rsidRPr="00A564B4" w14:paraId="328CA6A0" w14:textId="77777777" w:rsidTr="0039583B">
        <w:trPr>
          <w:cantSplit/>
          <w:trHeight w:val="173"/>
        </w:trPr>
        <w:tc>
          <w:tcPr>
            <w:tcW w:w="959" w:type="dxa"/>
          </w:tcPr>
          <w:p w14:paraId="4E74111C" w14:textId="77777777" w:rsidR="005976D5" w:rsidRPr="00A564B4" w:rsidRDefault="005976D5" w:rsidP="005976D5">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55C14047"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71CBCD3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 UL CA</w:t>
            </w:r>
          </w:p>
        </w:tc>
      </w:tr>
      <w:tr w:rsidR="005976D5" w:rsidRPr="00A564B4" w14:paraId="360878ED" w14:textId="77777777" w:rsidTr="0039583B">
        <w:trPr>
          <w:cantSplit/>
          <w:trHeight w:val="173"/>
        </w:trPr>
        <w:tc>
          <w:tcPr>
            <w:tcW w:w="959" w:type="dxa"/>
          </w:tcPr>
          <w:p w14:paraId="58E1147A" w14:textId="77777777" w:rsidR="005976D5" w:rsidRPr="00A564B4" w:rsidRDefault="00433571"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4819" w:type="dxa"/>
          </w:tcPr>
          <w:p w14:paraId="4DDB69AE" w14:textId="77777777" w:rsidR="005976D5" w:rsidRPr="00A564B4" w:rsidRDefault="005976D5" w:rsidP="00433571">
            <w:pPr>
              <w:keepNext/>
              <w:keepLines/>
              <w:spacing w:after="0"/>
              <w:rPr>
                <w:rFonts w:ascii="Arial" w:hAnsi="Arial" w:cs="Arial"/>
                <w:sz w:val="18"/>
                <w:szCs w:val="18"/>
                <w:lang w:eastAsia="zh-TW"/>
              </w:rPr>
            </w:pPr>
            <w:r w:rsidRPr="00A564B4">
              <w:rPr>
                <w:rFonts w:ascii="Arial" w:hAnsi="Arial" w:cs="Arial"/>
                <w:sz w:val="18"/>
                <w:szCs w:val="18"/>
              </w:rPr>
              <w:t>E07 AND NOT DL_FALLBACKS OR E</w:t>
            </w:r>
            <w:r w:rsidR="00433571" w:rsidRPr="00A564B4">
              <w:rPr>
                <w:rFonts w:ascii="Arial" w:hAnsi="Arial" w:cs="Arial"/>
                <w:sz w:val="18"/>
                <w:szCs w:val="18"/>
              </w:rPr>
              <w:t>18</w:t>
            </w:r>
            <w:r w:rsidRPr="00A564B4">
              <w:rPr>
                <w:rFonts w:ascii="Arial" w:hAnsi="Arial" w:cs="Arial"/>
                <w:sz w:val="18"/>
                <w:szCs w:val="18"/>
              </w:rPr>
              <w:t xml:space="preserve"> {AND DL_FALLBACKS}</w:t>
            </w:r>
          </w:p>
        </w:tc>
        <w:tc>
          <w:tcPr>
            <w:tcW w:w="4991" w:type="dxa"/>
          </w:tcPr>
          <w:p w14:paraId="75721E7C"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without UL CA, that are not fallbacks of 4DL CA. OR All support 3DL CA with UL CA</w:t>
            </w:r>
          </w:p>
        </w:tc>
      </w:tr>
      <w:tr w:rsidR="005976D5" w:rsidRPr="00A564B4" w14:paraId="61635940" w14:textId="77777777" w:rsidTr="0039583B">
        <w:trPr>
          <w:cantSplit/>
          <w:trHeight w:val="173"/>
        </w:trPr>
        <w:tc>
          <w:tcPr>
            <w:tcW w:w="959" w:type="dxa"/>
          </w:tcPr>
          <w:p w14:paraId="7E13FBED" w14:textId="77777777" w:rsidR="005976D5" w:rsidRPr="00A564B4" w:rsidRDefault="005976D5" w:rsidP="00433571">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433571" w:rsidRPr="00A564B4">
              <w:rPr>
                <w:rFonts w:ascii="Arial" w:hAnsi="Arial" w:cs="Arial"/>
                <w:sz w:val="18"/>
                <w:szCs w:val="18"/>
                <w:lang w:eastAsia="zh-TW"/>
              </w:rPr>
              <w:t>20</w:t>
            </w:r>
          </w:p>
        </w:tc>
        <w:tc>
          <w:tcPr>
            <w:tcW w:w="4819" w:type="dxa"/>
          </w:tcPr>
          <w:p w14:paraId="5FB4BF83"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3423EDB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 UL CA</w:t>
            </w:r>
          </w:p>
        </w:tc>
      </w:tr>
      <w:tr w:rsidR="005976D5" w:rsidRPr="00A564B4" w14:paraId="482AF9D4" w14:textId="77777777" w:rsidTr="0039583B">
        <w:trPr>
          <w:cantSplit/>
          <w:trHeight w:val="173"/>
        </w:trPr>
        <w:tc>
          <w:tcPr>
            <w:tcW w:w="959" w:type="dxa"/>
          </w:tcPr>
          <w:p w14:paraId="3B63C8F0" w14:textId="77777777" w:rsidR="005976D5" w:rsidRPr="00A564B4" w:rsidRDefault="005976D5" w:rsidP="00FF122C">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FF122C" w:rsidRPr="00A564B4">
              <w:rPr>
                <w:rFonts w:ascii="Arial" w:hAnsi="Arial" w:cs="Arial"/>
                <w:sz w:val="18"/>
                <w:szCs w:val="18"/>
                <w:lang w:eastAsia="zh-TW"/>
              </w:rPr>
              <w:t>21</w:t>
            </w:r>
          </w:p>
        </w:tc>
        <w:tc>
          <w:tcPr>
            <w:tcW w:w="4819" w:type="dxa"/>
          </w:tcPr>
          <w:p w14:paraId="7E206D1C" w14:textId="77777777" w:rsidR="005976D5" w:rsidRPr="00A564B4" w:rsidRDefault="005976D5" w:rsidP="00FF122C">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w:t>
            </w:r>
            <w:r w:rsidR="00FF122C" w:rsidRPr="00A564B4">
              <w:rPr>
                <w:rFonts w:ascii="Arial" w:hAnsi="Arial" w:cs="Arial"/>
                <w:sz w:val="18"/>
                <w:szCs w:val="18"/>
              </w:rPr>
              <w:t>20</w:t>
            </w:r>
            <w:r w:rsidRPr="00A564B4">
              <w:rPr>
                <w:rFonts w:ascii="Arial" w:hAnsi="Arial" w:cs="Arial"/>
                <w:sz w:val="18"/>
                <w:szCs w:val="18"/>
              </w:rPr>
              <w:t xml:space="preserve"> {AND DL_FALLBACKS}</w:t>
            </w:r>
          </w:p>
        </w:tc>
        <w:tc>
          <w:tcPr>
            <w:tcW w:w="4991" w:type="dxa"/>
          </w:tcPr>
          <w:p w14:paraId="3D06C7C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without UL CA, that are not fallbacks of 5DL CA. OR All support 4DL CA with UL CA</w:t>
            </w:r>
          </w:p>
        </w:tc>
      </w:tr>
      <w:tr w:rsidR="00DC418A" w:rsidRPr="00A564B4" w14:paraId="041D201E" w14:textId="77777777" w:rsidTr="00216988">
        <w:trPr>
          <w:cantSplit/>
          <w:trHeight w:val="173"/>
        </w:trPr>
        <w:tc>
          <w:tcPr>
            <w:tcW w:w="959" w:type="dxa"/>
          </w:tcPr>
          <w:p w14:paraId="33BF205E"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464994A2"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 OR</w:t>
            </w:r>
          </w:p>
          <w:p w14:paraId="0FD7E691"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68B508BD"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A564B4" w14:paraId="4C407201" w14:textId="77777777" w:rsidTr="00216988">
        <w:trPr>
          <w:cantSplit/>
          <w:trHeight w:val="173"/>
        </w:trPr>
        <w:tc>
          <w:tcPr>
            <w:tcW w:w="959" w:type="dxa"/>
          </w:tcPr>
          <w:p w14:paraId="6C65D02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18EE426E"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 OR</w:t>
            </w:r>
          </w:p>
          <w:p w14:paraId="07773188"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w:t>
            </w:r>
            <w:r w:rsidR="00171A1B" w:rsidRPr="00A564B4">
              <w:rPr>
                <w:rFonts w:ascii="Arial" w:hAnsi="Arial" w:cs="Arial"/>
                <w:sz w:val="18"/>
                <w:szCs w:val="18"/>
              </w:rPr>
              <w:t>14</w:t>
            </w:r>
            <w:r w:rsidRPr="00A564B4">
              <w:rPr>
                <w:rFonts w:ascii="Arial" w:hAnsi="Arial" w:cs="Arial"/>
                <w:sz w:val="18"/>
                <w:szCs w:val="18"/>
              </w:rPr>
              <w:t xml:space="preserve"> AND DL_FALLBACKS_EtoD) OR (E14 AND DL_FALLBACKS_BtoA) OR E20</w:t>
            </w:r>
          </w:p>
        </w:tc>
        <w:tc>
          <w:tcPr>
            <w:tcW w:w="4991" w:type="dxa"/>
          </w:tcPr>
          <w:p w14:paraId="02B3F165"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A564B4" w14:paraId="2A83214D" w14:textId="77777777" w:rsidTr="00216988">
        <w:trPr>
          <w:cantSplit/>
          <w:trHeight w:val="173"/>
        </w:trPr>
        <w:tc>
          <w:tcPr>
            <w:tcW w:w="959" w:type="dxa"/>
          </w:tcPr>
          <w:p w14:paraId="5F6260B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5C2425FD"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71D243E2"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LAA fallbacks of 4DL CA. OR All supported 3DL CA with UL CA</w:t>
            </w:r>
          </w:p>
        </w:tc>
      </w:tr>
      <w:tr w:rsidR="00DC418A" w:rsidRPr="00A564B4" w14:paraId="56E495DB" w14:textId="77777777" w:rsidTr="00216988">
        <w:trPr>
          <w:cantSplit/>
          <w:trHeight w:val="173"/>
        </w:trPr>
        <w:tc>
          <w:tcPr>
            <w:tcW w:w="959" w:type="dxa"/>
          </w:tcPr>
          <w:p w14:paraId="03A1458B"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5CF58C4F"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53148FFC"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LAA fallbacks of 5DL CA. OR All supported 4DL CA with UL CA</w:t>
            </w:r>
          </w:p>
        </w:tc>
      </w:tr>
      <w:tr w:rsidR="000A5E0E" w:rsidRPr="00A564B4" w14:paraId="1CA7C316" w14:textId="77777777" w:rsidTr="00216988">
        <w:trPr>
          <w:cantSplit/>
          <w:trHeight w:val="173"/>
        </w:trPr>
        <w:tc>
          <w:tcPr>
            <w:tcW w:w="959" w:type="dxa"/>
          </w:tcPr>
          <w:p w14:paraId="528DE779" w14:textId="76C6CF22" w:rsidR="000A5E0E" w:rsidRPr="00A564B4" w:rsidRDefault="000A5E0E" w:rsidP="000A5E0E">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28F5F1BD" w14:textId="44054C27" w:rsidR="000A5E0E" w:rsidRPr="00A564B4" w:rsidRDefault="000A5E0E" w:rsidP="000A5E0E">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7E479EE5" w14:textId="1A47574D" w:rsidR="000A5E0E" w:rsidRPr="00A564B4" w:rsidRDefault="000A5E0E" w:rsidP="000A5E0E">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6</w:t>
            </w:r>
            <w:r w:rsidRPr="00A564B4">
              <w:rPr>
                <w:rFonts w:ascii="Arial" w:hAnsi="Arial" w:cs="Arial"/>
                <w:sz w:val="18"/>
                <w:szCs w:val="18"/>
                <w:lang w:eastAsia="en-US"/>
              </w:rPr>
              <w:t>DL CA without UL</w:t>
            </w:r>
          </w:p>
        </w:tc>
      </w:tr>
      <w:tr w:rsidR="0051315A" w:rsidRPr="00A564B4" w14:paraId="5A4D9C40" w14:textId="77777777" w:rsidTr="00113072">
        <w:trPr>
          <w:cantSplit/>
          <w:trHeight w:val="173"/>
        </w:trPr>
        <w:tc>
          <w:tcPr>
            <w:tcW w:w="10769" w:type="dxa"/>
            <w:gridSpan w:val="3"/>
          </w:tcPr>
          <w:p w14:paraId="1A55CE33" w14:textId="77777777" w:rsidR="0051315A" w:rsidRPr="00A564B4" w:rsidRDefault="0051315A" w:rsidP="0051315A">
            <w:pPr>
              <w:pStyle w:val="TAN"/>
              <w:rPr>
                <w:lang w:eastAsia="en-US"/>
              </w:rPr>
            </w:pPr>
            <w:r w:rsidRPr="00A564B4">
              <w:rPr>
                <w:lang w:eastAsia="en-US"/>
              </w:rPr>
              <w:t>Note:</w:t>
            </w:r>
            <w:r w:rsidRPr="00A564B4">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w:instrText>
            </w:r>
            <w:r w:rsidR="006B6D8E">
              <w:rPr>
                <w:lang w:eastAsia="en-US"/>
              </w:rPr>
              <w:instrText>INCLUDEPICTURE  "http://upload.wikimedia.org/math/0/9/6/096249664ae745478eaf33d3ccf96078.png" \* MERGEFORMATINET</w:instrText>
            </w:r>
            <w:r w:rsidR="006B6D8E">
              <w:rPr>
                <w:lang w:eastAsia="en-US"/>
              </w:rPr>
              <w:instrText xml:space="preserve"> </w:instrText>
            </w:r>
            <w:r w:rsidR="006B6D8E">
              <w:rPr>
                <w:lang w:eastAsia="en-US"/>
              </w:rPr>
              <w:fldChar w:fldCharType="separate"/>
            </w:r>
            <w:r w:rsidR="00E373CF">
              <w:rPr>
                <w:lang w:eastAsia="en-US"/>
              </w:rPr>
              <w:pict w14:anchorId="08150662">
                <v:shape id="_x0000_i1035" type="#_x0000_t75" alt="\cap \!\," style="width:9pt;height:10pt">
                  <v:imagedata r:id="rId25" r:href="rId29"/>
                </v:shape>
              </w:pict>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AND {CA_1C,</w:t>
            </w:r>
            <w:r w:rsidRPr="00A564B4">
              <w:rPr>
                <w:rFonts w:cs="Arial"/>
                <w:lang w:eastAsia="en-US"/>
              </w:rPr>
              <w:t xml:space="preserve"> CA_2A-4A</w:t>
            </w:r>
            <w:r w:rsidRPr="00A564B4">
              <w:rPr>
                <w:lang w:eastAsia="en-US"/>
              </w:rPr>
              <w:t xml:space="preserve"> } = CA_1C</w:t>
            </w:r>
          </w:p>
          <w:p w14:paraId="2FCD445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w:instrText>
            </w:r>
            <w:r w:rsidR="006B6D8E">
              <w:rPr>
                <w:lang w:eastAsia="en-US"/>
              </w:rPr>
              <w:instrText>INCLUDEPICTURE  "http://</w:instrText>
            </w:r>
            <w:r w:rsidR="006B6D8E">
              <w:rPr>
                <w:lang w:eastAsia="en-US"/>
              </w:rPr>
              <w:instrText>upload.wikimedia.org/math/d/3/e/d3ead5ae181602085f5c1f2ec3ce0dac.png" \* MERGEFORMATINET</w:instrText>
            </w:r>
            <w:r w:rsidR="006B6D8E">
              <w:rPr>
                <w:lang w:eastAsia="en-US"/>
              </w:rPr>
              <w:instrText xml:space="preserve"> </w:instrText>
            </w:r>
            <w:r w:rsidR="006B6D8E">
              <w:rPr>
                <w:lang w:eastAsia="en-US"/>
              </w:rPr>
              <w:fldChar w:fldCharType="separate"/>
            </w:r>
            <w:r w:rsidR="00E373CF">
              <w:rPr>
                <w:lang w:eastAsia="en-US"/>
              </w:rPr>
              <w:pict w14:anchorId="29A28EFB">
                <v:shape id="_x0000_i1036" type="#_x0000_t75" alt="\cup \!\," style="width:9pt;height:10pt">
                  <v:imagedata r:id="rId27" r:href="rId30"/>
                </v:shape>
              </w:pict>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OR {CA_1C,</w:t>
            </w:r>
            <w:r w:rsidRPr="00A564B4">
              <w:rPr>
                <w:rFonts w:cs="Arial"/>
                <w:lang w:eastAsia="en-US"/>
              </w:rPr>
              <w:t xml:space="preserve"> CA_2A-4A</w:t>
            </w:r>
            <w:r w:rsidRPr="00A564B4">
              <w:rPr>
                <w:lang w:eastAsia="en-US"/>
              </w:rPr>
              <w:t xml:space="preserve"> } = {CA_1C,CA_1A-5A,</w:t>
            </w:r>
            <w:r w:rsidRPr="00A564B4">
              <w:rPr>
                <w:rFonts w:cs="Arial"/>
                <w:lang w:eastAsia="en-US"/>
              </w:rPr>
              <w:t xml:space="preserve"> CA_2A-4A</w:t>
            </w:r>
            <w:r w:rsidRPr="00A564B4">
              <w:rPr>
                <w:lang w:eastAsia="en-US"/>
              </w:rPr>
              <w:t>}</w:t>
            </w:r>
          </w:p>
          <w:p w14:paraId="70C36E7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possible CA Configurations</w:t>
            </w:r>
          </w:p>
          <w:p w14:paraId="147168D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{CA_1C} AND {CA_1C} = {CA_1C}</w:t>
            </w:r>
          </w:p>
          <w:p w14:paraId="5DCF5D43" w14:textId="77777777" w:rsidR="0051315A" w:rsidRPr="00A564B4" w:rsidRDefault="0051315A" w:rsidP="0051315A">
            <w:pPr>
              <w:pStyle w:val="TAN"/>
              <w:rPr>
                <w:lang w:eastAsia="en-US"/>
              </w:rPr>
            </w:pPr>
            <w:r w:rsidRPr="00A564B4">
              <w:rPr>
                <w:lang w:eastAsia="en-US"/>
              </w:rPr>
              <w:tab/>
            </w:r>
          </w:p>
          <w:p w14:paraId="7739C1C8" w14:textId="77777777" w:rsidR="0051315A" w:rsidRPr="00A564B4" w:rsidRDefault="0051315A" w:rsidP="0051315A">
            <w:pPr>
              <w:pStyle w:val="TAN"/>
              <w:rPr>
                <w:lang w:eastAsia="en-US"/>
              </w:rPr>
            </w:pPr>
            <w:r w:rsidRPr="00A564B4">
              <w:rPr>
                <w:lang w:eastAsia="en-US"/>
              </w:rPr>
              <w:tab/>
              <w:t>The following basic sets are used:</w:t>
            </w:r>
          </w:p>
          <w:p w14:paraId="7DCC0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t>All FDD-only CA Configurations</w:t>
            </w:r>
          </w:p>
          <w:p w14:paraId="17EE3C00"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t>All TDD-only CA Configurations</w:t>
            </w:r>
          </w:p>
          <w:p w14:paraId="2980953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FDD-TDD: </w:t>
            </w:r>
            <w:r w:rsidRPr="00A564B4">
              <w:rPr>
                <w:lang w:eastAsia="en-US"/>
              </w:rPr>
              <w:tab/>
              <w:t>All mixed CA Configurations</w:t>
            </w:r>
          </w:p>
          <w:p w14:paraId="44E8D77D"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{CA_1C}:</w:t>
            </w:r>
            <w:r w:rsidRPr="00A564B4">
              <w:rPr>
                <w:lang w:eastAsia="en-US"/>
              </w:rPr>
              <w:tab/>
              <w:t>Explicitly given CA Configurations</w:t>
            </w:r>
          </w:p>
          <w:p w14:paraId="339FA9F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CARRIER_NO(n): All CA Configurations with n Carriers, e.g. for n=2 CA_1C and CA_1A-5A would be a part of this set</w:t>
            </w:r>
          </w:p>
          <w:p w14:paraId="0F47E3CA"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BAND_NO(n): All CA Configurations containing n Bands, e.g.. for n=2, CA_1A-5A and CA_1A-41C are part of this set</w:t>
            </w:r>
          </w:p>
          <w:p w14:paraId="53FA704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BWCLASS(x): All CA Configurations containing BW Class x, e.g.. for x=C, CA_1C and CA_1A-41C are part of this set</w:t>
            </w:r>
          </w:p>
          <w:p w14:paraId="49B35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DL_ONLY_BAND: All CA configurations containing a DL-only band, e.g. CA_20A-32A is part of this set</w:t>
            </w:r>
          </w:p>
          <w:p w14:paraId="00D647F5" w14:textId="77777777" w:rsidR="0051315A" w:rsidRPr="00A564B4" w:rsidRDefault="0051315A" w:rsidP="0051315A">
            <w:pPr>
              <w:pStyle w:val="TAN"/>
              <w:ind w:left="0" w:firstLine="0"/>
              <w:rPr>
                <w:lang w:eastAsia="en-US"/>
              </w:rPr>
            </w:pPr>
          </w:p>
          <w:p w14:paraId="37932C1D" w14:textId="77777777" w:rsidR="0051315A" w:rsidRPr="00A564B4" w:rsidRDefault="0051315A" w:rsidP="0051315A">
            <w:pPr>
              <w:pStyle w:val="TAN"/>
              <w:rPr>
                <w:lang w:eastAsia="en-US"/>
              </w:rPr>
            </w:pPr>
            <w:r w:rsidRPr="00A564B4">
              <w:rPr>
                <w:lang w:eastAsia="en-US"/>
              </w:rPr>
              <w:tab/>
              <w:t>The following sets derived from pro-forma tables are also used:</w:t>
            </w:r>
          </w:p>
          <w:p w14:paraId="2410318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A.4.6.X-Y: All supported DL CA Combinations defined in table A.4.6.X-Y</w:t>
            </w:r>
          </w:p>
          <w:p w14:paraId="1C48B09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UL(A.4.6.X-Y): All DL CA Combinations that also support UL CA with any number of carriers &gt;1, as per column</w:t>
            </w:r>
          </w:p>
          <w:p w14:paraId="2BAB01D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5A739543"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UL_2CC(A.4.6.X-Y): All DL CA Combinations that also support 2 Carrier UL CA, as per column</w:t>
            </w:r>
          </w:p>
          <w:p w14:paraId="1F320F99"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 xml:space="preserve">"Supported CA Bandwidth Class(es) in UL" defined in table A.4.6.X-Y. Note that DL might support a larger </w:t>
            </w:r>
            <w:r w:rsidR="00DC418A" w:rsidRPr="00A564B4">
              <w:rPr>
                <w:lang w:eastAsia="zh-TW"/>
              </w:rPr>
              <w:tab/>
            </w:r>
            <w:r w:rsidR="00DC418A" w:rsidRPr="00A564B4">
              <w:rPr>
                <w:lang w:eastAsia="zh-TW"/>
              </w:rPr>
              <w:tab/>
            </w:r>
            <w:r w:rsidR="00DC418A" w:rsidRPr="00A564B4">
              <w:rPr>
                <w:lang w:eastAsia="zh-TW"/>
              </w:rPr>
              <w:tab/>
            </w:r>
            <w:r w:rsidR="00DC418A" w:rsidRPr="00A564B4">
              <w:rPr>
                <w:lang w:eastAsia="zh-TW"/>
              </w:rPr>
              <w:tab/>
            </w:r>
            <w:r w:rsidRPr="00A564B4">
              <w:rPr>
                <w:lang w:eastAsia="en-US"/>
              </w:rPr>
              <w:t>number</w:t>
            </w:r>
            <w:r w:rsidR="00DC418A" w:rsidRPr="00A564B4">
              <w:rPr>
                <w:lang w:eastAsia="en-US"/>
              </w:rPr>
              <w:t xml:space="preserve"> of carriers than UL.</w:t>
            </w:r>
          </w:p>
          <w:p w14:paraId="5E8D1568"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UL_3CC(A.4.6.X-Y): All DL CA Combinations that also support 3 Carrier UL CA, as per column</w:t>
            </w:r>
          </w:p>
          <w:p w14:paraId="657B12CB"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3D8CD1AF" w14:textId="77777777" w:rsidR="00DC418A" w:rsidRPr="00A564B4" w:rsidRDefault="0051315A" w:rsidP="00DC418A">
            <w:pPr>
              <w:pStyle w:val="TAN"/>
              <w:rPr>
                <w:lang w:eastAsia="en-US"/>
              </w:rPr>
            </w:pPr>
            <w:r w:rsidRPr="00A564B4">
              <w:rPr>
                <w:lang w:eastAsia="en-US"/>
              </w:rPr>
              <w:tab/>
            </w:r>
            <w:r w:rsidRPr="00A564B4">
              <w:rPr>
                <w:lang w:eastAsia="en-US"/>
              </w:rPr>
              <w:tab/>
            </w:r>
            <w:r w:rsidRPr="00A564B4">
              <w:rPr>
                <w:lang w:eastAsia="en-US"/>
              </w:rPr>
              <w:tab/>
              <w:t>FALLBACK(A.4.6.X-Y): Fallback DL CA Combinations of supported CA Combinations defined in Table A.4.6.X-Y</w:t>
            </w:r>
          </w:p>
          <w:p w14:paraId="5E54FB8B"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E to class D</w:t>
            </w:r>
          </w:p>
          <w:p w14:paraId="7D42DC95"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B to class A</w:t>
            </w:r>
          </w:p>
          <w:p w14:paraId="09153F36" w14:textId="77777777" w:rsidR="0051315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B46 or B49 band changed from class E to D, D to C or C to A</w:t>
            </w:r>
          </w:p>
          <w:p w14:paraId="0F26B07E"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FALLBACK_UL(A.4.6.X-Y): Fallback DL and UL CA Combinations of supported CA Combinations defined in </w:t>
            </w:r>
            <w:r w:rsidR="00DC418A" w:rsidRPr="00A564B4">
              <w:rPr>
                <w:lang w:eastAsia="zh-TW"/>
              </w:rPr>
              <w:tab/>
            </w:r>
            <w:r w:rsidR="00DC418A" w:rsidRPr="00A564B4">
              <w:rPr>
                <w:lang w:eastAsia="zh-TW"/>
              </w:rPr>
              <w:tab/>
            </w:r>
            <w:r w:rsidR="00DC418A" w:rsidRPr="00A564B4">
              <w:rPr>
                <w:lang w:eastAsia="zh-TW"/>
              </w:rPr>
              <w:tab/>
            </w:r>
            <w:r w:rsidRPr="00A564B4">
              <w:rPr>
                <w:lang w:eastAsia="en-US"/>
              </w:rPr>
              <w:t>Table A.4.6.X-Y. This set only includes Combinations with same CA Capability in UL and DL</w:t>
            </w:r>
          </w:p>
        </w:tc>
      </w:tr>
    </w:tbl>
    <w:p w14:paraId="6E703237" w14:textId="77777777" w:rsidR="00787BFD" w:rsidRPr="00A564B4" w:rsidRDefault="00787BFD" w:rsidP="000208EC"/>
    <w:p w14:paraId="6143688E" w14:textId="77777777" w:rsidR="009C29A8" w:rsidRPr="00A564B4" w:rsidRDefault="009C29A8" w:rsidP="009C29A8">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A564B4"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A564B4" w:rsidRDefault="009C29A8" w:rsidP="00113072">
            <w:pPr>
              <w:pStyle w:val="TAH"/>
              <w:rPr>
                <w:lang w:eastAsia="en-US"/>
              </w:rPr>
            </w:pPr>
            <w:r w:rsidRPr="00A564B4">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A564B4" w:rsidRDefault="009C29A8" w:rsidP="00113072">
            <w:pPr>
              <w:pStyle w:val="TAH"/>
              <w:rPr>
                <w:rFonts w:cs="Arial"/>
                <w:szCs w:val="18"/>
                <w:lang w:eastAsia="en-US"/>
              </w:rPr>
            </w:pPr>
            <w:r w:rsidRPr="00A564B4">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A564B4" w:rsidRDefault="009C29A8" w:rsidP="00113072">
            <w:pPr>
              <w:pStyle w:val="TAH"/>
              <w:rPr>
                <w:lang w:eastAsia="en-US"/>
              </w:rPr>
            </w:pPr>
            <w:r w:rsidRPr="00A564B4">
              <w:rPr>
                <w:lang w:eastAsia="en-US"/>
              </w:rPr>
              <w:t>Default Fallback CA Configurations</w:t>
            </w:r>
            <w:r w:rsidR="007A7262" w:rsidRPr="00A564B4">
              <w:rPr>
                <w:lang w:eastAsia="zh-TW"/>
              </w:rPr>
              <w:t xml:space="preserve"> </w:t>
            </w:r>
            <w:r w:rsidR="00FF122C" w:rsidRPr="00A564B4">
              <w:rPr>
                <w:lang w:eastAsia="zh-TW"/>
              </w:rPr>
              <w:t>(Note 3)</w:t>
            </w:r>
          </w:p>
        </w:tc>
      </w:tr>
      <w:tr w:rsidR="009C29A8" w:rsidRPr="00A564B4"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A564B4" w:rsidRDefault="009C29A8" w:rsidP="00113072">
            <w:pPr>
              <w:pStyle w:val="TAL"/>
              <w:rPr>
                <w:lang w:eastAsia="en-US"/>
              </w:rPr>
            </w:pPr>
            <w:r w:rsidRPr="00A564B4">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A564B4" w:rsidRDefault="009C29A8" w:rsidP="00113072">
            <w:pPr>
              <w:pStyle w:val="TAL"/>
              <w:jc w:val="center"/>
              <w:rPr>
                <w:lang w:eastAsia="en-US"/>
              </w:rPr>
            </w:pPr>
            <w:r w:rsidRPr="00A564B4">
              <w:rPr>
                <w:lang w:eastAsia="en-US"/>
              </w:rPr>
              <w:t>-</w:t>
            </w:r>
          </w:p>
        </w:tc>
      </w:tr>
      <w:tr w:rsidR="009C29A8" w:rsidRPr="00A564B4"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A564B4" w:rsidRDefault="009C29A8" w:rsidP="00113072">
            <w:pPr>
              <w:pStyle w:val="TAL"/>
              <w:rPr>
                <w:lang w:eastAsia="en-US"/>
              </w:rPr>
            </w:pPr>
            <w:r w:rsidRPr="00A564B4">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A564B4" w:rsidRDefault="009C29A8" w:rsidP="00113072">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A564B4" w:rsidRDefault="009C29A8" w:rsidP="00113072">
            <w:pPr>
              <w:pStyle w:val="TAL"/>
              <w:jc w:val="center"/>
              <w:rPr>
                <w:lang w:eastAsia="en-US"/>
              </w:rPr>
            </w:pPr>
            <w:r w:rsidRPr="00A564B4">
              <w:rPr>
                <w:lang w:eastAsia="en-US"/>
              </w:rPr>
              <w:t>-</w:t>
            </w:r>
          </w:p>
        </w:tc>
      </w:tr>
      <w:tr w:rsidR="009C29A8" w:rsidRPr="00A564B4"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A564B4" w:rsidRDefault="005B0E5C" w:rsidP="00113072">
            <w:pPr>
              <w:pStyle w:val="TAL"/>
              <w:rPr>
                <w:lang w:eastAsia="en-US"/>
              </w:rPr>
            </w:pPr>
            <w:r w:rsidRPr="00A564B4">
              <w:rPr>
                <w:lang w:eastAsia="en-US"/>
              </w:rPr>
              <w:t>CA_XA-YA (2 carrier inter-</w:t>
            </w:r>
            <w:r w:rsidR="009C29A8" w:rsidRPr="00A564B4">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A564B4" w:rsidRDefault="009C29A8" w:rsidP="00113072">
            <w:pPr>
              <w:pStyle w:val="TAL"/>
              <w:jc w:val="center"/>
              <w:rPr>
                <w:lang w:eastAsia="en-US"/>
              </w:rPr>
            </w:pPr>
            <w:r w:rsidRPr="00A564B4">
              <w:rPr>
                <w:lang w:eastAsia="en-US"/>
              </w:rPr>
              <w:t>-</w:t>
            </w:r>
          </w:p>
        </w:tc>
      </w:tr>
      <w:tr w:rsidR="009C29A8" w:rsidRPr="00A564B4"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A564B4" w:rsidRDefault="009C29A8" w:rsidP="00113072">
            <w:pPr>
              <w:pStyle w:val="TAL"/>
              <w:rPr>
                <w:lang w:eastAsia="en-US"/>
              </w:rPr>
            </w:pPr>
            <w:r w:rsidRPr="00A564B4">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A564B4" w:rsidRDefault="009C29A8" w:rsidP="00113072">
            <w:pPr>
              <w:pStyle w:val="TAL"/>
              <w:jc w:val="center"/>
              <w:rPr>
                <w:lang w:eastAsia="en-US"/>
              </w:rPr>
            </w:pPr>
            <w:r w:rsidRPr="00A564B4">
              <w:rPr>
                <w:lang w:eastAsia="en-US"/>
              </w:rPr>
              <w:t>-</w:t>
            </w:r>
          </w:p>
        </w:tc>
      </w:tr>
      <w:tr w:rsidR="009C29A8" w:rsidRPr="00A564B4"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A564B4" w:rsidRDefault="009C29A8" w:rsidP="00113072">
            <w:pPr>
              <w:pStyle w:val="TAL"/>
              <w:rPr>
                <w:lang w:eastAsia="en-US"/>
              </w:rPr>
            </w:pPr>
            <w:r w:rsidRPr="00A564B4">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A564B4" w:rsidRDefault="009C29A8" w:rsidP="00113072">
            <w:pPr>
              <w:pStyle w:val="TAL"/>
              <w:jc w:val="center"/>
              <w:rPr>
                <w:lang w:eastAsia="en-US"/>
              </w:rPr>
            </w:pPr>
            <w:r w:rsidRPr="00A564B4">
              <w:rPr>
                <w:lang w:eastAsia="en-US"/>
              </w:rPr>
              <w:t>CA_XC</w:t>
            </w:r>
          </w:p>
        </w:tc>
      </w:tr>
      <w:tr w:rsidR="009C29A8" w:rsidRPr="00A564B4"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A564B4" w:rsidRDefault="00806457" w:rsidP="00113072">
            <w:pPr>
              <w:pStyle w:val="TAL"/>
              <w:rPr>
                <w:lang w:eastAsia="en-US"/>
              </w:rPr>
            </w:pPr>
            <w:r w:rsidRPr="00A564B4">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A564B4" w:rsidRDefault="009C29A8" w:rsidP="00113072">
            <w:pPr>
              <w:pStyle w:val="TAC"/>
              <w:rPr>
                <w:lang w:eastAsia="en-US"/>
              </w:rPr>
            </w:pPr>
            <w:r w:rsidRPr="00A564B4">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A564B4" w:rsidRDefault="009C29A8" w:rsidP="00113072">
            <w:pPr>
              <w:pStyle w:val="TAL"/>
              <w:jc w:val="center"/>
              <w:rPr>
                <w:lang w:eastAsia="en-US"/>
              </w:rPr>
            </w:pPr>
            <w:r w:rsidRPr="00A564B4">
              <w:rPr>
                <w:lang w:eastAsia="en-US"/>
              </w:rPr>
              <w:t>CA_XA-YA,</w:t>
            </w:r>
          </w:p>
          <w:p w14:paraId="114CB221" w14:textId="77777777" w:rsidR="009C29A8" w:rsidRPr="00A564B4" w:rsidRDefault="009C29A8" w:rsidP="00113072">
            <w:pPr>
              <w:pStyle w:val="TAL"/>
              <w:jc w:val="center"/>
              <w:rPr>
                <w:lang w:eastAsia="en-US"/>
              </w:rPr>
            </w:pPr>
            <w:r w:rsidRPr="00A564B4">
              <w:rPr>
                <w:lang w:eastAsia="en-US"/>
              </w:rPr>
              <w:t>CA_XA-ZA,</w:t>
            </w:r>
          </w:p>
          <w:p w14:paraId="465A6259" w14:textId="77777777" w:rsidR="009C29A8" w:rsidRPr="00A564B4" w:rsidRDefault="009C29A8" w:rsidP="00113072">
            <w:pPr>
              <w:pStyle w:val="TAL"/>
              <w:jc w:val="center"/>
              <w:rPr>
                <w:lang w:eastAsia="en-US"/>
              </w:rPr>
            </w:pPr>
            <w:r w:rsidRPr="00A564B4">
              <w:rPr>
                <w:lang w:eastAsia="en-US"/>
              </w:rPr>
              <w:t>CA_YA-ZA</w:t>
            </w:r>
          </w:p>
        </w:tc>
      </w:tr>
      <w:tr w:rsidR="009C29A8" w:rsidRPr="00A564B4"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A564B4" w:rsidRDefault="009C29A8" w:rsidP="00113072">
            <w:pPr>
              <w:pStyle w:val="TAL"/>
              <w:rPr>
                <w:vertAlign w:val="superscript"/>
                <w:lang w:eastAsia="en-US"/>
              </w:rPr>
            </w:pPr>
            <w:r w:rsidRPr="00A564B4">
              <w:rPr>
                <w:lang w:eastAsia="en-US"/>
              </w:rPr>
              <w:t>CA_XC-YA(3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A564B4" w:rsidRDefault="009C29A8" w:rsidP="00113072">
            <w:pPr>
              <w:pStyle w:val="TAL"/>
              <w:jc w:val="center"/>
              <w:rPr>
                <w:lang w:eastAsia="en-US"/>
              </w:rPr>
            </w:pPr>
            <w:r w:rsidRPr="00A564B4">
              <w:rPr>
                <w:lang w:eastAsia="en-US"/>
              </w:rPr>
              <w:t>CA_XC,</w:t>
            </w:r>
          </w:p>
          <w:p w14:paraId="4FDEC698"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A564B4" w:rsidRDefault="009C29A8" w:rsidP="00113072">
            <w:pPr>
              <w:pStyle w:val="TAL"/>
              <w:rPr>
                <w:lang w:eastAsia="en-US"/>
              </w:rPr>
            </w:pPr>
            <w:r w:rsidRPr="00A564B4">
              <w:rPr>
                <w:lang w:eastAsia="en-US"/>
              </w:rPr>
              <w:t>CA_XB-YA(3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A564B4" w:rsidRDefault="009C29A8" w:rsidP="00113072">
            <w:pPr>
              <w:pStyle w:val="TAC"/>
              <w:rPr>
                <w:rFonts w:cs="Arial"/>
                <w:szCs w:val="18"/>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A564B4" w:rsidRDefault="009C29A8" w:rsidP="00113072">
            <w:pPr>
              <w:pStyle w:val="TAL"/>
              <w:jc w:val="center"/>
              <w:rPr>
                <w:lang w:eastAsia="en-US"/>
              </w:rPr>
            </w:pPr>
            <w:r w:rsidRPr="00A564B4">
              <w:rPr>
                <w:lang w:eastAsia="en-US"/>
              </w:rPr>
              <w:t>CA_XB,</w:t>
            </w:r>
          </w:p>
          <w:p w14:paraId="474F7531"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A564B4" w:rsidRDefault="009C29A8" w:rsidP="00113072">
            <w:pPr>
              <w:pStyle w:val="TAL"/>
              <w:rPr>
                <w:vertAlign w:val="superscript"/>
                <w:lang w:eastAsia="en-US"/>
              </w:rPr>
            </w:pPr>
            <w:r w:rsidRPr="00A564B4">
              <w:rPr>
                <w:lang w:eastAsia="en-US"/>
              </w:rPr>
              <w:t>CA_XA-XA-YA(3 carrier intra-band non-contiguous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A564B4" w:rsidRDefault="009C29A8" w:rsidP="00113072">
            <w:pPr>
              <w:pStyle w:val="TAL"/>
              <w:jc w:val="center"/>
              <w:rPr>
                <w:lang w:eastAsia="en-US"/>
              </w:rPr>
            </w:pPr>
            <w:r w:rsidRPr="00A564B4">
              <w:rPr>
                <w:lang w:eastAsia="en-US"/>
              </w:rPr>
              <w:t>CA_XA-YA,</w:t>
            </w:r>
          </w:p>
          <w:p w14:paraId="77A19D38" w14:textId="77777777" w:rsidR="009C29A8" w:rsidRPr="00A564B4" w:rsidRDefault="009C29A8" w:rsidP="00113072">
            <w:pPr>
              <w:pStyle w:val="TAL"/>
              <w:jc w:val="center"/>
              <w:rPr>
                <w:lang w:eastAsia="en-US"/>
              </w:rPr>
            </w:pPr>
            <w:r w:rsidRPr="00A564B4">
              <w:rPr>
                <w:lang w:eastAsia="en-US"/>
              </w:rPr>
              <w:t>CA_XA-XA</w:t>
            </w:r>
          </w:p>
        </w:tc>
      </w:tr>
      <w:tr w:rsidR="009C29A8" w:rsidRPr="00A564B4"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A564B4" w:rsidRDefault="009C29A8" w:rsidP="00113072">
            <w:pPr>
              <w:pStyle w:val="TAL"/>
              <w:rPr>
                <w:vertAlign w:val="superscript"/>
                <w:lang w:eastAsia="en-US"/>
              </w:rPr>
            </w:pPr>
            <w:r w:rsidRPr="00A564B4">
              <w:rPr>
                <w:lang w:eastAsia="en-US"/>
              </w:rPr>
              <w:t>CA_XC-XA(3 carrier intra-band non-contiguous + intra-band contiguous)</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A564B4" w:rsidRDefault="009C29A8" w:rsidP="00113072">
            <w:pPr>
              <w:pStyle w:val="TAL"/>
              <w:jc w:val="center"/>
              <w:rPr>
                <w:lang w:eastAsia="en-US"/>
              </w:rPr>
            </w:pPr>
            <w:r w:rsidRPr="00A564B4">
              <w:rPr>
                <w:lang w:eastAsia="en-US"/>
              </w:rPr>
              <w:t>CA_XC,</w:t>
            </w:r>
          </w:p>
          <w:p w14:paraId="00C5A6D5" w14:textId="77777777" w:rsidR="009C29A8" w:rsidRPr="00A564B4" w:rsidRDefault="009C29A8" w:rsidP="00113072">
            <w:pPr>
              <w:pStyle w:val="TAL"/>
              <w:jc w:val="center"/>
              <w:rPr>
                <w:lang w:eastAsia="en-US"/>
              </w:rPr>
            </w:pPr>
            <w:r w:rsidRPr="00A564B4">
              <w:rPr>
                <w:lang w:eastAsia="en-US"/>
              </w:rPr>
              <w:t>CA_XA-XA</w:t>
            </w:r>
          </w:p>
        </w:tc>
      </w:tr>
      <w:tr w:rsidR="00FF122C" w:rsidRPr="00A564B4"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A564B4" w:rsidRDefault="00FF122C" w:rsidP="007605D6">
            <w:pPr>
              <w:pStyle w:val="TAL"/>
              <w:rPr>
                <w:lang w:eastAsia="en-US"/>
              </w:rPr>
            </w:pPr>
            <w:r w:rsidRPr="00A564B4">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A564B4" w:rsidRDefault="00FF122C" w:rsidP="007605D6">
            <w:pPr>
              <w:pStyle w:val="TAL"/>
              <w:jc w:val="center"/>
              <w:rPr>
                <w:lang w:eastAsia="en-US"/>
              </w:rPr>
            </w:pPr>
            <w:r w:rsidRPr="00A564B4">
              <w:rPr>
                <w:lang w:eastAsia="en-US"/>
              </w:rPr>
              <w:t>CA_XD</w:t>
            </w:r>
          </w:p>
        </w:tc>
      </w:tr>
      <w:tr w:rsidR="00FF122C" w:rsidRPr="00A564B4"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A564B4" w:rsidRDefault="00FF122C" w:rsidP="007605D6">
            <w:pPr>
              <w:pStyle w:val="TAL"/>
              <w:rPr>
                <w:lang w:eastAsia="en-US"/>
              </w:rPr>
            </w:pPr>
            <w:r w:rsidRPr="00A564B4">
              <w:rPr>
                <w:lang w:eastAsia="zh-TW"/>
              </w:rPr>
              <w:t xml:space="preserve">CA_XA-XD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A564B4" w:rsidRDefault="00FF122C" w:rsidP="007605D6">
            <w:pPr>
              <w:pStyle w:val="TAL"/>
              <w:rPr>
                <w:lang w:eastAsia="en-US"/>
              </w:rPr>
            </w:pPr>
            <w:r w:rsidRPr="00A564B4">
              <w:rPr>
                <w:lang w:eastAsia="zh-TW"/>
              </w:rPr>
              <w:t xml:space="preserve">CA_XC-YC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A564B4" w:rsidRDefault="00FF122C" w:rsidP="007605D6">
            <w:pPr>
              <w:pStyle w:val="TAL"/>
              <w:jc w:val="center"/>
              <w:rPr>
                <w:lang w:eastAsia="zh-TW"/>
              </w:rPr>
            </w:pPr>
            <w:r w:rsidRPr="00A564B4">
              <w:rPr>
                <w:lang w:eastAsia="zh-TW"/>
              </w:rPr>
              <w:t>CA_XA-YC,</w:t>
            </w:r>
          </w:p>
          <w:p w14:paraId="5ACC7559" w14:textId="77777777" w:rsidR="00FF122C" w:rsidRPr="00A564B4" w:rsidRDefault="00FF122C" w:rsidP="007605D6">
            <w:pPr>
              <w:pStyle w:val="TAL"/>
              <w:jc w:val="center"/>
              <w:rPr>
                <w:lang w:eastAsia="en-US"/>
              </w:rPr>
            </w:pPr>
            <w:r w:rsidRPr="00A564B4">
              <w:rPr>
                <w:lang w:eastAsia="zh-TW"/>
              </w:rPr>
              <w:t>CA_XC-YA</w:t>
            </w:r>
          </w:p>
        </w:tc>
      </w:tr>
      <w:tr w:rsidR="00FF122C" w:rsidRPr="00A564B4"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A564B4" w:rsidRDefault="00FF122C" w:rsidP="007605D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A564B4" w:rsidRDefault="00FF122C" w:rsidP="007605D6">
            <w:pPr>
              <w:pStyle w:val="TAC"/>
              <w:rPr>
                <w:rFonts w:cs="Arial"/>
                <w:szCs w:val="18"/>
                <w:lang w:eastAsia="zh-TW"/>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A564B4" w:rsidRDefault="00FF122C" w:rsidP="007605D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3F455B0B" w14:textId="77777777" w:rsidR="00FF122C" w:rsidRPr="00A564B4" w:rsidRDefault="00FF122C" w:rsidP="007605D6">
            <w:pPr>
              <w:pStyle w:val="TAL"/>
              <w:jc w:val="center"/>
              <w:rPr>
                <w:lang w:eastAsia="zh-TW"/>
              </w:rPr>
            </w:pPr>
            <w:r w:rsidRPr="00A564B4">
              <w:rPr>
                <w:rFonts w:eastAsia="MingLiU" w:cs="Arial"/>
                <w:color w:val="000000"/>
                <w:szCs w:val="18"/>
                <w:lang w:eastAsia="zh-TW"/>
              </w:rPr>
              <w:t>CA_XA-YC</w:t>
            </w:r>
          </w:p>
        </w:tc>
      </w:tr>
      <w:tr w:rsidR="00FF122C" w:rsidRPr="00A564B4"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A564B4" w:rsidRDefault="00FF122C" w:rsidP="007605D6">
            <w:pPr>
              <w:pStyle w:val="TAL"/>
              <w:rPr>
                <w:lang w:eastAsia="en-US"/>
              </w:rPr>
            </w:pPr>
            <w:r w:rsidRPr="00A564B4">
              <w:rPr>
                <w:lang w:eastAsia="zh-TW"/>
              </w:rPr>
              <w:t xml:space="preserve">CA_XA-YA-ZC </w:t>
            </w:r>
            <w:r w:rsidRPr="00A564B4">
              <w:rPr>
                <w:lang w:eastAsia="en-US"/>
              </w:rPr>
              <w:t>(4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A564B4" w:rsidRDefault="00FF122C" w:rsidP="007605D6">
            <w:pPr>
              <w:pStyle w:val="TAL"/>
              <w:jc w:val="center"/>
              <w:rPr>
                <w:lang w:eastAsia="zh-TW"/>
              </w:rPr>
            </w:pPr>
            <w:r w:rsidRPr="00A564B4">
              <w:rPr>
                <w:lang w:eastAsia="zh-TW"/>
              </w:rPr>
              <w:t xml:space="preserve">CA_XA-YA-ZA, </w:t>
            </w:r>
          </w:p>
          <w:p w14:paraId="6760B726" w14:textId="77777777" w:rsidR="00FF122C" w:rsidRPr="00A564B4" w:rsidRDefault="00FF122C" w:rsidP="007605D6">
            <w:pPr>
              <w:pStyle w:val="TAL"/>
              <w:jc w:val="center"/>
              <w:rPr>
                <w:lang w:eastAsia="zh-TW"/>
              </w:rPr>
            </w:pPr>
            <w:r w:rsidRPr="00A564B4">
              <w:rPr>
                <w:lang w:eastAsia="zh-TW"/>
              </w:rPr>
              <w:t>CA_XA-ZC</w:t>
            </w:r>
          </w:p>
          <w:p w14:paraId="045F0B4B" w14:textId="77777777" w:rsidR="00FF122C" w:rsidRPr="00A564B4" w:rsidRDefault="00FF122C" w:rsidP="007605D6">
            <w:pPr>
              <w:pStyle w:val="TAL"/>
              <w:jc w:val="center"/>
              <w:rPr>
                <w:lang w:eastAsia="en-US"/>
              </w:rPr>
            </w:pPr>
            <w:r w:rsidRPr="00A564B4">
              <w:rPr>
                <w:lang w:eastAsia="zh-TW"/>
              </w:rPr>
              <w:t>CA_ YA-ZC</w:t>
            </w:r>
          </w:p>
        </w:tc>
      </w:tr>
      <w:tr w:rsidR="00FF122C" w:rsidRPr="00A564B4"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A564B4" w:rsidRDefault="00FF122C" w:rsidP="007605D6">
            <w:pPr>
              <w:pStyle w:val="TAL"/>
              <w:rPr>
                <w:lang w:eastAsia="en-US"/>
              </w:rPr>
            </w:pPr>
            <w:r w:rsidRPr="00A564B4">
              <w:rPr>
                <w:lang w:eastAsia="zh-TW"/>
              </w:rPr>
              <w:t xml:space="preserve">CA_XC-XC </w:t>
            </w:r>
            <w:r w:rsidRPr="00A564B4">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A564B4" w:rsidRDefault="00FF122C" w:rsidP="007605D6">
            <w:pPr>
              <w:pStyle w:val="TAL"/>
              <w:jc w:val="center"/>
              <w:rPr>
                <w:lang w:eastAsia="zh-TW"/>
              </w:rPr>
            </w:pPr>
            <w:r w:rsidRPr="00A564B4">
              <w:rPr>
                <w:lang w:eastAsia="zh-TW"/>
              </w:rPr>
              <w:t>CA_XC-XA,</w:t>
            </w:r>
          </w:p>
          <w:p w14:paraId="24207BF6"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A564B4" w:rsidRDefault="00FF122C" w:rsidP="007605D6">
            <w:pPr>
              <w:pStyle w:val="TAL"/>
              <w:rPr>
                <w:lang w:eastAsia="en-US"/>
              </w:rPr>
            </w:pPr>
            <w:r w:rsidRPr="00A564B4">
              <w:rPr>
                <w:lang w:eastAsia="zh-TW"/>
              </w:rPr>
              <w:t xml:space="preserve">CA_XA-YA-YC </w:t>
            </w:r>
            <w:r w:rsidRPr="00A564B4">
              <w:rPr>
                <w:lang w:eastAsia="en-US"/>
              </w:rPr>
              <w:t>(4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A564B4" w:rsidRDefault="00FF122C" w:rsidP="007605D6">
            <w:pPr>
              <w:pStyle w:val="TAL"/>
              <w:jc w:val="center"/>
              <w:rPr>
                <w:lang w:eastAsia="zh-TW"/>
              </w:rPr>
            </w:pPr>
            <w:r w:rsidRPr="00A564B4">
              <w:rPr>
                <w:lang w:eastAsia="zh-TW"/>
              </w:rPr>
              <w:t>CA_XA-YA-YA,</w:t>
            </w:r>
          </w:p>
          <w:p w14:paraId="3E5611C4" w14:textId="77777777" w:rsidR="00FF122C" w:rsidRPr="00A564B4" w:rsidRDefault="00FF122C" w:rsidP="007605D6">
            <w:pPr>
              <w:pStyle w:val="TAL"/>
              <w:jc w:val="center"/>
              <w:rPr>
                <w:lang w:eastAsia="zh-TW"/>
              </w:rPr>
            </w:pPr>
            <w:r w:rsidRPr="00A564B4">
              <w:rPr>
                <w:lang w:eastAsia="zh-TW"/>
              </w:rPr>
              <w:t>CA_XA -YC,</w:t>
            </w:r>
          </w:p>
          <w:p w14:paraId="06F453C3" w14:textId="77777777" w:rsidR="00FF122C" w:rsidRPr="00A564B4" w:rsidRDefault="00FF122C" w:rsidP="007605D6">
            <w:pPr>
              <w:pStyle w:val="TAL"/>
              <w:jc w:val="center"/>
              <w:rPr>
                <w:lang w:eastAsia="en-US"/>
              </w:rPr>
            </w:pPr>
            <w:r w:rsidRPr="00A564B4">
              <w:rPr>
                <w:lang w:eastAsia="zh-TW"/>
              </w:rPr>
              <w:t>CA YA-YC</w:t>
            </w:r>
          </w:p>
        </w:tc>
      </w:tr>
      <w:tr w:rsidR="00FF122C" w:rsidRPr="00A564B4"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A564B4" w:rsidRDefault="00FF122C" w:rsidP="007605D6">
            <w:pPr>
              <w:pStyle w:val="TAL"/>
              <w:rPr>
                <w:lang w:eastAsia="en-US"/>
              </w:rPr>
            </w:pPr>
            <w:r w:rsidRPr="00A564B4">
              <w:rPr>
                <w:lang w:eastAsia="zh-TW"/>
              </w:rPr>
              <w:t xml:space="preserve">CA_XA-XA-YA-YA </w:t>
            </w:r>
            <w:r w:rsidRPr="00A564B4">
              <w:rPr>
                <w:lang w:eastAsia="en-US"/>
              </w:rPr>
              <w:t>(4 carrier intra-band non-contiguous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A564B4" w:rsidRDefault="00FF122C" w:rsidP="007605D6">
            <w:pPr>
              <w:pStyle w:val="TAL"/>
              <w:jc w:val="center"/>
              <w:rPr>
                <w:lang w:eastAsia="zh-TW"/>
              </w:rPr>
            </w:pPr>
            <w:r w:rsidRPr="00A564B4">
              <w:rPr>
                <w:lang w:eastAsia="zh-TW"/>
              </w:rPr>
              <w:t>CA_XA-XA-YA,</w:t>
            </w:r>
          </w:p>
          <w:p w14:paraId="6D90BC04" w14:textId="77777777" w:rsidR="00FF122C" w:rsidRPr="00A564B4" w:rsidRDefault="00FF122C" w:rsidP="00450AC4">
            <w:pPr>
              <w:pStyle w:val="TAL"/>
              <w:jc w:val="center"/>
              <w:rPr>
                <w:lang w:eastAsia="zh-TW"/>
              </w:rPr>
            </w:pPr>
            <w:r w:rsidRPr="00A564B4">
              <w:rPr>
                <w:lang w:eastAsia="zh-TW"/>
              </w:rPr>
              <w:t>CA_XA-YA-YA</w:t>
            </w:r>
          </w:p>
        </w:tc>
      </w:tr>
      <w:tr w:rsidR="00FF122C" w:rsidRPr="00A564B4"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A564B4" w:rsidRDefault="00FF122C" w:rsidP="007605D6">
            <w:pPr>
              <w:pStyle w:val="TAL"/>
              <w:rPr>
                <w:lang w:eastAsia="en-US"/>
              </w:rPr>
            </w:pPr>
            <w:r w:rsidRPr="00A564B4">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A564B4" w:rsidRDefault="00FF122C" w:rsidP="007605D6">
            <w:pPr>
              <w:pStyle w:val="TAL"/>
              <w:jc w:val="center"/>
              <w:rPr>
                <w:lang w:eastAsia="en-US"/>
              </w:rPr>
            </w:pPr>
            <w:r w:rsidRPr="00A564B4">
              <w:rPr>
                <w:lang w:eastAsia="en-US"/>
              </w:rPr>
              <w:t>CA_XA-YA-ZA,</w:t>
            </w:r>
          </w:p>
          <w:p w14:paraId="4DA1110D" w14:textId="77777777" w:rsidR="00FF122C" w:rsidRPr="00A564B4" w:rsidRDefault="00FF122C" w:rsidP="007605D6">
            <w:pPr>
              <w:pStyle w:val="TAL"/>
              <w:jc w:val="center"/>
              <w:rPr>
                <w:lang w:eastAsia="en-US"/>
              </w:rPr>
            </w:pPr>
            <w:r w:rsidRPr="00A564B4">
              <w:rPr>
                <w:lang w:eastAsia="en-US"/>
              </w:rPr>
              <w:t>CA_XA-YA-RA,</w:t>
            </w:r>
          </w:p>
          <w:p w14:paraId="371809E6" w14:textId="77777777" w:rsidR="00FF122C" w:rsidRPr="00A564B4" w:rsidRDefault="00FF122C" w:rsidP="007605D6">
            <w:pPr>
              <w:pStyle w:val="TAL"/>
              <w:jc w:val="center"/>
              <w:rPr>
                <w:lang w:eastAsia="en-US"/>
              </w:rPr>
            </w:pPr>
            <w:r w:rsidRPr="00A564B4">
              <w:rPr>
                <w:lang w:eastAsia="en-US"/>
              </w:rPr>
              <w:t>CA_XA-ZA-RA,</w:t>
            </w:r>
          </w:p>
          <w:p w14:paraId="30407ECB" w14:textId="77777777" w:rsidR="00FF122C" w:rsidRPr="00A564B4" w:rsidRDefault="00FF122C" w:rsidP="00450AC4">
            <w:pPr>
              <w:pStyle w:val="TAL"/>
              <w:jc w:val="center"/>
              <w:rPr>
                <w:lang w:eastAsia="en-US"/>
              </w:rPr>
            </w:pPr>
            <w:r w:rsidRPr="00A564B4">
              <w:rPr>
                <w:lang w:eastAsia="en-US"/>
              </w:rPr>
              <w:t>CA_YA-ZA-RA</w:t>
            </w:r>
          </w:p>
        </w:tc>
      </w:tr>
      <w:tr w:rsidR="00FF122C" w:rsidRPr="00A564B4"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A564B4" w:rsidRDefault="00FF122C" w:rsidP="007605D6">
            <w:pPr>
              <w:pStyle w:val="TAL"/>
              <w:rPr>
                <w:lang w:eastAsia="en-US"/>
              </w:rPr>
            </w:pPr>
            <w:r w:rsidRPr="00A564B4">
              <w:rPr>
                <w:rFonts w:eastAsia="MS PGothic"/>
              </w:rPr>
              <w:t xml:space="preserve">CA_XF </w:t>
            </w:r>
            <w:r w:rsidRPr="00A564B4">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A564B4" w:rsidRDefault="00FF122C" w:rsidP="007605D6">
            <w:pPr>
              <w:pStyle w:val="TAL"/>
              <w:jc w:val="center"/>
              <w:rPr>
                <w:lang w:eastAsia="en-US"/>
              </w:rPr>
            </w:pPr>
            <w:r w:rsidRPr="00A564B4">
              <w:rPr>
                <w:rFonts w:eastAsia="MS PGothic"/>
              </w:rPr>
              <w:t>CA_XE</w:t>
            </w:r>
          </w:p>
        </w:tc>
      </w:tr>
      <w:tr w:rsidR="00FF122C" w:rsidRPr="00A564B4"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A564B4" w:rsidRDefault="00FF122C" w:rsidP="007605D6">
            <w:pPr>
              <w:pStyle w:val="TAL"/>
              <w:rPr>
                <w:lang w:eastAsia="en-US"/>
              </w:rPr>
            </w:pPr>
            <w:r w:rsidRPr="00A564B4">
              <w:rPr>
                <w:rFonts w:eastAsia="MS PGothic"/>
              </w:rPr>
              <w:t xml:space="preserve">CA_XA-XE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A564B4" w:rsidRDefault="00FF122C" w:rsidP="007605D6">
            <w:pPr>
              <w:pStyle w:val="TAL"/>
              <w:jc w:val="center"/>
              <w:rPr>
                <w:rFonts w:eastAsia="MS PGothic"/>
              </w:rPr>
            </w:pPr>
            <w:r w:rsidRPr="00A564B4">
              <w:rPr>
                <w:rFonts w:eastAsia="MS PGothic"/>
              </w:rPr>
              <w:t>CA_XE,</w:t>
            </w:r>
          </w:p>
          <w:p w14:paraId="3696223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A564B4" w:rsidRDefault="00FF122C" w:rsidP="007605D6">
            <w:pPr>
              <w:pStyle w:val="TAL"/>
              <w:rPr>
                <w:lang w:eastAsia="en-US"/>
              </w:rPr>
            </w:pPr>
            <w:r w:rsidRPr="00A564B4">
              <w:rPr>
                <w:rFonts w:eastAsia="MS PGothic"/>
              </w:rPr>
              <w:t xml:space="preserve">CA_XC-XD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A564B4" w:rsidRDefault="00FF122C" w:rsidP="007605D6">
            <w:pPr>
              <w:pStyle w:val="TAL"/>
              <w:jc w:val="center"/>
              <w:rPr>
                <w:rFonts w:eastAsia="MS PGothic"/>
              </w:rPr>
            </w:pPr>
            <w:r w:rsidRPr="00A564B4">
              <w:rPr>
                <w:rFonts w:eastAsia="MS PGothic"/>
              </w:rPr>
              <w:t>CA_XC-XC,</w:t>
            </w:r>
          </w:p>
          <w:p w14:paraId="77A6ED9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A564B4" w:rsidRDefault="00FF122C" w:rsidP="007605D6">
            <w:pPr>
              <w:pStyle w:val="TAL"/>
              <w:rPr>
                <w:lang w:eastAsia="en-US"/>
              </w:rPr>
            </w:pPr>
            <w:r w:rsidRPr="00A564B4">
              <w:rPr>
                <w:rFonts w:eastAsia="MS PGothic"/>
              </w:rPr>
              <w:t xml:space="preserve">CA_XA-YE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A564B4" w:rsidRDefault="00FF122C" w:rsidP="007605D6">
            <w:pPr>
              <w:pStyle w:val="TAL"/>
              <w:jc w:val="center"/>
              <w:rPr>
                <w:rFonts w:eastAsia="MS PGothic"/>
              </w:rPr>
            </w:pPr>
            <w:r w:rsidRPr="00A564B4">
              <w:rPr>
                <w:rFonts w:eastAsia="MS PGothic"/>
              </w:rPr>
              <w:t>CA_XA-YD,</w:t>
            </w:r>
          </w:p>
          <w:p w14:paraId="2A012853" w14:textId="77777777" w:rsidR="00FF122C" w:rsidRPr="00A564B4" w:rsidRDefault="00FF122C" w:rsidP="007605D6">
            <w:pPr>
              <w:pStyle w:val="TAL"/>
              <w:jc w:val="center"/>
              <w:rPr>
                <w:lang w:eastAsia="en-US"/>
              </w:rPr>
            </w:pPr>
            <w:r w:rsidRPr="00A564B4">
              <w:rPr>
                <w:rFonts w:eastAsia="MS PGothic"/>
              </w:rPr>
              <w:t>CA_YE</w:t>
            </w:r>
          </w:p>
        </w:tc>
      </w:tr>
      <w:tr w:rsidR="00FF122C" w:rsidRPr="00A564B4"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A564B4" w:rsidRDefault="00FF122C" w:rsidP="007605D6">
            <w:pPr>
              <w:pStyle w:val="TAL"/>
              <w:rPr>
                <w:lang w:eastAsia="en-US"/>
              </w:rPr>
            </w:pPr>
            <w:r w:rsidRPr="00A564B4">
              <w:rPr>
                <w:rFonts w:eastAsia="MS PGothic"/>
              </w:rPr>
              <w:t xml:space="preserve">CA_XC-YD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A564B4" w:rsidRDefault="00FF122C" w:rsidP="007605D6">
            <w:pPr>
              <w:pStyle w:val="TAL"/>
              <w:jc w:val="center"/>
              <w:rPr>
                <w:rFonts w:eastAsia="MS PGothic"/>
              </w:rPr>
            </w:pPr>
            <w:r w:rsidRPr="00A564B4">
              <w:rPr>
                <w:rFonts w:eastAsia="MS PGothic"/>
              </w:rPr>
              <w:t>CA_XC-YC,</w:t>
            </w:r>
          </w:p>
          <w:p w14:paraId="7B3EB6BF"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A564B4" w:rsidRDefault="00FF122C" w:rsidP="007605D6">
            <w:pPr>
              <w:pStyle w:val="TAL"/>
              <w:rPr>
                <w:lang w:eastAsia="en-US"/>
              </w:rPr>
            </w:pPr>
            <w:r w:rsidRPr="00A564B4">
              <w:rPr>
                <w:rFonts w:eastAsia="MS PGothic"/>
              </w:rPr>
              <w:t xml:space="preserve">CA_XA-YA-ZD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A564B4" w:rsidRDefault="00FF122C" w:rsidP="007605D6">
            <w:pPr>
              <w:pStyle w:val="TAL"/>
              <w:jc w:val="center"/>
              <w:rPr>
                <w:rFonts w:eastAsia="MS PGothic"/>
              </w:rPr>
            </w:pPr>
            <w:r w:rsidRPr="00A564B4">
              <w:rPr>
                <w:rFonts w:eastAsia="MS PGothic"/>
              </w:rPr>
              <w:t>CA_XA-YA-ZC,</w:t>
            </w:r>
          </w:p>
          <w:p w14:paraId="4553A80F" w14:textId="77777777" w:rsidR="00FF122C" w:rsidRPr="00A564B4" w:rsidRDefault="00FF122C" w:rsidP="007605D6">
            <w:pPr>
              <w:pStyle w:val="TAL"/>
              <w:jc w:val="center"/>
              <w:rPr>
                <w:rFonts w:eastAsia="MS PGothic"/>
              </w:rPr>
            </w:pPr>
            <w:r w:rsidRPr="00A564B4">
              <w:rPr>
                <w:rFonts w:eastAsia="MS PGothic"/>
              </w:rPr>
              <w:t>CA_XA-ZD,</w:t>
            </w:r>
          </w:p>
          <w:p w14:paraId="35631EE4" w14:textId="77777777" w:rsidR="00FF122C" w:rsidRPr="00A564B4" w:rsidRDefault="00FF122C" w:rsidP="007605D6">
            <w:pPr>
              <w:pStyle w:val="TAL"/>
              <w:jc w:val="center"/>
              <w:rPr>
                <w:lang w:eastAsia="en-US"/>
              </w:rPr>
            </w:pPr>
            <w:r w:rsidRPr="00A564B4">
              <w:rPr>
                <w:rFonts w:eastAsia="MS PGothic"/>
              </w:rPr>
              <w:t>CA_YA-ZD</w:t>
            </w:r>
          </w:p>
        </w:tc>
      </w:tr>
      <w:tr w:rsidR="00FF122C" w:rsidRPr="00A564B4"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A564B4" w:rsidRDefault="00FF122C" w:rsidP="007605D6">
            <w:pPr>
              <w:pStyle w:val="TAL"/>
              <w:rPr>
                <w:lang w:eastAsia="en-US"/>
              </w:rPr>
            </w:pPr>
            <w:r w:rsidRPr="00A564B4">
              <w:rPr>
                <w:rFonts w:eastAsia="MS PGothic"/>
              </w:rPr>
              <w:t xml:space="preserve">CA_XA-YC-ZC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A564B4" w:rsidRDefault="00FF122C" w:rsidP="007605D6">
            <w:pPr>
              <w:pStyle w:val="TAL"/>
              <w:jc w:val="center"/>
              <w:rPr>
                <w:rFonts w:eastAsia="MS PGothic"/>
              </w:rPr>
            </w:pPr>
            <w:r w:rsidRPr="00A564B4">
              <w:rPr>
                <w:rFonts w:eastAsia="MS PGothic"/>
              </w:rPr>
              <w:t>CA_XA-YC-ZA,</w:t>
            </w:r>
          </w:p>
          <w:p w14:paraId="7417C181" w14:textId="77777777" w:rsidR="00FF122C" w:rsidRPr="00A564B4" w:rsidRDefault="00FF122C" w:rsidP="007605D6">
            <w:pPr>
              <w:pStyle w:val="TAL"/>
              <w:jc w:val="center"/>
              <w:rPr>
                <w:rFonts w:eastAsia="MS PGothic"/>
              </w:rPr>
            </w:pPr>
            <w:r w:rsidRPr="00A564B4">
              <w:rPr>
                <w:rFonts w:eastAsia="MS PGothic"/>
              </w:rPr>
              <w:t>CA_XA-YA-ZC,</w:t>
            </w:r>
          </w:p>
          <w:p w14:paraId="4E676388" w14:textId="77777777" w:rsidR="00FF122C" w:rsidRPr="00A564B4" w:rsidRDefault="00FF122C" w:rsidP="007605D6">
            <w:pPr>
              <w:pStyle w:val="TAL"/>
              <w:jc w:val="center"/>
              <w:rPr>
                <w:lang w:eastAsia="en-US"/>
              </w:rPr>
            </w:pPr>
            <w:r w:rsidRPr="00A564B4">
              <w:rPr>
                <w:rFonts w:eastAsia="MS PGothic"/>
              </w:rPr>
              <w:t>CA_YC-ZC</w:t>
            </w:r>
          </w:p>
        </w:tc>
      </w:tr>
      <w:tr w:rsidR="00FF122C" w:rsidRPr="00A564B4"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A564B4" w:rsidRDefault="00FF122C" w:rsidP="007605D6">
            <w:pPr>
              <w:pStyle w:val="TAL"/>
              <w:rPr>
                <w:lang w:eastAsia="en-US"/>
              </w:rPr>
            </w:pPr>
            <w:r w:rsidRPr="00A564B4">
              <w:rPr>
                <w:rFonts w:eastAsia="MS PGothic"/>
              </w:rPr>
              <w:t xml:space="preserve">CA_XA-YA-ZA-RC </w:t>
            </w:r>
            <w:r w:rsidRPr="00A564B4">
              <w:rPr>
                <w:lang w:eastAsia="en-US"/>
              </w:rPr>
              <w:t>(5 carrier intra-band contiguous + inter-band with 4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A564B4" w:rsidRDefault="00FF122C" w:rsidP="007605D6">
            <w:pPr>
              <w:pStyle w:val="TAL"/>
              <w:jc w:val="center"/>
              <w:rPr>
                <w:rFonts w:eastAsia="MS PGothic"/>
              </w:rPr>
            </w:pPr>
            <w:r w:rsidRPr="00A564B4">
              <w:rPr>
                <w:rFonts w:eastAsia="MS PGothic"/>
              </w:rPr>
              <w:t>CA_XA-YA-ZA,</w:t>
            </w:r>
          </w:p>
          <w:p w14:paraId="356370F5" w14:textId="77777777" w:rsidR="00FF122C" w:rsidRPr="00A564B4" w:rsidRDefault="00FF122C" w:rsidP="007605D6">
            <w:pPr>
              <w:pStyle w:val="TAL"/>
              <w:jc w:val="center"/>
              <w:rPr>
                <w:rFonts w:eastAsia="MS PGothic"/>
              </w:rPr>
            </w:pPr>
            <w:r w:rsidRPr="00A564B4">
              <w:rPr>
                <w:rFonts w:eastAsia="MS PGothic"/>
              </w:rPr>
              <w:t>CA_XA-YA-RC,</w:t>
            </w:r>
          </w:p>
          <w:p w14:paraId="42F13AA0" w14:textId="77777777" w:rsidR="00FF122C" w:rsidRPr="00A564B4" w:rsidRDefault="00FF122C" w:rsidP="007605D6">
            <w:pPr>
              <w:pStyle w:val="TAL"/>
              <w:jc w:val="center"/>
              <w:rPr>
                <w:rFonts w:eastAsia="MS PGothic"/>
              </w:rPr>
            </w:pPr>
            <w:r w:rsidRPr="00A564B4">
              <w:rPr>
                <w:rFonts w:eastAsia="MS PGothic"/>
              </w:rPr>
              <w:t>CA_XA-ZA-RC,</w:t>
            </w:r>
          </w:p>
          <w:p w14:paraId="3B62DAE0" w14:textId="77777777" w:rsidR="00FF122C" w:rsidRPr="00A564B4" w:rsidRDefault="00FF122C" w:rsidP="007605D6">
            <w:pPr>
              <w:pStyle w:val="TAL"/>
              <w:jc w:val="center"/>
              <w:rPr>
                <w:lang w:eastAsia="en-US"/>
              </w:rPr>
            </w:pPr>
            <w:r w:rsidRPr="00A564B4">
              <w:rPr>
                <w:rFonts w:eastAsia="MS PGothic"/>
              </w:rPr>
              <w:t>CA_YA-ZA-RC</w:t>
            </w:r>
          </w:p>
        </w:tc>
      </w:tr>
      <w:tr w:rsidR="00FF122C" w:rsidRPr="00A564B4"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A564B4" w:rsidRDefault="00FF122C" w:rsidP="007605D6">
            <w:pPr>
              <w:pStyle w:val="TAL"/>
              <w:rPr>
                <w:lang w:eastAsia="en-US"/>
              </w:rPr>
            </w:pPr>
            <w:r w:rsidRPr="00A564B4">
              <w:rPr>
                <w:rFonts w:eastAsia="MS PGothic"/>
              </w:rPr>
              <w:t>CA_XA-YA-YD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A564B4" w:rsidRDefault="00FF122C" w:rsidP="007605D6">
            <w:pPr>
              <w:pStyle w:val="TAL"/>
              <w:jc w:val="center"/>
              <w:rPr>
                <w:rFonts w:eastAsia="MS PGothic"/>
              </w:rPr>
            </w:pPr>
            <w:r w:rsidRPr="00A564B4">
              <w:rPr>
                <w:rFonts w:eastAsia="MS PGothic"/>
              </w:rPr>
              <w:t>CA_XA-YA-YC,</w:t>
            </w:r>
          </w:p>
          <w:p w14:paraId="228F9099" w14:textId="77777777" w:rsidR="00FF122C" w:rsidRPr="00A564B4" w:rsidRDefault="00FF122C" w:rsidP="007605D6">
            <w:pPr>
              <w:pStyle w:val="TAL"/>
              <w:jc w:val="center"/>
              <w:rPr>
                <w:rFonts w:eastAsia="MS PGothic"/>
              </w:rPr>
            </w:pPr>
            <w:r w:rsidRPr="00A564B4">
              <w:rPr>
                <w:rFonts w:eastAsia="MS PGothic"/>
              </w:rPr>
              <w:t>CA_XA-YD,</w:t>
            </w:r>
          </w:p>
          <w:p w14:paraId="78AAF673" w14:textId="77777777" w:rsidR="00FF122C" w:rsidRPr="00A564B4" w:rsidRDefault="00FF122C" w:rsidP="007605D6">
            <w:pPr>
              <w:pStyle w:val="TAL"/>
              <w:jc w:val="center"/>
              <w:rPr>
                <w:lang w:eastAsia="en-US"/>
              </w:rPr>
            </w:pPr>
            <w:r w:rsidRPr="00A564B4">
              <w:rPr>
                <w:rFonts w:eastAsia="MS PGothic"/>
              </w:rPr>
              <w:t>CA_YA-YD</w:t>
            </w:r>
          </w:p>
        </w:tc>
      </w:tr>
      <w:tr w:rsidR="00FF122C" w:rsidRPr="00A564B4"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A564B4" w:rsidRDefault="00FF122C" w:rsidP="007605D6">
            <w:pPr>
              <w:pStyle w:val="TAL"/>
              <w:rPr>
                <w:lang w:eastAsia="en-US"/>
              </w:rPr>
            </w:pPr>
            <w:r w:rsidRPr="00A564B4">
              <w:rPr>
                <w:rFonts w:eastAsia="MS PGothic"/>
              </w:rPr>
              <w:t>CA_XA-YC-YC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A564B4" w:rsidRDefault="00FF122C" w:rsidP="007605D6">
            <w:pPr>
              <w:pStyle w:val="TAL"/>
              <w:jc w:val="center"/>
              <w:rPr>
                <w:rFonts w:eastAsia="MS PGothic"/>
              </w:rPr>
            </w:pPr>
            <w:r w:rsidRPr="00A564B4">
              <w:rPr>
                <w:rFonts w:eastAsia="MS PGothic"/>
              </w:rPr>
              <w:t>CA_XA-YC-YA,</w:t>
            </w:r>
          </w:p>
          <w:p w14:paraId="2737554E" w14:textId="77777777" w:rsidR="00FF122C" w:rsidRPr="00A564B4" w:rsidRDefault="00FF122C" w:rsidP="007605D6">
            <w:pPr>
              <w:pStyle w:val="TAL"/>
              <w:jc w:val="center"/>
              <w:rPr>
                <w:rFonts w:eastAsia="MS PGothic"/>
              </w:rPr>
            </w:pPr>
            <w:r w:rsidRPr="00A564B4">
              <w:rPr>
                <w:rFonts w:eastAsia="MS PGothic"/>
              </w:rPr>
              <w:t>CA_XA-YA-YC,</w:t>
            </w:r>
          </w:p>
          <w:p w14:paraId="10D0505B" w14:textId="77777777" w:rsidR="00FF122C" w:rsidRPr="00A564B4" w:rsidRDefault="00FF122C" w:rsidP="007605D6">
            <w:pPr>
              <w:pStyle w:val="TAL"/>
              <w:jc w:val="center"/>
              <w:rPr>
                <w:lang w:eastAsia="en-US"/>
              </w:rPr>
            </w:pPr>
            <w:r w:rsidRPr="00A564B4">
              <w:rPr>
                <w:rFonts w:eastAsia="MS PGothic"/>
              </w:rPr>
              <w:t>CA_YC-YC</w:t>
            </w:r>
          </w:p>
        </w:tc>
      </w:tr>
      <w:tr w:rsidR="00FF122C" w:rsidRPr="00A564B4"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A564B4" w:rsidRDefault="00FF122C" w:rsidP="007605D6">
            <w:pPr>
              <w:pStyle w:val="TAL"/>
              <w:rPr>
                <w:lang w:eastAsia="en-US"/>
              </w:rPr>
            </w:pPr>
            <w:r w:rsidRPr="00A564B4">
              <w:rPr>
                <w:rFonts w:eastAsia="MS PGothic"/>
              </w:rPr>
              <w:t>CA_XA-XA-YD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A564B4" w:rsidRDefault="00FF122C" w:rsidP="007605D6">
            <w:pPr>
              <w:pStyle w:val="TAL"/>
              <w:jc w:val="center"/>
              <w:rPr>
                <w:rFonts w:eastAsia="MS PGothic"/>
              </w:rPr>
            </w:pPr>
            <w:r w:rsidRPr="00A564B4">
              <w:rPr>
                <w:rFonts w:eastAsia="MS PGothic"/>
              </w:rPr>
              <w:t>CA_XA-XA-YC,</w:t>
            </w:r>
          </w:p>
          <w:p w14:paraId="0398A92A"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A564B4" w:rsidRDefault="00FF122C" w:rsidP="007605D6">
            <w:pPr>
              <w:pStyle w:val="TAL"/>
              <w:rPr>
                <w:lang w:eastAsia="en-US"/>
              </w:rPr>
            </w:pPr>
            <w:r w:rsidRPr="00A564B4">
              <w:rPr>
                <w:rFonts w:eastAsia="MS PGothic"/>
              </w:rPr>
              <w:t>CA_XA-XC-YC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A564B4" w:rsidRDefault="00FF122C" w:rsidP="007605D6">
            <w:pPr>
              <w:pStyle w:val="TAL"/>
              <w:jc w:val="center"/>
              <w:rPr>
                <w:rFonts w:eastAsia="MS PGothic"/>
              </w:rPr>
            </w:pPr>
            <w:r w:rsidRPr="00A564B4">
              <w:rPr>
                <w:rFonts w:eastAsia="MS PGothic"/>
              </w:rPr>
              <w:t>CA_XA-XC-YA,</w:t>
            </w:r>
          </w:p>
          <w:p w14:paraId="13C47F19" w14:textId="77777777" w:rsidR="00FF122C" w:rsidRPr="00A564B4" w:rsidRDefault="00FF122C" w:rsidP="007605D6">
            <w:pPr>
              <w:pStyle w:val="TAL"/>
              <w:jc w:val="center"/>
              <w:rPr>
                <w:rFonts w:eastAsia="MS PGothic"/>
              </w:rPr>
            </w:pPr>
            <w:r w:rsidRPr="00A564B4">
              <w:rPr>
                <w:rFonts w:eastAsia="MS PGothic"/>
              </w:rPr>
              <w:t>CA_XA-XA-YC,</w:t>
            </w:r>
          </w:p>
          <w:p w14:paraId="744CA058" w14:textId="77777777" w:rsidR="00FF122C" w:rsidRPr="00A564B4" w:rsidRDefault="00FF122C" w:rsidP="007605D6">
            <w:pPr>
              <w:pStyle w:val="TAL"/>
              <w:jc w:val="center"/>
              <w:rPr>
                <w:lang w:eastAsia="en-US"/>
              </w:rPr>
            </w:pPr>
            <w:r w:rsidRPr="00A564B4">
              <w:rPr>
                <w:rFonts w:eastAsia="MS PGothic"/>
              </w:rPr>
              <w:t>CA_XC-YC</w:t>
            </w:r>
          </w:p>
        </w:tc>
      </w:tr>
      <w:tr w:rsidR="00FF122C" w:rsidRPr="00A564B4"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A564B4" w:rsidRDefault="00FF122C" w:rsidP="007605D6">
            <w:pPr>
              <w:pStyle w:val="TAL"/>
              <w:rPr>
                <w:lang w:eastAsia="en-US"/>
              </w:rPr>
            </w:pPr>
            <w:r w:rsidRPr="00A564B4">
              <w:rPr>
                <w:rFonts w:eastAsia="MS PGothic"/>
              </w:rPr>
              <w:t>CA_XA-XA-YA-YC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A564B4" w:rsidRDefault="00FF122C" w:rsidP="007605D6">
            <w:pPr>
              <w:pStyle w:val="TAL"/>
              <w:jc w:val="center"/>
              <w:rPr>
                <w:rFonts w:eastAsia="MS PGothic"/>
              </w:rPr>
            </w:pPr>
            <w:r w:rsidRPr="00A564B4">
              <w:rPr>
                <w:rFonts w:eastAsia="MS PGothic"/>
              </w:rPr>
              <w:t>CA_XA-XA-YA-YA,</w:t>
            </w:r>
          </w:p>
          <w:p w14:paraId="7C67B152" w14:textId="77777777" w:rsidR="00FF122C" w:rsidRPr="00A564B4" w:rsidRDefault="00FF122C" w:rsidP="007605D6">
            <w:pPr>
              <w:pStyle w:val="TAL"/>
              <w:jc w:val="center"/>
              <w:rPr>
                <w:rFonts w:eastAsia="MS PGothic"/>
              </w:rPr>
            </w:pPr>
            <w:r w:rsidRPr="00A564B4">
              <w:rPr>
                <w:rFonts w:eastAsia="MS PGothic"/>
              </w:rPr>
              <w:t>CA_XA-XA-YC,</w:t>
            </w:r>
          </w:p>
          <w:p w14:paraId="310A9831" w14:textId="77777777" w:rsidR="00FF122C" w:rsidRPr="00A564B4" w:rsidRDefault="00FF122C" w:rsidP="007605D6">
            <w:pPr>
              <w:pStyle w:val="TAL"/>
              <w:jc w:val="center"/>
              <w:rPr>
                <w:lang w:eastAsia="en-US"/>
              </w:rPr>
            </w:pPr>
            <w:r w:rsidRPr="00A564B4">
              <w:rPr>
                <w:rFonts w:eastAsia="MS PGothic"/>
              </w:rPr>
              <w:t>CA_XA-YA-YC</w:t>
            </w:r>
          </w:p>
        </w:tc>
      </w:tr>
      <w:tr w:rsidR="00FF122C" w:rsidRPr="00A564B4"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A564B4" w:rsidRDefault="00FF122C" w:rsidP="007605D6">
            <w:pPr>
              <w:pStyle w:val="TAL"/>
              <w:rPr>
                <w:lang w:eastAsia="en-US"/>
              </w:rPr>
            </w:pPr>
            <w:r w:rsidRPr="00A564B4">
              <w:rPr>
                <w:rFonts w:eastAsia="MS PGothic"/>
              </w:rPr>
              <w:t>CA_XA-YA-ZA-ZC</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A564B4" w:rsidRDefault="00FF122C" w:rsidP="007605D6">
            <w:pPr>
              <w:pStyle w:val="TAL"/>
              <w:jc w:val="center"/>
              <w:rPr>
                <w:rFonts w:eastAsia="MS PGothic"/>
              </w:rPr>
            </w:pPr>
            <w:r w:rsidRPr="00A564B4">
              <w:rPr>
                <w:rFonts w:eastAsia="MS PGothic"/>
              </w:rPr>
              <w:t>CA_XA-YA-ZA-ZA,</w:t>
            </w:r>
          </w:p>
          <w:p w14:paraId="13421FCF" w14:textId="77777777" w:rsidR="00FF122C" w:rsidRPr="00A564B4" w:rsidRDefault="00FF122C" w:rsidP="007605D6">
            <w:pPr>
              <w:pStyle w:val="TAL"/>
              <w:jc w:val="center"/>
              <w:rPr>
                <w:rFonts w:eastAsia="MS PGothic"/>
              </w:rPr>
            </w:pPr>
            <w:r w:rsidRPr="00A564B4">
              <w:rPr>
                <w:rFonts w:eastAsia="MS PGothic"/>
              </w:rPr>
              <w:t>CA_XA-YA-ZC,</w:t>
            </w:r>
          </w:p>
          <w:p w14:paraId="6ACB0CD5" w14:textId="77777777" w:rsidR="00FF122C" w:rsidRPr="00A564B4" w:rsidRDefault="00FF122C" w:rsidP="007605D6">
            <w:pPr>
              <w:pStyle w:val="TAL"/>
              <w:jc w:val="center"/>
              <w:rPr>
                <w:rFonts w:eastAsia="MS PGothic"/>
              </w:rPr>
            </w:pPr>
            <w:r w:rsidRPr="00A564B4">
              <w:rPr>
                <w:rFonts w:eastAsia="MS PGothic"/>
              </w:rPr>
              <w:t>CA_XA-ZA-ZC,</w:t>
            </w:r>
          </w:p>
          <w:p w14:paraId="0AB82FE8" w14:textId="77777777" w:rsidR="00FF122C" w:rsidRPr="00A564B4" w:rsidRDefault="00FF122C" w:rsidP="007605D6">
            <w:pPr>
              <w:pStyle w:val="TAL"/>
              <w:jc w:val="center"/>
              <w:rPr>
                <w:lang w:eastAsia="en-US"/>
              </w:rPr>
            </w:pPr>
            <w:r w:rsidRPr="00A564B4">
              <w:rPr>
                <w:rFonts w:eastAsia="MS PGothic"/>
              </w:rPr>
              <w:t>CA_YA-ZA-ZC</w:t>
            </w:r>
          </w:p>
        </w:tc>
      </w:tr>
      <w:tr w:rsidR="00FF122C" w:rsidRPr="00A564B4"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A564B4" w:rsidRDefault="00FF122C" w:rsidP="007605D6">
            <w:pPr>
              <w:pStyle w:val="TAL"/>
              <w:rPr>
                <w:lang w:eastAsia="en-US"/>
              </w:rPr>
            </w:pPr>
            <w:r w:rsidRPr="00A564B4">
              <w:rPr>
                <w:rFonts w:eastAsia="MS PGothic"/>
              </w:rPr>
              <w:t>CA_XA-YA-YA-ZA-ZA</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A564B4" w:rsidRDefault="00FF122C" w:rsidP="007605D6">
            <w:pPr>
              <w:pStyle w:val="TAL"/>
              <w:jc w:val="center"/>
              <w:rPr>
                <w:rFonts w:eastAsia="MS PGothic"/>
              </w:rPr>
            </w:pPr>
            <w:r w:rsidRPr="00A564B4">
              <w:rPr>
                <w:rFonts w:eastAsia="MS PGothic"/>
              </w:rPr>
              <w:t>CA_XA-YA-YA-ZA,</w:t>
            </w:r>
          </w:p>
          <w:p w14:paraId="4336C6C0" w14:textId="77777777" w:rsidR="00FF122C" w:rsidRPr="00A564B4" w:rsidRDefault="00FF122C" w:rsidP="007605D6">
            <w:pPr>
              <w:pStyle w:val="TAL"/>
              <w:jc w:val="center"/>
              <w:rPr>
                <w:rFonts w:eastAsia="MS PGothic"/>
              </w:rPr>
            </w:pPr>
            <w:r w:rsidRPr="00A564B4">
              <w:rPr>
                <w:rFonts w:eastAsia="MS PGothic"/>
              </w:rPr>
              <w:t>CA_XA-YA-ZA-ZA,</w:t>
            </w:r>
          </w:p>
          <w:p w14:paraId="277391C9" w14:textId="77777777" w:rsidR="00FF122C" w:rsidRPr="00A564B4" w:rsidRDefault="00FF122C" w:rsidP="007605D6">
            <w:pPr>
              <w:pStyle w:val="TAL"/>
              <w:jc w:val="center"/>
              <w:rPr>
                <w:lang w:eastAsia="en-US"/>
              </w:rPr>
            </w:pPr>
            <w:r w:rsidRPr="00A564B4">
              <w:rPr>
                <w:rFonts w:eastAsia="MS PGothic"/>
              </w:rPr>
              <w:t>CA_YA-YA-ZA-ZA</w:t>
            </w:r>
          </w:p>
        </w:tc>
      </w:tr>
      <w:tr w:rsidR="00FF122C" w:rsidRPr="00A564B4"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A564B4" w:rsidRDefault="00FF122C" w:rsidP="007605D6">
            <w:pPr>
              <w:pStyle w:val="TAL"/>
              <w:rPr>
                <w:lang w:eastAsia="en-US"/>
              </w:rPr>
            </w:pPr>
            <w:r w:rsidRPr="00A564B4">
              <w:rPr>
                <w:rFonts w:eastAsia="MS PGothic"/>
              </w:rPr>
              <w:t>CA_XA-YA-ZA-RA-RA</w:t>
            </w:r>
            <w:r w:rsidR="007A7262" w:rsidRPr="00A564B4">
              <w:rPr>
                <w:rFonts w:eastAsia="MS PGothic"/>
              </w:rPr>
              <w:t xml:space="preserve"> </w:t>
            </w:r>
            <w:r w:rsidRPr="00A564B4">
              <w:rPr>
                <w:lang w:eastAsia="en-US"/>
              </w:rPr>
              <w:t>(5 carrier intra-band non-contiguous + intra-band contiguous + inter-band with 4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A564B4" w:rsidRDefault="00FF122C" w:rsidP="007605D6">
            <w:pPr>
              <w:pStyle w:val="TAL"/>
              <w:jc w:val="center"/>
              <w:rPr>
                <w:rFonts w:eastAsia="MS PGothic"/>
              </w:rPr>
            </w:pPr>
            <w:r w:rsidRPr="00A564B4">
              <w:rPr>
                <w:rFonts w:eastAsia="MS PGothic"/>
              </w:rPr>
              <w:t>CA_XA-YA-ZA-RA,</w:t>
            </w:r>
          </w:p>
          <w:p w14:paraId="2951908F" w14:textId="77777777" w:rsidR="00FF122C" w:rsidRPr="00A564B4" w:rsidRDefault="00FF122C" w:rsidP="007605D6">
            <w:pPr>
              <w:pStyle w:val="TAL"/>
              <w:jc w:val="center"/>
              <w:rPr>
                <w:rFonts w:eastAsia="MS PGothic"/>
              </w:rPr>
            </w:pPr>
            <w:r w:rsidRPr="00A564B4">
              <w:rPr>
                <w:rFonts w:eastAsia="MS PGothic"/>
              </w:rPr>
              <w:t>CA_XA-YA-RA-RA,</w:t>
            </w:r>
          </w:p>
          <w:p w14:paraId="392394CB" w14:textId="77777777" w:rsidR="00FF122C" w:rsidRPr="00A564B4" w:rsidRDefault="00FF122C" w:rsidP="007605D6">
            <w:pPr>
              <w:pStyle w:val="TAL"/>
              <w:jc w:val="center"/>
              <w:rPr>
                <w:rFonts w:eastAsia="MS PGothic"/>
              </w:rPr>
            </w:pPr>
            <w:r w:rsidRPr="00A564B4">
              <w:rPr>
                <w:rFonts w:eastAsia="MS PGothic"/>
              </w:rPr>
              <w:t>CA_XA-ZA-RA-RA,</w:t>
            </w:r>
          </w:p>
          <w:p w14:paraId="250FF73B" w14:textId="77777777" w:rsidR="00FF122C" w:rsidRPr="00A564B4" w:rsidRDefault="00FF122C" w:rsidP="007605D6">
            <w:pPr>
              <w:pStyle w:val="TAL"/>
              <w:jc w:val="center"/>
              <w:rPr>
                <w:lang w:eastAsia="en-US"/>
              </w:rPr>
            </w:pPr>
            <w:r w:rsidRPr="00A564B4">
              <w:rPr>
                <w:rFonts w:eastAsia="MS PGothic"/>
              </w:rPr>
              <w:t>CA_YA-ZA-RA-RA</w:t>
            </w:r>
          </w:p>
        </w:tc>
      </w:tr>
      <w:tr w:rsidR="00FF122C" w:rsidRPr="00A564B4"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A564B4" w:rsidRDefault="00FF122C" w:rsidP="007605D6">
            <w:pPr>
              <w:pStyle w:val="TAL"/>
              <w:rPr>
                <w:lang w:eastAsia="en-US"/>
              </w:rPr>
            </w:pPr>
            <w:r w:rsidRPr="00A564B4">
              <w:rPr>
                <w:rFonts w:eastAsia="MS PGothic"/>
              </w:rPr>
              <w:t xml:space="preserve">CA_XA-YA-ZA-RA-SA </w:t>
            </w:r>
            <w:r w:rsidRPr="00A564B4">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A564B4" w:rsidRDefault="00FF122C" w:rsidP="007605D6">
            <w:pPr>
              <w:pStyle w:val="TAC"/>
              <w:rPr>
                <w:rFonts w:cs="Arial"/>
                <w:szCs w:val="18"/>
                <w:lang w:eastAsia="en-US"/>
              </w:rPr>
            </w:pPr>
            <w:r w:rsidRPr="00A564B4">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A564B4" w:rsidRDefault="00FF122C" w:rsidP="007605D6">
            <w:pPr>
              <w:pStyle w:val="TAL"/>
              <w:jc w:val="center"/>
              <w:rPr>
                <w:rFonts w:eastAsia="MS PGothic"/>
              </w:rPr>
            </w:pPr>
            <w:r w:rsidRPr="00A564B4">
              <w:rPr>
                <w:rFonts w:eastAsia="MS PGothic"/>
              </w:rPr>
              <w:t>CA_XA-YA-ZA-RA,</w:t>
            </w:r>
          </w:p>
          <w:p w14:paraId="4454F4CB" w14:textId="77777777" w:rsidR="00FF122C" w:rsidRPr="00A564B4" w:rsidRDefault="00FF122C" w:rsidP="007605D6">
            <w:pPr>
              <w:pStyle w:val="TAL"/>
              <w:jc w:val="center"/>
              <w:rPr>
                <w:rFonts w:eastAsia="MS PGothic"/>
              </w:rPr>
            </w:pPr>
            <w:r w:rsidRPr="00A564B4">
              <w:rPr>
                <w:rFonts w:eastAsia="MS PGothic"/>
              </w:rPr>
              <w:t>CA_XA-YA-ZA -SA,</w:t>
            </w:r>
          </w:p>
          <w:p w14:paraId="0A3FF20E" w14:textId="77777777" w:rsidR="00FF122C" w:rsidRPr="00A564B4" w:rsidRDefault="00FF122C" w:rsidP="007605D6">
            <w:pPr>
              <w:pStyle w:val="TAL"/>
              <w:jc w:val="center"/>
              <w:rPr>
                <w:rFonts w:eastAsia="MS PGothic"/>
              </w:rPr>
            </w:pPr>
            <w:r w:rsidRPr="00A564B4">
              <w:rPr>
                <w:rFonts w:eastAsia="MS PGothic"/>
              </w:rPr>
              <w:t>CA_XA-YA -RA-SA,</w:t>
            </w:r>
          </w:p>
          <w:p w14:paraId="5235C28D" w14:textId="77777777" w:rsidR="00FF122C" w:rsidRPr="00A564B4" w:rsidRDefault="00FF122C" w:rsidP="007605D6">
            <w:pPr>
              <w:pStyle w:val="TAL"/>
              <w:jc w:val="center"/>
              <w:rPr>
                <w:rFonts w:eastAsia="MS PGothic"/>
              </w:rPr>
            </w:pPr>
            <w:r w:rsidRPr="00A564B4">
              <w:rPr>
                <w:rFonts w:eastAsia="MS PGothic"/>
              </w:rPr>
              <w:t>CA_XA-ZA-RA-SA,</w:t>
            </w:r>
          </w:p>
          <w:p w14:paraId="73756F4A" w14:textId="77777777" w:rsidR="00FF122C" w:rsidRPr="00A564B4" w:rsidRDefault="00FF122C" w:rsidP="007605D6">
            <w:pPr>
              <w:pStyle w:val="TAL"/>
              <w:jc w:val="center"/>
              <w:rPr>
                <w:lang w:eastAsia="en-US"/>
              </w:rPr>
            </w:pPr>
            <w:r w:rsidRPr="00A564B4">
              <w:rPr>
                <w:rFonts w:eastAsia="MS PGothic"/>
              </w:rPr>
              <w:t>CA_YA-ZA-RA-SA</w:t>
            </w:r>
          </w:p>
        </w:tc>
      </w:tr>
      <w:tr w:rsidR="009C29A8" w:rsidRPr="00A564B4"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A564B4" w:rsidRDefault="00E4184A" w:rsidP="00113072">
            <w:pPr>
              <w:pStyle w:val="TAN"/>
              <w:rPr>
                <w:lang w:eastAsia="en-US"/>
              </w:rPr>
            </w:pPr>
            <w:r w:rsidRPr="00A564B4">
              <w:rPr>
                <w:lang w:eastAsia="en-US"/>
              </w:rPr>
              <w:t>Note 1:</w:t>
            </w:r>
            <w:r w:rsidR="009C29A8" w:rsidRPr="00A564B4">
              <w:rPr>
                <w:lang w:eastAsia="en-US"/>
              </w:rPr>
              <w:tab/>
              <w:t>Table used for deriving default fallbacks in sections A.4.6.1,2 and 3</w:t>
            </w:r>
            <w:r w:rsidR="00FF122C" w:rsidRPr="00A564B4">
              <w:rPr>
                <w:lang w:eastAsia="en-US"/>
              </w:rPr>
              <w:t>.</w:t>
            </w:r>
          </w:p>
          <w:p w14:paraId="192BC53F" w14:textId="77777777" w:rsidR="00FF122C" w:rsidRPr="00A564B4" w:rsidRDefault="009C29A8" w:rsidP="00FF122C">
            <w:pPr>
              <w:pStyle w:val="TAN"/>
              <w:rPr>
                <w:lang w:eastAsia="zh-TW"/>
              </w:rPr>
            </w:pPr>
            <w:r w:rsidRPr="00A564B4">
              <w:rPr>
                <w:lang w:eastAsia="en-US"/>
              </w:rPr>
              <w:t>Note 2:</w:t>
            </w:r>
            <w:r w:rsidRPr="00A564B4">
              <w:rPr>
                <w:lang w:eastAsia="en-US"/>
              </w:rPr>
              <w:tab/>
              <w:t>Also applicable for different band orderings (</w:t>
            </w:r>
            <w:r w:rsidR="005C7D40" w:rsidRPr="00A564B4">
              <w:rPr>
                <w:lang w:eastAsia="en-US"/>
              </w:rPr>
              <w:t>e.g.</w:t>
            </w:r>
            <w:r w:rsidRPr="00A564B4">
              <w:rPr>
                <w:lang w:eastAsia="en-US"/>
              </w:rPr>
              <w:t>. YA-XC)</w:t>
            </w:r>
            <w:r w:rsidR="00FF122C" w:rsidRPr="00A564B4">
              <w:rPr>
                <w:lang w:eastAsia="en-US"/>
              </w:rPr>
              <w:t>.</w:t>
            </w:r>
            <w:r w:rsidR="00FF122C" w:rsidRPr="00A564B4">
              <w:rPr>
                <w:lang w:eastAsia="zh-TW"/>
              </w:rPr>
              <w:t xml:space="preserve"> </w:t>
            </w:r>
          </w:p>
          <w:p w14:paraId="3F3AD31C" w14:textId="7443E164" w:rsidR="009C29A8" w:rsidRPr="00A564B4" w:rsidRDefault="00FF122C" w:rsidP="00FF122C">
            <w:pPr>
              <w:pStyle w:val="TAN"/>
              <w:rPr>
                <w:lang w:eastAsia="en-US"/>
              </w:rPr>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A564B4" w:rsidRDefault="009C29A8" w:rsidP="000208EC"/>
    <w:p w14:paraId="6502CEEA" w14:textId="77777777" w:rsidR="002A29A1" w:rsidRPr="00A564B4" w:rsidRDefault="002A29A1" w:rsidP="00624F4F">
      <w:pPr>
        <w:pStyle w:val="Heading2"/>
        <w:sectPr w:rsidR="002A29A1" w:rsidRPr="00A564B4"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A564B4" w:rsidRDefault="00C238FA" w:rsidP="00C238FA">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A564B4" w14:paraId="75CCBC92" w14:textId="77777777" w:rsidTr="00026A06">
        <w:trPr>
          <w:trHeight w:val="285"/>
        </w:trPr>
        <w:tc>
          <w:tcPr>
            <w:tcW w:w="826" w:type="pct"/>
            <w:shd w:val="clear" w:color="auto" w:fill="auto"/>
            <w:noWrap/>
            <w:vAlign w:val="center"/>
            <w:hideMark/>
          </w:tcPr>
          <w:p w14:paraId="2CB4C9D5" w14:textId="77777777" w:rsidR="00C238FA" w:rsidRPr="00A564B4" w:rsidRDefault="00C238FA" w:rsidP="00DF27C9">
            <w:pPr>
              <w:pStyle w:val="TAC"/>
              <w:rPr>
                <w:lang w:eastAsia="en-US"/>
              </w:rPr>
            </w:pPr>
            <w:r w:rsidRPr="00A564B4">
              <w:rPr>
                <w:lang w:eastAsia="en-US"/>
              </w:rPr>
              <w:t>Number of</w:t>
            </w:r>
          </w:p>
          <w:p w14:paraId="2EAFB58A" w14:textId="77777777" w:rsidR="00C238FA" w:rsidRPr="00A564B4" w:rsidRDefault="00C238FA" w:rsidP="00DF27C9">
            <w:pPr>
              <w:pStyle w:val="TAC"/>
              <w:rPr>
                <w:lang w:eastAsia="en-US"/>
              </w:rPr>
            </w:pPr>
            <w:r w:rsidRPr="00A564B4">
              <w:rPr>
                <w:lang w:eastAsia="en-US"/>
              </w:rPr>
              <w:t>Bands</w:t>
            </w:r>
          </w:p>
        </w:tc>
        <w:tc>
          <w:tcPr>
            <w:tcW w:w="1524" w:type="pct"/>
            <w:shd w:val="clear" w:color="auto" w:fill="auto"/>
            <w:noWrap/>
            <w:vAlign w:val="center"/>
          </w:tcPr>
          <w:p w14:paraId="25D43BB6" w14:textId="77777777" w:rsidR="00C238FA" w:rsidRPr="00A564B4" w:rsidRDefault="00C238FA" w:rsidP="00DF27C9">
            <w:pPr>
              <w:pStyle w:val="TAL"/>
              <w:rPr>
                <w:lang w:eastAsia="zh-TW"/>
              </w:rPr>
            </w:pPr>
            <w:r w:rsidRPr="00A564B4">
              <w:rPr>
                <w:lang w:eastAsia="zh-TW"/>
              </w:rPr>
              <w:t>3CA Band Combinations</w:t>
            </w:r>
          </w:p>
        </w:tc>
        <w:tc>
          <w:tcPr>
            <w:tcW w:w="818" w:type="pct"/>
            <w:shd w:val="clear" w:color="auto" w:fill="auto"/>
          </w:tcPr>
          <w:p w14:paraId="5A038105" w14:textId="77777777" w:rsidR="00C238FA" w:rsidRPr="00A564B4" w:rsidRDefault="00C238FA" w:rsidP="00DF27C9">
            <w:pPr>
              <w:pStyle w:val="TAL"/>
              <w:rPr>
                <w:lang w:eastAsia="zh-TW"/>
              </w:rPr>
            </w:pPr>
            <w:r w:rsidRPr="00A564B4">
              <w:rPr>
                <w:lang w:eastAsia="zh-TW"/>
              </w:rPr>
              <w:t>Release for test applicability</w:t>
            </w:r>
          </w:p>
        </w:tc>
        <w:tc>
          <w:tcPr>
            <w:tcW w:w="1832" w:type="pct"/>
            <w:shd w:val="clear" w:color="auto" w:fill="auto"/>
          </w:tcPr>
          <w:p w14:paraId="537976BB" w14:textId="77777777" w:rsidR="00C238FA" w:rsidRPr="00A564B4" w:rsidRDefault="00C238FA" w:rsidP="00DF27C9">
            <w:pPr>
              <w:pStyle w:val="TAL"/>
              <w:rPr>
                <w:lang w:eastAsia="zh-TW"/>
              </w:rPr>
            </w:pPr>
            <w:r w:rsidRPr="00A564B4">
              <w:rPr>
                <w:lang w:eastAsia="zh-TW"/>
              </w:rPr>
              <w:t>Name</w:t>
            </w:r>
          </w:p>
        </w:tc>
      </w:tr>
      <w:tr w:rsidR="00C238FA" w:rsidRPr="00A564B4" w14:paraId="0A0D7F37" w14:textId="77777777" w:rsidTr="00026A06">
        <w:trPr>
          <w:trHeight w:val="285"/>
        </w:trPr>
        <w:tc>
          <w:tcPr>
            <w:tcW w:w="826" w:type="pct"/>
            <w:shd w:val="clear" w:color="auto" w:fill="auto"/>
            <w:noWrap/>
            <w:vAlign w:val="center"/>
          </w:tcPr>
          <w:p w14:paraId="4A6B28AC"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0C041D3D" w14:textId="77777777" w:rsidR="00C238FA" w:rsidRPr="00A564B4" w:rsidRDefault="00C238FA" w:rsidP="00DF27C9">
            <w:pPr>
              <w:pStyle w:val="TAL"/>
              <w:rPr>
                <w:lang w:eastAsia="zh-TW"/>
              </w:rPr>
            </w:pPr>
            <w:r w:rsidRPr="00A564B4">
              <w:rPr>
                <w:lang w:eastAsia="zh-TW"/>
              </w:rPr>
              <w:t>CA_XD</w:t>
            </w:r>
          </w:p>
        </w:tc>
        <w:tc>
          <w:tcPr>
            <w:tcW w:w="818" w:type="pct"/>
            <w:shd w:val="clear" w:color="auto" w:fill="auto"/>
          </w:tcPr>
          <w:p w14:paraId="14E25CF8"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B154539" w14:textId="77777777" w:rsidR="00C238FA" w:rsidRPr="00A564B4" w:rsidRDefault="00C238FA" w:rsidP="00DF27C9">
            <w:pPr>
              <w:pStyle w:val="TAL"/>
              <w:rPr>
                <w:lang w:eastAsia="zh-TW"/>
              </w:rPr>
            </w:pPr>
            <w:r w:rsidRPr="00A564B4">
              <w:rPr>
                <w:lang w:eastAsia="zh-TW"/>
              </w:rPr>
              <w:t>3DL CA with TDD CA_XD</w:t>
            </w:r>
          </w:p>
        </w:tc>
      </w:tr>
      <w:tr w:rsidR="00C238FA" w:rsidRPr="00A564B4" w14:paraId="7AD44E8B" w14:textId="77777777" w:rsidTr="00026A06">
        <w:trPr>
          <w:trHeight w:val="285"/>
        </w:trPr>
        <w:tc>
          <w:tcPr>
            <w:tcW w:w="826" w:type="pct"/>
            <w:vMerge w:val="restart"/>
            <w:shd w:val="clear" w:color="auto" w:fill="auto"/>
            <w:noWrap/>
            <w:vAlign w:val="center"/>
          </w:tcPr>
          <w:p w14:paraId="42D61CD9"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B1D8FB1"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281E517E"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E292099" w14:textId="77777777" w:rsidR="00C238FA" w:rsidRPr="00A564B4" w:rsidRDefault="00C238FA" w:rsidP="00DF27C9">
            <w:pPr>
              <w:pStyle w:val="TAL"/>
              <w:rPr>
                <w:lang w:eastAsia="zh-TW"/>
              </w:rPr>
            </w:pPr>
            <w:r w:rsidRPr="00A564B4">
              <w:rPr>
                <w:lang w:eastAsia="zh-TW"/>
              </w:rPr>
              <w:t>3DL CA with FDD CA_XA-YB</w:t>
            </w:r>
          </w:p>
        </w:tc>
      </w:tr>
      <w:tr w:rsidR="00C238FA" w:rsidRPr="00A564B4" w14:paraId="6954DF74" w14:textId="77777777" w:rsidTr="00026A06">
        <w:trPr>
          <w:trHeight w:val="285"/>
        </w:trPr>
        <w:tc>
          <w:tcPr>
            <w:tcW w:w="826" w:type="pct"/>
            <w:vMerge/>
            <w:shd w:val="clear" w:color="auto" w:fill="auto"/>
            <w:noWrap/>
            <w:vAlign w:val="center"/>
          </w:tcPr>
          <w:p w14:paraId="3DD616D8" w14:textId="77777777" w:rsidR="00C238FA" w:rsidRPr="00A564B4" w:rsidRDefault="00C238FA" w:rsidP="00DF27C9">
            <w:pPr>
              <w:pStyle w:val="TAC"/>
              <w:rPr>
                <w:lang w:eastAsia="zh-TW"/>
              </w:rPr>
            </w:pPr>
          </w:p>
        </w:tc>
        <w:tc>
          <w:tcPr>
            <w:tcW w:w="1524" w:type="pct"/>
            <w:shd w:val="clear" w:color="auto" w:fill="auto"/>
            <w:noWrap/>
            <w:vAlign w:val="center"/>
          </w:tcPr>
          <w:p w14:paraId="5937291F"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34315D22"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64CEB724" w14:textId="77777777" w:rsidR="00C238FA" w:rsidRPr="00A564B4" w:rsidRDefault="00C238FA" w:rsidP="00DF27C9">
            <w:pPr>
              <w:pStyle w:val="TAL"/>
              <w:rPr>
                <w:lang w:eastAsia="zh-TW"/>
              </w:rPr>
            </w:pPr>
            <w:r w:rsidRPr="00A564B4">
              <w:rPr>
                <w:lang w:eastAsia="zh-TW"/>
              </w:rPr>
              <w:t>3DL CA with TDD CA_XA-YB</w:t>
            </w:r>
          </w:p>
        </w:tc>
      </w:tr>
      <w:tr w:rsidR="00C238FA" w:rsidRPr="00A564B4" w14:paraId="2EBC6B79" w14:textId="77777777" w:rsidTr="00026A06">
        <w:trPr>
          <w:trHeight w:val="285"/>
        </w:trPr>
        <w:tc>
          <w:tcPr>
            <w:tcW w:w="826" w:type="pct"/>
            <w:vMerge/>
            <w:shd w:val="clear" w:color="auto" w:fill="auto"/>
            <w:noWrap/>
            <w:vAlign w:val="center"/>
          </w:tcPr>
          <w:p w14:paraId="780D5D3F" w14:textId="77777777" w:rsidR="00C238FA" w:rsidRPr="00A564B4" w:rsidRDefault="00C238FA" w:rsidP="00DF27C9">
            <w:pPr>
              <w:pStyle w:val="TAC"/>
              <w:rPr>
                <w:lang w:eastAsia="zh-TW"/>
              </w:rPr>
            </w:pPr>
          </w:p>
        </w:tc>
        <w:tc>
          <w:tcPr>
            <w:tcW w:w="1524" w:type="pct"/>
            <w:shd w:val="clear" w:color="auto" w:fill="auto"/>
            <w:noWrap/>
            <w:vAlign w:val="center"/>
          </w:tcPr>
          <w:p w14:paraId="33BF409C"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4B1E6AED"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68F8E029" w14:textId="77777777" w:rsidR="00C238FA" w:rsidRPr="00A564B4" w:rsidRDefault="00C238FA" w:rsidP="00DF27C9">
            <w:pPr>
              <w:pStyle w:val="TAL"/>
              <w:rPr>
                <w:lang w:eastAsia="zh-TW"/>
              </w:rPr>
            </w:pPr>
            <w:r w:rsidRPr="00A564B4">
              <w:rPr>
                <w:lang w:eastAsia="zh-TW"/>
              </w:rPr>
              <w:t>3DL CA with FDD-TDD CA_XA-YB</w:t>
            </w:r>
          </w:p>
        </w:tc>
      </w:tr>
      <w:tr w:rsidR="00C238FA" w:rsidRPr="00A564B4" w14:paraId="2B022739" w14:textId="77777777" w:rsidTr="00026A06">
        <w:trPr>
          <w:trHeight w:val="285"/>
        </w:trPr>
        <w:tc>
          <w:tcPr>
            <w:tcW w:w="826" w:type="pct"/>
            <w:vMerge w:val="restart"/>
            <w:shd w:val="clear" w:color="auto" w:fill="auto"/>
            <w:noWrap/>
            <w:vAlign w:val="center"/>
          </w:tcPr>
          <w:p w14:paraId="0D73CDFD"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EB20BE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7F7F37BD"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4E8A4EE9" w14:textId="77777777" w:rsidR="00C238FA" w:rsidRPr="00A564B4" w:rsidRDefault="00C238FA" w:rsidP="00DF27C9">
            <w:pPr>
              <w:pStyle w:val="TAL"/>
              <w:rPr>
                <w:lang w:eastAsia="zh-TW"/>
              </w:rPr>
            </w:pPr>
            <w:r w:rsidRPr="00A564B4">
              <w:rPr>
                <w:lang w:eastAsia="zh-TW"/>
              </w:rPr>
              <w:t>3DL CA with FDD CA_XA-YC</w:t>
            </w:r>
          </w:p>
        </w:tc>
      </w:tr>
      <w:tr w:rsidR="00C238FA" w:rsidRPr="00A564B4" w14:paraId="49F1F7E5" w14:textId="77777777" w:rsidTr="00026A06">
        <w:trPr>
          <w:trHeight w:val="285"/>
        </w:trPr>
        <w:tc>
          <w:tcPr>
            <w:tcW w:w="826" w:type="pct"/>
            <w:vMerge/>
            <w:shd w:val="clear" w:color="auto" w:fill="auto"/>
            <w:noWrap/>
            <w:vAlign w:val="center"/>
          </w:tcPr>
          <w:p w14:paraId="0CA782BD" w14:textId="77777777" w:rsidR="00C238FA" w:rsidRPr="00A564B4" w:rsidRDefault="00C238FA" w:rsidP="00DF27C9">
            <w:pPr>
              <w:pStyle w:val="TAC"/>
              <w:rPr>
                <w:lang w:eastAsia="zh-TW"/>
              </w:rPr>
            </w:pPr>
          </w:p>
        </w:tc>
        <w:tc>
          <w:tcPr>
            <w:tcW w:w="1524" w:type="pct"/>
            <w:shd w:val="clear" w:color="auto" w:fill="auto"/>
            <w:noWrap/>
            <w:vAlign w:val="center"/>
          </w:tcPr>
          <w:p w14:paraId="114F35A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6C9E27F"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A02D6AA" w14:textId="77777777" w:rsidR="00C238FA" w:rsidRPr="00A564B4" w:rsidRDefault="00C238FA" w:rsidP="00DF27C9">
            <w:pPr>
              <w:pStyle w:val="TAL"/>
              <w:rPr>
                <w:lang w:eastAsia="zh-TW"/>
              </w:rPr>
            </w:pPr>
            <w:r w:rsidRPr="00A564B4">
              <w:rPr>
                <w:lang w:eastAsia="zh-TW"/>
              </w:rPr>
              <w:t>3DL CA with TDD CA_XA-YC</w:t>
            </w:r>
          </w:p>
        </w:tc>
      </w:tr>
      <w:tr w:rsidR="00C238FA" w:rsidRPr="00A564B4" w14:paraId="655FD69C" w14:textId="77777777" w:rsidTr="00026A06">
        <w:trPr>
          <w:trHeight w:val="285"/>
        </w:trPr>
        <w:tc>
          <w:tcPr>
            <w:tcW w:w="826" w:type="pct"/>
            <w:vMerge/>
            <w:shd w:val="clear" w:color="auto" w:fill="auto"/>
            <w:noWrap/>
            <w:vAlign w:val="center"/>
          </w:tcPr>
          <w:p w14:paraId="62BFF89C" w14:textId="77777777" w:rsidR="00C238FA" w:rsidRPr="00A564B4" w:rsidRDefault="00C238FA" w:rsidP="00DF27C9">
            <w:pPr>
              <w:pStyle w:val="TAC"/>
              <w:rPr>
                <w:lang w:eastAsia="zh-TW"/>
              </w:rPr>
            </w:pPr>
          </w:p>
        </w:tc>
        <w:tc>
          <w:tcPr>
            <w:tcW w:w="1524" w:type="pct"/>
            <w:shd w:val="clear" w:color="auto" w:fill="auto"/>
            <w:noWrap/>
            <w:vAlign w:val="center"/>
          </w:tcPr>
          <w:p w14:paraId="79B17281"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782A60B"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5A28AC1E" w14:textId="77777777" w:rsidR="00C238FA" w:rsidRPr="00A564B4" w:rsidRDefault="00C238FA" w:rsidP="00DF27C9">
            <w:pPr>
              <w:pStyle w:val="TAL"/>
              <w:rPr>
                <w:lang w:eastAsia="zh-TW"/>
              </w:rPr>
            </w:pPr>
            <w:r w:rsidRPr="00A564B4">
              <w:rPr>
                <w:lang w:eastAsia="zh-TW"/>
              </w:rPr>
              <w:t>3DL CA with FDD-TDD CA_XA-YC</w:t>
            </w:r>
          </w:p>
        </w:tc>
      </w:tr>
      <w:tr w:rsidR="00C238FA" w:rsidRPr="00A564B4" w14:paraId="3EC13CA4" w14:textId="77777777" w:rsidTr="00026A06">
        <w:trPr>
          <w:trHeight w:val="285"/>
        </w:trPr>
        <w:tc>
          <w:tcPr>
            <w:tcW w:w="826" w:type="pct"/>
            <w:vMerge w:val="restart"/>
            <w:shd w:val="clear" w:color="auto" w:fill="auto"/>
            <w:noWrap/>
            <w:vAlign w:val="center"/>
          </w:tcPr>
          <w:p w14:paraId="28B9051A"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5D057589" w14:textId="77777777" w:rsidR="00C238FA" w:rsidRPr="00A564B4" w:rsidRDefault="00C238FA" w:rsidP="00DF27C9">
            <w:pPr>
              <w:pStyle w:val="TAL"/>
              <w:rPr>
                <w:lang w:eastAsia="zh-TW"/>
              </w:rPr>
            </w:pPr>
            <w:r w:rsidRPr="00A564B4">
              <w:rPr>
                <w:lang w:eastAsia="zh-TW"/>
              </w:rPr>
              <w:t>CA_XA-YA-ZA</w:t>
            </w:r>
          </w:p>
        </w:tc>
        <w:tc>
          <w:tcPr>
            <w:tcW w:w="818" w:type="pct"/>
            <w:shd w:val="clear" w:color="auto" w:fill="auto"/>
          </w:tcPr>
          <w:p w14:paraId="357AE05D"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5FE1039" w14:textId="77777777" w:rsidR="00C238FA" w:rsidRPr="00A564B4" w:rsidRDefault="00C238FA" w:rsidP="00DF27C9">
            <w:pPr>
              <w:pStyle w:val="TAL"/>
              <w:rPr>
                <w:lang w:eastAsia="zh-TW"/>
              </w:rPr>
            </w:pPr>
            <w:r w:rsidRPr="00A564B4">
              <w:rPr>
                <w:lang w:eastAsia="zh-TW"/>
              </w:rPr>
              <w:t>3DL CA with FDD CA_XA-YA-ZA</w:t>
            </w:r>
          </w:p>
        </w:tc>
      </w:tr>
      <w:tr w:rsidR="00C238FA" w:rsidRPr="00A564B4" w14:paraId="271CA483" w14:textId="77777777" w:rsidTr="00026A06">
        <w:trPr>
          <w:trHeight w:val="285"/>
        </w:trPr>
        <w:tc>
          <w:tcPr>
            <w:tcW w:w="826" w:type="pct"/>
            <w:vMerge/>
            <w:shd w:val="clear" w:color="auto" w:fill="auto"/>
            <w:noWrap/>
            <w:vAlign w:val="center"/>
          </w:tcPr>
          <w:p w14:paraId="16402291" w14:textId="77777777" w:rsidR="00C238FA" w:rsidRPr="00A564B4" w:rsidRDefault="00C238FA" w:rsidP="00DF27C9">
            <w:pPr>
              <w:pStyle w:val="TAC"/>
              <w:rPr>
                <w:lang w:eastAsia="zh-TW"/>
              </w:rPr>
            </w:pPr>
          </w:p>
        </w:tc>
        <w:tc>
          <w:tcPr>
            <w:tcW w:w="1524" w:type="pct"/>
            <w:vMerge/>
            <w:shd w:val="clear" w:color="auto" w:fill="auto"/>
            <w:noWrap/>
            <w:vAlign w:val="center"/>
          </w:tcPr>
          <w:p w14:paraId="357AD6FD" w14:textId="77777777" w:rsidR="00C238FA" w:rsidRPr="00A564B4" w:rsidRDefault="00C238FA" w:rsidP="00DF27C9">
            <w:pPr>
              <w:pStyle w:val="TAL"/>
              <w:rPr>
                <w:lang w:eastAsia="zh-TW"/>
              </w:rPr>
            </w:pPr>
          </w:p>
        </w:tc>
        <w:tc>
          <w:tcPr>
            <w:tcW w:w="818" w:type="pct"/>
            <w:shd w:val="clear" w:color="auto" w:fill="auto"/>
          </w:tcPr>
          <w:p w14:paraId="4496783C"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5B8F64D8" w14:textId="77777777" w:rsidR="00C238FA" w:rsidRPr="00A564B4" w:rsidRDefault="00C238FA" w:rsidP="00DF27C9">
            <w:pPr>
              <w:pStyle w:val="TAL"/>
              <w:rPr>
                <w:lang w:eastAsia="zh-TW"/>
              </w:rPr>
            </w:pPr>
            <w:r w:rsidRPr="00A564B4">
              <w:rPr>
                <w:lang w:eastAsia="zh-TW"/>
              </w:rPr>
              <w:t>3DL CA with TDD CA_XA-YA-ZA</w:t>
            </w:r>
          </w:p>
        </w:tc>
      </w:tr>
      <w:tr w:rsidR="00C238FA" w:rsidRPr="00A564B4" w14:paraId="4F8F28CB" w14:textId="77777777" w:rsidTr="00026A06">
        <w:trPr>
          <w:trHeight w:val="285"/>
        </w:trPr>
        <w:tc>
          <w:tcPr>
            <w:tcW w:w="826" w:type="pct"/>
            <w:vMerge/>
            <w:shd w:val="clear" w:color="auto" w:fill="auto"/>
            <w:noWrap/>
            <w:vAlign w:val="center"/>
          </w:tcPr>
          <w:p w14:paraId="10DFFA9A" w14:textId="77777777" w:rsidR="00C238FA" w:rsidRPr="00A564B4" w:rsidRDefault="00C238FA" w:rsidP="00DF27C9">
            <w:pPr>
              <w:pStyle w:val="TAC"/>
              <w:rPr>
                <w:lang w:eastAsia="zh-TW"/>
              </w:rPr>
            </w:pPr>
          </w:p>
        </w:tc>
        <w:tc>
          <w:tcPr>
            <w:tcW w:w="1524" w:type="pct"/>
            <w:vMerge/>
            <w:shd w:val="clear" w:color="auto" w:fill="auto"/>
            <w:noWrap/>
            <w:vAlign w:val="center"/>
          </w:tcPr>
          <w:p w14:paraId="7B9DA495" w14:textId="77777777" w:rsidR="00C238FA" w:rsidRPr="00A564B4" w:rsidRDefault="00C238FA" w:rsidP="00DF27C9">
            <w:pPr>
              <w:pStyle w:val="TAL"/>
              <w:rPr>
                <w:lang w:eastAsia="zh-TW"/>
              </w:rPr>
            </w:pPr>
          </w:p>
        </w:tc>
        <w:tc>
          <w:tcPr>
            <w:tcW w:w="818" w:type="pct"/>
            <w:shd w:val="clear" w:color="auto" w:fill="auto"/>
          </w:tcPr>
          <w:p w14:paraId="69BFE2A2"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01666075" w14:textId="77777777" w:rsidR="00C238FA" w:rsidRPr="00A564B4" w:rsidRDefault="00C238FA" w:rsidP="00DF27C9">
            <w:pPr>
              <w:pStyle w:val="TAL"/>
              <w:rPr>
                <w:lang w:eastAsia="zh-TW"/>
              </w:rPr>
            </w:pPr>
            <w:r w:rsidRPr="00A564B4">
              <w:rPr>
                <w:lang w:eastAsia="zh-TW"/>
              </w:rPr>
              <w:t>3DL CA with FDD-TDD CA_XA-YA-ZA</w:t>
            </w:r>
          </w:p>
        </w:tc>
      </w:tr>
      <w:tr w:rsidR="00C238FA" w:rsidRPr="00A564B4" w14:paraId="31E9D067" w14:textId="77777777" w:rsidTr="00026A06">
        <w:trPr>
          <w:trHeight w:val="285"/>
        </w:trPr>
        <w:tc>
          <w:tcPr>
            <w:tcW w:w="826" w:type="pct"/>
            <w:shd w:val="clear" w:color="auto" w:fill="auto"/>
            <w:noWrap/>
            <w:vAlign w:val="center"/>
          </w:tcPr>
          <w:p w14:paraId="421CC7B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65279AB7" w14:textId="77777777" w:rsidR="00C238FA" w:rsidRPr="00A564B4" w:rsidRDefault="00C238FA" w:rsidP="00DF27C9">
            <w:pPr>
              <w:pStyle w:val="TAL"/>
              <w:rPr>
                <w:lang w:eastAsia="zh-TW"/>
              </w:rPr>
            </w:pPr>
            <w:r w:rsidRPr="00A564B4">
              <w:rPr>
                <w:lang w:eastAsia="zh-TW"/>
              </w:rPr>
              <w:t>CA_XA-XA-YA</w:t>
            </w:r>
          </w:p>
        </w:tc>
        <w:tc>
          <w:tcPr>
            <w:tcW w:w="818" w:type="pct"/>
            <w:shd w:val="clear" w:color="auto" w:fill="auto"/>
          </w:tcPr>
          <w:p w14:paraId="3B673E64"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02D148FD" w14:textId="77777777" w:rsidR="00C238FA" w:rsidRPr="00A564B4" w:rsidRDefault="00C238FA" w:rsidP="00DF27C9">
            <w:pPr>
              <w:pStyle w:val="TAL"/>
              <w:rPr>
                <w:lang w:eastAsia="zh-TW"/>
              </w:rPr>
            </w:pPr>
            <w:r w:rsidRPr="00A564B4">
              <w:rPr>
                <w:lang w:eastAsia="zh-TW"/>
              </w:rPr>
              <w:t>3DL CA with FDD CA_XA-XA-YA</w:t>
            </w:r>
          </w:p>
        </w:tc>
      </w:tr>
      <w:tr w:rsidR="00C238FA" w:rsidRPr="00A564B4" w14:paraId="0189690C" w14:textId="77777777" w:rsidTr="00026A06">
        <w:trPr>
          <w:trHeight w:val="285"/>
        </w:trPr>
        <w:tc>
          <w:tcPr>
            <w:tcW w:w="826" w:type="pct"/>
            <w:shd w:val="clear" w:color="auto" w:fill="auto"/>
            <w:noWrap/>
            <w:vAlign w:val="center"/>
          </w:tcPr>
          <w:p w14:paraId="71ECC5A0"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23668389" w14:textId="77777777" w:rsidR="00C238FA" w:rsidRPr="00A564B4" w:rsidRDefault="00C238FA" w:rsidP="00DF27C9">
            <w:pPr>
              <w:pStyle w:val="TAL"/>
              <w:rPr>
                <w:lang w:eastAsia="zh-TW"/>
              </w:rPr>
            </w:pPr>
            <w:r w:rsidRPr="00A564B4">
              <w:rPr>
                <w:lang w:eastAsia="zh-TW"/>
              </w:rPr>
              <w:t>CA_XA-XA-XA</w:t>
            </w:r>
          </w:p>
        </w:tc>
        <w:tc>
          <w:tcPr>
            <w:tcW w:w="818" w:type="pct"/>
            <w:shd w:val="clear" w:color="auto" w:fill="auto"/>
          </w:tcPr>
          <w:p w14:paraId="2ED0F4B7"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148D112" w14:textId="77777777" w:rsidR="00C238FA" w:rsidRPr="00A564B4" w:rsidRDefault="00C238FA" w:rsidP="00DF27C9">
            <w:pPr>
              <w:pStyle w:val="TAL"/>
              <w:rPr>
                <w:lang w:eastAsia="zh-TW"/>
              </w:rPr>
            </w:pPr>
            <w:r w:rsidRPr="00A564B4">
              <w:rPr>
                <w:lang w:eastAsia="zh-TW"/>
              </w:rPr>
              <w:t>3DL CA with FDD CA_XA-XA-XA</w:t>
            </w:r>
          </w:p>
        </w:tc>
      </w:tr>
    </w:tbl>
    <w:p w14:paraId="0F8FAC1B" w14:textId="77777777" w:rsidR="00C238FA" w:rsidRPr="00A564B4" w:rsidRDefault="00C238FA" w:rsidP="00C238FA"/>
    <w:p w14:paraId="15CA4AE0" w14:textId="77777777" w:rsidR="00C238FA" w:rsidRPr="00A564B4" w:rsidRDefault="00C238FA" w:rsidP="00C238FA">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A564B4" w14:paraId="03496901" w14:textId="77777777" w:rsidTr="00026A06">
        <w:trPr>
          <w:trHeight w:val="285"/>
          <w:tblHeader/>
        </w:trPr>
        <w:tc>
          <w:tcPr>
            <w:tcW w:w="825" w:type="pct"/>
            <w:shd w:val="clear" w:color="auto" w:fill="auto"/>
            <w:noWrap/>
            <w:vAlign w:val="center"/>
            <w:hideMark/>
          </w:tcPr>
          <w:p w14:paraId="0CA721CC" w14:textId="77777777" w:rsidR="00C238FA" w:rsidRPr="00A564B4" w:rsidRDefault="00C238FA" w:rsidP="00DF27C9">
            <w:pPr>
              <w:pStyle w:val="TAH"/>
              <w:rPr>
                <w:rFonts w:eastAsia="MS Mincho"/>
              </w:rPr>
            </w:pPr>
            <w:r w:rsidRPr="00A564B4">
              <w:rPr>
                <w:lang w:eastAsia="en-US"/>
              </w:rPr>
              <w:t>Number of</w:t>
            </w:r>
          </w:p>
          <w:p w14:paraId="02C8439A" w14:textId="77777777" w:rsidR="00C238FA" w:rsidRPr="00A564B4" w:rsidRDefault="00C238FA" w:rsidP="00DF27C9">
            <w:pPr>
              <w:pStyle w:val="TAH"/>
              <w:rPr>
                <w:lang w:eastAsia="en-US"/>
              </w:rPr>
            </w:pPr>
            <w:r w:rsidRPr="00A564B4">
              <w:rPr>
                <w:lang w:eastAsia="en-US"/>
              </w:rPr>
              <w:t>Bands</w:t>
            </w:r>
          </w:p>
        </w:tc>
        <w:tc>
          <w:tcPr>
            <w:tcW w:w="1524" w:type="pct"/>
            <w:shd w:val="clear" w:color="auto" w:fill="auto"/>
            <w:noWrap/>
            <w:vAlign w:val="center"/>
            <w:hideMark/>
          </w:tcPr>
          <w:p w14:paraId="57D6146B" w14:textId="77777777" w:rsidR="00C238FA" w:rsidRPr="00A564B4" w:rsidRDefault="00C238FA" w:rsidP="00DF27C9">
            <w:pPr>
              <w:pStyle w:val="TAH"/>
              <w:rPr>
                <w:rFonts w:eastAsia="MS Mincho"/>
              </w:rPr>
            </w:pPr>
            <w:r w:rsidRPr="00A564B4">
              <w:rPr>
                <w:lang w:eastAsia="en-US"/>
              </w:rPr>
              <w:t>4CA Band Combi</w:t>
            </w:r>
            <w:r w:rsidRPr="00A564B4">
              <w:rPr>
                <w:rFonts w:eastAsia="MS Mincho"/>
              </w:rPr>
              <w:t>nations</w:t>
            </w:r>
          </w:p>
        </w:tc>
        <w:tc>
          <w:tcPr>
            <w:tcW w:w="818" w:type="pct"/>
            <w:shd w:val="clear" w:color="auto" w:fill="auto"/>
            <w:vAlign w:val="center"/>
            <w:hideMark/>
          </w:tcPr>
          <w:p w14:paraId="4ADA282C" w14:textId="77777777" w:rsidR="00C238FA" w:rsidRPr="00A564B4" w:rsidRDefault="00C238FA" w:rsidP="00DF27C9">
            <w:pPr>
              <w:pStyle w:val="TAH"/>
              <w:rPr>
                <w:lang w:eastAsia="en-US"/>
              </w:rPr>
            </w:pPr>
            <w:r w:rsidRPr="00A564B4">
              <w:rPr>
                <w:lang w:eastAsia="en-US"/>
              </w:rPr>
              <w:t>Release for test applicability</w:t>
            </w:r>
          </w:p>
        </w:tc>
        <w:tc>
          <w:tcPr>
            <w:tcW w:w="1833" w:type="pct"/>
            <w:shd w:val="clear" w:color="auto" w:fill="auto"/>
            <w:vAlign w:val="center"/>
            <w:hideMark/>
          </w:tcPr>
          <w:p w14:paraId="2E440A3C" w14:textId="77777777" w:rsidR="00C238FA" w:rsidRPr="00A564B4" w:rsidRDefault="00C238FA" w:rsidP="00DF27C9">
            <w:pPr>
              <w:pStyle w:val="TAH"/>
              <w:rPr>
                <w:lang w:eastAsia="en-US"/>
              </w:rPr>
            </w:pPr>
            <w:r w:rsidRPr="00A564B4">
              <w:rPr>
                <w:lang w:eastAsia="en-US"/>
              </w:rPr>
              <w:t>Name</w:t>
            </w:r>
          </w:p>
        </w:tc>
      </w:tr>
      <w:tr w:rsidR="00C238FA" w:rsidRPr="00A564B4" w14:paraId="63451BFB" w14:textId="77777777" w:rsidTr="00026A06">
        <w:trPr>
          <w:trHeight w:val="285"/>
        </w:trPr>
        <w:tc>
          <w:tcPr>
            <w:tcW w:w="825" w:type="pct"/>
            <w:shd w:val="clear" w:color="auto" w:fill="auto"/>
            <w:noWrap/>
            <w:vAlign w:val="center"/>
            <w:hideMark/>
          </w:tcPr>
          <w:p w14:paraId="324E1099" w14:textId="77777777" w:rsidR="00C238FA" w:rsidRPr="00A564B4" w:rsidRDefault="00C238FA" w:rsidP="00DF27C9">
            <w:pPr>
              <w:pStyle w:val="TAC"/>
              <w:rPr>
                <w:lang w:eastAsia="en-US"/>
              </w:rPr>
            </w:pPr>
            <w:r w:rsidRPr="00A564B4">
              <w:rPr>
                <w:lang w:eastAsia="en-US"/>
              </w:rPr>
              <w:t>1</w:t>
            </w:r>
          </w:p>
        </w:tc>
        <w:tc>
          <w:tcPr>
            <w:tcW w:w="1524" w:type="pct"/>
            <w:shd w:val="clear" w:color="auto" w:fill="auto"/>
            <w:noWrap/>
            <w:vAlign w:val="center"/>
          </w:tcPr>
          <w:p w14:paraId="77DF9120" w14:textId="77777777" w:rsidR="00C238FA" w:rsidRPr="00A564B4" w:rsidRDefault="00C238FA" w:rsidP="00DF27C9">
            <w:pPr>
              <w:pStyle w:val="TAL"/>
              <w:rPr>
                <w:lang w:eastAsia="zh-TW"/>
              </w:rPr>
            </w:pPr>
            <w:r w:rsidRPr="00A564B4">
              <w:rPr>
                <w:lang w:eastAsia="zh-TW"/>
              </w:rPr>
              <w:t>CA_XE</w:t>
            </w:r>
          </w:p>
        </w:tc>
        <w:tc>
          <w:tcPr>
            <w:tcW w:w="818" w:type="pct"/>
            <w:shd w:val="clear" w:color="auto" w:fill="auto"/>
          </w:tcPr>
          <w:p w14:paraId="56CF7DC6"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118E639" w14:textId="77777777" w:rsidR="00C238FA" w:rsidRPr="00A564B4" w:rsidRDefault="00C238FA" w:rsidP="00DF27C9">
            <w:pPr>
              <w:pStyle w:val="TAL"/>
              <w:rPr>
                <w:rFonts w:eastAsia="MS PGothic"/>
              </w:rPr>
            </w:pPr>
            <w:r w:rsidRPr="00A564B4">
              <w:rPr>
                <w:lang w:eastAsia="zh-TW"/>
              </w:rPr>
              <w:t>4DL CA with TDD CA_XE</w:t>
            </w:r>
          </w:p>
        </w:tc>
      </w:tr>
      <w:tr w:rsidR="00C238FA" w:rsidRPr="00A564B4" w14:paraId="0EEAABA9" w14:textId="77777777" w:rsidTr="00026A06">
        <w:trPr>
          <w:trHeight w:val="285"/>
        </w:trPr>
        <w:tc>
          <w:tcPr>
            <w:tcW w:w="825" w:type="pct"/>
            <w:vMerge w:val="restart"/>
            <w:shd w:val="clear" w:color="auto" w:fill="auto"/>
            <w:noWrap/>
            <w:vAlign w:val="center"/>
            <w:hideMark/>
          </w:tcPr>
          <w:p w14:paraId="6D4F4F03" w14:textId="77777777" w:rsidR="00C238FA" w:rsidRPr="00A564B4" w:rsidRDefault="00C238FA" w:rsidP="00DF27C9">
            <w:pPr>
              <w:pStyle w:val="TAC"/>
              <w:rPr>
                <w:lang w:eastAsia="en-US"/>
              </w:rPr>
            </w:pPr>
            <w:r w:rsidRPr="00A564B4">
              <w:rPr>
                <w:lang w:eastAsia="en-US"/>
              </w:rPr>
              <w:t>2</w:t>
            </w:r>
          </w:p>
        </w:tc>
        <w:tc>
          <w:tcPr>
            <w:tcW w:w="1524" w:type="pct"/>
            <w:vMerge w:val="restart"/>
            <w:shd w:val="clear" w:color="auto" w:fill="auto"/>
            <w:noWrap/>
            <w:vAlign w:val="center"/>
          </w:tcPr>
          <w:p w14:paraId="16971656" w14:textId="77777777" w:rsidR="00C238FA" w:rsidRPr="00A564B4" w:rsidRDefault="00C238FA" w:rsidP="00DF27C9">
            <w:pPr>
              <w:pStyle w:val="TAL"/>
              <w:rPr>
                <w:rFonts w:eastAsia="MS PGothic"/>
              </w:rPr>
            </w:pPr>
            <w:r w:rsidRPr="00A564B4">
              <w:rPr>
                <w:lang w:eastAsia="zh-TW"/>
              </w:rPr>
              <w:t>CA_XA-XD</w:t>
            </w:r>
          </w:p>
        </w:tc>
        <w:tc>
          <w:tcPr>
            <w:tcW w:w="818" w:type="pct"/>
            <w:shd w:val="clear" w:color="auto" w:fill="auto"/>
          </w:tcPr>
          <w:p w14:paraId="3D40989D"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22BA1CA" w14:textId="77777777" w:rsidR="00C238FA" w:rsidRPr="00A564B4" w:rsidRDefault="00C238FA" w:rsidP="00DF27C9">
            <w:pPr>
              <w:pStyle w:val="TAL"/>
              <w:rPr>
                <w:rFonts w:eastAsia="MS PGothic"/>
              </w:rPr>
            </w:pPr>
            <w:r w:rsidRPr="00A564B4">
              <w:rPr>
                <w:lang w:eastAsia="zh-TW"/>
              </w:rPr>
              <w:t>4DL CA with FDD CA_XA-XD</w:t>
            </w:r>
          </w:p>
        </w:tc>
      </w:tr>
      <w:tr w:rsidR="00C238FA" w:rsidRPr="00A564B4" w14:paraId="67F12005" w14:textId="77777777" w:rsidTr="00026A06">
        <w:trPr>
          <w:trHeight w:val="285"/>
        </w:trPr>
        <w:tc>
          <w:tcPr>
            <w:tcW w:w="825" w:type="pct"/>
            <w:vMerge/>
            <w:shd w:val="clear" w:color="auto" w:fill="auto"/>
            <w:noWrap/>
            <w:vAlign w:val="center"/>
          </w:tcPr>
          <w:p w14:paraId="5BC82DD0"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A564B4" w:rsidDel="00AD526C" w:rsidRDefault="00C238FA" w:rsidP="00DF27C9">
            <w:pPr>
              <w:pStyle w:val="TAL"/>
              <w:rPr>
                <w:lang w:eastAsia="zh-TW"/>
              </w:rPr>
            </w:pPr>
          </w:p>
        </w:tc>
        <w:tc>
          <w:tcPr>
            <w:tcW w:w="818" w:type="pct"/>
            <w:shd w:val="clear" w:color="auto" w:fill="auto"/>
          </w:tcPr>
          <w:p w14:paraId="6F78C45F" w14:textId="77777777" w:rsidR="00C238FA" w:rsidRPr="00A564B4" w:rsidDel="00AD526C" w:rsidRDefault="00C238FA" w:rsidP="00DF27C9">
            <w:pPr>
              <w:pStyle w:val="TAL"/>
              <w:rPr>
                <w:lang w:eastAsia="zh-TW"/>
              </w:rPr>
            </w:pPr>
            <w:r w:rsidRPr="00A564B4">
              <w:rPr>
                <w:lang w:eastAsia="zh-TW"/>
              </w:rPr>
              <w:t>Rel-11</w:t>
            </w:r>
          </w:p>
        </w:tc>
        <w:tc>
          <w:tcPr>
            <w:tcW w:w="1833" w:type="pct"/>
            <w:shd w:val="clear" w:color="auto" w:fill="auto"/>
          </w:tcPr>
          <w:p w14:paraId="07126674" w14:textId="77777777" w:rsidR="00C238FA" w:rsidRPr="00A564B4" w:rsidDel="000421D4" w:rsidRDefault="00C238FA" w:rsidP="00DF27C9">
            <w:pPr>
              <w:pStyle w:val="TAL"/>
              <w:rPr>
                <w:lang w:eastAsia="zh-TW"/>
              </w:rPr>
            </w:pPr>
            <w:r w:rsidRPr="00A564B4">
              <w:rPr>
                <w:lang w:eastAsia="zh-TW"/>
              </w:rPr>
              <w:t>4DL CA with TDD CA_XA-XD</w:t>
            </w:r>
          </w:p>
        </w:tc>
      </w:tr>
      <w:tr w:rsidR="00C238FA" w:rsidRPr="00A564B4" w14:paraId="6DF96AC4" w14:textId="77777777" w:rsidTr="00026A06">
        <w:trPr>
          <w:trHeight w:val="285"/>
        </w:trPr>
        <w:tc>
          <w:tcPr>
            <w:tcW w:w="825" w:type="pct"/>
            <w:vMerge/>
            <w:shd w:val="clear" w:color="auto" w:fill="auto"/>
            <w:noWrap/>
            <w:vAlign w:val="center"/>
          </w:tcPr>
          <w:p w14:paraId="28663C48"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A564B4" w:rsidDel="00AD526C" w:rsidRDefault="00C238FA" w:rsidP="00DF27C9">
            <w:pPr>
              <w:pStyle w:val="TAL"/>
              <w:rPr>
                <w:lang w:eastAsia="zh-TW"/>
              </w:rPr>
            </w:pPr>
          </w:p>
        </w:tc>
        <w:tc>
          <w:tcPr>
            <w:tcW w:w="818" w:type="pct"/>
            <w:shd w:val="clear" w:color="auto" w:fill="auto"/>
          </w:tcPr>
          <w:p w14:paraId="66A153F4" w14:textId="77777777" w:rsidR="00C238FA" w:rsidRPr="00A564B4" w:rsidDel="00AD526C" w:rsidRDefault="00C238FA" w:rsidP="00DF27C9">
            <w:pPr>
              <w:pStyle w:val="TAL"/>
              <w:rPr>
                <w:lang w:eastAsia="zh-TW"/>
              </w:rPr>
            </w:pPr>
            <w:r w:rsidRPr="00A564B4">
              <w:rPr>
                <w:lang w:eastAsia="zh-TW"/>
              </w:rPr>
              <w:t>Rel-12</w:t>
            </w:r>
          </w:p>
        </w:tc>
        <w:tc>
          <w:tcPr>
            <w:tcW w:w="1833" w:type="pct"/>
            <w:shd w:val="clear" w:color="auto" w:fill="auto"/>
          </w:tcPr>
          <w:p w14:paraId="561E92FA" w14:textId="77777777" w:rsidR="00C238FA" w:rsidRPr="00A564B4" w:rsidDel="000421D4" w:rsidRDefault="00C238FA" w:rsidP="00DF27C9">
            <w:pPr>
              <w:pStyle w:val="TAL"/>
              <w:rPr>
                <w:lang w:eastAsia="zh-TW"/>
              </w:rPr>
            </w:pPr>
            <w:r w:rsidRPr="00A564B4">
              <w:rPr>
                <w:lang w:eastAsia="zh-TW"/>
              </w:rPr>
              <w:t>4DL CA with FDD-TDD CA_XA-XD</w:t>
            </w:r>
          </w:p>
        </w:tc>
      </w:tr>
      <w:tr w:rsidR="00C238FA" w:rsidRPr="00A564B4" w14:paraId="24D5808D" w14:textId="77777777" w:rsidTr="00026A06">
        <w:trPr>
          <w:trHeight w:val="285"/>
        </w:trPr>
        <w:tc>
          <w:tcPr>
            <w:tcW w:w="825" w:type="pct"/>
            <w:vMerge w:val="restart"/>
            <w:shd w:val="clear" w:color="auto" w:fill="auto"/>
            <w:noWrap/>
            <w:vAlign w:val="center"/>
          </w:tcPr>
          <w:p w14:paraId="1481DB44" w14:textId="77777777" w:rsidR="00C238FA" w:rsidRPr="00A564B4" w:rsidDel="00AD526C" w:rsidRDefault="00C238FA" w:rsidP="00DF27C9">
            <w:pPr>
              <w:pStyle w:val="TAC"/>
              <w:rPr>
                <w:lang w:eastAsia="zh-TW"/>
              </w:rPr>
            </w:pPr>
            <w:r w:rsidRPr="00A564B4">
              <w:rPr>
                <w:lang w:eastAsia="zh-TW"/>
              </w:rPr>
              <w:t>2</w:t>
            </w:r>
          </w:p>
        </w:tc>
        <w:tc>
          <w:tcPr>
            <w:tcW w:w="1524" w:type="pct"/>
            <w:shd w:val="clear" w:color="auto" w:fill="auto"/>
            <w:noWrap/>
            <w:vAlign w:val="center"/>
          </w:tcPr>
          <w:p w14:paraId="54C56F22" w14:textId="77777777" w:rsidR="00C238FA" w:rsidRPr="00A564B4" w:rsidDel="00AD526C" w:rsidRDefault="00C238FA" w:rsidP="00DF27C9">
            <w:pPr>
              <w:pStyle w:val="TAL"/>
              <w:rPr>
                <w:lang w:eastAsia="zh-TW"/>
              </w:rPr>
            </w:pPr>
            <w:r w:rsidRPr="00A564B4">
              <w:rPr>
                <w:lang w:eastAsia="zh-TW"/>
              </w:rPr>
              <w:t>CA_XB-YB</w:t>
            </w:r>
          </w:p>
        </w:tc>
        <w:tc>
          <w:tcPr>
            <w:tcW w:w="818" w:type="pct"/>
            <w:shd w:val="clear" w:color="auto" w:fill="auto"/>
          </w:tcPr>
          <w:p w14:paraId="3545445E"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3D5C9BE5" w14:textId="77777777" w:rsidR="00C238FA" w:rsidRPr="00A564B4" w:rsidRDefault="00C238FA" w:rsidP="00DF27C9">
            <w:pPr>
              <w:pStyle w:val="TAL"/>
              <w:rPr>
                <w:lang w:eastAsia="zh-TW"/>
              </w:rPr>
            </w:pPr>
            <w:r w:rsidRPr="00A564B4">
              <w:rPr>
                <w:lang w:eastAsia="zh-TW"/>
              </w:rPr>
              <w:t>4DL CA with FDD CA_XB-YB</w:t>
            </w:r>
          </w:p>
        </w:tc>
      </w:tr>
      <w:tr w:rsidR="00C238FA" w:rsidRPr="00A564B4" w14:paraId="50CC8B45" w14:textId="77777777" w:rsidTr="00026A06">
        <w:trPr>
          <w:trHeight w:val="285"/>
        </w:trPr>
        <w:tc>
          <w:tcPr>
            <w:tcW w:w="825" w:type="pct"/>
            <w:vMerge/>
            <w:shd w:val="clear" w:color="auto" w:fill="auto"/>
            <w:noWrap/>
            <w:vAlign w:val="center"/>
          </w:tcPr>
          <w:p w14:paraId="2DB16B54" w14:textId="77777777" w:rsidR="00C238FA" w:rsidRPr="00A564B4"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A564B4" w:rsidRDefault="00C238FA" w:rsidP="00DF27C9">
            <w:pPr>
              <w:pStyle w:val="TAL"/>
              <w:rPr>
                <w:lang w:eastAsia="zh-TW"/>
              </w:rPr>
            </w:pPr>
            <w:r w:rsidRPr="00A564B4">
              <w:rPr>
                <w:lang w:eastAsia="zh-TW"/>
              </w:rPr>
              <w:t>CA_XC-YB</w:t>
            </w:r>
          </w:p>
        </w:tc>
        <w:tc>
          <w:tcPr>
            <w:tcW w:w="818" w:type="pct"/>
            <w:shd w:val="clear" w:color="auto" w:fill="auto"/>
          </w:tcPr>
          <w:p w14:paraId="69361F65"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5C5F5855" w14:textId="77777777" w:rsidR="00C238FA" w:rsidRPr="00A564B4" w:rsidRDefault="00C238FA" w:rsidP="00DF27C9">
            <w:pPr>
              <w:pStyle w:val="TAL"/>
              <w:rPr>
                <w:lang w:eastAsia="zh-TW"/>
              </w:rPr>
            </w:pPr>
            <w:r w:rsidRPr="00A564B4">
              <w:rPr>
                <w:lang w:eastAsia="zh-TW"/>
              </w:rPr>
              <w:t>4DL CA with FDD CA_XC-YB</w:t>
            </w:r>
          </w:p>
        </w:tc>
      </w:tr>
      <w:tr w:rsidR="00C238FA" w:rsidRPr="00A564B4" w14:paraId="1A3B2FA8" w14:textId="77777777" w:rsidTr="00026A06">
        <w:trPr>
          <w:trHeight w:val="285"/>
        </w:trPr>
        <w:tc>
          <w:tcPr>
            <w:tcW w:w="825" w:type="pct"/>
            <w:vMerge/>
            <w:shd w:val="clear" w:color="auto" w:fill="auto"/>
            <w:noWrap/>
            <w:vAlign w:val="center"/>
          </w:tcPr>
          <w:p w14:paraId="5207C077" w14:textId="77777777" w:rsidR="00C238FA" w:rsidRPr="00A564B4" w:rsidRDefault="00C238FA" w:rsidP="00DF27C9">
            <w:pPr>
              <w:pStyle w:val="TAC"/>
              <w:rPr>
                <w:lang w:eastAsia="zh-TW"/>
              </w:rPr>
            </w:pPr>
          </w:p>
        </w:tc>
        <w:tc>
          <w:tcPr>
            <w:tcW w:w="1524" w:type="pct"/>
            <w:vMerge/>
            <w:shd w:val="clear" w:color="auto" w:fill="auto"/>
            <w:noWrap/>
            <w:vAlign w:val="center"/>
          </w:tcPr>
          <w:p w14:paraId="0E6F6C60" w14:textId="77777777" w:rsidR="00C238FA" w:rsidRPr="00A564B4" w:rsidRDefault="00C238FA" w:rsidP="00DF27C9">
            <w:pPr>
              <w:pStyle w:val="TAL"/>
              <w:rPr>
                <w:lang w:eastAsia="zh-TW"/>
              </w:rPr>
            </w:pPr>
          </w:p>
        </w:tc>
        <w:tc>
          <w:tcPr>
            <w:tcW w:w="818" w:type="pct"/>
            <w:shd w:val="clear" w:color="auto" w:fill="auto"/>
          </w:tcPr>
          <w:p w14:paraId="639D5BDD"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26DA27F2" w14:textId="77777777" w:rsidR="00C238FA" w:rsidRPr="00A564B4" w:rsidRDefault="00C238FA" w:rsidP="00DF27C9">
            <w:pPr>
              <w:pStyle w:val="TAL"/>
              <w:rPr>
                <w:lang w:eastAsia="zh-TW"/>
              </w:rPr>
            </w:pPr>
            <w:r w:rsidRPr="00A564B4">
              <w:rPr>
                <w:lang w:eastAsia="zh-TW"/>
              </w:rPr>
              <w:t>4DL CA with FDD-TDD CA_XC-YB</w:t>
            </w:r>
          </w:p>
        </w:tc>
      </w:tr>
      <w:tr w:rsidR="00C238FA" w:rsidRPr="00A564B4" w14:paraId="429831AD" w14:textId="77777777" w:rsidTr="00026A06">
        <w:trPr>
          <w:trHeight w:val="285"/>
        </w:trPr>
        <w:tc>
          <w:tcPr>
            <w:tcW w:w="825" w:type="pct"/>
            <w:vMerge w:val="restart"/>
            <w:shd w:val="clear" w:color="auto" w:fill="auto"/>
            <w:noWrap/>
            <w:vAlign w:val="center"/>
          </w:tcPr>
          <w:p w14:paraId="6B9FF11B"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71F19809" w14:textId="77777777" w:rsidR="00C238FA" w:rsidRPr="00A564B4" w:rsidRDefault="00C238FA" w:rsidP="00DF27C9">
            <w:pPr>
              <w:pStyle w:val="TAL"/>
              <w:rPr>
                <w:lang w:eastAsia="zh-TW"/>
              </w:rPr>
            </w:pPr>
            <w:r w:rsidRPr="00A564B4">
              <w:rPr>
                <w:lang w:eastAsia="zh-TW"/>
              </w:rPr>
              <w:t>CA_XC-YC</w:t>
            </w:r>
          </w:p>
        </w:tc>
        <w:tc>
          <w:tcPr>
            <w:tcW w:w="818" w:type="pct"/>
            <w:shd w:val="clear" w:color="auto" w:fill="auto"/>
          </w:tcPr>
          <w:p w14:paraId="5C627B97"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492C4677" w14:textId="77777777" w:rsidR="00C238FA" w:rsidRPr="00A564B4" w:rsidRDefault="00C238FA" w:rsidP="00DF27C9">
            <w:pPr>
              <w:pStyle w:val="TAL"/>
              <w:rPr>
                <w:lang w:eastAsia="zh-TW"/>
              </w:rPr>
            </w:pPr>
            <w:r w:rsidRPr="00A564B4">
              <w:rPr>
                <w:lang w:eastAsia="zh-TW"/>
              </w:rPr>
              <w:t>4DL CA with FDD CA_XC-YC</w:t>
            </w:r>
          </w:p>
        </w:tc>
      </w:tr>
      <w:tr w:rsidR="00C238FA" w:rsidRPr="00A564B4" w14:paraId="53A0D5CF" w14:textId="77777777" w:rsidTr="00026A06">
        <w:trPr>
          <w:trHeight w:val="285"/>
        </w:trPr>
        <w:tc>
          <w:tcPr>
            <w:tcW w:w="825" w:type="pct"/>
            <w:vMerge/>
            <w:shd w:val="clear" w:color="auto" w:fill="auto"/>
            <w:noWrap/>
            <w:vAlign w:val="center"/>
          </w:tcPr>
          <w:p w14:paraId="63B689A5" w14:textId="77777777" w:rsidR="00C238FA" w:rsidRPr="00A564B4" w:rsidRDefault="00C238FA" w:rsidP="00DF27C9">
            <w:pPr>
              <w:pStyle w:val="TAC"/>
              <w:rPr>
                <w:lang w:eastAsia="en-US"/>
              </w:rPr>
            </w:pPr>
          </w:p>
        </w:tc>
        <w:tc>
          <w:tcPr>
            <w:tcW w:w="1524" w:type="pct"/>
            <w:vMerge/>
            <w:shd w:val="clear" w:color="auto" w:fill="auto"/>
            <w:noWrap/>
            <w:vAlign w:val="center"/>
          </w:tcPr>
          <w:p w14:paraId="6CCB69F0" w14:textId="77777777" w:rsidR="00C238FA" w:rsidRPr="00A564B4" w:rsidRDefault="00C238FA" w:rsidP="00DF27C9">
            <w:pPr>
              <w:pStyle w:val="TAL"/>
              <w:rPr>
                <w:lang w:eastAsia="zh-TW"/>
              </w:rPr>
            </w:pPr>
          </w:p>
        </w:tc>
        <w:tc>
          <w:tcPr>
            <w:tcW w:w="818" w:type="pct"/>
            <w:shd w:val="clear" w:color="auto" w:fill="auto"/>
          </w:tcPr>
          <w:p w14:paraId="52AC04B6"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2C3DA2F2" w14:textId="77777777" w:rsidR="00C238FA" w:rsidRPr="00A564B4" w:rsidRDefault="00C238FA" w:rsidP="00DF27C9">
            <w:pPr>
              <w:pStyle w:val="TAL"/>
              <w:rPr>
                <w:lang w:eastAsia="zh-TW"/>
              </w:rPr>
            </w:pPr>
            <w:r w:rsidRPr="00A564B4">
              <w:rPr>
                <w:lang w:eastAsia="zh-TW"/>
              </w:rPr>
              <w:t>4DL CA with TDD CA_XC-YC</w:t>
            </w:r>
          </w:p>
        </w:tc>
      </w:tr>
      <w:tr w:rsidR="00C238FA" w:rsidRPr="00A564B4" w14:paraId="488CAA10" w14:textId="77777777" w:rsidTr="00026A06">
        <w:trPr>
          <w:trHeight w:val="285"/>
        </w:trPr>
        <w:tc>
          <w:tcPr>
            <w:tcW w:w="825" w:type="pct"/>
            <w:shd w:val="clear" w:color="auto" w:fill="auto"/>
            <w:noWrap/>
            <w:vAlign w:val="center"/>
          </w:tcPr>
          <w:p w14:paraId="5C37535E"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51862FF0" w14:textId="77777777" w:rsidR="00C238FA" w:rsidRPr="00A564B4" w:rsidRDefault="00C238FA" w:rsidP="00DF27C9">
            <w:pPr>
              <w:pStyle w:val="TAL"/>
              <w:rPr>
                <w:lang w:eastAsia="zh-TW"/>
              </w:rPr>
            </w:pPr>
            <w:r w:rsidRPr="00A564B4">
              <w:rPr>
                <w:lang w:eastAsia="zh-TW"/>
              </w:rPr>
              <w:t>CA_XC-XC</w:t>
            </w:r>
          </w:p>
        </w:tc>
        <w:tc>
          <w:tcPr>
            <w:tcW w:w="818" w:type="pct"/>
            <w:shd w:val="clear" w:color="auto" w:fill="auto"/>
          </w:tcPr>
          <w:p w14:paraId="23E9EE85"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6070201C" w14:textId="77777777" w:rsidR="00C238FA" w:rsidRPr="00A564B4" w:rsidRDefault="00C238FA" w:rsidP="00DF27C9">
            <w:pPr>
              <w:pStyle w:val="TAL"/>
              <w:rPr>
                <w:lang w:eastAsia="zh-TW"/>
              </w:rPr>
            </w:pPr>
            <w:r w:rsidRPr="00A564B4">
              <w:rPr>
                <w:lang w:eastAsia="zh-TW"/>
              </w:rPr>
              <w:t>4DL CA with TDD CA_XC-XC</w:t>
            </w:r>
          </w:p>
        </w:tc>
      </w:tr>
      <w:tr w:rsidR="00C238FA" w:rsidRPr="00A564B4" w14:paraId="28909C37" w14:textId="77777777" w:rsidTr="00026A06">
        <w:trPr>
          <w:trHeight w:val="285"/>
        </w:trPr>
        <w:tc>
          <w:tcPr>
            <w:tcW w:w="825" w:type="pct"/>
            <w:vMerge w:val="restart"/>
            <w:shd w:val="clear" w:color="auto" w:fill="auto"/>
            <w:noWrap/>
            <w:vAlign w:val="center"/>
          </w:tcPr>
          <w:p w14:paraId="57650420"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95C1112" w14:textId="77777777" w:rsidR="00C238FA" w:rsidRPr="00A564B4" w:rsidRDefault="00C238FA" w:rsidP="00DF27C9">
            <w:pPr>
              <w:pStyle w:val="TAL"/>
              <w:rPr>
                <w:lang w:eastAsia="zh-TW"/>
              </w:rPr>
            </w:pPr>
            <w:r w:rsidRPr="00A564B4">
              <w:rPr>
                <w:lang w:eastAsia="zh-TW"/>
              </w:rPr>
              <w:t>CA_XA-XA-YB</w:t>
            </w:r>
          </w:p>
        </w:tc>
        <w:tc>
          <w:tcPr>
            <w:tcW w:w="818" w:type="pct"/>
            <w:shd w:val="clear" w:color="auto" w:fill="auto"/>
          </w:tcPr>
          <w:p w14:paraId="3C07CA63"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11EC128E" w14:textId="77777777" w:rsidR="00C238FA" w:rsidRPr="00A564B4" w:rsidRDefault="00C238FA" w:rsidP="00DF27C9">
            <w:pPr>
              <w:pStyle w:val="TAL"/>
              <w:rPr>
                <w:lang w:eastAsia="zh-TW"/>
              </w:rPr>
            </w:pPr>
            <w:r w:rsidRPr="00A564B4">
              <w:rPr>
                <w:lang w:eastAsia="zh-TW"/>
              </w:rPr>
              <w:t>4DL CA with FDD CA_XA-XA-YB</w:t>
            </w:r>
          </w:p>
        </w:tc>
      </w:tr>
      <w:tr w:rsidR="00C238FA" w:rsidRPr="00A564B4" w14:paraId="712DA6E8" w14:textId="77777777" w:rsidTr="00026A06">
        <w:trPr>
          <w:trHeight w:val="285"/>
        </w:trPr>
        <w:tc>
          <w:tcPr>
            <w:tcW w:w="825" w:type="pct"/>
            <w:vMerge/>
            <w:shd w:val="clear" w:color="auto" w:fill="auto"/>
            <w:noWrap/>
            <w:vAlign w:val="center"/>
          </w:tcPr>
          <w:p w14:paraId="4EC5C086" w14:textId="77777777" w:rsidR="00C238FA" w:rsidRPr="00A564B4" w:rsidRDefault="00C238FA" w:rsidP="00DF27C9">
            <w:pPr>
              <w:pStyle w:val="TAC"/>
              <w:rPr>
                <w:lang w:eastAsia="en-US"/>
              </w:rPr>
            </w:pPr>
          </w:p>
        </w:tc>
        <w:tc>
          <w:tcPr>
            <w:tcW w:w="1524" w:type="pct"/>
            <w:shd w:val="clear" w:color="auto" w:fill="auto"/>
            <w:noWrap/>
            <w:vAlign w:val="center"/>
          </w:tcPr>
          <w:p w14:paraId="1377A6A7" w14:textId="77777777" w:rsidR="00C238FA" w:rsidRPr="00A564B4" w:rsidRDefault="00C238FA" w:rsidP="00DF27C9">
            <w:pPr>
              <w:pStyle w:val="TAL"/>
              <w:rPr>
                <w:lang w:eastAsia="zh-TW"/>
              </w:rPr>
            </w:pPr>
            <w:r w:rsidRPr="00A564B4">
              <w:rPr>
                <w:lang w:eastAsia="zh-TW"/>
              </w:rPr>
              <w:t>CA_XA-YA-YB</w:t>
            </w:r>
          </w:p>
        </w:tc>
        <w:tc>
          <w:tcPr>
            <w:tcW w:w="818" w:type="pct"/>
            <w:shd w:val="clear" w:color="auto" w:fill="auto"/>
          </w:tcPr>
          <w:p w14:paraId="70412391"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DFE55C9" w14:textId="77777777" w:rsidR="00C238FA" w:rsidRPr="00A564B4" w:rsidRDefault="00C238FA" w:rsidP="00DF27C9">
            <w:pPr>
              <w:pStyle w:val="TAL"/>
              <w:rPr>
                <w:lang w:eastAsia="zh-TW"/>
              </w:rPr>
            </w:pPr>
            <w:r w:rsidRPr="00A564B4">
              <w:rPr>
                <w:lang w:eastAsia="zh-TW"/>
              </w:rPr>
              <w:t>4DL CA with FDD CA_XA-YA-YB</w:t>
            </w:r>
          </w:p>
        </w:tc>
      </w:tr>
      <w:tr w:rsidR="00C238FA" w:rsidRPr="00A564B4" w14:paraId="65946789" w14:textId="77777777" w:rsidTr="00026A06">
        <w:trPr>
          <w:trHeight w:val="285"/>
        </w:trPr>
        <w:tc>
          <w:tcPr>
            <w:tcW w:w="825" w:type="pct"/>
            <w:shd w:val="clear" w:color="auto" w:fill="auto"/>
            <w:noWrap/>
            <w:vAlign w:val="center"/>
          </w:tcPr>
          <w:p w14:paraId="7F68F688"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8C6C11B" w14:textId="77777777" w:rsidR="00C238FA" w:rsidRPr="00A564B4" w:rsidRDefault="00C238FA" w:rsidP="00DF27C9">
            <w:pPr>
              <w:pStyle w:val="TAL"/>
              <w:rPr>
                <w:lang w:eastAsia="zh-TW"/>
              </w:rPr>
            </w:pPr>
            <w:r w:rsidRPr="00A564B4">
              <w:rPr>
                <w:lang w:eastAsia="zh-TW"/>
              </w:rPr>
              <w:t>CA_XA-YA-ZB</w:t>
            </w:r>
          </w:p>
        </w:tc>
        <w:tc>
          <w:tcPr>
            <w:tcW w:w="818" w:type="pct"/>
            <w:shd w:val="clear" w:color="auto" w:fill="auto"/>
          </w:tcPr>
          <w:p w14:paraId="7BEB12D4"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43E501F" w14:textId="77777777" w:rsidR="00C238FA" w:rsidRPr="00A564B4" w:rsidRDefault="00C238FA" w:rsidP="00DF27C9">
            <w:pPr>
              <w:pStyle w:val="TAL"/>
              <w:rPr>
                <w:lang w:eastAsia="zh-TW"/>
              </w:rPr>
            </w:pPr>
            <w:r w:rsidRPr="00A564B4">
              <w:rPr>
                <w:lang w:eastAsia="zh-TW"/>
              </w:rPr>
              <w:t>4DL CA with FDD CA_XA-YA-ZB</w:t>
            </w:r>
          </w:p>
        </w:tc>
      </w:tr>
      <w:tr w:rsidR="00C238FA" w:rsidRPr="00A564B4" w14:paraId="0BBD897A" w14:textId="77777777" w:rsidTr="00026A06">
        <w:trPr>
          <w:trHeight w:val="285"/>
        </w:trPr>
        <w:tc>
          <w:tcPr>
            <w:tcW w:w="825" w:type="pct"/>
            <w:vMerge w:val="restart"/>
            <w:shd w:val="clear" w:color="auto" w:fill="auto"/>
            <w:noWrap/>
            <w:vAlign w:val="center"/>
          </w:tcPr>
          <w:p w14:paraId="0954EE68"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1A4AB405"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3EE8EC0C"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8B46619" w14:textId="77777777" w:rsidR="00C238FA" w:rsidRPr="00A564B4" w:rsidRDefault="00C238FA" w:rsidP="00DF27C9">
            <w:pPr>
              <w:pStyle w:val="TAL"/>
              <w:rPr>
                <w:lang w:eastAsia="zh-TW"/>
              </w:rPr>
            </w:pPr>
            <w:r w:rsidRPr="00A564B4">
              <w:rPr>
                <w:lang w:eastAsia="zh-TW"/>
              </w:rPr>
              <w:t>4DL CA with FDD CA_XA-YA-ZC</w:t>
            </w:r>
          </w:p>
        </w:tc>
      </w:tr>
      <w:tr w:rsidR="00C238FA" w:rsidRPr="00A564B4" w14:paraId="3FADA336" w14:textId="77777777" w:rsidTr="00026A06">
        <w:trPr>
          <w:trHeight w:val="285"/>
        </w:trPr>
        <w:tc>
          <w:tcPr>
            <w:tcW w:w="825" w:type="pct"/>
            <w:vMerge/>
            <w:shd w:val="clear" w:color="auto" w:fill="auto"/>
            <w:noWrap/>
            <w:vAlign w:val="center"/>
          </w:tcPr>
          <w:p w14:paraId="014FD03C" w14:textId="77777777" w:rsidR="00C238FA" w:rsidRPr="00A564B4" w:rsidRDefault="00C238FA" w:rsidP="00DF27C9">
            <w:pPr>
              <w:pStyle w:val="TAC"/>
              <w:rPr>
                <w:lang w:eastAsia="en-US"/>
              </w:rPr>
            </w:pPr>
          </w:p>
        </w:tc>
        <w:tc>
          <w:tcPr>
            <w:tcW w:w="1524" w:type="pct"/>
            <w:vMerge/>
            <w:shd w:val="clear" w:color="auto" w:fill="auto"/>
            <w:noWrap/>
            <w:vAlign w:val="center"/>
          </w:tcPr>
          <w:p w14:paraId="6DF44923" w14:textId="77777777" w:rsidR="00C238FA" w:rsidRPr="00A564B4" w:rsidRDefault="00C238FA" w:rsidP="00DF27C9">
            <w:pPr>
              <w:pStyle w:val="TAL"/>
              <w:rPr>
                <w:lang w:eastAsia="zh-TW"/>
              </w:rPr>
            </w:pPr>
          </w:p>
        </w:tc>
        <w:tc>
          <w:tcPr>
            <w:tcW w:w="818" w:type="pct"/>
            <w:shd w:val="clear" w:color="auto" w:fill="auto"/>
          </w:tcPr>
          <w:p w14:paraId="4FA6BE86"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4AE7F4F8" w14:textId="77777777" w:rsidR="00C238FA" w:rsidRPr="00A564B4" w:rsidRDefault="00C238FA" w:rsidP="00DF27C9">
            <w:pPr>
              <w:pStyle w:val="TAL"/>
              <w:rPr>
                <w:lang w:eastAsia="zh-TW"/>
              </w:rPr>
            </w:pPr>
            <w:r w:rsidRPr="00A564B4">
              <w:rPr>
                <w:lang w:eastAsia="zh-TW"/>
              </w:rPr>
              <w:t>4DL CA with FDD-TDD CA_XA-YA-ZC</w:t>
            </w:r>
          </w:p>
        </w:tc>
      </w:tr>
      <w:tr w:rsidR="00C238FA" w:rsidRPr="00A564B4" w14:paraId="5ABB7A29" w14:textId="77777777" w:rsidTr="00026A06">
        <w:trPr>
          <w:trHeight w:val="285"/>
        </w:trPr>
        <w:tc>
          <w:tcPr>
            <w:tcW w:w="825" w:type="pct"/>
            <w:vMerge w:val="restart"/>
            <w:shd w:val="clear" w:color="auto" w:fill="auto"/>
            <w:noWrap/>
            <w:vAlign w:val="center"/>
          </w:tcPr>
          <w:p w14:paraId="035B35A6"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5D25CB6A" w14:textId="77777777" w:rsidR="00C238FA" w:rsidRPr="00A564B4" w:rsidRDefault="00C238FA" w:rsidP="00DF27C9">
            <w:pPr>
              <w:pStyle w:val="TAL"/>
              <w:rPr>
                <w:lang w:eastAsia="zh-TW"/>
              </w:rPr>
            </w:pPr>
            <w:r w:rsidRPr="00A564B4">
              <w:rPr>
                <w:lang w:eastAsia="zh-TW"/>
              </w:rPr>
              <w:t>CA_XA-YA-YC</w:t>
            </w:r>
          </w:p>
        </w:tc>
        <w:tc>
          <w:tcPr>
            <w:tcW w:w="818" w:type="pct"/>
            <w:shd w:val="clear" w:color="auto" w:fill="auto"/>
          </w:tcPr>
          <w:p w14:paraId="0DF97E7F"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769193" w14:textId="77777777" w:rsidR="00C238FA" w:rsidRPr="00A564B4" w:rsidRDefault="00C238FA" w:rsidP="00DF27C9">
            <w:pPr>
              <w:pStyle w:val="TAL"/>
              <w:rPr>
                <w:lang w:eastAsia="zh-TW"/>
              </w:rPr>
            </w:pPr>
            <w:r w:rsidRPr="00A564B4">
              <w:rPr>
                <w:lang w:eastAsia="zh-TW"/>
              </w:rPr>
              <w:t>4DL CA with FDD CA_XA-YA-YC</w:t>
            </w:r>
          </w:p>
        </w:tc>
      </w:tr>
      <w:tr w:rsidR="00C238FA" w:rsidRPr="00A564B4" w14:paraId="3A8A217A" w14:textId="77777777" w:rsidTr="00026A06">
        <w:trPr>
          <w:trHeight w:val="285"/>
        </w:trPr>
        <w:tc>
          <w:tcPr>
            <w:tcW w:w="825" w:type="pct"/>
            <w:vMerge/>
            <w:shd w:val="clear" w:color="auto" w:fill="auto"/>
            <w:noWrap/>
            <w:vAlign w:val="center"/>
          </w:tcPr>
          <w:p w14:paraId="654A54DA" w14:textId="77777777" w:rsidR="00C238FA" w:rsidRPr="00A564B4" w:rsidRDefault="00C238FA" w:rsidP="00DF27C9">
            <w:pPr>
              <w:pStyle w:val="TAC"/>
              <w:rPr>
                <w:lang w:eastAsia="en-US"/>
              </w:rPr>
            </w:pPr>
          </w:p>
        </w:tc>
        <w:tc>
          <w:tcPr>
            <w:tcW w:w="1524" w:type="pct"/>
            <w:vMerge/>
            <w:shd w:val="clear" w:color="auto" w:fill="auto"/>
            <w:noWrap/>
            <w:vAlign w:val="center"/>
          </w:tcPr>
          <w:p w14:paraId="6FA626DA" w14:textId="77777777" w:rsidR="00C238FA" w:rsidRPr="00A564B4" w:rsidRDefault="00C238FA" w:rsidP="00DF27C9">
            <w:pPr>
              <w:pStyle w:val="TAL"/>
              <w:rPr>
                <w:lang w:eastAsia="zh-TW"/>
              </w:rPr>
            </w:pPr>
          </w:p>
        </w:tc>
        <w:tc>
          <w:tcPr>
            <w:tcW w:w="818" w:type="pct"/>
            <w:shd w:val="clear" w:color="auto" w:fill="auto"/>
          </w:tcPr>
          <w:p w14:paraId="542D7C78"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700CEA6C" w14:textId="77777777" w:rsidR="00C238FA" w:rsidRPr="00A564B4" w:rsidRDefault="00C238FA" w:rsidP="00DF27C9">
            <w:pPr>
              <w:pStyle w:val="TAL"/>
              <w:rPr>
                <w:lang w:eastAsia="zh-TW"/>
              </w:rPr>
            </w:pPr>
            <w:r w:rsidRPr="00A564B4">
              <w:rPr>
                <w:lang w:eastAsia="zh-TW"/>
              </w:rPr>
              <w:t>4DL CA with FDD-TDD CA_XA-YA-YC</w:t>
            </w:r>
          </w:p>
        </w:tc>
      </w:tr>
      <w:tr w:rsidR="00C238FA" w:rsidRPr="00A564B4" w14:paraId="65E5FD5B" w14:textId="77777777" w:rsidTr="00026A06">
        <w:trPr>
          <w:trHeight w:val="285"/>
        </w:trPr>
        <w:tc>
          <w:tcPr>
            <w:tcW w:w="825" w:type="pct"/>
            <w:shd w:val="clear" w:color="auto" w:fill="auto"/>
            <w:noWrap/>
            <w:vAlign w:val="center"/>
          </w:tcPr>
          <w:p w14:paraId="6033230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4D4B2D8" w14:textId="77777777" w:rsidR="00C238FA" w:rsidRPr="00A564B4" w:rsidRDefault="00C238FA" w:rsidP="00DF27C9">
            <w:pPr>
              <w:pStyle w:val="TAL"/>
              <w:rPr>
                <w:lang w:eastAsia="zh-TW"/>
              </w:rPr>
            </w:pPr>
            <w:r w:rsidRPr="00A564B4">
              <w:rPr>
                <w:lang w:eastAsia="zh-TW"/>
              </w:rPr>
              <w:t>CA_XA-XC-YA</w:t>
            </w:r>
          </w:p>
        </w:tc>
        <w:tc>
          <w:tcPr>
            <w:tcW w:w="818" w:type="pct"/>
            <w:shd w:val="clear" w:color="auto" w:fill="auto"/>
          </w:tcPr>
          <w:p w14:paraId="0EDDCB62"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DD029F1" w14:textId="77777777" w:rsidR="00C238FA" w:rsidRPr="00A564B4" w:rsidRDefault="00C238FA" w:rsidP="00DF27C9">
            <w:pPr>
              <w:pStyle w:val="TAL"/>
              <w:rPr>
                <w:lang w:eastAsia="zh-TW"/>
              </w:rPr>
            </w:pPr>
            <w:r w:rsidRPr="00A564B4">
              <w:rPr>
                <w:lang w:eastAsia="zh-TW"/>
              </w:rPr>
              <w:t>4DL CA with FDD-TDD CA_XA-XC-YA</w:t>
            </w:r>
          </w:p>
        </w:tc>
      </w:tr>
      <w:tr w:rsidR="00C238FA" w:rsidRPr="00A564B4" w14:paraId="276123A8" w14:textId="77777777" w:rsidTr="00026A06">
        <w:trPr>
          <w:trHeight w:val="285"/>
        </w:trPr>
        <w:tc>
          <w:tcPr>
            <w:tcW w:w="825" w:type="pct"/>
            <w:shd w:val="clear" w:color="auto" w:fill="auto"/>
            <w:noWrap/>
            <w:vAlign w:val="center"/>
          </w:tcPr>
          <w:p w14:paraId="4335812C"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6A94B26"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57B4ECA9"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52E7F2F9" w14:textId="77777777" w:rsidR="00C238FA" w:rsidRPr="00A564B4" w:rsidRDefault="00C238FA" w:rsidP="00DF27C9">
            <w:pPr>
              <w:pStyle w:val="TAL"/>
              <w:rPr>
                <w:lang w:eastAsia="zh-TW"/>
              </w:rPr>
            </w:pPr>
            <w:r w:rsidRPr="00A564B4">
              <w:rPr>
                <w:lang w:eastAsia="zh-TW"/>
              </w:rPr>
              <w:t>4DL CA with FDD-TDD_XA-YA-ZC</w:t>
            </w:r>
          </w:p>
        </w:tc>
      </w:tr>
      <w:tr w:rsidR="00C238FA" w:rsidRPr="00A564B4" w14:paraId="2EAF2330" w14:textId="77777777" w:rsidTr="00026A06">
        <w:trPr>
          <w:trHeight w:val="285"/>
        </w:trPr>
        <w:tc>
          <w:tcPr>
            <w:tcW w:w="825" w:type="pct"/>
            <w:shd w:val="clear" w:color="auto" w:fill="auto"/>
            <w:noWrap/>
            <w:vAlign w:val="center"/>
          </w:tcPr>
          <w:p w14:paraId="54A1BEC5"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C206421" w14:textId="77777777" w:rsidR="00C238FA" w:rsidRPr="00A564B4" w:rsidRDefault="00C238FA" w:rsidP="00DF27C9">
            <w:pPr>
              <w:pStyle w:val="TAL"/>
              <w:rPr>
                <w:lang w:eastAsia="zh-TW"/>
              </w:rPr>
            </w:pPr>
            <w:r w:rsidRPr="00A564B4">
              <w:rPr>
                <w:lang w:eastAsia="zh-TW"/>
              </w:rPr>
              <w:t>CA_XA-XA-YA-YA</w:t>
            </w:r>
          </w:p>
        </w:tc>
        <w:tc>
          <w:tcPr>
            <w:tcW w:w="818" w:type="pct"/>
            <w:shd w:val="clear" w:color="auto" w:fill="auto"/>
          </w:tcPr>
          <w:p w14:paraId="61AE3AA6"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740CEB63" w14:textId="77777777" w:rsidR="00C238FA" w:rsidRPr="00A564B4" w:rsidRDefault="00C238FA" w:rsidP="00DF27C9">
            <w:pPr>
              <w:pStyle w:val="TAL"/>
              <w:rPr>
                <w:lang w:eastAsia="zh-TW"/>
              </w:rPr>
            </w:pPr>
            <w:r w:rsidRPr="00A564B4">
              <w:rPr>
                <w:lang w:eastAsia="zh-TW"/>
              </w:rPr>
              <w:t>4DL CA with FDD CA_XA-XA-YA-YA</w:t>
            </w:r>
          </w:p>
        </w:tc>
      </w:tr>
      <w:tr w:rsidR="00C238FA" w:rsidRPr="00A564B4" w14:paraId="759ABF81" w14:textId="77777777" w:rsidTr="00026A06">
        <w:trPr>
          <w:trHeight w:val="285"/>
        </w:trPr>
        <w:tc>
          <w:tcPr>
            <w:tcW w:w="825" w:type="pct"/>
            <w:vMerge w:val="restart"/>
            <w:shd w:val="clear" w:color="auto" w:fill="auto"/>
            <w:noWrap/>
            <w:vAlign w:val="center"/>
          </w:tcPr>
          <w:p w14:paraId="0FE5A369"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77BAA4BE" w14:textId="77777777" w:rsidR="00C238FA" w:rsidRPr="00A564B4" w:rsidRDefault="00C238FA" w:rsidP="00DF27C9">
            <w:pPr>
              <w:pStyle w:val="TAL"/>
              <w:rPr>
                <w:lang w:eastAsia="zh-TW"/>
              </w:rPr>
            </w:pPr>
            <w:r w:rsidRPr="00A564B4">
              <w:rPr>
                <w:lang w:eastAsia="zh-TW"/>
              </w:rPr>
              <w:t>CA_XA-YA-YA-ZA</w:t>
            </w:r>
          </w:p>
        </w:tc>
        <w:tc>
          <w:tcPr>
            <w:tcW w:w="818" w:type="pct"/>
            <w:shd w:val="clear" w:color="auto" w:fill="auto"/>
          </w:tcPr>
          <w:p w14:paraId="4E4F16AB"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4B256B86" w14:textId="77777777" w:rsidR="00C238FA" w:rsidRPr="00A564B4" w:rsidRDefault="00C238FA" w:rsidP="00DF27C9">
            <w:pPr>
              <w:pStyle w:val="TAL"/>
              <w:rPr>
                <w:lang w:eastAsia="zh-TW"/>
              </w:rPr>
            </w:pPr>
            <w:r w:rsidRPr="00A564B4">
              <w:rPr>
                <w:lang w:eastAsia="zh-TW"/>
              </w:rPr>
              <w:t>4DL CA with FDD CA_XA-YA-YA-ZA</w:t>
            </w:r>
          </w:p>
        </w:tc>
      </w:tr>
      <w:tr w:rsidR="00C238FA" w:rsidRPr="00A564B4" w14:paraId="029955D6" w14:textId="77777777" w:rsidTr="00026A06">
        <w:trPr>
          <w:trHeight w:val="285"/>
        </w:trPr>
        <w:tc>
          <w:tcPr>
            <w:tcW w:w="825" w:type="pct"/>
            <w:vMerge/>
            <w:shd w:val="clear" w:color="auto" w:fill="auto"/>
            <w:noWrap/>
            <w:vAlign w:val="center"/>
          </w:tcPr>
          <w:p w14:paraId="4CB1B12C" w14:textId="77777777" w:rsidR="00C238FA" w:rsidRPr="00A564B4" w:rsidRDefault="00C238FA" w:rsidP="00DF27C9">
            <w:pPr>
              <w:pStyle w:val="TAC"/>
              <w:rPr>
                <w:lang w:eastAsia="en-US"/>
              </w:rPr>
            </w:pPr>
          </w:p>
        </w:tc>
        <w:tc>
          <w:tcPr>
            <w:tcW w:w="1524" w:type="pct"/>
            <w:vMerge/>
            <w:shd w:val="clear" w:color="auto" w:fill="auto"/>
            <w:noWrap/>
            <w:vAlign w:val="center"/>
          </w:tcPr>
          <w:p w14:paraId="57E6C1D2" w14:textId="77777777" w:rsidR="00C238FA" w:rsidRPr="00A564B4" w:rsidRDefault="00C238FA" w:rsidP="00DF27C9">
            <w:pPr>
              <w:pStyle w:val="TAL"/>
              <w:rPr>
                <w:lang w:eastAsia="zh-TW"/>
              </w:rPr>
            </w:pPr>
          </w:p>
        </w:tc>
        <w:tc>
          <w:tcPr>
            <w:tcW w:w="818" w:type="pct"/>
            <w:shd w:val="clear" w:color="auto" w:fill="auto"/>
          </w:tcPr>
          <w:p w14:paraId="4AA67127"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E4FB32A" w14:textId="77777777" w:rsidR="00C238FA" w:rsidRPr="00A564B4" w:rsidRDefault="00C238FA" w:rsidP="00DF27C9">
            <w:pPr>
              <w:pStyle w:val="TAL"/>
              <w:rPr>
                <w:lang w:eastAsia="zh-TW"/>
              </w:rPr>
            </w:pPr>
            <w:r w:rsidRPr="00A564B4">
              <w:rPr>
                <w:lang w:eastAsia="zh-TW"/>
              </w:rPr>
              <w:t>4DL CA with FDD-TDD CA_XA-YA-YA-ZA</w:t>
            </w:r>
          </w:p>
        </w:tc>
      </w:tr>
      <w:tr w:rsidR="00C238FA" w:rsidRPr="00A564B4" w14:paraId="587AB378" w14:textId="77777777" w:rsidTr="00026A06">
        <w:trPr>
          <w:trHeight w:val="285"/>
        </w:trPr>
        <w:tc>
          <w:tcPr>
            <w:tcW w:w="825" w:type="pct"/>
            <w:vMerge w:val="restart"/>
            <w:shd w:val="clear" w:color="auto" w:fill="auto"/>
            <w:noWrap/>
            <w:vAlign w:val="center"/>
          </w:tcPr>
          <w:p w14:paraId="4F7EA4B8" w14:textId="77777777" w:rsidR="00C238FA" w:rsidRPr="00A564B4" w:rsidRDefault="00C238FA" w:rsidP="00DF27C9">
            <w:pPr>
              <w:pStyle w:val="TAC"/>
              <w:rPr>
                <w:lang w:eastAsia="zh-TW"/>
              </w:rPr>
            </w:pPr>
            <w:r w:rsidRPr="00A564B4">
              <w:rPr>
                <w:lang w:eastAsia="zh-TW"/>
              </w:rPr>
              <w:t>4</w:t>
            </w:r>
          </w:p>
        </w:tc>
        <w:tc>
          <w:tcPr>
            <w:tcW w:w="1524" w:type="pct"/>
            <w:vMerge w:val="restart"/>
            <w:shd w:val="clear" w:color="auto" w:fill="auto"/>
            <w:noWrap/>
            <w:vAlign w:val="center"/>
          </w:tcPr>
          <w:p w14:paraId="4882069B" w14:textId="77777777" w:rsidR="00C238FA" w:rsidRPr="00A564B4" w:rsidRDefault="00C238FA" w:rsidP="00DF27C9">
            <w:pPr>
              <w:pStyle w:val="TAL"/>
              <w:rPr>
                <w:lang w:eastAsia="zh-TW"/>
              </w:rPr>
            </w:pPr>
            <w:r w:rsidRPr="00A564B4">
              <w:rPr>
                <w:lang w:eastAsia="zh-TW"/>
              </w:rPr>
              <w:t>CA_XA-YA-ZA-RA</w:t>
            </w:r>
          </w:p>
        </w:tc>
        <w:tc>
          <w:tcPr>
            <w:tcW w:w="818" w:type="pct"/>
            <w:shd w:val="clear" w:color="auto" w:fill="auto"/>
          </w:tcPr>
          <w:p w14:paraId="3F443808"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266EF0" w14:textId="77777777" w:rsidR="00C238FA" w:rsidRPr="00A564B4" w:rsidRDefault="00C238FA" w:rsidP="00DF27C9">
            <w:pPr>
              <w:pStyle w:val="TAL"/>
              <w:rPr>
                <w:lang w:eastAsia="zh-TW"/>
              </w:rPr>
            </w:pPr>
            <w:r w:rsidRPr="00A564B4">
              <w:rPr>
                <w:lang w:eastAsia="zh-TW"/>
              </w:rPr>
              <w:t>4DL CA with FDD CA_XA-YA-ZA-RA</w:t>
            </w:r>
          </w:p>
        </w:tc>
      </w:tr>
      <w:tr w:rsidR="00C238FA" w:rsidRPr="00A564B4" w14:paraId="2EAF240E" w14:textId="77777777" w:rsidTr="00026A06">
        <w:trPr>
          <w:trHeight w:val="285"/>
        </w:trPr>
        <w:tc>
          <w:tcPr>
            <w:tcW w:w="825" w:type="pct"/>
            <w:vMerge/>
            <w:shd w:val="clear" w:color="auto" w:fill="auto"/>
            <w:noWrap/>
            <w:vAlign w:val="center"/>
          </w:tcPr>
          <w:p w14:paraId="7643EAF7" w14:textId="77777777" w:rsidR="00C238FA" w:rsidRPr="00A564B4" w:rsidRDefault="00C238FA" w:rsidP="00DF27C9">
            <w:pPr>
              <w:pStyle w:val="TAC"/>
              <w:rPr>
                <w:lang w:eastAsia="en-US"/>
              </w:rPr>
            </w:pPr>
          </w:p>
        </w:tc>
        <w:tc>
          <w:tcPr>
            <w:tcW w:w="1524" w:type="pct"/>
            <w:vMerge/>
            <w:shd w:val="clear" w:color="auto" w:fill="auto"/>
            <w:noWrap/>
            <w:vAlign w:val="center"/>
          </w:tcPr>
          <w:p w14:paraId="269A06E9" w14:textId="77777777" w:rsidR="00C238FA" w:rsidRPr="00A564B4" w:rsidRDefault="00C238FA" w:rsidP="00DF27C9">
            <w:pPr>
              <w:pStyle w:val="TAL"/>
              <w:rPr>
                <w:lang w:eastAsia="zh-TW"/>
              </w:rPr>
            </w:pPr>
          </w:p>
        </w:tc>
        <w:tc>
          <w:tcPr>
            <w:tcW w:w="818" w:type="pct"/>
            <w:shd w:val="clear" w:color="auto" w:fill="auto"/>
          </w:tcPr>
          <w:p w14:paraId="7E07D1D0"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0D09091C" w14:textId="77777777" w:rsidR="00C238FA" w:rsidRPr="00A564B4" w:rsidRDefault="00C238FA" w:rsidP="00DF27C9">
            <w:pPr>
              <w:pStyle w:val="TAL"/>
              <w:rPr>
                <w:lang w:eastAsia="zh-TW"/>
              </w:rPr>
            </w:pPr>
            <w:r w:rsidRPr="00A564B4">
              <w:rPr>
                <w:lang w:eastAsia="zh-TW"/>
              </w:rPr>
              <w:t>4DL CA with FDD-TDD CA_XA-YA-ZA-RA</w:t>
            </w:r>
          </w:p>
        </w:tc>
      </w:tr>
    </w:tbl>
    <w:p w14:paraId="1006FF5C" w14:textId="77777777" w:rsidR="00C238FA" w:rsidRPr="00A564B4" w:rsidRDefault="00C238FA" w:rsidP="00C238FA"/>
    <w:p w14:paraId="777F30D4" w14:textId="77777777" w:rsidR="00C238FA" w:rsidRPr="00A564B4" w:rsidRDefault="00C238FA" w:rsidP="00C238FA">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A564B4"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A564B4" w:rsidRDefault="00C238FA" w:rsidP="00DF27C9">
            <w:pPr>
              <w:pStyle w:val="TAH"/>
              <w:rPr>
                <w:rFonts w:eastAsia="MS Mincho"/>
              </w:rPr>
            </w:pPr>
            <w:r w:rsidRPr="00A564B4">
              <w:rPr>
                <w:lang w:eastAsia="en-US"/>
              </w:rPr>
              <w:t>Number of</w:t>
            </w:r>
          </w:p>
          <w:p w14:paraId="27F4E1C0" w14:textId="77777777" w:rsidR="00C238FA" w:rsidRPr="00A564B4" w:rsidRDefault="00C238FA" w:rsidP="00DF27C9">
            <w:pPr>
              <w:pStyle w:val="TAH"/>
              <w:rPr>
                <w:lang w:eastAsia="en-US"/>
              </w:rPr>
            </w:pPr>
            <w:r w:rsidRPr="00A564B4">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A564B4" w:rsidRDefault="00C238FA" w:rsidP="00DF27C9">
            <w:pPr>
              <w:pStyle w:val="TAH"/>
              <w:rPr>
                <w:rFonts w:eastAsia="MS Mincho"/>
              </w:rPr>
            </w:pPr>
            <w:r w:rsidRPr="00A564B4">
              <w:rPr>
                <w:lang w:eastAsia="en-US"/>
              </w:rPr>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A564B4" w:rsidRDefault="00C238FA" w:rsidP="00DF27C9">
            <w:pPr>
              <w:pStyle w:val="TAH"/>
              <w:rPr>
                <w:lang w:eastAsia="en-US"/>
              </w:rPr>
            </w:pPr>
            <w:r w:rsidRPr="00A564B4">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A564B4" w:rsidRDefault="00C238FA" w:rsidP="00DF27C9">
            <w:pPr>
              <w:pStyle w:val="TAH"/>
              <w:rPr>
                <w:lang w:eastAsia="en-US"/>
              </w:rPr>
            </w:pPr>
            <w:r w:rsidRPr="00A564B4">
              <w:rPr>
                <w:lang w:eastAsia="en-US"/>
              </w:rPr>
              <w:t>Name</w:t>
            </w:r>
          </w:p>
        </w:tc>
      </w:tr>
      <w:tr w:rsidR="00C238FA" w:rsidRPr="00A564B4"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A564B4" w:rsidRDefault="00C238FA" w:rsidP="00DF27C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A564B4" w:rsidRDefault="00C238FA" w:rsidP="00DF27C9">
            <w:pPr>
              <w:pStyle w:val="TAL"/>
              <w:rPr>
                <w:rFonts w:eastAsia="MS PGothic"/>
              </w:rPr>
            </w:pPr>
            <w:r w:rsidRPr="00A564B4">
              <w:rPr>
                <w:rFonts w:eastAsia="MS PGothic"/>
              </w:rPr>
              <w:t>5DL CA with TDD CA_XF</w:t>
            </w:r>
          </w:p>
        </w:tc>
      </w:tr>
      <w:tr w:rsidR="00C238FA" w:rsidRPr="00A564B4"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A564B4" w:rsidRDefault="00C238FA" w:rsidP="00DF27C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A564B4" w:rsidRDefault="00C238FA" w:rsidP="00DF27C9">
            <w:pPr>
              <w:pStyle w:val="TAL"/>
              <w:rPr>
                <w:rFonts w:eastAsia="MS PGothic"/>
              </w:rPr>
            </w:pPr>
            <w:r w:rsidRPr="00A564B4">
              <w:rPr>
                <w:rFonts w:eastAsia="MS PGothic"/>
              </w:rPr>
              <w:t>5DL CA with TDD CA_XA-XE</w:t>
            </w:r>
          </w:p>
        </w:tc>
      </w:tr>
      <w:tr w:rsidR="00C238FA" w:rsidRPr="00A564B4"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A564B4" w:rsidRDefault="00C238FA" w:rsidP="00DF27C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A564B4" w:rsidRDefault="00C238FA" w:rsidP="00DF27C9">
            <w:pPr>
              <w:pStyle w:val="TAL"/>
              <w:rPr>
                <w:rFonts w:eastAsia="MS PGothic"/>
              </w:rPr>
            </w:pPr>
            <w:r w:rsidRPr="00A564B4">
              <w:rPr>
                <w:rFonts w:eastAsia="MS PGothic"/>
              </w:rPr>
              <w:t>5DL CA with FDD CA_XC-XD</w:t>
            </w:r>
          </w:p>
        </w:tc>
      </w:tr>
      <w:tr w:rsidR="00C238FA" w:rsidRPr="00A564B4"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A564B4" w:rsidRDefault="00C238FA" w:rsidP="00DF27C9">
            <w:pPr>
              <w:pStyle w:val="TAL"/>
              <w:rPr>
                <w:rFonts w:eastAsia="MS PGothic"/>
              </w:rPr>
            </w:pPr>
            <w:r w:rsidRPr="00A564B4">
              <w:rPr>
                <w:rFonts w:eastAsia="MS PGothic"/>
              </w:rPr>
              <w:t>5DL CA with TDD CA_XC-XD</w:t>
            </w:r>
          </w:p>
        </w:tc>
      </w:tr>
      <w:tr w:rsidR="00C238FA" w:rsidRPr="00A564B4"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A564B4" w:rsidRDefault="00C238FA" w:rsidP="00DF27C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A564B4" w:rsidRDefault="00C238FA" w:rsidP="00DF27C9">
            <w:pPr>
              <w:pStyle w:val="TAL"/>
              <w:rPr>
                <w:rFonts w:eastAsia="MS PGothic"/>
              </w:rPr>
            </w:pPr>
            <w:r w:rsidRPr="00A564B4">
              <w:rPr>
                <w:rFonts w:eastAsia="MS PGothic"/>
              </w:rPr>
              <w:t>5DL CA with FDD CA_XA-XA-XD</w:t>
            </w:r>
          </w:p>
        </w:tc>
      </w:tr>
      <w:tr w:rsidR="00C238FA" w:rsidRPr="00A564B4"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A564B4" w:rsidRDefault="00C238FA" w:rsidP="00DF27C9">
            <w:pPr>
              <w:pStyle w:val="TAL"/>
              <w:rPr>
                <w:rFonts w:eastAsia="MS PGothic"/>
              </w:rPr>
            </w:pPr>
            <w:r w:rsidRPr="00A564B4">
              <w:rPr>
                <w:rFonts w:eastAsia="MS PGothic"/>
              </w:rPr>
              <w:t>5DL CA with TDD CA_XA-XA-XD</w:t>
            </w:r>
          </w:p>
        </w:tc>
      </w:tr>
      <w:tr w:rsidR="00C238FA" w:rsidRPr="00A564B4"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A564B4" w:rsidRDefault="00C238FA" w:rsidP="00DF27C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A564B4" w:rsidRDefault="00C238FA" w:rsidP="00DF27C9">
            <w:pPr>
              <w:pStyle w:val="TAL"/>
              <w:rPr>
                <w:rFonts w:eastAsia="MS PGothic"/>
              </w:rPr>
            </w:pPr>
            <w:r w:rsidRPr="00A564B4">
              <w:rPr>
                <w:rFonts w:eastAsia="MS PGothic"/>
              </w:rPr>
              <w:t>5DL CA with FDD</w:t>
            </w:r>
            <w:r w:rsidR="009A5116" w:rsidRPr="00A564B4">
              <w:rPr>
                <w:rFonts w:eastAsia="MS PGothic"/>
              </w:rPr>
              <w:t xml:space="preserve"> </w:t>
            </w:r>
            <w:r w:rsidRPr="00A564B4">
              <w:rPr>
                <w:rFonts w:eastAsia="MS PGothic"/>
              </w:rPr>
              <w:t>CA_XA-XC-XC</w:t>
            </w:r>
          </w:p>
        </w:tc>
      </w:tr>
      <w:tr w:rsidR="00C238FA" w:rsidRPr="00A564B4"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A564B4" w:rsidRDefault="00C238FA" w:rsidP="00DF27C9">
            <w:pPr>
              <w:pStyle w:val="TAL"/>
              <w:rPr>
                <w:rFonts w:eastAsia="MS PGothic"/>
              </w:rPr>
            </w:pPr>
            <w:r w:rsidRPr="00A564B4">
              <w:rPr>
                <w:rFonts w:eastAsia="MS PGothic"/>
              </w:rPr>
              <w:t>5DL CA with TDD</w:t>
            </w:r>
            <w:r w:rsidR="009A5116" w:rsidRPr="00A564B4">
              <w:rPr>
                <w:rFonts w:eastAsia="MS PGothic"/>
              </w:rPr>
              <w:t xml:space="preserve"> </w:t>
            </w:r>
            <w:r w:rsidRPr="00A564B4">
              <w:rPr>
                <w:rFonts w:eastAsia="MS PGothic"/>
              </w:rPr>
              <w:t>CA_XA-XC-XC</w:t>
            </w:r>
          </w:p>
        </w:tc>
      </w:tr>
      <w:tr w:rsidR="00C238FA" w:rsidRPr="00A564B4"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A564B4" w:rsidRDefault="00C238FA" w:rsidP="00DF27C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A564B4" w:rsidRDefault="00C238FA" w:rsidP="00DF27C9">
            <w:pPr>
              <w:pStyle w:val="TAL"/>
              <w:rPr>
                <w:rFonts w:eastAsia="MS PGothic"/>
              </w:rPr>
            </w:pPr>
            <w:r w:rsidRPr="00A564B4">
              <w:rPr>
                <w:rFonts w:eastAsia="MS PGothic"/>
              </w:rPr>
              <w:t>5DL CA with TDD CA_XA-YE</w:t>
            </w:r>
          </w:p>
        </w:tc>
      </w:tr>
      <w:tr w:rsidR="00C238FA" w:rsidRPr="00A564B4"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A564B4" w:rsidRDefault="00C238FA" w:rsidP="00DF27C9">
            <w:pPr>
              <w:pStyle w:val="TAL"/>
              <w:rPr>
                <w:rFonts w:eastAsia="MS PGothic"/>
              </w:rPr>
            </w:pPr>
            <w:r w:rsidRPr="00A564B4">
              <w:rPr>
                <w:rFonts w:eastAsia="MS PGothic"/>
              </w:rPr>
              <w:t>5DL CA with FDD-TDD CA_XA-YE</w:t>
            </w:r>
          </w:p>
        </w:tc>
      </w:tr>
      <w:tr w:rsidR="00C238FA" w:rsidRPr="00A564B4"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A564B4" w:rsidRDefault="00C238FA" w:rsidP="00DF27C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A564B4" w:rsidRDefault="00C238FA" w:rsidP="00DF27C9">
            <w:pPr>
              <w:pStyle w:val="TAL"/>
              <w:rPr>
                <w:rFonts w:eastAsia="MS PGothic"/>
              </w:rPr>
            </w:pPr>
            <w:r w:rsidRPr="00A564B4">
              <w:rPr>
                <w:rFonts w:eastAsia="MS PGothic"/>
              </w:rPr>
              <w:t>5DL CA with FDD CA_XC-YD</w:t>
            </w:r>
          </w:p>
        </w:tc>
      </w:tr>
      <w:tr w:rsidR="00C238FA" w:rsidRPr="00A564B4"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A564B4" w:rsidRDefault="00C238FA" w:rsidP="00DF27C9">
            <w:pPr>
              <w:pStyle w:val="TAL"/>
              <w:rPr>
                <w:rFonts w:eastAsia="MS PGothic"/>
              </w:rPr>
            </w:pPr>
            <w:r w:rsidRPr="00A564B4">
              <w:rPr>
                <w:rFonts w:eastAsia="MS PGothic"/>
              </w:rPr>
              <w:t>5DL CA with TDD CA_XC-YD</w:t>
            </w:r>
          </w:p>
        </w:tc>
      </w:tr>
      <w:tr w:rsidR="00C238FA" w:rsidRPr="00A564B4"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A564B4" w:rsidRDefault="00C238FA" w:rsidP="00DF27C9">
            <w:pPr>
              <w:pStyle w:val="TAL"/>
              <w:rPr>
                <w:rFonts w:eastAsia="MS PGothic"/>
              </w:rPr>
            </w:pPr>
            <w:r w:rsidRPr="00A564B4">
              <w:rPr>
                <w:rFonts w:eastAsia="MS PGothic"/>
              </w:rPr>
              <w:t>5DL CA with FDD-TDD CA_XC-YD</w:t>
            </w:r>
          </w:p>
        </w:tc>
      </w:tr>
      <w:tr w:rsidR="00C238FA" w:rsidRPr="00A564B4"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A564B4" w:rsidRDefault="00C238FA" w:rsidP="00DF27C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A564B4" w:rsidRDefault="00C238FA" w:rsidP="00DF27C9">
            <w:pPr>
              <w:pStyle w:val="TAL"/>
              <w:rPr>
                <w:rFonts w:eastAsia="MS PGothic"/>
              </w:rPr>
            </w:pPr>
            <w:r w:rsidRPr="00A564B4">
              <w:rPr>
                <w:rFonts w:eastAsia="MS PGothic"/>
              </w:rPr>
              <w:t>5DL CA with TDD CA_XA-YA-YD</w:t>
            </w:r>
          </w:p>
        </w:tc>
      </w:tr>
      <w:tr w:rsidR="00C238FA" w:rsidRPr="00A564B4"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A564B4" w:rsidRDefault="00C238FA" w:rsidP="00DF27C9">
            <w:pPr>
              <w:pStyle w:val="TAL"/>
              <w:rPr>
                <w:rFonts w:eastAsia="MS PGothic"/>
              </w:rPr>
            </w:pPr>
            <w:r w:rsidRPr="00A564B4">
              <w:rPr>
                <w:rFonts w:eastAsia="MS PGothic"/>
              </w:rPr>
              <w:t>5DL CA with FDD-TDD CA_XA-YA-YD</w:t>
            </w:r>
          </w:p>
        </w:tc>
      </w:tr>
      <w:tr w:rsidR="00C238FA" w:rsidRPr="00A564B4"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A564B4" w:rsidRDefault="00C238FA" w:rsidP="00DF27C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A564B4" w:rsidRDefault="00C238FA" w:rsidP="00DF27C9">
            <w:pPr>
              <w:pStyle w:val="TAL"/>
              <w:rPr>
                <w:rFonts w:eastAsia="MS PGothic"/>
              </w:rPr>
            </w:pPr>
            <w:r w:rsidRPr="00A564B4">
              <w:rPr>
                <w:rFonts w:eastAsia="MS PGothic"/>
              </w:rPr>
              <w:t>5DL CA with FDD CA_XA-YC-YC</w:t>
            </w:r>
          </w:p>
        </w:tc>
      </w:tr>
      <w:tr w:rsidR="00C238FA" w:rsidRPr="00A564B4"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A564B4" w:rsidRDefault="00C238FA" w:rsidP="00DF27C9">
            <w:pPr>
              <w:pStyle w:val="TAL"/>
              <w:rPr>
                <w:rFonts w:eastAsia="MS PGothic"/>
              </w:rPr>
            </w:pPr>
            <w:r w:rsidRPr="00A564B4">
              <w:rPr>
                <w:rFonts w:eastAsia="MS PGothic"/>
              </w:rPr>
              <w:t>5DL CA with TDD CA_XA-YC-YC</w:t>
            </w:r>
          </w:p>
        </w:tc>
      </w:tr>
      <w:tr w:rsidR="00C238FA" w:rsidRPr="00A564B4"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A564B4" w:rsidRDefault="00C238FA" w:rsidP="00DF27C9">
            <w:pPr>
              <w:pStyle w:val="TAL"/>
              <w:rPr>
                <w:rFonts w:eastAsia="MS PGothic"/>
              </w:rPr>
            </w:pPr>
            <w:r w:rsidRPr="00A564B4">
              <w:rPr>
                <w:rFonts w:eastAsia="MS PGothic"/>
              </w:rPr>
              <w:t>5DL CA with FDD-TDD CA_XA-YC-YC</w:t>
            </w:r>
          </w:p>
        </w:tc>
      </w:tr>
      <w:tr w:rsidR="00C238FA" w:rsidRPr="00A564B4"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A564B4" w:rsidRDefault="00C238FA" w:rsidP="00DF27C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A564B4" w:rsidRDefault="00C238FA" w:rsidP="00DF27C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A564B4" w:rsidRDefault="00C238FA" w:rsidP="00DF27C9">
            <w:pPr>
              <w:pStyle w:val="TAL"/>
              <w:rPr>
                <w:rFonts w:eastAsia="MS PGothic"/>
              </w:rPr>
            </w:pPr>
            <w:r w:rsidRPr="00A564B4">
              <w:rPr>
                <w:rFonts w:eastAsia="MS PGothic"/>
              </w:rPr>
              <w:t>5DL CA with TDD CA_XA-XA-YD</w:t>
            </w:r>
          </w:p>
        </w:tc>
      </w:tr>
      <w:tr w:rsidR="00C238FA" w:rsidRPr="00A564B4"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A564B4" w:rsidRDefault="00C238FA" w:rsidP="00DF27C9">
            <w:pPr>
              <w:pStyle w:val="TAL"/>
              <w:rPr>
                <w:rFonts w:eastAsia="MS PGothic"/>
              </w:rPr>
            </w:pPr>
            <w:r w:rsidRPr="00A564B4">
              <w:rPr>
                <w:rFonts w:eastAsia="MS PGothic"/>
              </w:rPr>
              <w:t>5DL CA with FDD-TDD CA_XA-XA-YD</w:t>
            </w:r>
          </w:p>
        </w:tc>
      </w:tr>
      <w:tr w:rsidR="00C238FA" w:rsidRPr="00A564B4"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A564B4" w:rsidRDefault="00C238FA" w:rsidP="00DF27C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A564B4" w:rsidRDefault="00C238FA" w:rsidP="00DF27C9">
            <w:pPr>
              <w:pStyle w:val="TAL"/>
              <w:rPr>
                <w:rFonts w:eastAsia="MS PGothic"/>
              </w:rPr>
            </w:pPr>
            <w:r w:rsidRPr="00A564B4">
              <w:rPr>
                <w:rFonts w:eastAsia="MS PGothic"/>
              </w:rPr>
              <w:t>5DL CA with FDD CA_XA-XC-YC</w:t>
            </w:r>
          </w:p>
        </w:tc>
      </w:tr>
      <w:tr w:rsidR="00C238FA" w:rsidRPr="00A564B4"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A564B4" w:rsidRDefault="00C238FA" w:rsidP="00DF27C9">
            <w:pPr>
              <w:pStyle w:val="TAL"/>
              <w:rPr>
                <w:rFonts w:eastAsia="MS PGothic"/>
              </w:rPr>
            </w:pPr>
            <w:r w:rsidRPr="00A564B4">
              <w:rPr>
                <w:rFonts w:eastAsia="MS PGothic"/>
              </w:rPr>
              <w:t>5DL CA with TDD CA_XA-XC-YC</w:t>
            </w:r>
          </w:p>
        </w:tc>
      </w:tr>
      <w:tr w:rsidR="00C238FA" w:rsidRPr="00A564B4"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A564B4" w:rsidRDefault="00C238FA" w:rsidP="00DF27C9">
            <w:pPr>
              <w:pStyle w:val="TAL"/>
              <w:rPr>
                <w:rFonts w:eastAsia="MS PGothic"/>
              </w:rPr>
            </w:pPr>
            <w:r w:rsidRPr="00A564B4">
              <w:rPr>
                <w:rFonts w:eastAsia="MS PGothic"/>
              </w:rPr>
              <w:t>5DL CA with FDD-TDD CA_XA-XC-YC</w:t>
            </w:r>
          </w:p>
        </w:tc>
      </w:tr>
      <w:tr w:rsidR="00C238FA" w:rsidRPr="00A564B4"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A564B4" w:rsidRDefault="00C238FA" w:rsidP="00DF27C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A564B4" w:rsidRDefault="00C238FA" w:rsidP="00DF27C9">
            <w:pPr>
              <w:pStyle w:val="TAL"/>
              <w:rPr>
                <w:rFonts w:eastAsia="MS PGothic"/>
              </w:rPr>
            </w:pPr>
            <w:r w:rsidRPr="00A564B4">
              <w:rPr>
                <w:rFonts w:eastAsia="MS PGothic"/>
              </w:rPr>
              <w:t>5DL CA with FDD CA_XA-XA-YA-YC</w:t>
            </w:r>
          </w:p>
        </w:tc>
      </w:tr>
      <w:tr w:rsidR="00C238FA" w:rsidRPr="00A564B4"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A564B4" w:rsidRDefault="00C238FA" w:rsidP="00DF27C9">
            <w:pPr>
              <w:pStyle w:val="TAL"/>
              <w:rPr>
                <w:rFonts w:eastAsia="MS PGothic"/>
              </w:rPr>
            </w:pPr>
            <w:r w:rsidRPr="00A564B4">
              <w:rPr>
                <w:rFonts w:eastAsia="MS PGothic"/>
              </w:rPr>
              <w:t>5DL CA with TDD CA_XA-XA-YA-YC</w:t>
            </w:r>
          </w:p>
        </w:tc>
      </w:tr>
      <w:tr w:rsidR="00C238FA" w:rsidRPr="00A564B4"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A564B4" w:rsidRDefault="00C238FA" w:rsidP="00DF27C9">
            <w:pPr>
              <w:pStyle w:val="TAL"/>
              <w:rPr>
                <w:rFonts w:eastAsia="MS PGothic"/>
              </w:rPr>
            </w:pPr>
            <w:r w:rsidRPr="00A564B4">
              <w:rPr>
                <w:rFonts w:eastAsia="MS PGothic"/>
              </w:rPr>
              <w:t>5DL CA with FDD-TDD CA_XA-XA-YA-YC</w:t>
            </w:r>
          </w:p>
        </w:tc>
      </w:tr>
      <w:tr w:rsidR="00C238FA" w:rsidRPr="00A564B4"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A564B4" w:rsidRDefault="00C238FA" w:rsidP="00DF27C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A564B4" w:rsidRDefault="00C238FA" w:rsidP="00DF27C9">
            <w:pPr>
              <w:pStyle w:val="TAL"/>
              <w:rPr>
                <w:rFonts w:eastAsia="MS PGothic"/>
              </w:rPr>
            </w:pPr>
            <w:r w:rsidRPr="00A564B4">
              <w:rPr>
                <w:rFonts w:eastAsia="MS PGothic"/>
              </w:rPr>
              <w:t>5DL CA with FDD CA_XA-XA-YA-YA-YA</w:t>
            </w:r>
          </w:p>
        </w:tc>
      </w:tr>
      <w:tr w:rsidR="00C238FA" w:rsidRPr="00A564B4"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A564B4" w:rsidRDefault="00C238FA" w:rsidP="00DF27C9">
            <w:pPr>
              <w:pStyle w:val="TAL"/>
              <w:rPr>
                <w:rFonts w:eastAsia="MS PGothic"/>
              </w:rPr>
            </w:pPr>
            <w:r w:rsidRPr="00A564B4">
              <w:rPr>
                <w:rFonts w:eastAsia="MS PGothic"/>
              </w:rPr>
              <w:t>5DL CA with TDD CA_XA-XA-YA-YA-YA</w:t>
            </w:r>
          </w:p>
        </w:tc>
      </w:tr>
      <w:tr w:rsidR="00C238FA" w:rsidRPr="00A564B4"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A564B4" w:rsidRDefault="00C238FA" w:rsidP="00DF27C9">
            <w:pPr>
              <w:pStyle w:val="TAL"/>
              <w:rPr>
                <w:rFonts w:eastAsia="MS PGothic"/>
              </w:rPr>
            </w:pPr>
            <w:r w:rsidRPr="00A564B4">
              <w:rPr>
                <w:rFonts w:eastAsia="MS PGothic"/>
              </w:rPr>
              <w:t>5DL CA with FDD-TDD CA_XA-XA-YA-YA-YA</w:t>
            </w:r>
          </w:p>
        </w:tc>
      </w:tr>
      <w:tr w:rsidR="00C238FA" w:rsidRPr="00A564B4"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A564B4" w:rsidRDefault="00C238FA" w:rsidP="00DF27C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A564B4" w:rsidRDefault="00C238FA" w:rsidP="00DF27C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A564B4" w:rsidRDefault="00C238FA" w:rsidP="009A511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A564B4" w:rsidRDefault="00C238FA" w:rsidP="00DF27C9">
            <w:pPr>
              <w:pStyle w:val="TAL"/>
              <w:rPr>
                <w:rFonts w:eastAsia="MS PGothic"/>
              </w:rPr>
            </w:pPr>
            <w:r w:rsidRPr="00A564B4">
              <w:rPr>
                <w:rFonts w:eastAsia="MS PGothic"/>
              </w:rPr>
              <w:t>5DL CA with TDD CA_XA-YA-ZD</w:t>
            </w:r>
          </w:p>
        </w:tc>
      </w:tr>
      <w:tr w:rsidR="00C238FA" w:rsidRPr="00A564B4"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A564B4" w:rsidRDefault="00C238FA" w:rsidP="00DF27C9">
            <w:pPr>
              <w:pStyle w:val="TAL"/>
              <w:rPr>
                <w:rFonts w:eastAsia="MS PGothic"/>
              </w:rPr>
            </w:pPr>
            <w:r w:rsidRPr="00A564B4">
              <w:rPr>
                <w:rFonts w:eastAsia="MS PGothic"/>
              </w:rPr>
              <w:t>5DL CA with FDD-TDD CA_XA-YA-ZD</w:t>
            </w:r>
          </w:p>
        </w:tc>
      </w:tr>
      <w:tr w:rsidR="00C238FA" w:rsidRPr="00A564B4"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A564B4" w:rsidRDefault="00C238FA" w:rsidP="00DF27C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A564B4" w:rsidRDefault="00C238FA" w:rsidP="00DF27C9">
            <w:pPr>
              <w:pStyle w:val="TAL"/>
              <w:rPr>
                <w:rFonts w:eastAsia="MS PGothic"/>
              </w:rPr>
            </w:pPr>
            <w:r w:rsidRPr="00A564B4">
              <w:rPr>
                <w:rFonts w:eastAsia="MS PGothic"/>
              </w:rPr>
              <w:t>5DL CA with FDD CA_XA-YC-ZC</w:t>
            </w:r>
          </w:p>
        </w:tc>
      </w:tr>
      <w:tr w:rsidR="00C238FA" w:rsidRPr="00A564B4"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A564B4" w:rsidRDefault="00C238FA" w:rsidP="00DF27C9">
            <w:pPr>
              <w:pStyle w:val="TAL"/>
              <w:rPr>
                <w:rFonts w:eastAsia="MS PGothic"/>
              </w:rPr>
            </w:pPr>
            <w:r w:rsidRPr="00A564B4">
              <w:rPr>
                <w:rFonts w:eastAsia="MS PGothic"/>
              </w:rPr>
              <w:t>5DL CA with TDD CA_XA-YC-ZC</w:t>
            </w:r>
          </w:p>
        </w:tc>
      </w:tr>
      <w:tr w:rsidR="00C238FA" w:rsidRPr="00A564B4"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A564B4" w:rsidRDefault="00C238FA" w:rsidP="00DF27C9">
            <w:pPr>
              <w:pStyle w:val="TAL"/>
              <w:rPr>
                <w:rFonts w:eastAsia="MS PGothic"/>
              </w:rPr>
            </w:pPr>
            <w:r w:rsidRPr="00A564B4">
              <w:rPr>
                <w:rFonts w:eastAsia="MS PGothic"/>
              </w:rPr>
              <w:t>5DL CA with FDD-TDD CA_XA-YC-ZC</w:t>
            </w:r>
          </w:p>
        </w:tc>
      </w:tr>
      <w:tr w:rsidR="00C238FA" w:rsidRPr="00A564B4"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A564B4" w:rsidRDefault="00C238FA" w:rsidP="00DF27C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A564B4" w:rsidRDefault="00C238FA" w:rsidP="00DF27C9">
            <w:pPr>
              <w:pStyle w:val="TAL"/>
              <w:rPr>
                <w:rFonts w:eastAsia="MS PGothic"/>
              </w:rPr>
            </w:pPr>
            <w:r w:rsidRPr="00A564B4">
              <w:rPr>
                <w:rFonts w:eastAsia="MS PGothic"/>
              </w:rPr>
              <w:t>5DL CA with FDD CA_XA-YA-ZA-ZC</w:t>
            </w:r>
          </w:p>
        </w:tc>
      </w:tr>
      <w:tr w:rsidR="00C238FA" w:rsidRPr="00A564B4"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A564B4" w:rsidRDefault="00C238FA" w:rsidP="00DF27C9">
            <w:pPr>
              <w:pStyle w:val="TAL"/>
              <w:rPr>
                <w:rFonts w:eastAsia="MS PGothic"/>
              </w:rPr>
            </w:pPr>
            <w:r w:rsidRPr="00A564B4">
              <w:rPr>
                <w:rFonts w:eastAsia="MS PGothic"/>
              </w:rPr>
              <w:t>5DL CA with TDD CA_XA-YA-ZA-ZC</w:t>
            </w:r>
          </w:p>
        </w:tc>
      </w:tr>
      <w:tr w:rsidR="00C238FA" w:rsidRPr="00A564B4"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A564B4" w:rsidRDefault="00C238FA" w:rsidP="00DF27C9">
            <w:pPr>
              <w:pStyle w:val="TAL"/>
              <w:rPr>
                <w:rFonts w:eastAsia="MS PGothic"/>
              </w:rPr>
            </w:pPr>
            <w:r w:rsidRPr="00A564B4">
              <w:rPr>
                <w:rFonts w:eastAsia="MS PGothic"/>
              </w:rPr>
              <w:t>5DL CA with FDD-TDD CA_XA-YA-ZA-ZC</w:t>
            </w:r>
          </w:p>
        </w:tc>
      </w:tr>
      <w:tr w:rsidR="00C238FA" w:rsidRPr="00A564B4"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A564B4" w:rsidRDefault="00C238FA" w:rsidP="00DF27C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A564B4" w:rsidRDefault="00C238FA" w:rsidP="00DF27C9">
            <w:pPr>
              <w:pStyle w:val="TAL"/>
              <w:rPr>
                <w:rFonts w:eastAsia="MS PGothic"/>
              </w:rPr>
            </w:pPr>
            <w:r w:rsidRPr="00A564B4">
              <w:rPr>
                <w:rFonts w:eastAsia="MS PGothic"/>
              </w:rPr>
              <w:t>5DL CA with FDD CA_XA-YA-ZA-ZA-ZA</w:t>
            </w:r>
          </w:p>
        </w:tc>
      </w:tr>
      <w:tr w:rsidR="00C238FA" w:rsidRPr="00A564B4"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A564B4" w:rsidRDefault="00C238FA" w:rsidP="00DF27C9">
            <w:pPr>
              <w:pStyle w:val="TAL"/>
              <w:rPr>
                <w:rFonts w:eastAsia="MS PGothic"/>
              </w:rPr>
            </w:pPr>
            <w:r w:rsidRPr="00A564B4">
              <w:rPr>
                <w:rFonts w:eastAsia="MS PGothic"/>
              </w:rPr>
              <w:t>5DL CA with TDD CA_XA-YA-ZA-ZA-ZA</w:t>
            </w:r>
          </w:p>
        </w:tc>
      </w:tr>
      <w:tr w:rsidR="00C238FA" w:rsidRPr="00A564B4"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A564B4" w:rsidRDefault="00C238FA" w:rsidP="00DF27C9">
            <w:pPr>
              <w:pStyle w:val="TAL"/>
              <w:rPr>
                <w:rFonts w:eastAsia="MS PGothic"/>
              </w:rPr>
            </w:pPr>
            <w:r w:rsidRPr="00A564B4">
              <w:rPr>
                <w:rFonts w:eastAsia="MS PGothic"/>
              </w:rPr>
              <w:t>5DL CA with FDD-TDD CA_XA-YA-ZA-ZA-ZA</w:t>
            </w:r>
          </w:p>
        </w:tc>
      </w:tr>
      <w:tr w:rsidR="00C238FA" w:rsidRPr="00A564B4"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A564B4" w:rsidRDefault="00C238FA" w:rsidP="00DF27C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A564B4" w:rsidRDefault="00C238FA" w:rsidP="00DF27C9">
            <w:pPr>
              <w:pStyle w:val="TAL"/>
              <w:rPr>
                <w:rFonts w:eastAsia="MS PGothic"/>
              </w:rPr>
            </w:pPr>
            <w:r w:rsidRPr="00A564B4">
              <w:rPr>
                <w:rFonts w:eastAsia="MS PGothic"/>
              </w:rPr>
              <w:t>5DL CA with FDD CA_XA-YA-YA-ZC</w:t>
            </w:r>
          </w:p>
        </w:tc>
      </w:tr>
      <w:tr w:rsidR="00C238FA" w:rsidRPr="00A564B4"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A564B4" w:rsidRDefault="00C238FA" w:rsidP="00DF27C9">
            <w:pPr>
              <w:pStyle w:val="TAL"/>
              <w:rPr>
                <w:rFonts w:eastAsia="MS PGothic"/>
              </w:rPr>
            </w:pPr>
            <w:r w:rsidRPr="00A564B4">
              <w:rPr>
                <w:rFonts w:eastAsia="MS PGothic"/>
              </w:rPr>
              <w:t>5DL CA with TDD CA_XA-YA-YA-ZC</w:t>
            </w:r>
          </w:p>
        </w:tc>
      </w:tr>
      <w:tr w:rsidR="00C238FA" w:rsidRPr="00A564B4"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A564B4" w:rsidRDefault="00C238FA" w:rsidP="00DF27C9">
            <w:pPr>
              <w:pStyle w:val="TAL"/>
              <w:rPr>
                <w:rFonts w:eastAsia="MS PGothic"/>
              </w:rPr>
            </w:pPr>
            <w:r w:rsidRPr="00A564B4">
              <w:rPr>
                <w:rFonts w:eastAsia="MS PGothic"/>
              </w:rPr>
              <w:t>5DL CA with FDD-TDD CA_XA-YA-YA-ZC</w:t>
            </w:r>
          </w:p>
        </w:tc>
      </w:tr>
      <w:tr w:rsidR="00C238FA" w:rsidRPr="00A564B4"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A564B4" w:rsidRDefault="00C238FA" w:rsidP="00DF27C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A564B4" w:rsidRDefault="00C238FA" w:rsidP="00DF27C9">
            <w:pPr>
              <w:pStyle w:val="TAL"/>
              <w:rPr>
                <w:rFonts w:eastAsia="MS PGothic"/>
              </w:rPr>
            </w:pPr>
            <w:r w:rsidRPr="00A564B4">
              <w:rPr>
                <w:rFonts w:eastAsia="MS PGothic"/>
              </w:rPr>
              <w:t>5DL CA with FDD CA_XA-YA-YA-ZA-ZA</w:t>
            </w:r>
          </w:p>
        </w:tc>
      </w:tr>
      <w:tr w:rsidR="00C238FA" w:rsidRPr="00A564B4"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A564B4" w:rsidRDefault="00C238FA" w:rsidP="00DF27C9">
            <w:pPr>
              <w:pStyle w:val="TAL"/>
              <w:rPr>
                <w:rFonts w:eastAsia="MS PGothic"/>
              </w:rPr>
            </w:pPr>
            <w:r w:rsidRPr="00A564B4">
              <w:rPr>
                <w:rFonts w:eastAsia="MS PGothic"/>
              </w:rPr>
              <w:t>5DL CA with TDD CA_XA-YA-YA-ZA-ZA</w:t>
            </w:r>
          </w:p>
        </w:tc>
      </w:tr>
      <w:tr w:rsidR="00C238FA" w:rsidRPr="00A564B4"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A564B4" w:rsidRDefault="00C238FA" w:rsidP="00DF27C9">
            <w:pPr>
              <w:pStyle w:val="TAL"/>
              <w:rPr>
                <w:rFonts w:eastAsia="MS PGothic"/>
              </w:rPr>
            </w:pPr>
            <w:r w:rsidRPr="00A564B4">
              <w:rPr>
                <w:rFonts w:eastAsia="MS PGothic"/>
              </w:rPr>
              <w:t>5DL CA with FDD-TDD CA_XA-YA-YA-ZA-ZA</w:t>
            </w:r>
          </w:p>
        </w:tc>
      </w:tr>
      <w:tr w:rsidR="00C238FA" w:rsidRPr="00A564B4"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A564B4" w:rsidRDefault="00C238FA" w:rsidP="00DF27C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A564B4" w:rsidRDefault="00C238FA" w:rsidP="00DF27C9">
            <w:pPr>
              <w:pStyle w:val="TAL"/>
              <w:rPr>
                <w:rFonts w:eastAsia="MS PGothic"/>
              </w:rPr>
            </w:pPr>
            <w:r w:rsidRPr="00A564B4">
              <w:rPr>
                <w:rFonts w:eastAsia="MS PGothic"/>
              </w:rPr>
              <w:t>5DL CA with FDD CA_XA-YA-ZA-RC</w:t>
            </w:r>
          </w:p>
        </w:tc>
      </w:tr>
      <w:tr w:rsidR="00C238FA" w:rsidRPr="00A564B4"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A564B4" w:rsidRDefault="00C238FA" w:rsidP="00DF27C9">
            <w:pPr>
              <w:pStyle w:val="TAL"/>
              <w:rPr>
                <w:rFonts w:eastAsia="MS PGothic"/>
              </w:rPr>
            </w:pPr>
            <w:r w:rsidRPr="00A564B4">
              <w:rPr>
                <w:rFonts w:eastAsia="MS PGothic"/>
              </w:rPr>
              <w:t>5DL CA with TDD CA_XA-YA-ZA-RC</w:t>
            </w:r>
          </w:p>
        </w:tc>
      </w:tr>
      <w:tr w:rsidR="00C238FA" w:rsidRPr="00A564B4"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A564B4" w:rsidRDefault="00C238FA" w:rsidP="00DF27C9">
            <w:pPr>
              <w:pStyle w:val="TAL"/>
              <w:rPr>
                <w:rFonts w:eastAsia="MS PGothic"/>
              </w:rPr>
            </w:pPr>
            <w:r w:rsidRPr="00A564B4">
              <w:rPr>
                <w:rFonts w:eastAsia="MS PGothic"/>
              </w:rPr>
              <w:t>5DL CA with FDD-TDD CA_XA-YA-ZA-RC</w:t>
            </w:r>
          </w:p>
        </w:tc>
      </w:tr>
      <w:tr w:rsidR="00C238FA" w:rsidRPr="00A564B4"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A564B4" w:rsidRDefault="00C238FA" w:rsidP="00DF27C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A564B4" w:rsidRDefault="00C238FA" w:rsidP="00DF27C9">
            <w:pPr>
              <w:pStyle w:val="TAL"/>
              <w:rPr>
                <w:rFonts w:eastAsia="MS PGothic"/>
              </w:rPr>
            </w:pPr>
            <w:r w:rsidRPr="00A564B4">
              <w:rPr>
                <w:rFonts w:eastAsia="MS PGothic"/>
              </w:rPr>
              <w:t>5DL CA with FDD CA_XA-YA-ZA-RA-RA</w:t>
            </w:r>
          </w:p>
        </w:tc>
      </w:tr>
      <w:tr w:rsidR="00C238FA" w:rsidRPr="00A564B4"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A564B4" w:rsidRDefault="00C238FA" w:rsidP="00DF27C9">
            <w:pPr>
              <w:pStyle w:val="TAL"/>
              <w:rPr>
                <w:rFonts w:eastAsia="MS PGothic"/>
              </w:rPr>
            </w:pPr>
            <w:r w:rsidRPr="00A564B4">
              <w:rPr>
                <w:rFonts w:eastAsia="MS PGothic"/>
              </w:rPr>
              <w:t>5DL CA with TDD CA_XA-YA-ZA-RA-RA</w:t>
            </w:r>
          </w:p>
        </w:tc>
      </w:tr>
      <w:tr w:rsidR="00C238FA" w:rsidRPr="00A564B4"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A564B4" w:rsidRDefault="00C238FA" w:rsidP="00DF27C9">
            <w:pPr>
              <w:pStyle w:val="TAL"/>
              <w:rPr>
                <w:rFonts w:eastAsia="MS PGothic"/>
              </w:rPr>
            </w:pPr>
            <w:r w:rsidRPr="00A564B4">
              <w:rPr>
                <w:rFonts w:eastAsia="MS PGothic"/>
              </w:rPr>
              <w:t>5DL CA with FDD-TDD CA_XA-YA-ZA-RA-RA</w:t>
            </w:r>
          </w:p>
        </w:tc>
      </w:tr>
      <w:tr w:rsidR="00C238FA" w:rsidRPr="00A564B4"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A564B4" w:rsidRDefault="00C238FA" w:rsidP="00DF27C9">
            <w:pPr>
              <w:pStyle w:val="TAC"/>
              <w:rPr>
                <w:lang w:eastAsia="en-US"/>
              </w:rPr>
            </w:pPr>
            <w:r w:rsidRPr="00A564B4">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A564B4" w:rsidRDefault="00C238FA" w:rsidP="00DF27C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A564B4" w:rsidRDefault="00C238FA" w:rsidP="00DF27C9">
            <w:pPr>
              <w:pStyle w:val="TAL"/>
              <w:rPr>
                <w:rFonts w:eastAsia="MS PGothic"/>
              </w:rPr>
            </w:pPr>
            <w:r w:rsidRPr="00A564B4">
              <w:rPr>
                <w:rFonts w:eastAsia="MS PGothic"/>
              </w:rPr>
              <w:t>5DL CA with FDD CA_XA-YA-ZA-RA-SA</w:t>
            </w:r>
          </w:p>
        </w:tc>
      </w:tr>
      <w:tr w:rsidR="00C238FA" w:rsidRPr="00A564B4"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A564B4" w:rsidRDefault="00C238FA" w:rsidP="00DF27C9">
            <w:pPr>
              <w:pStyle w:val="TAL"/>
              <w:rPr>
                <w:rFonts w:eastAsia="MS PGothic"/>
              </w:rPr>
            </w:pPr>
            <w:r w:rsidRPr="00A564B4">
              <w:rPr>
                <w:rFonts w:eastAsia="MS PGothic"/>
              </w:rPr>
              <w:t>5DL CA with TDD CA_XA-YA-ZA-RA-SA</w:t>
            </w:r>
          </w:p>
        </w:tc>
      </w:tr>
      <w:tr w:rsidR="00C238FA" w:rsidRPr="00A564B4"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A564B4" w:rsidRDefault="00C238FA" w:rsidP="00DF27C9">
            <w:pPr>
              <w:pStyle w:val="TAL"/>
              <w:rPr>
                <w:rFonts w:eastAsia="MS PGothic"/>
              </w:rPr>
            </w:pPr>
            <w:r w:rsidRPr="00A564B4">
              <w:rPr>
                <w:rFonts w:eastAsia="MS PGothic"/>
              </w:rPr>
              <w:t>5DL CA with FDD-TDD CA_XA-YA-ZA-RA-SA</w:t>
            </w:r>
          </w:p>
        </w:tc>
      </w:tr>
      <w:tr w:rsidR="00C238FA" w:rsidRPr="00A564B4"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A564B4" w:rsidRDefault="00C238FA" w:rsidP="00DF27C9">
            <w:pPr>
              <w:pStyle w:val="TAN"/>
              <w:rPr>
                <w:lang w:eastAsia="en-US"/>
              </w:rPr>
            </w:pPr>
            <w:r w:rsidRPr="00A564B4">
              <w:rPr>
                <w:lang w:eastAsia="en-US"/>
              </w:rPr>
              <w:t>Note 1:</w:t>
            </w:r>
            <w:r w:rsidRPr="00A564B4">
              <w:rPr>
                <w:lang w:eastAsia="en-US"/>
              </w:rPr>
              <w:tab/>
              <w:t>X, Y, Z, R and S in this table correspond to different bands i.e. X != Y != Z != R != S.</w:t>
            </w:r>
          </w:p>
          <w:p w14:paraId="61304F6D" w14:textId="77777777" w:rsidR="00C238FA" w:rsidRPr="00A564B4" w:rsidRDefault="00C238FA" w:rsidP="00DF27C9">
            <w:pPr>
              <w:pStyle w:val="TAN"/>
              <w:rPr>
                <w:lang w:eastAsia="en-US"/>
              </w:rPr>
            </w:pPr>
            <w:r w:rsidRPr="00A564B4">
              <w:rPr>
                <w:lang w:eastAsia="en-US"/>
              </w:rPr>
              <w:t>Note 2:</w:t>
            </w:r>
            <w:r w:rsidRPr="00A564B4">
              <w:rPr>
                <w:lang w:eastAsia="en-US"/>
              </w:rPr>
              <w:tab/>
            </w:r>
            <w:r w:rsidRPr="00A564B4">
              <w:rPr>
                <w:rFonts w:eastAsia="MS Mincho"/>
              </w:rPr>
              <w:t>T</w:t>
            </w:r>
            <w:r w:rsidRPr="00A564B4">
              <w:rPr>
                <w:lang w:eastAsia="en-US"/>
              </w:rPr>
              <w:t>he band combinations with difference appearance order of bands/sub-blocks in the band combination string</w:t>
            </w:r>
            <w:r w:rsidRPr="00A564B4">
              <w:rPr>
                <w:rFonts w:eastAsia="MS Mincho"/>
              </w:rPr>
              <w:t xml:space="preserve"> are not distinguished</w:t>
            </w:r>
            <w:r w:rsidRPr="00A564B4">
              <w:rPr>
                <w:lang w:eastAsia="en-US"/>
              </w:rPr>
              <w:t>. E.g. CA_XA-YA-YD represents the set of CA_XA-YD-YA, YD-YA-XA, YA-XA-YD and YA-YD-XA.</w:t>
            </w:r>
          </w:p>
        </w:tc>
      </w:tr>
    </w:tbl>
    <w:p w14:paraId="3614DBCA" w14:textId="77777777" w:rsidR="00C63D64" w:rsidRPr="00A564B4" w:rsidRDefault="00C63D64" w:rsidP="00C63D64">
      <w:pPr>
        <w:rPr>
          <w:b/>
        </w:rPr>
      </w:pPr>
    </w:p>
    <w:p w14:paraId="59409E09" w14:textId="77777777" w:rsidR="00C63D64" w:rsidRPr="00A564B4" w:rsidRDefault="00C63D64" w:rsidP="00C63D64">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A564B4"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A564B4" w:rsidRDefault="00AE4ED5" w:rsidP="00393391">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A564B4" w:rsidRDefault="00AE4ED5" w:rsidP="00393391">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A564B4" w:rsidRDefault="00AE4ED5" w:rsidP="00393391">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A564B4" w:rsidRDefault="00AE4ED5" w:rsidP="00393391">
            <w:pPr>
              <w:pStyle w:val="TAH"/>
            </w:pPr>
            <w:r w:rsidRPr="00A564B4">
              <w:t>Name</w:t>
            </w:r>
          </w:p>
        </w:tc>
      </w:tr>
      <w:tr w:rsidR="00026A06" w:rsidRPr="00A564B4"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A564B4" w:rsidRDefault="00AE4ED5" w:rsidP="00393391">
            <w:pPr>
              <w:pStyle w:val="TAH"/>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A564B4" w:rsidRDefault="00AE4ED5" w:rsidP="00393391">
            <w:pPr>
              <w:pStyle w:val="TAH"/>
              <w:jc w:val="left"/>
            </w:pPr>
            <w:r w:rsidRPr="00A564B4">
              <w:t>6DL CA with TDD CA_XA-YF</w:t>
            </w:r>
          </w:p>
        </w:tc>
      </w:tr>
      <w:tr w:rsidR="00026A06" w:rsidRPr="00A564B4"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A564B4" w:rsidRDefault="00AE4ED5" w:rsidP="00393391">
            <w:pPr>
              <w:pStyle w:val="TAH"/>
              <w:jc w:val="left"/>
            </w:pPr>
            <w:r w:rsidRPr="00A564B4">
              <w:t>6DL CA with FDD-TDD CA_XA-YF</w:t>
            </w:r>
          </w:p>
        </w:tc>
      </w:tr>
      <w:tr w:rsidR="00026A06" w:rsidRPr="00A564B4"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A564B4" w:rsidRDefault="00AE4ED5" w:rsidP="00393391">
            <w:pPr>
              <w:pStyle w:val="TAH"/>
              <w:jc w:val="left"/>
            </w:pPr>
            <w:r w:rsidRPr="00A564B4">
              <w:t>6DL CA with TDD CA_XC-YE</w:t>
            </w:r>
          </w:p>
        </w:tc>
      </w:tr>
      <w:tr w:rsidR="00026A06" w:rsidRPr="00A564B4"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A564B4" w:rsidRDefault="00AE4ED5" w:rsidP="00393391">
            <w:pPr>
              <w:pStyle w:val="TAH"/>
              <w:jc w:val="left"/>
            </w:pPr>
            <w:r w:rsidRPr="00A564B4">
              <w:t>6DL CA with FDD-TDD CA_XC-YE</w:t>
            </w:r>
          </w:p>
        </w:tc>
      </w:tr>
      <w:tr w:rsidR="00026A06" w:rsidRPr="00A564B4"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A564B4" w:rsidRDefault="00AE4ED5" w:rsidP="00393391">
            <w:pPr>
              <w:pStyle w:val="TAH"/>
              <w:jc w:val="left"/>
            </w:pPr>
            <w:r w:rsidRPr="00A564B4">
              <w:t>6DL CA with TDD CA_XD-YD</w:t>
            </w:r>
          </w:p>
        </w:tc>
      </w:tr>
      <w:tr w:rsidR="00026A06" w:rsidRPr="00A564B4"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A564B4" w:rsidRDefault="00AE4ED5" w:rsidP="00393391">
            <w:pPr>
              <w:pStyle w:val="TAH"/>
              <w:jc w:val="left"/>
            </w:pPr>
            <w:r w:rsidRPr="00A564B4">
              <w:t>6DL CA with FDD-TDD CA_XD-YD</w:t>
            </w:r>
          </w:p>
        </w:tc>
      </w:tr>
      <w:tr w:rsidR="00026A06" w:rsidRPr="00A564B4"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A564B4" w:rsidRDefault="00AE4ED5" w:rsidP="00393391">
            <w:pPr>
              <w:pStyle w:val="TAH"/>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A564B4" w:rsidRDefault="00AE4ED5" w:rsidP="00393391">
            <w:pPr>
              <w:pStyle w:val="TAH"/>
              <w:jc w:val="left"/>
            </w:pPr>
            <w:r w:rsidRPr="00A564B4">
              <w:t>6DL CA with FDD CA_XA-XA-YE</w:t>
            </w:r>
          </w:p>
        </w:tc>
      </w:tr>
      <w:tr w:rsidR="00026A06" w:rsidRPr="00A564B4"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A564B4" w:rsidRDefault="00AE4ED5" w:rsidP="00393391">
            <w:pPr>
              <w:pStyle w:val="TAH"/>
              <w:jc w:val="left"/>
            </w:pPr>
            <w:r w:rsidRPr="00A564B4">
              <w:t>6DL CA with TDD CA_XA-XA-YE</w:t>
            </w:r>
          </w:p>
        </w:tc>
      </w:tr>
      <w:tr w:rsidR="00026A06" w:rsidRPr="00A564B4"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A564B4" w:rsidRDefault="00AE4ED5" w:rsidP="00393391">
            <w:pPr>
              <w:pStyle w:val="TAH"/>
              <w:jc w:val="left"/>
            </w:pPr>
            <w:r w:rsidRPr="00A564B4">
              <w:t>6DL CA with FDD-TDD CA_XA-XA-YE</w:t>
            </w:r>
          </w:p>
        </w:tc>
      </w:tr>
      <w:tr w:rsidR="00026A06" w:rsidRPr="00A564B4"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A564B4" w:rsidRDefault="00AE4ED5" w:rsidP="00393391">
            <w:pPr>
              <w:pStyle w:val="TAH"/>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A564B4" w:rsidRDefault="00AE4ED5" w:rsidP="00393391">
            <w:pPr>
              <w:pStyle w:val="TAH"/>
              <w:jc w:val="left"/>
            </w:pPr>
            <w:r w:rsidRPr="00A564B4">
              <w:t>6DL CA with FDD CA_XA-YA-YE</w:t>
            </w:r>
          </w:p>
        </w:tc>
      </w:tr>
      <w:tr w:rsidR="00026A06" w:rsidRPr="00A564B4"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A564B4" w:rsidRDefault="00AE4ED5" w:rsidP="00393391">
            <w:pPr>
              <w:pStyle w:val="TAH"/>
              <w:jc w:val="left"/>
            </w:pPr>
            <w:r w:rsidRPr="00A564B4">
              <w:t>6DL CA with TDD CA_XA-YA-YE</w:t>
            </w:r>
          </w:p>
        </w:tc>
      </w:tr>
      <w:tr w:rsidR="00026A06" w:rsidRPr="00A564B4"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A564B4" w:rsidRDefault="00AE4ED5" w:rsidP="00393391">
            <w:pPr>
              <w:pStyle w:val="TAH"/>
              <w:jc w:val="left"/>
            </w:pPr>
            <w:r w:rsidRPr="00A564B4">
              <w:t>6DL CA with FDD-TDD CA_XA-YA-YE</w:t>
            </w:r>
          </w:p>
        </w:tc>
      </w:tr>
      <w:tr w:rsidR="00026A06" w:rsidRPr="00A564B4"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A564B4" w:rsidRDefault="00AE4ED5" w:rsidP="00393391">
            <w:pPr>
              <w:pStyle w:val="TAH"/>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A564B4" w:rsidRDefault="00AE4ED5" w:rsidP="00393391">
            <w:pPr>
              <w:pStyle w:val="TAH"/>
              <w:jc w:val="left"/>
            </w:pPr>
            <w:r w:rsidRPr="00A564B4">
              <w:t>6DL CA with FDD CA_XA-XA-XA-YD</w:t>
            </w:r>
          </w:p>
        </w:tc>
      </w:tr>
      <w:tr w:rsidR="00026A06" w:rsidRPr="00A564B4"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A564B4" w:rsidRDefault="00AE4ED5" w:rsidP="00393391">
            <w:pPr>
              <w:pStyle w:val="TAH"/>
              <w:jc w:val="left"/>
            </w:pPr>
            <w:r w:rsidRPr="00A564B4">
              <w:t>6DL CA with TDD CA_XA-XA-XA-YD</w:t>
            </w:r>
          </w:p>
        </w:tc>
      </w:tr>
      <w:tr w:rsidR="00026A06" w:rsidRPr="00A564B4"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A564B4" w:rsidRDefault="00AE4ED5" w:rsidP="00393391">
            <w:pPr>
              <w:pStyle w:val="TAH"/>
              <w:jc w:val="left"/>
            </w:pPr>
            <w:r w:rsidRPr="00A564B4">
              <w:t>6DL CA with FDD-TDD CA_XA-XA-XA-YD</w:t>
            </w:r>
          </w:p>
        </w:tc>
      </w:tr>
      <w:tr w:rsidR="00026A06" w:rsidRPr="00A564B4"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A564B4" w:rsidRDefault="00AE4ED5" w:rsidP="00393391">
            <w:pPr>
              <w:pStyle w:val="TAH"/>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A564B4" w:rsidRDefault="00AE4ED5" w:rsidP="00393391">
            <w:pPr>
              <w:pStyle w:val="TAH"/>
              <w:jc w:val="left"/>
            </w:pPr>
            <w:r w:rsidRPr="00A564B4">
              <w:t>6DL CA with FDD CA_XA-XA-YA-YD</w:t>
            </w:r>
          </w:p>
        </w:tc>
      </w:tr>
      <w:tr w:rsidR="00026A06" w:rsidRPr="00A564B4"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A564B4" w:rsidRDefault="00AE4ED5" w:rsidP="00393391">
            <w:pPr>
              <w:pStyle w:val="TAH"/>
              <w:jc w:val="left"/>
            </w:pPr>
            <w:r w:rsidRPr="00A564B4">
              <w:t>6DL CA with TDD CA_XA-XA-YA-YD</w:t>
            </w:r>
          </w:p>
        </w:tc>
      </w:tr>
      <w:tr w:rsidR="00026A06" w:rsidRPr="00A564B4"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A564B4" w:rsidRDefault="00AE4ED5" w:rsidP="00393391">
            <w:pPr>
              <w:pStyle w:val="TAH"/>
              <w:jc w:val="left"/>
            </w:pPr>
            <w:r w:rsidRPr="00A564B4">
              <w:t>6DL CA with FDD-TDD CA_XA-XA-YA-YD</w:t>
            </w:r>
          </w:p>
        </w:tc>
      </w:tr>
      <w:tr w:rsidR="00026A06" w:rsidRPr="00A564B4"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A564B4" w:rsidRDefault="00AE4ED5" w:rsidP="00393391">
            <w:pPr>
              <w:pStyle w:val="TAH"/>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A564B4" w:rsidRDefault="00AE4ED5" w:rsidP="00393391">
            <w:pPr>
              <w:pStyle w:val="TAH"/>
              <w:jc w:val="left"/>
            </w:pPr>
            <w:r w:rsidRPr="00A564B4">
              <w:t>6DL CA with FDD CA_XA-YA-YA-YD</w:t>
            </w:r>
          </w:p>
        </w:tc>
      </w:tr>
      <w:tr w:rsidR="00026A06" w:rsidRPr="00A564B4"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A564B4" w:rsidRDefault="00AE4ED5" w:rsidP="00393391">
            <w:pPr>
              <w:pStyle w:val="TAH"/>
              <w:jc w:val="left"/>
            </w:pPr>
            <w:r w:rsidRPr="00A564B4">
              <w:t>6DL CA with TDD CA_XA-YA-YA-YD</w:t>
            </w:r>
          </w:p>
        </w:tc>
      </w:tr>
      <w:tr w:rsidR="00026A06" w:rsidRPr="00A564B4"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A564B4" w:rsidRDefault="00AE4ED5" w:rsidP="00393391">
            <w:pPr>
              <w:pStyle w:val="TAH"/>
              <w:jc w:val="left"/>
            </w:pPr>
            <w:r w:rsidRPr="00A564B4">
              <w:t>6DL CA with FDD-TDD CA_XA-YA-YA-YD</w:t>
            </w:r>
          </w:p>
        </w:tc>
      </w:tr>
      <w:tr w:rsidR="00026A06" w:rsidRPr="00A564B4"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A564B4" w:rsidRDefault="00AE4ED5" w:rsidP="00393391">
            <w:pPr>
              <w:pStyle w:val="TAH"/>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A564B4" w:rsidRDefault="00AE4ED5" w:rsidP="00393391">
            <w:pPr>
              <w:pStyle w:val="TAH"/>
              <w:jc w:val="left"/>
            </w:pPr>
            <w:r w:rsidRPr="00A564B4">
              <w:t>6DL CA with FDD CA_XA-XA-XA-XA-YC</w:t>
            </w:r>
          </w:p>
        </w:tc>
      </w:tr>
      <w:tr w:rsidR="00026A06" w:rsidRPr="00A564B4"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A564B4" w:rsidRDefault="00AE4ED5" w:rsidP="00393391">
            <w:pPr>
              <w:pStyle w:val="TAH"/>
              <w:jc w:val="left"/>
            </w:pPr>
            <w:r w:rsidRPr="00A564B4">
              <w:t>6DL CA with TDD CA_XA-XA-XA-XA-YC</w:t>
            </w:r>
          </w:p>
        </w:tc>
      </w:tr>
      <w:tr w:rsidR="00026A06" w:rsidRPr="00A564B4"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A564B4" w:rsidRDefault="00AE4ED5" w:rsidP="00393391">
            <w:pPr>
              <w:pStyle w:val="TAH"/>
              <w:jc w:val="left"/>
            </w:pPr>
            <w:r w:rsidRPr="00A564B4">
              <w:t>6DL CA with FDD-TDD CA_XA-XA-XA-XA-YC</w:t>
            </w:r>
          </w:p>
        </w:tc>
      </w:tr>
      <w:tr w:rsidR="00026A06" w:rsidRPr="00A564B4"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A564B4" w:rsidRDefault="00AE4ED5" w:rsidP="00393391">
            <w:pPr>
              <w:pStyle w:val="TAH"/>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A564B4" w:rsidRDefault="00AE4ED5" w:rsidP="00393391">
            <w:pPr>
              <w:pStyle w:val="TAH"/>
              <w:jc w:val="left"/>
            </w:pPr>
            <w:r w:rsidRPr="00A564B4">
              <w:t>6DL CA with FDD CA_XA-XA-XA-YA-YC</w:t>
            </w:r>
          </w:p>
        </w:tc>
      </w:tr>
      <w:tr w:rsidR="00026A06" w:rsidRPr="00A564B4"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A564B4" w:rsidRDefault="00AE4ED5" w:rsidP="00393391">
            <w:pPr>
              <w:pStyle w:val="TAH"/>
              <w:jc w:val="left"/>
            </w:pPr>
            <w:r w:rsidRPr="00A564B4">
              <w:t>6DL CA with TDD CA_XA-XA-XA-YA-YC</w:t>
            </w:r>
          </w:p>
        </w:tc>
      </w:tr>
      <w:tr w:rsidR="00026A06" w:rsidRPr="00A564B4"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A564B4" w:rsidRDefault="00AE4ED5" w:rsidP="00393391">
            <w:pPr>
              <w:pStyle w:val="TAH"/>
              <w:jc w:val="left"/>
            </w:pPr>
            <w:r w:rsidRPr="00A564B4">
              <w:t>6DL CA with FDD-TDD CA_XA-XA-XA-YA-YC</w:t>
            </w:r>
          </w:p>
        </w:tc>
      </w:tr>
      <w:tr w:rsidR="00026A06" w:rsidRPr="00A564B4"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A564B4" w:rsidRDefault="00AE4ED5" w:rsidP="00393391">
            <w:pPr>
              <w:pStyle w:val="TAH"/>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A564B4" w:rsidRDefault="00AE4ED5" w:rsidP="00393391">
            <w:pPr>
              <w:pStyle w:val="TAH"/>
              <w:jc w:val="left"/>
            </w:pPr>
            <w:r w:rsidRPr="00A564B4">
              <w:t>6DL CA with FDD CA_XA-XA-YA-YA-YC</w:t>
            </w:r>
          </w:p>
        </w:tc>
      </w:tr>
      <w:tr w:rsidR="00026A06" w:rsidRPr="00A564B4"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A564B4" w:rsidRDefault="00AE4ED5" w:rsidP="00393391">
            <w:pPr>
              <w:pStyle w:val="TAH"/>
              <w:jc w:val="left"/>
            </w:pPr>
            <w:r w:rsidRPr="00A564B4">
              <w:t>6DL CA with TDD CA_XA-XA-YA-YA-YC</w:t>
            </w:r>
          </w:p>
        </w:tc>
      </w:tr>
      <w:tr w:rsidR="00026A06" w:rsidRPr="00A564B4"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A564B4" w:rsidRDefault="00AE4ED5" w:rsidP="00393391">
            <w:pPr>
              <w:pStyle w:val="TAH"/>
              <w:jc w:val="left"/>
            </w:pPr>
            <w:r w:rsidRPr="00A564B4">
              <w:t>6DL CA with FDD-TDD CA_XA-XA-YA-YA-YC</w:t>
            </w:r>
          </w:p>
        </w:tc>
      </w:tr>
      <w:tr w:rsidR="00026A06" w:rsidRPr="00A564B4"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A564B4" w:rsidRDefault="00AE4ED5" w:rsidP="00393391">
            <w:pPr>
              <w:pStyle w:val="TAH"/>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A564B4" w:rsidRDefault="00AE4ED5" w:rsidP="00393391">
            <w:pPr>
              <w:pStyle w:val="TAH"/>
              <w:jc w:val="left"/>
            </w:pPr>
            <w:r w:rsidRPr="00A564B4">
              <w:t>6DL CA with FDD CA_XA-YA-YA-YA-YC</w:t>
            </w:r>
          </w:p>
        </w:tc>
      </w:tr>
      <w:tr w:rsidR="00026A06" w:rsidRPr="00A564B4"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A564B4" w:rsidRDefault="00AE4ED5" w:rsidP="00393391">
            <w:pPr>
              <w:pStyle w:val="TAH"/>
              <w:jc w:val="left"/>
            </w:pPr>
            <w:r w:rsidRPr="00A564B4">
              <w:t>6DL CA with TDD CA_XA-YA-YA-YA-YC</w:t>
            </w:r>
          </w:p>
        </w:tc>
      </w:tr>
      <w:tr w:rsidR="00026A06" w:rsidRPr="00A564B4"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A564B4" w:rsidRDefault="00AE4ED5" w:rsidP="00393391">
            <w:pPr>
              <w:pStyle w:val="TAH"/>
              <w:jc w:val="left"/>
            </w:pPr>
            <w:r w:rsidRPr="00A564B4">
              <w:t>6DL CA with FDD-TDD CA_XA-YA-YA-YA-YC</w:t>
            </w:r>
          </w:p>
        </w:tc>
      </w:tr>
      <w:tr w:rsidR="00026A06" w:rsidRPr="00A564B4"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A564B4" w:rsidRDefault="00AE4ED5" w:rsidP="00393391">
            <w:pPr>
              <w:pStyle w:val="TAH"/>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A564B4" w:rsidRDefault="00AE4ED5" w:rsidP="00393391">
            <w:pPr>
              <w:pStyle w:val="TAH"/>
              <w:jc w:val="left"/>
            </w:pPr>
            <w:r w:rsidRPr="00A564B4">
              <w:t>6DL CA with FDD CA_XC-YC-YC</w:t>
            </w:r>
          </w:p>
        </w:tc>
      </w:tr>
      <w:tr w:rsidR="00026A06" w:rsidRPr="00A564B4"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A564B4" w:rsidRDefault="00AE4ED5" w:rsidP="00393391">
            <w:pPr>
              <w:pStyle w:val="TAH"/>
              <w:jc w:val="left"/>
            </w:pPr>
            <w:r w:rsidRPr="00A564B4">
              <w:t>6DL CA with TDD CA_XC-YC-YC</w:t>
            </w:r>
          </w:p>
        </w:tc>
      </w:tr>
      <w:tr w:rsidR="00026A06" w:rsidRPr="00A564B4"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A564B4" w:rsidRDefault="00AE4ED5" w:rsidP="00393391">
            <w:pPr>
              <w:pStyle w:val="TAH"/>
              <w:jc w:val="left"/>
            </w:pPr>
            <w:r w:rsidRPr="00A564B4">
              <w:t>6DL CA with FDD-TDD CA_XC-YC-YC</w:t>
            </w:r>
          </w:p>
        </w:tc>
      </w:tr>
      <w:tr w:rsidR="00026A06" w:rsidRPr="00A564B4"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A564B4" w:rsidRDefault="00AE4ED5" w:rsidP="00393391">
            <w:pPr>
              <w:pStyle w:val="TAH"/>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A564B4" w:rsidRDefault="00AE4ED5" w:rsidP="00393391">
            <w:pPr>
              <w:pStyle w:val="TAH"/>
              <w:jc w:val="left"/>
            </w:pPr>
            <w:r w:rsidRPr="00A564B4">
              <w:t>6DL CA with FDD CA_XA-XA-YC-YC</w:t>
            </w:r>
          </w:p>
        </w:tc>
      </w:tr>
      <w:tr w:rsidR="00026A06" w:rsidRPr="00A564B4"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A564B4" w:rsidRDefault="00AE4ED5" w:rsidP="00393391">
            <w:pPr>
              <w:pStyle w:val="TAH"/>
              <w:jc w:val="left"/>
            </w:pPr>
            <w:r w:rsidRPr="00A564B4">
              <w:t>6DL CA with TDD CA_XA-XA-YC-YC</w:t>
            </w:r>
          </w:p>
        </w:tc>
      </w:tr>
      <w:tr w:rsidR="00026A06" w:rsidRPr="00A564B4"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A564B4" w:rsidRDefault="00AE4ED5" w:rsidP="00393391">
            <w:pPr>
              <w:pStyle w:val="TAH"/>
              <w:jc w:val="left"/>
            </w:pPr>
            <w:r w:rsidRPr="00A564B4">
              <w:t>6DL CA with FDD-TDD CA_XA-XA-YC-YC</w:t>
            </w:r>
          </w:p>
        </w:tc>
      </w:tr>
      <w:tr w:rsidR="00026A06" w:rsidRPr="00A564B4"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A564B4" w:rsidRDefault="00AE4ED5" w:rsidP="00393391">
            <w:pPr>
              <w:pStyle w:val="TAH"/>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A564B4" w:rsidRDefault="00AE4ED5" w:rsidP="00393391">
            <w:pPr>
              <w:pStyle w:val="TAH"/>
              <w:jc w:val="left"/>
            </w:pPr>
            <w:r w:rsidRPr="00A564B4">
              <w:t>6DL CA with FDD CA_XA-XC-YA-YC</w:t>
            </w:r>
          </w:p>
        </w:tc>
      </w:tr>
      <w:tr w:rsidR="00026A06" w:rsidRPr="00A564B4"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A564B4" w:rsidRDefault="00AE4ED5" w:rsidP="00393391">
            <w:pPr>
              <w:pStyle w:val="TAH"/>
              <w:jc w:val="left"/>
            </w:pPr>
            <w:r w:rsidRPr="00A564B4">
              <w:t>6DL CA with TDD CA_XA-XC-YA-YC</w:t>
            </w:r>
          </w:p>
        </w:tc>
      </w:tr>
      <w:tr w:rsidR="00026A06" w:rsidRPr="00A564B4"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A564B4" w:rsidRDefault="00AE4ED5" w:rsidP="00393391">
            <w:pPr>
              <w:pStyle w:val="TAH"/>
              <w:jc w:val="left"/>
            </w:pPr>
            <w:r w:rsidRPr="00A564B4">
              <w:t>6DL CA with FDD-TDD CA_XA-XC-YA-YC</w:t>
            </w:r>
          </w:p>
        </w:tc>
      </w:tr>
      <w:tr w:rsidR="00026A06" w:rsidRPr="00A564B4"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A564B4" w:rsidRDefault="00AE4ED5" w:rsidP="00393391">
            <w:pPr>
              <w:pStyle w:val="TAH"/>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A564B4" w:rsidRDefault="00AE4ED5" w:rsidP="00393391">
            <w:pPr>
              <w:pStyle w:val="TAH"/>
              <w:jc w:val="left"/>
            </w:pPr>
            <w:r w:rsidRPr="00A564B4">
              <w:t>6DL CA with FDD CA_XA-YA-ZE</w:t>
            </w:r>
          </w:p>
        </w:tc>
      </w:tr>
      <w:tr w:rsidR="00026A06" w:rsidRPr="00A564B4"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A564B4" w:rsidRDefault="00AE4ED5" w:rsidP="00393391">
            <w:pPr>
              <w:pStyle w:val="TAH"/>
              <w:jc w:val="left"/>
            </w:pPr>
            <w:r w:rsidRPr="00A564B4">
              <w:t>6DL CA with TDD CA_XA-YA-ZE</w:t>
            </w:r>
          </w:p>
        </w:tc>
      </w:tr>
      <w:tr w:rsidR="00026A06" w:rsidRPr="00A564B4"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A564B4" w:rsidRDefault="00AE4ED5" w:rsidP="00393391">
            <w:pPr>
              <w:pStyle w:val="TAH"/>
              <w:jc w:val="left"/>
            </w:pPr>
            <w:r w:rsidRPr="00A564B4">
              <w:t>6DL CA with FDD-TDD CA_XA-YA-ZE</w:t>
            </w:r>
          </w:p>
        </w:tc>
      </w:tr>
      <w:tr w:rsidR="00026A06" w:rsidRPr="00A564B4"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A564B4" w:rsidRDefault="00AE4ED5" w:rsidP="00393391">
            <w:pPr>
              <w:pStyle w:val="TAH"/>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A564B4" w:rsidRDefault="00AE4ED5" w:rsidP="00393391">
            <w:pPr>
              <w:pStyle w:val="TAH"/>
              <w:jc w:val="left"/>
            </w:pPr>
            <w:r w:rsidRPr="00A564B4">
              <w:t>6DL CA with FDD CA_XA-YC-ZD</w:t>
            </w:r>
          </w:p>
        </w:tc>
      </w:tr>
      <w:tr w:rsidR="00026A06" w:rsidRPr="00A564B4"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A564B4" w:rsidRDefault="00AE4ED5" w:rsidP="00393391">
            <w:pPr>
              <w:pStyle w:val="TAH"/>
              <w:jc w:val="left"/>
            </w:pPr>
            <w:r w:rsidRPr="00A564B4">
              <w:t>6DL CA with TDD CA_XA-YC-ZD</w:t>
            </w:r>
          </w:p>
        </w:tc>
      </w:tr>
      <w:tr w:rsidR="00026A06" w:rsidRPr="00A564B4"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A564B4" w:rsidRDefault="00AE4ED5" w:rsidP="00393391">
            <w:pPr>
              <w:pStyle w:val="TAH"/>
              <w:jc w:val="left"/>
            </w:pPr>
            <w:r w:rsidRPr="00A564B4">
              <w:t>6DL CA with FDD-TDD CA_XA-YC-ZD</w:t>
            </w:r>
          </w:p>
        </w:tc>
      </w:tr>
      <w:tr w:rsidR="00026A06" w:rsidRPr="00A564B4"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A564B4" w:rsidRDefault="00AE4ED5" w:rsidP="00393391">
            <w:pPr>
              <w:pStyle w:val="TAH"/>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A564B4" w:rsidRDefault="00AE4ED5" w:rsidP="00393391">
            <w:pPr>
              <w:pStyle w:val="TAH"/>
              <w:jc w:val="left"/>
            </w:pPr>
            <w:r w:rsidRPr="00A564B4">
              <w:t>6DL CA with FDD CA_XC-YC-ZC</w:t>
            </w:r>
          </w:p>
        </w:tc>
      </w:tr>
      <w:tr w:rsidR="00026A06" w:rsidRPr="00A564B4"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A564B4" w:rsidRDefault="00AE4ED5" w:rsidP="00393391">
            <w:pPr>
              <w:pStyle w:val="TAH"/>
              <w:jc w:val="left"/>
            </w:pPr>
            <w:r w:rsidRPr="00A564B4">
              <w:t>6DL CA with TDD CA_XC-YC-ZC</w:t>
            </w:r>
          </w:p>
        </w:tc>
      </w:tr>
      <w:tr w:rsidR="00026A06" w:rsidRPr="00A564B4"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A564B4" w:rsidRDefault="00AE4ED5" w:rsidP="00393391">
            <w:pPr>
              <w:pStyle w:val="TAH"/>
              <w:jc w:val="left"/>
            </w:pPr>
            <w:r w:rsidRPr="00A564B4">
              <w:t>6DL CA with FDD-TDD CA_XC-YC-ZC</w:t>
            </w:r>
          </w:p>
        </w:tc>
      </w:tr>
      <w:tr w:rsidR="00026A06" w:rsidRPr="00A564B4"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A564B4" w:rsidRDefault="00AE4ED5" w:rsidP="00393391">
            <w:pPr>
              <w:pStyle w:val="TAH"/>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A564B4" w:rsidRDefault="00AE4ED5" w:rsidP="00393391">
            <w:pPr>
              <w:pStyle w:val="TAH"/>
              <w:jc w:val="left"/>
            </w:pPr>
            <w:r w:rsidRPr="00A564B4">
              <w:t>6DL CA with FDD CA_XA-XA-YC-ZC</w:t>
            </w:r>
          </w:p>
        </w:tc>
      </w:tr>
      <w:tr w:rsidR="00026A06" w:rsidRPr="00A564B4"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A564B4" w:rsidRDefault="00AE4ED5" w:rsidP="00393391">
            <w:pPr>
              <w:pStyle w:val="TAH"/>
              <w:jc w:val="left"/>
            </w:pPr>
            <w:r w:rsidRPr="00A564B4">
              <w:t>6DL CA with TDD CA_XA-XA-YC-ZC</w:t>
            </w:r>
          </w:p>
        </w:tc>
      </w:tr>
      <w:tr w:rsidR="00026A06" w:rsidRPr="00A564B4"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A564B4" w:rsidRDefault="00AE4ED5" w:rsidP="00393391">
            <w:pPr>
              <w:pStyle w:val="TAH"/>
              <w:jc w:val="left"/>
            </w:pPr>
            <w:r w:rsidRPr="00A564B4">
              <w:t>6DL CA with FDD-TDD CA_XA-XA-YC-ZC</w:t>
            </w:r>
          </w:p>
        </w:tc>
      </w:tr>
      <w:tr w:rsidR="00026A06" w:rsidRPr="00A564B4"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A564B4" w:rsidRDefault="00AE4ED5" w:rsidP="00393391">
            <w:pPr>
              <w:pStyle w:val="TAH"/>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A564B4" w:rsidRDefault="00AE4ED5" w:rsidP="00393391">
            <w:pPr>
              <w:pStyle w:val="TAH"/>
              <w:jc w:val="left"/>
            </w:pPr>
            <w:r w:rsidRPr="00A564B4">
              <w:t>6DL CA with FDD CA_XA-XA-YA-ZD</w:t>
            </w:r>
          </w:p>
        </w:tc>
      </w:tr>
      <w:tr w:rsidR="00026A06" w:rsidRPr="00A564B4"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A564B4" w:rsidRDefault="00AE4ED5" w:rsidP="00393391">
            <w:pPr>
              <w:pStyle w:val="TAH"/>
              <w:jc w:val="left"/>
            </w:pPr>
            <w:r w:rsidRPr="00A564B4">
              <w:t>6DL CA with TDD CA_XA-XA-YA-ZD</w:t>
            </w:r>
          </w:p>
        </w:tc>
      </w:tr>
      <w:tr w:rsidR="00026A06" w:rsidRPr="00A564B4"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A564B4" w:rsidRDefault="00AE4ED5" w:rsidP="00393391">
            <w:pPr>
              <w:pStyle w:val="TAH"/>
              <w:jc w:val="left"/>
            </w:pPr>
            <w:r w:rsidRPr="00A564B4">
              <w:t>6DL CA with FDD-TDD CA_XA-XA-YA-ZD</w:t>
            </w:r>
          </w:p>
        </w:tc>
      </w:tr>
      <w:tr w:rsidR="00026A06" w:rsidRPr="00A564B4"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A564B4" w:rsidRDefault="00AE4ED5" w:rsidP="00393391">
            <w:pPr>
              <w:pStyle w:val="TAH"/>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A564B4" w:rsidRDefault="00AE4ED5" w:rsidP="00393391">
            <w:pPr>
              <w:pStyle w:val="TAH"/>
              <w:jc w:val="left"/>
            </w:pPr>
            <w:r w:rsidRPr="00A564B4">
              <w:t>6DL CA with FDD CA_XA-XA-YA-YA-ZC</w:t>
            </w:r>
          </w:p>
        </w:tc>
      </w:tr>
      <w:tr w:rsidR="00026A06" w:rsidRPr="00A564B4"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A564B4" w:rsidRDefault="00AE4ED5" w:rsidP="00393391">
            <w:pPr>
              <w:pStyle w:val="TAH"/>
              <w:jc w:val="left"/>
            </w:pPr>
            <w:r w:rsidRPr="00A564B4">
              <w:t>6DL CA with TDD CA_XA-XA-YA-YA-ZC</w:t>
            </w:r>
          </w:p>
        </w:tc>
      </w:tr>
      <w:tr w:rsidR="00026A06" w:rsidRPr="00A564B4"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A564B4" w:rsidRDefault="00AE4ED5" w:rsidP="00393391">
            <w:pPr>
              <w:pStyle w:val="TAH"/>
              <w:jc w:val="left"/>
            </w:pPr>
            <w:r w:rsidRPr="00A564B4">
              <w:t>6DL CA with FDD-TDD CA_XA-XA-YA-YA-ZC</w:t>
            </w:r>
          </w:p>
        </w:tc>
      </w:tr>
      <w:tr w:rsidR="00026A06" w:rsidRPr="00A564B4"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A564B4" w:rsidRDefault="00AE4ED5" w:rsidP="00393391">
            <w:pPr>
              <w:pStyle w:val="TAH"/>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A564B4" w:rsidRDefault="00AE4ED5" w:rsidP="00393391">
            <w:pPr>
              <w:pStyle w:val="TAH"/>
              <w:jc w:val="left"/>
            </w:pPr>
            <w:r w:rsidRPr="00A564B4">
              <w:t>6DL CA with FDD CA_XA-XA-YA-YA-ZA-ZA</w:t>
            </w:r>
          </w:p>
        </w:tc>
      </w:tr>
      <w:tr w:rsidR="00026A06" w:rsidRPr="00A564B4"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A564B4" w:rsidRDefault="00AE4ED5" w:rsidP="00393391">
            <w:pPr>
              <w:pStyle w:val="TAH"/>
              <w:jc w:val="left"/>
            </w:pPr>
            <w:r w:rsidRPr="00A564B4">
              <w:t>6DL CA with TDD CA_XA-XA-YA-YA-ZA-ZA</w:t>
            </w:r>
          </w:p>
        </w:tc>
      </w:tr>
      <w:tr w:rsidR="00026A06" w:rsidRPr="00A564B4"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A564B4" w:rsidRDefault="00AE4ED5" w:rsidP="00393391">
            <w:pPr>
              <w:pStyle w:val="TAH"/>
              <w:jc w:val="left"/>
            </w:pPr>
            <w:r w:rsidRPr="00A564B4">
              <w:t>6DL CA with FDD-TDD CA_XA-XA-YA-YA-ZA-ZA</w:t>
            </w:r>
          </w:p>
        </w:tc>
      </w:tr>
      <w:tr w:rsidR="00026A06" w:rsidRPr="00A564B4"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A564B4" w:rsidRDefault="00AE4ED5" w:rsidP="00393391">
            <w:pPr>
              <w:pStyle w:val="TAH"/>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A564B4" w:rsidRDefault="00AE4ED5" w:rsidP="00393391">
            <w:pPr>
              <w:pStyle w:val="TAH"/>
              <w:jc w:val="left"/>
            </w:pPr>
            <w:r w:rsidRPr="00A564B4">
              <w:t>6DL CA with FDD CA_XA-YA-ZA-RD</w:t>
            </w:r>
          </w:p>
        </w:tc>
      </w:tr>
      <w:tr w:rsidR="00026A06" w:rsidRPr="00A564B4"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A564B4" w:rsidRDefault="00AE4ED5" w:rsidP="00393391">
            <w:pPr>
              <w:pStyle w:val="TAH"/>
              <w:jc w:val="left"/>
            </w:pPr>
            <w:r w:rsidRPr="00A564B4">
              <w:t>6DL CA with TDD CA_XA-YA-ZA-RD</w:t>
            </w:r>
          </w:p>
        </w:tc>
      </w:tr>
      <w:tr w:rsidR="00026A06" w:rsidRPr="00A564B4"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A564B4" w:rsidRDefault="00AE4ED5" w:rsidP="00393391">
            <w:pPr>
              <w:pStyle w:val="TAH"/>
              <w:jc w:val="left"/>
            </w:pPr>
            <w:r w:rsidRPr="00A564B4">
              <w:t>6DL CA with FDD-TDD CA_XA-YA-ZA-RD</w:t>
            </w:r>
          </w:p>
        </w:tc>
      </w:tr>
      <w:tr w:rsidR="00026A06" w:rsidRPr="00A564B4"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A564B4" w:rsidRDefault="00AE4ED5" w:rsidP="00393391">
            <w:pPr>
              <w:pStyle w:val="TAH"/>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A564B4" w:rsidRDefault="00AE4ED5" w:rsidP="00393391">
            <w:pPr>
              <w:pStyle w:val="TAH"/>
              <w:jc w:val="left"/>
            </w:pPr>
            <w:r w:rsidRPr="00A564B4">
              <w:t>6DL CA with FDD CA_XA-YA-ZC-RC</w:t>
            </w:r>
          </w:p>
        </w:tc>
      </w:tr>
      <w:tr w:rsidR="00026A06" w:rsidRPr="00A564B4"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A564B4" w:rsidRDefault="00AE4ED5" w:rsidP="00393391">
            <w:pPr>
              <w:pStyle w:val="TAH"/>
              <w:jc w:val="left"/>
            </w:pPr>
            <w:r w:rsidRPr="00A564B4">
              <w:t>6DL CA with TDD CA_XA-YA-ZC-RC</w:t>
            </w:r>
          </w:p>
        </w:tc>
      </w:tr>
      <w:tr w:rsidR="00026A06" w:rsidRPr="00A564B4"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A564B4" w:rsidRDefault="00AE4ED5" w:rsidP="00393391">
            <w:pPr>
              <w:pStyle w:val="TAH"/>
              <w:jc w:val="left"/>
            </w:pPr>
            <w:r w:rsidRPr="00A564B4">
              <w:t>6DL CA with FDD-TDD CA_XA-YA-ZC-RC</w:t>
            </w:r>
          </w:p>
        </w:tc>
      </w:tr>
      <w:tr w:rsidR="00026A06" w:rsidRPr="00A564B4"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A564B4" w:rsidRDefault="00AE4ED5" w:rsidP="00393391">
            <w:pPr>
              <w:pStyle w:val="TAH"/>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A564B4" w:rsidRDefault="00AE4ED5" w:rsidP="00393391">
            <w:pPr>
              <w:pStyle w:val="TAH"/>
              <w:jc w:val="left"/>
            </w:pPr>
            <w:r w:rsidRPr="00A564B4">
              <w:t>6DL CA with FDD CA_XA-YA-ZA-ZA-RC</w:t>
            </w:r>
          </w:p>
        </w:tc>
      </w:tr>
      <w:tr w:rsidR="00026A06" w:rsidRPr="00A564B4"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A564B4" w:rsidRDefault="00AE4ED5" w:rsidP="00393391">
            <w:pPr>
              <w:pStyle w:val="TAH"/>
              <w:jc w:val="left"/>
            </w:pPr>
            <w:r w:rsidRPr="00A564B4">
              <w:t>6DL CA with TDD CA_XA-YA-ZA-ZA-RC</w:t>
            </w:r>
          </w:p>
        </w:tc>
      </w:tr>
      <w:tr w:rsidR="00026A06" w:rsidRPr="00A564B4"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A564B4" w:rsidRDefault="00AE4ED5" w:rsidP="00393391">
            <w:pPr>
              <w:pStyle w:val="TAH"/>
              <w:jc w:val="left"/>
            </w:pPr>
            <w:r w:rsidRPr="00A564B4">
              <w:t>6DL CA with FDD-TDD CA_XA-YA-ZA-ZA-RC</w:t>
            </w:r>
          </w:p>
        </w:tc>
      </w:tr>
      <w:tr w:rsidR="00026A06" w:rsidRPr="00A564B4"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A564B4" w:rsidRDefault="00AE4ED5" w:rsidP="00393391">
            <w:pPr>
              <w:pStyle w:val="TAH"/>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A564B4" w:rsidRDefault="00AE4ED5" w:rsidP="00393391">
            <w:pPr>
              <w:pStyle w:val="TAH"/>
              <w:jc w:val="left"/>
            </w:pPr>
            <w:r w:rsidRPr="00A564B4">
              <w:t>6DL CA with FDD CA_XA-YA-ZA-ZA-RA-RA</w:t>
            </w:r>
          </w:p>
        </w:tc>
      </w:tr>
      <w:tr w:rsidR="00026A06" w:rsidRPr="00A564B4"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A564B4" w:rsidRDefault="00AE4ED5" w:rsidP="00393391">
            <w:pPr>
              <w:pStyle w:val="TAH"/>
              <w:jc w:val="left"/>
            </w:pPr>
            <w:r w:rsidRPr="00A564B4">
              <w:t>6DL CA with TDD CA_XA-YA-ZA-ZA-RA-RA</w:t>
            </w:r>
          </w:p>
        </w:tc>
      </w:tr>
      <w:tr w:rsidR="00026A06" w:rsidRPr="00A564B4"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A564B4" w:rsidRDefault="00AE4ED5" w:rsidP="00393391">
            <w:pPr>
              <w:pStyle w:val="TAH"/>
              <w:jc w:val="left"/>
            </w:pPr>
            <w:r w:rsidRPr="00A564B4">
              <w:t>6DL CA with FDD-TDD CA_XA-YA-ZA-ZA-RA-RA</w:t>
            </w:r>
          </w:p>
        </w:tc>
      </w:tr>
      <w:tr w:rsidR="00026A06" w:rsidRPr="00A564B4"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A564B4" w:rsidRDefault="00AE4ED5" w:rsidP="00393391">
            <w:pPr>
              <w:pStyle w:val="TAH"/>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A564B4" w:rsidRDefault="00AE4ED5" w:rsidP="00393391">
            <w:pPr>
              <w:pStyle w:val="TAH"/>
              <w:jc w:val="left"/>
            </w:pPr>
            <w:r w:rsidRPr="00A564B4">
              <w:t>6DL CA with FDD CA_XA-YA-ZA-RA-SC</w:t>
            </w:r>
          </w:p>
        </w:tc>
      </w:tr>
      <w:tr w:rsidR="00026A06" w:rsidRPr="00A564B4"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A564B4" w:rsidRDefault="00AE4ED5" w:rsidP="00393391">
            <w:pPr>
              <w:pStyle w:val="TAH"/>
              <w:jc w:val="left"/>
            </w:pPr>
            <w:r w:rsidRPr="00A564B4">
              <w:t>6DL CA with TDD CA_XA-YA-ZA-RA-SC</w:t>
            </w:r>
          </w:p>
        </w:tc>
      </w:tr>
      <w:tr w:rsidR="00026A06" w:rsidRPr="00A564B4"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A564B4" w:rsidRDefault="00AE4ED5" w:rsidP="00393391">
            <w:pPr>
              <w:pStyle w:val="TAH"/>
              <w:jc w:val="left"/>
            </w:pPr>
            <w:r w:rsidRPr="00A564B4">
              <w:t>6DL CA with FDD-TDD CA_XA-YA-ZA-RA-SC</w:t>
            </w:r>
          </w:p>
        </w:tc>
      </w:tr>
      <w:tr w:rsidR="00026A06" w:rsidRPr="00A564B4"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A564B4" w:rsidRDefault="00AE4ED5" w:rsidP="00393391">
            <w:pPr>
              <w:pStyle w:val="TAH"/>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A564B4" w:rsidRDefault="00AE4ED5" w:rsidP="00393391">
            <w:pPr>
              <w:pStyle w:val="TAH"/>
              <w:jc w:val="left"/>
            </w:pPr>
            <w:r w:rsidRPr="00A564B4">
              <w:t>6DL CA with FDD CA_XA-YA-ZA-RA-SA-SA</w:t>
            </w:r>
          </w:p>
        </w:tc>
      </w:tr>
      <w:tr w:rsidR="00026A06" w:rsidRPr="00A564B4"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A564B4" w:rsidRDefault="00AE4ED5" w:rsidP="00393391">
            <w:pPr>
              <w:pStyle w:val="TAH"/>
              <w:jc w:val="left"/>
            </w:pPr>
            <w:r w:rsidRPr="00A564B4">
              <w:t>6DL CA with TDD CA_XA-YA-ZA-RA-SA-SA</w:t>
            </w:r>
          </w:p>
        </w:tc>
      </w:tr>
      <w:tr w:rsidR="00026A06" w:rsidRPr="00A564B4"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A564B4" w:rsidRDefault="00AE4ED5" w:rsidP="00393391">
            <w:pPr>
              <w:pStyle w:val="TAH"/>
              <w:jc w:val="left"/>
            </w:pPr>
            <w:r w:rsidRPr="00A564B4">
              <w:t>6DL CA with FDD-TDD CA_XA-YA-ZA-RA-SA-SA</w:t>
            </w:r>
          </w:p>
        </w:tc>
      </w:tr>
      <w:tr w:rsidR="00026A06" w:rsidRPr="00A564B4"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A564B4" w:rsidRDefault="00AE4ED5" w:rsidP="00393391">
            <w:pPr>
              <w:pStyle w:val="TAH"/>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A564B4" w:rsidRDefault="00AE4ED5" w:rsidP="00393391">
            <w:pPr>
              <w:pStyle w:val="TAH"/>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A564B4" w:rsidRDefault="00AE4ED5" w:rsidP="00393391">
            <w:pPr>
              <w:pStyle w:val="TAH"/>
              <w:jc w:val="left"/>
            </w:pPr>
            <w:r w:rsidRPr="00A564B4">
              <w:t>6DL CA with FDD CA_XA-YA-ZA-RA-SA-UA</w:t>
            </w:r>
          </w:p>
        </w:tc>
      </w:tr>
      <w:tr w:rsidR="00026A06" w:rsidRPr="00A564B4"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A564B4" w:rsidRDefault="00AE4ED5" w:rsidP="00393391">
            <w:pPr>
              <w:pStyle w:val="TAH"/>
              <w:jc w:val="left"/>
            </w:pPr>
            <w:r w:rsidRPr="00A564B4">
              <w:t>6DL CA with TDD CA_XA-YA-ZA-RA-SA-UA</w:t>
            </w:r>
          </w:p>
        </w:tc>
      </w:tr>
      <w:tr w:rsidR="00026A06" w:rsidRPr="00A564B4"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A564B4" w:rsidRDefault="00AE4ED5" w:rsidP="00393391">
            <w:pPr>
              <w:pStyle w:val="TAH"/>
              <w:jc w:val="left"/>
            </w:pPr>
            <w:r w:rsidRPr="00A564B4">
              <w:t>6DL CA with FDD-TDD CA_XA-YA-ZA-RA-SA-UA</w:t>
            </w:r>
          </w:p>
        </w:tc>
      </w:tr>
      <w:tr w:rsidR="00AE4ED5" w:rsidRPr="00A564B4"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A564B4" w:rsidRDefault="00AE4ED5" w:rsidP="00AE4ED5">
            <w:pPr>
              <w:pStyle w:val="TAN"/>
            </w:pPr>
            <w:r w:rsidRPr="00A564B4">
              <w:t>Note 1:</w:t>
            </w:r>
            <w:r w:rsidRPr="00A564B4">
              <w:tab/>
              <w:t>X, Y, Z, R and S in this table correspond to different bands i.e. X != Y != Z != R != S.</w:t>
            </w:r>
          </w:p>
          <w:p w14:paraId="0991AC9B" w14:textId="77777777" w:rsidR="00AE4ED5" w:rsidRPr="00A564B4" w:rsidRDefault="00AE4ED5" w:rsidP="00026A0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59C060C" w14:textId="77777777" w:rsidR="004D6E9A" w:rsidRPr="00A564B4" w:rsidRDefault="004D6E9A" w:rsidP="004D6E9A">
      <w:pPr>
        <w:rPr>
          <w:lang w:eastAsia="zh-CN"/>
        </w:rPr>
      </w:pPr>
    </w:p>
    <w:p w14:paraId="1DA0B927" w14:textId="77777777" w:rsidR="004D6E9A" w:rsidRPr="00A564B4" w:rsidRDefault="004D6E9A" w:rsidP="004D6E9A">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rsidRPr="00A564B4"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Pr="00A564B4" w:rsidRDefault="004D6E9A" w:rsidP="00343AC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Pr="00A564B4" w:rsidRDefault="004D6E9A" w:rsidP="00343AC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Pr="00A564B4" w:rsidRDefault="004D6E9A" w:rsidP="00343AC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Pr="00A564B4" w:rsidRDefault="004D6E9A" w:rsidP="00343ACB">
            <w:pPr>
              <w:pStyle w:val="TAH"/>
              <w:rPr>
                <w:rFonts w:eastAsia="Yu Gothic"/>
              </w:rPr>
            </w:pPr>
            <w:r w:rsidRPr="00A564B4">
              <w:rPr>
                <w:rFonts w:eastAsia="Yu Gothic"/>
              </w:rPr>
              <w:t>Name</w:t>
            </w:r>
          </w:p>
        </w:tc>
      </w:tr>
      <w:tr w:rsidR="004D6E9A" w:rsidRPr="00A564B4"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A564B4" w:rsidRDefault="004D6E9A" w:rsidP="00343ACB">
            <w:pPr>
              <w:pStyle w:val="TAC"/>
              <w:rPr>
                <w:rFonts w:eastAsia="Yu Gothic"/>
                <w:b/>
              </w:rPr>
            </w:pPr>
            <w:r w:rsidRPr="00A564B4">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A564B4" w:rsidRDefault="004D6E9A" w:rsidP="00343ACB">
            <w:pPr>
              <w:pStyle w:val="TAC"/>
              <w:rPr>
                <w:rFonts w:eastAsia="Yu Gothic"/>
                <w:b/>
              </w:rPr>
            </w:pPr>
            <w:r w:rsidRPr="00A564B4">
              <w:rPr>
                <w:rFonts w:eastAsia="Yu Gothic"/>
                <w:b/>
              </w:rPr>
              <w:t>CA_XA-Y</w:t>
            </w:r>
            <w:r w:rsidRPr="00A564B4">
              <w:rPr>
                <w:rFonts w:eastAsia="Yu Gothic"/>
                <w:b/>
                <w:lang w:eastAsia="zh-CN"/>
              </w:rPr>
              <w:t>C</w:t>
            </w:r>
            <w:r w:rsidRPr="00A564B4">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C</w:t>
            </w:r>
            <w:r w:rsidRPr="00A564B4">
              <w:rPr>
                <w:rFonts w:eastAsia="Yu Gothic"/>
                <w:b/>
              </w:rPr>
              <w:t>-ZE</w:t>
            </w:r>
          </w:p>
        </w:tc>
      </w:tr>
      <w:tr w:rsidR="004D6E9A" w:rsidRPr="00A564B4"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A564B4" w:rsidRDefault="004D6E9A" w:rsidP="00343ACB">
            <w:pPr>
              <w:pStyle w:val="TAC"/>
              <w:rPr>
                <w:rFonts w:eastAsia="Yu Gothic"/>
                <w:b/>
                <w:lang w:eastAsia="zh-CN"/>
              </w:rPr>
            </w:pPr>
            <w:r w:rsidRPr="00A564B4">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A564B4" w:rsidRDefault="004D6E9A" w:rsidP="00343ACB">
            <w:pPr>
              <w:pStyle w:val="TAC"/>
              <w:rPr>
                <w:rFonts w:eastAsia="Yu Gothic"/>
                <w:b/>
                <w:lang w:eastAsia="zh-CN"/>
              </w:rPr>
            </w:pPr>
            <w:r w:rsidRPr="00A564B4">
              <w:rPr>
                <w:rFonts w:eastAsia="Yu Gothic"/>
                <w:b/>
              </w:rPr>
              <w:t>CA_XA-Y</w:t>
            </w:r>
            <w:r w:rsidRPr="00A564B4">
              <w:rPr>
                <w:rFonts w:eastAsia="Yu Gothic"/>
                <w:b/>
                <w:lang w:eastAsia="zh-CN"/>
              </w:rPr>
              <w:t>A</w:t>
            </w:r>
            <w:r w:rsidRPr="00A564B4">
              <w:rPr>
                <w:rFonts w:eastAsia="Yu Gothic"/>
                <w:b/>
              </w:rPr>
              <w:t>-Z</w:t>
            </w:r>
            <w:r w:rsidRPr="00A564B4">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A</w:t>
            </w:r>
            <w:r w:rsidRPr="00A564B4">
              <w:rPr>
                <w:rFonts w:eastAsia="Yu Gothic"/>
                <w:b/>
              </w:rPr>
              <w:t>-Z</w:t>
            </w:r>
            <w:r w:rsidRPr="00A564B4">
              <w:rPr>
                <w:rFonts w:eastAsia="Yu Gothic"/>
                <w:b/>
                <w:lang w:eastAsia="zh-CN"/>
              </w:rPr>
              <w:t>C-RD</w:t>
            </w:r>
          </w:p>
        </w:tc>
      </w:tr>
      <w:tr w:rsidR="004D6E9A" w:rsidRPr="00A564B4"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Pr="00A564B4" w:rsidRDefault="004D6E9A" w:rsidP="00343AC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454229F7" w14:textId="77777777" w:rsidR="004D6E9A" w:rsidRPr="00A564B4" w:rsidRDefault="004D6E9A" w:rsidP="00343AC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1650B60F" w14:textId="77777777" w:rsidR="004D6E9A" w:rsidRPr="00A564B4" w:rsidRDefault="004D6E9A" w:rsidP="00343AC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A564B4" w:rsidRDefault="00C238FA" w:rsidP="00C238FA"/>
    <w:p w14:paraId="08C67511" w14:textId="77777777" w:rsidR="00624F4F" w:rsidRPr="00A564B4" w:rsidRDefault="00624F4F" w:rsidP="00624F4F">
      <w:pPr>
        <w:pStyle w:val="Heading2"/>
      </w:pPr>
      <w:bookmarkStart w:id="80" w:name="_Toc20840016"/>
      <w:bookmarkStart w:id="81" w:name="_Toc29486713"/>
      <w:bookmarkStart w:id="82" w:name="_Toc44053560"/>
      <w:bookmarkStart w:id="83" w:name="_Toc52300539"/>
      <w:bookmarkStart w:id="84" w:name="_Toc58525799"/>
      <w:bookmarkStart w:id="85" w:name="_Toc75430301"/>
      <w:bookmarkStart w:id="86" w:name="_Toc90567090"/>
      <w:r w:rsidRPr="00A564B4">
        <w:t>4.2</w:t>
      </w:r>
      <w:r w:rsidRPr="00A564B4">
        <w:tab/>
        <w:t xml:space="preserve">RRM </w:t>
      </w:r>
      <w:r w:rsidR="003B48B2" w:rsidRPr="00A564B4">
        <w:t xml:space="preserve">conformance </w:t>
      </w:r>
      <w:r w:rsidRPr="00A564B4">
        <w:t>test</w:t>
      </w:r>
      <w:r w:rsidR="003B48B2" w:rsidRPr="00A564B4">
        <w:t xml:space="preserve"> cases</w:t>
      </w:r>
      <w:bookmarkEnd w:id="80"/>
      <w:bookmarkEnd w:id="81"/>
      <w:bookmarkEnd w:id="82"/>
      <w:bookmarkEnd w:id="83"/>
      <w:bookmarkEnd w:id="84"/>
      <w:bookmarkEnd w:id="85"/>
      <w:bookmarkEnd w:id="86"/>
    </w:p>
    <w:p w14:paraId="4085CC6A" w14:textId="77777777" w:rsidR="008718D8" w:rsidRPr="00A564B4" w:rsidRDefault="00F0519D" w:rsidP="008718D8">
      <w:pPr>
        <w:pStyle w:val="TH"/>
        <w:rPr>
          <w:rFonts w:eastAsia="PMingLiU"/>
          <w:lang w:eastAsia="zh-TW"/>
        </w:rPr>
      </w:pPr>
      <w:bookmarkStart w:id="87" w:name="OLE_LINK4"/>
      <w:bookmarkStart w:id="88" w:name="OLE_LINK5"/>
      <w:r w:rsidRPr="00A564B4">
        <w:t>Table 4</w:t>
      </w:r>
      <w:r w:rsidR="00624F4F" w:rsidRPr="00A564B4">
        <w:t>.2-1</w:t>
      </w:r>
      <w:bookmarkEnd w:id="87"/>
      <w:bookmarkEnd w:id="88"/>
      <w:r w:rsidRPr="00A564B4">
        <w:t xml:space="preserve">: Applicability of RRM </w:t>
      </w:r>
      <w:r w:rsidR="003B48B2" w:rsidRPr="00A564B4">
        <w:t xml:space="preserve">conformance </w:t>
      </w:r>
      <w:r w:rsidRPr="00A564B4">
        <w:t>test</w:t>
      </w:r>
      <w:r w:rsidR="003B48B2" w:rsidRPr="00A564B4">
        <w:t xml:space="preserve"> cases</w:t>
      </w:r>
      <w:r w:rsidR="00FA7572" w:rsidRPr="00A564B4">
        <w:t>, ref. TS 36.521-3 [2]</w:t>
      </w:r>
    </w:p>
    <w:p w14:paraId="67FFE409" w14:textId="77777777" w:rsidR="00F0519D" w:rsidRPr="00A564B4" w:rsidRDefault="008718D8" w:rsidP="008718D8">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8"/>
        <w:gridCol w:w="817"/>
        <w:gridCol w:w="116"/>
        <w:gridCol w:w="2844"/>
        <w:gridCol w:w="118"/>
        <w:gridCol w:w="710"/>
        <w:gridCol w:w="18"/>
        <w:gridCol w:w="38"/>
        <w:gridCol w:w="62"/>
        <w:gridCol w:w="1157"/>
        <w:gridCol w:w="57"/>
        <w:gridCol w:w="60"/>
        <w:gridCol w:w="2354"/>
        <w:gridCol w:w="26"/>
        <w:gridCol w:w="93"/>
        <w:gridCol w:w="1549"/>
        <w:gridCol w:w="11"/>
        <w:gridCol w:w="108"/>
        <w:gridCol w:w="1576"/>
        <w:gridCol w:w="12"/>
        <w:gridCol w:w="116"/>
        <w:gridCol w:w="1589"/>
        <w:gridCol w:w="116"/>
        <w:gridCol w:w="27"/>
      </w:tblGrid>
      <w:tr w:rsidR="00C768F5" w:rsidRPr="00A564B4" w14:paraId="06799109" w14:textId="77777777" w:rsidTr="006C32D2">
        <w:trPr>
          <w:gridAfter w:val="2"/>
          <w:wAfter w:w="143" w:type="dxa"/>
          <w:cantSplit/>
          <w:tblHeader/>
          <w:jc w:val="center"/>
        </w:trPr>
        <w:tc>
          <w:tcPr>
            <w:tcW w:w="929" w:type="dxa"/>
            <w:gridSpan w:val="3"/>
            <w:tcBorders>
              <w:bottom w:val="nil"/>
            </w:tcBorders>
          </w:tcPr>
          <w:p w14:paraId="5EDC0BD4" w14:textId="77777777" w:rsidR="00C768F5" w:rsidRPr="00A564B4" w:rsidRDefault="00C768F5" w:rsidP="005203CA">
            <w:pPr>
              <w:pStyle w:val="TAH"/>
              <w:rPr>
                <w:lang w:eastAsia="en-US"/>
              </w:rPr>
            </w:pPr>
            <w:r w:rsidRPr="00A564B4">
              <w:rPr>
                <w:lang w:eastAsia="en-US"/>
              </w:rPr>
              <w:t>Clause</w:t>
            </w:r>
          </w:p>
        </w:tc>
        <w:tc>
          <w:tcPr>
            <w:tcW w:w="2960" w:type="dxa"/>
            <w:gridSpan w:val="2"/>
            <w:tcBorders>
              <w:bottom w:val="nil"/>
            </w:tcBorders>
          </w:tcPr>
          <w:p w14:paraId="3ABEA6B2" w14:textId="77777777" w:rsidR="00C768F5" w:rsidRPr="00A564B4" w:rsidRDefault="00C768F5" w:rsidP="005203CA">
            <w:pPr>
              <w:pStyle w:val="TAH"/>
              <w:rPr>
                <w:lang w:eastAsia="en-US"/>
              </w:rPr>
            </w:pPr>
            <w:r w:rsidRPr="00A564B4">
              <w:rPr>
                <w:lang w:eastAsia="en-US"/>
              </w:rPr>
              <w:t>Title</w:t>
            </w:r>
          </w:p>
        </w:tc>
        <w:tc>
          <w:tcPr>
            <w:tcW w:w="828" w:type="dxa"/>
            <w:gridSpan w:val="2"/>
            <w:tcBorders>
              <w:bottom w:val="nil"/>
            </w:tcBorders>
          </w:tcPr>
          <w:p w14:paraId="3F0DDCF8" w14:textId="77777777" w:rsidR="00C768F5" w:rsidRPr="00A564B4" w:rsidRDefault="00C768F5" w:rsidP="005203CA">
            <w:pPr>
              <w:pStyle w:val="TAH"/>
              <w:rPr>
                <w:lang w:eastAsia="en-US"/>
              </w:rPr>
            </w:pPr>
            <w:r w:rsidRPr="00A564B4">
              <w:rPr>
                <w:lang w:eastAsia="en-US"/>
              </w:rPr>
              <w:t>Release</w:t>
            </w:r>
          </w:p>
        </w:tc>
        <w:tc>
          <w:tcPr>
            <w:tcW w:w="3746" w:type="dxa"/>
            <w:gridSpan w:val="7"/>
            <w:tcBorders>
              <w:bottom w:val="single" w:sz="6" w:space="0" w:color="auto"/>
            </w:tcBorders>
          </w:tcPr>
          <w:p w14:paraId="11E2FBED" w14:textId="77777777" w:rsidR="00C768F5" w:rsidRPr="00A564B4" w:rsidRDefault="00C768F5" w:rsidP="005203CA">
            <w:pPr>
              <w:pStyle w:val="TAH"/>
              <w:rPr>
                <w:lang w:eastAsia="en-US"/>
              </w:rPr>
            </w:pPr>
            <w:r w:rsidRPr="00A564B4">
              <w:rPr>
                <w:lang w:eastAsia="en-US"/>
              </w:rPr>
              <w:t>Applicability</w:t>
            </w:r>
          </w:p>
        </w:tc>
        <w:tc>
          <w:tcPr>
            <w:tcW w:w="5080" w:type="dxa"/>
            <w:gridSpan w:val="9"/>
            <w:tcBorders>
              <w:left w:val="nil"/>
              <w:bottom w:val="single" w:sz="6" w:space="0" w:color="auto"/>
            </w:tcBorders>
          </w:tcPr>
          <w:p w14:paraId="4BE760CE" w14:textId="77777777" w:rsidR="00C768F5" w:rsidRPr="00A564B4" w:rsidRDefault="00C768F5" w:rsidP="005203CA">
            <w:pPr>
              <w:pStyle w:val="TAH"/>
              <w:rPr>
                <w:lang w:eastAsia="en-US"/>
              </w:rPr>
            </w:pPr>
            <w:r w:rsidRPr="00A564B4">
              <w:rPr>
                <w:lang w:eastAsia="en-US"/>
              </w:rPr>
              <w:t>Additional Information</w:t>
            </w:r>
          </w:p>
        </w:tc>
      </w:tr>
      <w:tr w:rsidR="00C768F5" w:rsidRPr="00A564B4" w14:paraId="7E6B16B1" w14:textId="77777777" w:rsidTr="006C32D2">
        <w:trPr>
          <w:gridAfter w:val="2"/>
          <w:wAfter w:w="143" w:type="dxa"/>
          <w:cantSplit/>
          <w:tblHeader/>
          <w:jc w:val="center"/>
        </w:trPr>
        <w:tc>
          <w:tcPr>
            <w:tcW w:w="929" w:type="dxa"/>
            <w:gridSpan w:val="3"/>
            <w:tcBorders>
              <w:top w:val="nil"/>
              <w:bottom w:val="nil"/>
            </w:tcBorders>
          </w:tcPr>
          <w:p w14:paraId="00BDC3B7" w14:textId="77777777" w:rsidR="00C768F5" w:rsidRPr="00A564B4" w:rsidRDefault="00C768F5" w:rsidP="00F0519D">
            <w:pPr>
              <w:pStyle w:val="TAH"/>
              <w:rPr>
                <w:sz w:val="16"/>
                <w:szCs w:val="16"/>
                <w:lang w:eastAsia="en-US"/>
              </w:rPr>
            </w:pPr>
          </w:p>
        </w:tc>
        <w:tc>
          <w:tcPr>
            <w:tcW w:w="2960" w:type="dxa"/>
            <w:gridSpan w:val="2"/>
            <w:tcBorders>
              <w:top w:val="nil"/>
              <w:bottom w:val="nil"/>
            </w:tcBorders>
          </w:tcPr>
          <w:p w14:paraId="0B09F4DD" w14:textId="77777777" w:rsidR="00C768F5" w:rsidRPr="00A564B4" w:rsidRDefault="00C768F5" w:rsidP="00F0519D">
            <w:pPr>
              <w:pStyle w:val="TAH"/>
              <w:rPr>
                <w:sz w:val="16"/>
                <w:szCs w:val="16"/>
                <w:lang w:eastAsia="en-US"/>
              </w:rPr>
            </w:pPr>
          </w:p>
        </w:tc>
        <w:tc>
          <w:tcPr>
            <w:tcW w:w="828" w:type="dxa"/>
            <w:gridSpan w:val="2"/>
            <w:tcBorders>
              <w:top w:val="nil"/>
              <w:bottom w:val="nil"/>
            </w:tcBorders>
          </w:tcPr>
          <w:p w14:paraId="18036A4D" w14:textId="77777777" w:rsidR="00C768F5" w:rsidRPr="00A564B4" w:rsidRDefault="00C768F5" w:rsidP="00F0519D">
            <w:pPr>
              <w:pStyle w:val="TAH"/>
              <w:rPr>
                <w:sz w:val="16"/>
                <w:szCs w:val="16"/>
                <w:lang w:eastAsia="en-US"/>
              </w:rPr>
            </w:pPr>
          </w:p>
        </w:tc>
        <w:tc>
          <w:tcPr>
            <w:tcW w:w="1275" w:type="dxa"/>
            <w:gridSpan w:val="4"/>
            <w:tcBorders>
              <w:top w:val="single" w:sz="6" w:space="0" w:color="auto"/>
              <w:bottom w:val="nil"/>
            </w:tcBorders>
          </w:tcPr>
          <w:p w14:paraId="5611CACD" w14:textId="77777777" w:rsidR="00C768F5" w:rsidRPr="00A564B4" w:rsidRDefault="00C768F5" w:rsidP="00A752BD">
            <w:pPr>
              <w:pStyle w:val="TAH"/>
              <w:rPr>
                <w:lang w:eastAsia="en-US"/>
              </w:rPr>
            </w:pPr>
            <w:r w:rsidRPr="00A564B4">
              <w:rPr>
                <w:lang w:eastAsia="en-US"/>
              </w:rPr>
              <w:t>Condition</w:t>
            </w:r>
          </w:p>
        </w:tc>
        <w:tc>
          <w:tcPr>
            <w:tcW w:w="2471" w:type="dxa"/>
            <w:gridSpan w:val="3"/>
            <w:tcBorders>
              <w:top w:val="single" w:sz="6" w:space="0" w:color="auto"/>
              <w:bottom w:val="nil"/>
            </w:tcBorders>
          </w:tcPr>
          <w:p w14:paraId="039DECDC" w14:textId="77777777" w:rsidR="00C768F5" w:rsidRPr="00A564B4" w:rsidRDefault="00C768F5" w:rsidP="00A752BD">
            <w:pPr>
              <w:pStyle w:val="TAH"/>
              <w:rPr>
                <w:lang w:eastAsia="en-US"/>
              </w:rPr>
            </w:pPr>
            <w:r w:rsidRPr="00A564B4">
              <w:rPr>
                <w:lang w:eastAsia="en-US"/>
              </w:rPr>
              <w:t>Comments</w:t>
            </w:r>
          </w:p>
        </w:tc>
        <w:tc>
          <w:tcPr>
            <w:tcW w:w="1668" w:type="dxa"/>
            <w:gridSpan w:val="3"/>
            <w:tcBorders>
              <w:top w:val="single" w:sz="6" w:space="0" w:color="auto"/>
              <w:bottom w:val="nil"/>
            </w:tcBorders>
          </w:tcPr>
          <w:p w14:paraId="5C946F90" w14:textId="77777777" w:rsidR="00C768F5" w:rsidRPr="00A564B4" w:rsidRDefault="00C768F5" w:rsidP="00631E02">
            <w:pPr>
              <w:pStyle w:val="TAH"/>
              <w:rPr>
                <w:lang w:eastAsia="en-US"/>
              </w:rPr>
            </w:pPr>
            <w:r w:rsidRPr="00A564B4">
              <w:rPr>
                <w:lang w:eastAsia="en-US"/>
              </w:rPr>
              <w:t>Number of TC Executions</w:t>
            </w:r>
          </w:p>
        </w:tc>
        <w:tc>
          <w:tcPr>
            <w:tcW w:w="1695" w:type="dxa"/>
            <w:gridSpan w:val="3"/>
            <w:tcBorders>
              <w:top w:val="single" w:sz="6" w:space="0" w:color="auto"/>
              <w:bottom w:val="nil"/>
            </w:tcBorders>
          </w:tcPr>
          <w:p w14:paraId="4588D7A1" w14:textId="77777777" w:rsidR="00C768F5" w:rsidRPr="00A564B4" w:rsidRDefault="00C768F5" w:rsidP="00631E02">
            <w:pPr>
              <w:pStyle w:val="TAH"/>
              <w:rPr>
                <w:lang w:eastAsia="en-US"/>
              </w:rPr>
            </w:pPr>
            <w:r w:rsidRPr="00A564B4">
              <w:rPr>
                <w:lang w:eastAsia="zh-CN"/>
              </w:rPr>
              <w:t>Release on other RAT</w:t>
            </w:r>
          </w:p>
        </w:tc>
        <w:tc>
          <w:tcPr>
            <w:tcW w:w="1717" w:type="dxa"/>
            <w:gridSpan w:val="3"/>
            <w:tcBorders>
              <w:top w:val="single" w:sz="6" w:space="0" w:color="auto"/>
              <w:bottom w:val="nil"/>
            </w:tcBorders>
          </w:tcPr>
          <w:p w14:paraId="2DC5200B" w14:textId="77777777" w:rsidR="00C768F5" w:rsidRPr="00A564B4" w:rsidRDefault="00C768F5" w:rsidP="00631E02">
            <w:pPr>
              <w:pStyle w:val="TAH"/>
              <w:rPr>
                <w:lang w:eastAsia="zh-CN"/>
              </w:rPr>
            </w:pPr>
            <w:r w:rsidRPr="00A564B4">
              <w:rPr>
                <w:lang w:eastAsia="zh-CN"/>
              </w:rPr>
              <w:t>Branch</w:t>
            </w:r>
          </w:p>
        </w:tc>
      </w:tr>
      <w:tr w:rsidR="00C768F5" w:rsidRPr="00A564B4" w14:paraId="3227D21E" w14:textId="77777777" w:rsidTr="006C32D2">
        <w:trPr>
          <w:gridAfter w:val="2"/>
          <w:wAfter w:w="143" w:type="dxa"/>
          <w:cantSplit/>
          <w:jc w:val="center"/>
        </w:trPr>
        <w:tc>
          <w:tcPr>
            <w:tcW w:w="11826" w:type="dxa"/>
            <w:gridSpan w:val="20"/>
            <w:shd w:val="pct10" w:color="auto" w:fill="FFFFFF"/>
          </w:tcPr>
          <w:p w14:paraId="6D527630" w14:textId="77777777" w:rsidR="00C768F5" w:rsidRPr="00A564B4" w:rsidRDefault="00C768F5" w:rsidP="00A752BD">
            <w:pPr>
              <w:pStyle w:val="TAL"/>
              <w:rPr>
                <w:b/>
                <w:lang w:eastAsia="en-US"/>
              </w:rPr>
            </w:pPr>
            <w:r w:rsidRPr="00A564B4">
              <w:rPr>
                <w:b/>
                <w:lang w:eastAsia="en-US"/>
              </w:rPr>
              <w:t>E-UTRAN RRC_IDLE State Mobility</w:t>
            </w:r>
          </w:p>
        </w:tc>
        <w:tc>
          <w:tcPr>
            <w:tcW w:w="1717" w:type="dxa"/>
            <w:gridSpan w:val="3"/>
            <w:shd w:val="pct10" w:color="auto" w:fill="FFFFFF"/>
          </w:tcPr>
          <w:p w14:paraId="0F8D133D" w14:textId="77777777" w:rsidR="00C768F5" w:rsidRPr="00A564B4" w:rsidRDefault="00C768F5" w:rsidP="00A752BD">
            <w:pPr>
              <w:pStyle w:val="TAL"/>
              <w:rPr>
                <w:b/>
                <w:lang w:eastAsia="en-US"/>
              </w:rPr>
            </w:pPr>
          </w:p>
        </w:tc>
      </w:tr>
      <w:tr w:rsidR="00C768F5" w:rsidRPr="00A564B4" w14:paraId="09618907" w14:textId="77777777" w:rsidTr="006C32D2">
        <w:trPr>
          <w:gridAfter w:val="2"/>
          <w:wAfter w:w="143" w:type="dxa"/>
          <w:cantSplit/>
          <w:jc w:val="center"/>
        </w:trPr>
        <w:tc>
          <w:tcPr>
            <w:tcW w:w="929" w:type="dxa"/>
            <w:gridSpan w:val="3"/>
            <w:tcBorders>
              <w:bottom w:val="single" w:sz="6" w:space="0" w:color="auto"/>
            </w:tcBorders>
          </w:tcPr>
          <w:p w14:paraId="3CB4A343" w14:textId="77777777" w:rsidR="00C768F5" w:rsidRPr="00A564B4" w:rsidRDefault="00C768F5" w:rsidP="00A752BD">
            <w:pPr>
              <w:pStyle w:val="TAL"/>
              <w:rPr>
                <w:lang w:eastAsia="en-US"/>
              </w:rPr>
            </w:pPr>
            <w:r w:rsidRPr="00A564B4">
              <w:rPr>
                <w:lang w:eastAsia="en-US"/>
              </w:rPr>
              <w:t>4.2.1</w:t>
            </w:r>
          </w:p>
        </w:tc>
        <w:tc>
          <w:tcPr>
            <w:tcW w:w="2960" w:type="dxa"/>
            <w:gridSpan w:val="2"/>
            <w:tcBorders>
              <w:bottom w:val="single" w:sz="6" w:space="0" w:color="auto"/>
            </w:tcBorders>
          </w:tcPr>
          <w:p w14:paraId="78E81D6C" w14:textId="77777777" w:rsidR="00C768F5" w:rsidRPr="00A564B4" w:rsidRDefault="00C768F5" w:rsidP="00A752BD">
            <w:pPr>
              <w:pStyle w:val="TAL"/>
              <w:rPr>
                <w:lang w:eastAsia="en-US"/>
              </w:rPr>
            </w:pPr>
            <w:r w:rsidRPr="00A564B4">
              <w:rPr>
                <w:lang w:eastAsia="en-US"/>
              </w:rPr>
              <w:t>E-UTRAN FDD - FDD cell re-selection intra frequency case</w:t>
            </w:r>
          </w:p>
        </w:tc>
        <w:tc>
          <w:tcPr>
            <w:tcW w:w="828" w:type="dxa"/>
            <w:gridSpan w:val="2"/>
            <w:tcBorders>
              <w:bottom w:val="single" w:sz="6" w:space="0" w:color="auto"/>
            </w:tcBorders>
          </w:tcPr>
          <w:p w14:paraId="7BBDC1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9B542B6"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9CD19A7"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C5E1E31" w14:textId="77777777" w:rsidR="00C768F5" w:rsidRPr="00A564B4" w:rsidRDefault="00C768F5" w:rsidP="00A752BD">
            <w:pPr>
              <w:pStyle w:val="TAL"/>
              <w:rPr>
                <w:lang w:eastAsia="en-US"/>
              </w:rPr>
            </w:pPr>
          </w:p>
        </w:tc>
        <w:tc>
          <w:tcPr>
            <w:tcW w:w="1695" w:type="dxa"/>
            <w:gridSpan w:val="3"/>
            <w:shd w:val="clear" w:color="auto" w:fill="auto"/>
          </w:tcPr>
          <w:p w14:paraId="51B927D3" w14:textId="77777777" w:rsidR="00C768F5" w:rsidRPr="00A564B4" w:rsidRDefault="00C768F5" w:rsidP="00A752BD">
            <w:pPr>
              <w:pStyle w:val="TAL"/>
              <w:rPr>
                <w:lang w:eastAsia="en-US"/>
              </w:rPr>
            </w:pPr>
          </w:p>
        </w:tc>
        <w:tc>
          <w:tcPr>
            <w:tcW w:w="1717" w:type="dxa"/>
            <w:gridSpan w:val="3"/>
          </w:tcPr>
          <w:p w14:paraId="4739A45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89186BE" w14:textId="77777777" w:rsidTr="006C32D2">
        <w:trPr>
          <w:gridAfter w:val="2"/>
          <w:wAfter w:w="143" w:type="dxa"/>
          <w:cantSplit/>
          <w:jc w:val="center"/>
        </w:trPr>
        <w:tc>
          <w:tcPr>
            <w:tcW w:w="929" w:type="dxa"/>
            <w:gridSpan w:val="3"/>
            <w:tcBorders>
              <w:bottom w:val="single" w:sz="6" w:space="0" w:color="auto"/>
            </w:tcBorders>
          </w:tcPr>
          <w:p w14:paraId="7DD27D99" w14:textId="77777777" w:rsidR="00C768F5" w:rsidRPr="00A564B4" w:rsidRDefault="00C768F5" w:rsidP="00A752BD">
            <w:pPr>
              <w:pStyle w:val="TAL"/>
              <w:rPr>
                <w:lang w:eastAsia="en-US"/>
              </w:rPr>
            </w:pPr>
            <w:r w:rsidRPr="00A564B4">
              <w:rPr>
                <w:lang w:eastAsia="en-US"/>
              </w:rPr>
              <w:t>4.2.2</w:t>
            </w:r>
          </w:p>
        </w:tc>
        <w:tc>
          <w:tcPr>
            <w:tcW w:w="2960" w:type="dxa"/>
            <w:gridSpan w:val="2"/>
            <w:tcBorders>
              <w:bottom w:val="single" w:sz="6" w:space="0" w:color="auto"/>
            </w:tcBorders>
          </w:tcPr>
          <w:p w14:paraId="0F294F4B" w14:textId="77777777" w:rsidR="00C768F5" w:rsidRPr="00A564B4" w:rsidRDefault="00C768F5" w:rsidP="00A752BD">
            <w:pPr>
              <w:pStyle w:val="TAL"/>
              <w:rPr>
                <w:lang w:eastAsia="en-US"/>
              </w:rPr>
            </w:pPr>
            <w:r w:rsidRPr="00A564B4">
              <w:rPr>
                <w:lang w:eastAsia="en-US"/>
              </w:rPr>
              <w:t>E-UTRAN TDD - TDD cell re-selection intra frequency case</w:t>
            </w:r>
          </w:p>
        </w:tc>
        <w:tc>
          <w:tcPr>
            <w:tcW w:w="828" w:type="dxa"/>
            <w:gridSpan w:val="2"/>
            <w:tcBorders>
              <w:bottom w:val="single" w:sz="6" w:space="0" w:color="auto"/>
            </w:tcBorders>
          </w:tcPr>
          <w:p w14:paraId="3ED3BBB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5BD4987E"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05EB0B25"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17371A" w14:textId="77777777" w:rsidR="00C768F5" w:rsidRPr="00A564B4" w:rsidRDefault="00C768F5" w:rsidP="00A752BD">
            <w:pPr>
              <w:pStyle w:val="TAL"/>
              <w:rPr>
                <w:lang w:eastAsia="en-US"/>
              </w:rPr>
            </w:pPr>
          </w:p>
        </w:tc>
        <w:tc>
          <w:tcPr>
            <w:tcW w:w="1695" w:type="dxa"/>
            <w:gridSpan w:val="3"/>
            <w:shd w:val="clear" w:color="auto" w:fill="auto"/>
          </w:tcPr>
          <w:p w14:paraId="06A99DD1" w14:textId="77777777" w:rsidR="00C768F5" w:rsidRPr="00A564B4" w:rsidRDefault="00C768F5" w:rsidP="00A752BD">
            <w:pPr>
              <w:pStyle w:val="TAL"/>
              <w:rPr>
                <w:lang w:eastAsia="en-US"/>
              </w:rPr>
            </w:pPr>
          </w:p>
        </w:tc>
        <w:tc>
          <w:tcPr>
            <w:tcW w:w="1717" w:type="dxa"/>
            <w:gridSpan w:val="3"/>
          </w:tcPr>
          <w:p w14:paraId="34180556"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70FE66A" w14:textId="77777777" w:rsidTr="006C32D2">
        <w:trPr>
          <w:gridAfter w:val="2"/>
          <w:wAfter w:w="143" w:type="dxa"/>
          <w:cantSplit/>
          <w:jc w:val="center"/>
        </w:trPr>
        <w:tc>
          <w:tcPr>
            <w:tcW w:w="929" w:type="dxa"/>
            <w:gridSpan w:val="3"/>
            <w:tcBorders>
              <w:bottom w:val="single" w:sz="6" w:space="0" w:color="auto"/>
            </w:tcBorders>
          </w:tcPr>
          <w:p w14:paraId="21EAD9FA" w14:textId="77777777" w:rsidR="00C768F5" w:rsidRPr="00A564B4" w:rsidRDefault="00C768F5" w:rsidP="00A752BD">
            <w:pPr>
              <w:pStyle w:val="TAL"/>
              <w:rPr>
                <w:lang w:eastAsia="en-US"/>
              </w:rPr>
            </w:pPr>
            <w:r w:rsidRPr="00A564B4">
              <w:rPr>
                <w:lang w:eastAsia="en-US"/>
              </w:rPr>
              <w:t>4.2.3</w:t>
            </w:r>
          </w:p>
        </w:tc>
        <w:tc>
          <w:tcPr>
            <w:tcW w:w="2960" w:type="dxa"/>
            <w:gridSpan w:val="2"/>
            <w:tcBorders>
              <w:bottom w:val="single" w:sz="6" w:space="0" w:color="auto"/>
            </w:tcBorders>
          </w:tcPr>
          <w:p w14:paraId="49B91314" w14:textId="77777777" w:rsidR="00C768F5" w:rsidRPr="00A564B4" w:rsidRDefault="00C768F5" w:rsidP="00A752BD">
            <w:pPr>
              <w:pStyle w:val="TAL"/>
              <w:rPr>
                <w:lang w:eastAsia="en-US"/>
              </w:rPr>
            </w:pPr>
            <w:r w:rsidRPr="00A564B4">
              <w:rPr>
                <w:lang w:eastAsia="en-US"/>
              </w:rPr>
              <w:t>E-UTRAN FDD - FDD cell re-selection inter frequency case</w:t>
            </w:r>
          </w:p>
        </w:tc>
        <w:tc>
          <w:tcPr>
            <w:tcW w:w="828" w:type="dxa"/>
            <w:gridSpan w:val="2"/>
            <w:tcBorders>
              <w:bottom w:val="single" w:sz="6" w:space="0" w:color="auto"/>
            </w:tcBorders>
          </w:tcPr>
          <w:p w14:paraId="5C1DB62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AE14EAD"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30944D9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4726929" w14:textId="77777777" w:rsidR="00C768F5" w:rsidRPr="00A564B4" w:rsidRDefault="00C768F5" w:rsidP="00A752BD">
            <w:pPr>
              <w:pStyle w:val="TAL"/>
              <w:rPr>
                <w:lang w:eastAsia="en-US"/>
              </w:rPr>
            </w:pPr>
          </w:p>
        </w:tc>
        <w:tc>
          <w:tcPr>
            <w:tcW w:w="1695" w:type="dxa"/>
            <w:gridSpan w:val="3"/>
            <w:shd w:val="clear" w:color="auto" w:fill="auto"/>
          </w:tcPr>
          <w:p w14:paraId="74391DA9" w14:textId="77777777" w:rsidR="00C768F5" w:rsidRPr="00A564B4" w:rsidRDefault="00C768F5" w:rsidP="00A752BD">
            <w:pPr>
              <w:pStyle w:val="TAL"/>
              <w:rPr>
                <w:lang w:eastAsia="en-US"/>
              </w:rPr>
            </w:pPr>
          </w:p>
        </w:tc>
        <w:tc>
          <w:tcPr>
            <w:tcW w:w="1717" w:type="dxa"/>
            <w:gridSpan w:val="3"/>
          </w:tcPr>
          <w:p w14:paraId="4E33DF72"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4B5C373" w14:textId="77777777" w:rsidTr="006C32D2">
        <w:trPr>
          <w:gridAfter w:val="2"/>
          <w:wAfter w:w="143" w:type="dxa"/>
          <w:cantSplit/>
          <w:jc w:val="center"/>
        </w:trPr>
        <w:tc>
          <w:tcPr>
            <w:tcW w:w="929" w:type="dxa"/>
            <w:gridSpan w:val="3"/>
            <w:tcBorders>
              <w:bottom w:val="single" w:sz="6" w:space="0" w:color="auto"/>
            </w:tcBorders>
          </w:tcPr>
          <w:p w14:paraId="78074DB7" w14:textId="77777777" w:rsidR="00C768F5" w:rsidRPr="00A564B4" w:rsidRDefault="00C768F5" w:rsidP="00A752BD">
            <w:pPr>
              <w:pStyle w:val="TAL"/>
              <w:rPr>
                <w:lang w:eastAsia="en-US"/>
              </w:rPr>
            </w:pPr>
            <w:r w:rsidRPr="00A564B4">
              <w:rPr>
                <w:lang w:eastAsia="en-US"/>
              </w:rPr>
              <w:t>4.2.4</w:t>
            </w:r>
          </w:p>
        </w:tc>
        <w:tc>
          <w:tcPr>
            <w:tcW w:w="2960" w:type="dxa"/>
            <w:gridSpan w:val="2"/>
            <w:tcBorders>
              <w:bottom w:val="single" w:sz="6" w:space="0" w:color="auto"/>
            </w:tcBorders>
          </w:tcPr>
          <w:p w14:paraId="4B3D642F" w14:textId="77777777" w:rsidR="00C768F5" w:rsidRPr="00A564B4" w:rsidRDefault="00C768F5" w:rsidP="00A752BD">
            <w:pPr>
              <w:pStyle w:val="TAL"/>
              <w:rPr>
                <w:lang w:eastAsia="en-US"/>
              </w:rPr>
            </w:pPr>
            <w:r w:rsidRPr="00A564B4">
              <w:rPr>
                <w:lang w:eastAsia="en-US"/>
              </w:rPr>
              <w:t>E-UTRAN FDD - TDD cell re-selection inter frequency case</w:t>
            </w:r>
          </w:p>
        </w:tc>
        <w:tc>
          <w:tcPr>
            <w:tcW w:w="828" w:type="dxa"/>
            <w:gridSpan w:val="2"/>
            <w:tcBorders>
              <w:bottom w:val="single" w:sz="6" w:space="0" w:color="auto"/>
            </w:tcBorders>
          </w:tcPr>
          <w:p w14:paraId="0D393EE9"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82F3055" w14:textId="77777777" w:rsidR="00C768F5" w:rsidRPr="00A564B4" w:rsidRDefault="00C768F5" w:rsidP="00A752BD">
            <w:pPr>
              <w:pStyle w:val="TAL"/>
              <w:rPr>
                <w:lang w:eastAsia="en-US"/>
              </w:rPr>
            </w:pPr>
            <w:r w:rsidRPr="00A564B4">
              <w:rPr>
                <w:lang w:eastAsia="en-US"/>
              </w:rPr>
              <w:t>C03</w:t>
            </w:r>
          </w:p>
        </w:tc>
        <w:tc>
          <w:tcPr>
            <w:tcW w:w="2471" w:type="dxa"/>
            <w:gridSpan w:val="3"/>
            <w:tcBorders>
              <w:bottom w:val="single" w:sz="6" w:space="0" w:color="auto"/>
            </w:tcBorders>
          </w:tcPr>
          <w:p w14:paraId="755E15DA"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5793865" w14:textId="77777777" w:rsidR="00C768F5" w:rsidRPr="00A564B4" w:rsidRDefault="00C768F5" w:rsidP="00A752BD">
            <w:pPr>
              <w:pStyle w:val="TAL"/>
              <w:rPr>
                <w:lang w:eastAsia="en-US"/>
              </w:rPr>
            </w:pPr>
          </w:p>
        </w:tc>
        <w:tc>
          <w:tcPr>
            <w:tcW w:w="1695" w:type="dxa"/>
            <w:gridSpan w:val="3"/>
            <w:shd w:val="clear" w:color="auto" w:fill="auto"/>
          </w:tcPr>
          <w:p w14:paraId="06753943" w14:textId="77777777" w:rsidR="00C768F5" w:rsidRPr="00A564B4" w:rsidRDefault="00C768F5" w:rsidP="00A752BD">
            <w:pPr>
              <w:pStyle w:val="TAL"/>
              <w:rPr>
                <w:lang w:eastAsia="en-US"/>
              </w:rPr>
            </w:pPr>
          </w:p>
        </w:tc>
        <w:tc>
          <w:tcPr>
            <w:tcW w:w="1717" w:type="dxa"/>
            <w:gridSpan w:val="3"/>
          </w:tcPr>
          <w:p w14:paraId="5A226627"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85413E1" w14:textId="77777777" w:rsidTr="006C32D2">
        <w:trPr>
          <w:gridAfter w:val="2"/>
          <w:wAfter w:w="143" w:type="dxa"/>
          <w:cantSplit/>
          <w:jc w:val="center"/>
        </w:trPr>
        <w:tc>
          <w:tcPr>
            <w:tcW w:w="929" w:type="dxa"/>
            <w:gridSpan w:val="3"/>
            <w:tcBorders>
              <w:bottom w:val="single" w:sz="6" w:space="0" w:color="auto"/>
            </w:tcBorders>
          </w:tcPr>
          <w:p w14:paraId="7C181872" w14:textId="77777777" w:rsidR="00C768F5" w:rsidRPr="00A564B4" w:rsidRDefault="00C768F5" w:rsidP="00A752BD">
            <w:pPr>
              <w:pStyle w:val="TAL"/>
              <w:rPr>
                <w:lang w:eastAsia="en-US"/>
              </w:rPr>
            </w:pPr>
            <w:r w:rsidRPr="00A564B4">
              <w:rPr>
                <w:lang w:eastAsia="en-US"/>
              </w:rPr>
              <w:t>4.2.</w:t>
            </w:r>
            <w:r w:rsidRPr="00A564B4">
              <w:rPr>
                <w:lang w:eastAsia="zh-CN"/>
              </w:rPr>
              <w:t>5</w:t>
            </w:r>
          </w:p>
        </w:tc>
        <w:tc>
          <w:tcPr>
            <w:tcW w:w="2960" w:type="dxa"/>
            <w:gridSpan w:val="2"/>
            <w:tcBorders>
              <w:bottom w:val="single" w:sz="6" w:space="0" w:color="auto"/>
            </w:tcBorders>
          </w:tcPr>
          <w:p w14:paraId="436ECF6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FDD cell re-selection inter frequency case</w:t>
            </w:r>
          </w:p>
        </w:tc>
        <w:tc>
          <w:tcPr>
            <w:tcW w:w="828" w:type="dxa"/>
            <w:gridSpan w:val="2"/>
            <w:tcBorders>
              <w:bottom w:val="single" w:sz="6" w:space="0" w:color="auto"/>
            </w:tcBorders>
          </w:tcPr>
          <w:p w14:paraId="0D17F50B"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B20712C" w14:textId="77777777" w:rsidR="00C768F5" w:rsidRPr="00A564B4" w:rsidRDefault="00C768F5" w:rsidP="00A752BD">
            <w:pPr>
              <w:pStyle w:val="TAL"/>
              <w:rPr>
                <w:lang w:eastAsia="en-US"/>
              </w:rPr>
            </w:pPr>
            <w:r w:rsidRPr="00A564B4">
              <w:rPr>
                <w:lang w:eastAsia="zh-CN"/>
              </w:rPr>
              <w:t>C03</w:t>
            </w:r>
          </w:p>
        </w:tc>
        <w:tc>
          <w:tcPr>
            <w:tcW w:w="2471" w:type="dxa"/>
            <w:gridSpan w:val="3"/>
            <w:tcBorders>
              <w:bottom w:val="single" w:sz="6" w:space="0" w:color="auto"/>
            </w:tcBorders>
          </w:tcPr>
          <w:p w14:paraId="56A29E71"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7A53FD3" w14:textId="77777777" w:rsidR="00C768F5" w:rsidRPr="00A564B4" w:rsidRDefault="00C768F5" w:rsidP="00A752BD">
            <w:pPr>
              <w:pStyle w:val="TAL"/>
              <w:rPr>
                <w:lang w:eastAsia="en-US"/>
              </w:rPr>
            </w:pPr>
          </w:p>
        </w:tc>
        <w:tc>
          <w:tcPr>
            <w:tcW w:w="1695" w:type="dxa"/>
            <w:gridSpan w:val="3"/>
            <w:shd w:val="clear" w:color="auto" w:fill="auto"/>
          </w:tcPr>
          <w:p w14:paraId="598E5545" w14:textId="77777777" w:rsidR="00C768F5" w:rsidRPr="00A564B4" w:rsidRDefault="00C768F5" w:rsidP="00A752BD">
            <w:pPr>
              <w:pStyle w:val="TAL"/>
              <w:rPr>
                <w:lang w:eastAsia="en-US"/>
              </w:rPr>
            </w:pPr>
          </w:p>
        </w:tc>
        <w:tc>
          <w:tcPr>
            <w:tcW w:w="1717" w:type="dxa"/>
            <w:gridSpan w:val="3"/>
          </w:tcPr>
          <w:p w14:paraId="446A2D2E"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1E6693A" w14:textId="77777777" w:rsidTr="006C32D2">
        <w:trPr>
          <w:gridAfter w:val="2"/>
          <w:wAfter w:w="143" w:type="dxa"/>
          <w:cantSplit/>
          <w:jc w:val="center"/>
        </w:trPr>
        <w:tc>
          <w:tcPr>
            <w:tcW w:w="929" w:type="dxa"/>
            <w:gridSpan w:val="3"/>
            <w:tcBorders>
              <w:bottom w:val="single" w:sz="6" w:space="0" w:color="auto"/>
            </w:tcBorders>
          </w:tcPr>
          <w:p w14:paraId="0C8B743C" w14:textId="77777777" w:rsidR="00C768F5" w:rsidRPr="00A564B4" w:rsidRDefault="00C768F5" w:rsidP="00A752BD">
            <w:pPr>
              <w:pStyle w:val="TAL"/>
              <w:rPr>
                <w:lang w:eastAsia="en-US"/>
              </w:rPr>
            </w:pPr>
            <w:r w:rsidRPr="00A564B4">
              <w:rPr>
                <w:lang w:eastAsia="en-US"/>
              </w:rPr>
              <w:t>4.2.</w:t>
            </w:r>
            <w:r w:rsidRPr="00A564B4">
              <w:rPr>
                <w:lang w:eastAsia="zh-CN"/>
              </w:rPr>
              <w:t>6</w:t>
            </w:r>
          </w:p>
        </w:tc>
        <w:tc>
          <w:tcPr>
            <w:tcW w:w="2960" w:type="dxa"/>
            <w:gridSpan w:val="2"/>
            <w:tcBorders>
              <w:bottom w:val="single" w:sz="6" w:space="0" w:color="auto"/>
            </w:tcBorders>
          </w:tcPr>
          <w:p w14:paraId="5CF6DEF0" w14:textId="77777777" w:rsidR="00C768F5" w:rsidRPr="00A564B4" w:rsidRDefault="00C768F5" w:rsidP="00A752BD">
            <w:pPr>
              <w:pStyle w:val="TAL"/>
              <w:rPr>
                <w:lang w:eastAsia="en-US"/>
              </w:rPr>
            </w:pPr>
            <w:r w:rsidRPr="00A564B4">
              <w:rPr>
                <w:lang w:eastAsia="en-US"/>
              </w:rPr>
              <w:t>E-UTRA</w:t>
            </w:r>
            <w:r w:rsidRPr="00A564B4">
              <w:rPr>
                <w:bCs/>
                <w:lang w:eastAsia="en-US"/>
              </w:rPr>
              <w:t>N</w:t>
            </w:r>
            <w:r w:rsidRPr="00A564B4">
              <w:rPr>
                <w:lang w:eastAsia="en-US"/>
              </w:rPr>
              <w:t xml:space="preserve"> TDD - TDD </w:t>
            </w:r>
            <w:r w:rsidRPr="00A564B4">
              <w:rPr>
                <w:bCs/>
                <w:lang w:eastAsia="en-US"/>
              </w:rPr>
              <w:t>cell re-selection i</w:t>
            </w:r>
            <w:r w:rsidRPr="00A564B4">
              <w:rPr>
                <w:lang w:eastAsia="en-US"/>
              </w:rPr>
              <w:t>nter frequency case</w:t>
            </w:r>
          </w:p>
        </w:tc>
        <w:tc>
          <w:tcPr>
            <w:tcW w:w="828" w:type="dxa"/>
            <w:gridSpan w:val="2"/>
            <w:tcBorders>
              <w:bottom w:val="single" w:sz="6" w:space="0" w:color="auto"/>
            </w:tcBorders>
          </w:tcPr>
          <w:p w14:paraId="05D37F6C"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1DCC0ABC" w14:textId="77777777" w:rsidR="00C768F5" w:rsidRPr="00A564B4" w:rsidRDefault="00C768F5" w:rsidP="00A752BD">
            <w:pPr>
              <w:pStyle w:val="TAL"/>
              <w:rPr>
                <w:lang w:eastAsia="en-US"/>
              </w:rPr>
            </w:pPr>
            <w:r w:rsidRPr="00A564B4">
              <w:rPr>
                <w:lang w:eastAsia="zh-CN"/>
              </w:rPr>
              <w:t>C02</w:t>
            </w:r>
          </w:p>
        </w:tc>
        <w:tc>
          <w:tcPr>
            <w:tcW w:w="2471" w:type="dxa"/>
            <w:gridSpan w:val="3"/>
            <w:tcBorders>
              <w:bottom w:val="single" w:sz="6" w:space="0" w:color="auto"/>
            </w:tcBorders>
          </w:tcPr>
          <w:p w14:paraId="37C48020"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08741D73" w14:textId="77777777" w:rsidR="00C768F5" w:rsidRPr="00A564B4" w:rsidRDefault="00C768F5" w:rsidP="00A752BD">
            <w:pPr>
              <w:pStyle w:val="TAL"/>
              <w:rPr>
                <w:lang w:eastAsia="en-US"/>
              </w:rPr>
            </w:pPr>
          </w:p>
        </w:tc>
        <w:tc>
          <w:tcPr>
            <w:tcW w:w="1695" w:type="dxa"/>
            <w:gridSpan w:val="3"/>
            <w:shd w:val="clear" w:color="auto" w:fill="auto"/>
          </w:tcPr>
          <w:p w14:paraId="699A85BD" w14:textId="77777777" w:rsidR="00C768F5" w:rsidRPr="00A564B4" w:rsidRDefault="00C768F5" w:rsidP="00A752BD">
            <w:pPr>
              <w:pStyle w:val="TAL"/>
              <w:rPr>
                <w:lang w:eastAsia="en-US"/>
              </w:rPr>
            </w:pPr>
          </w:p>
        </w:tc>
        <w:tc>
          <w:tcPr>
            <w:tcW w:w="1717" w:type="dxa"/>
            <w:gridSpan w:val="3"/>
          </w:tcPr>
          <w:p w14:paraId="6809900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4F7C6E9E" w14:textId="77777777" w:rsidTr="006C32D2">
        <w:trPr>
          <w:gridAfter w:val="2"/>
          <w:wAfter w:w="143" w:type="dxa"/>
          <w:cantSplit/>
          <w:jc w:val="center"/>
        </w:trPr>
        <w:tc>
          <w:tcPr>
            <w:tcW w:w="929" w:type="dxa"/>
            <w:gridSpan w:val="3"/>
            <w:tcBorders>
              <w:bottom w:val="single" w:sz="6" w:space="0" w:color="auto"/>
            </w:tcBorders>
          </w:tcPr>
          <w:p w14:paraId="0F5FC15F" w14:textId="77777777" w:rsidR="00C768F5" w:rsidRPr="00A564B4" w:rsidRDefault="00C768F5" w:rsidP="00A752BD">
            <w:pPr>
              <w:pStyle w:val="TAL"/>
              <w:rPr>
                <w:lang w:eastAsia="en-US"/>
              </w:rPr>
            </w:pPr>
            <w:r w:rsidRPr="00A564B4">
              <w:rPr>
                <w:lang w:eastAsia="en-US"/>
              </w:rPr>
              <w:t>4.2.7</w:t>
            </w:r>
          </w:p>
        </w:tc>
        <w:tc>
          <w:tcPr>
            <w:tcW w:w="2960" w:type="dxa"/>
            <w:gridSpan w:val="2"/>
            <w:tcBorders>
              <w:bottom w:val="single" w:sz="6" w:space="0" w:color="auto"/>
            </w:tcBorders>
          </w:tcPr>
          <w:p w14:paraId="678A112E" w14:textId="77777777" w:rsidR="00C768F5" w:rsidRPr="00A564B4" w:rsidRDefault="00C768F5" w:rsidP="00A752BD">
            <w:pPr>
              <w:pStyle w:val="TAL"/>
              <w:rPr>
                <w:lang w:eastAsia="en-US"/>
              </w:rPr>
            </w:pPr>
            <w:r w:rsidRPr="00A564B4">
              <w:rPr>
                <w:bCs/>
                <w:lang w:eastAsia="en-US"/>
              </w:rPr>
              <w:t>E-UTRAN FDD - FDD Inter frequency case in the existence of non-allowed CSG cell</w:t>
            </w:r>
          </w:p>
        </w:tc>
        <w:tc>
          <w:tcPr>
            <w:tcW w:w="828" w:type="dxa"/>
            <w:gridSpan w:val="2"/>
            <w:tcBorders>
              <w:bottom w:val="single" w:sz="6" w:space="0" w:color="auto"/>
            </w:tcBorders>
          </w:tcPr>
          <w:p w14:paraId="36C21057"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4DF9B265"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F3DAFE5"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C91D0E9" w14:textId="77777777" w:rsidR="00C768F5" w:rsidRPr="00A564B4" w:rsidRDefault="00C768F5" w:rsidP="00A752BD">
            <w:pPr>
              <w:pStyle w:val="TAL"/>
              <w:rPr>
                <w:lang w:eastAsia="en-US"/>
              </w:rPr>
            </w:pPr>
          </w:p>
        </w:tc>
        <w:tc>
          <w:tcPr>
            <w:tcW w:w="1695" w:type="dxa"/>
            <w:gridSpan w:val="3"/>
            <w:shd w:val="clear" w:color="auto" w:fill="auto"/>
          </w:tcPr>
          <w:p w14:paraId="01086A11" w14:textId="77777777" w:rsidR="00C768F5" w:rsidRPr="00A564B4" w:rsidRDefault="00C768F5" w:rsidP="00A752BD">
            <w:pPr>
              <w:pStyle w:val="TAL"/>
              <w:rPr>
                <w:lang w:eastAsia="en-US"/>
              </w:rPr>
            </w:pPr>
          </w:p>
        </w:tc>
        <w:tc>
          <w:tcPr>
            <w:tcW w:w="1717" w:type="dxa"/>
            <w:gridSpan w:val="3"/>
          </w:tcPr>
          <w:p w14:paraId="3AD9C58C"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18B02D8" w14:textId="77777777" w:rsidTr="006C32D2">
        <w:trPr>
          <w:gridAfter w:val="2"/>
          <w:wAfter w:w="143" w:type="dxa"/>
          <w:cantSplit/>
          <w:jc w:val="center"/>
        </w:trPr>
        <w:tc>
          <w:tcPr>
            <w:tcW w:w="929" w:type="dxa"/>
            <w:gridSpan w:val="3"/>
            <w:tcBorders>
              <w:bottom w:val="single" w:sz="6" w:space="0" w:color="auto"/>
            </w:tcBorders>
          </w:tcPr>
          <w:p w14:paraId="73AC71C5" w14:textId="77777777" w:rsidR="00C768F5" w:rsidRPr="00A564B4" w:rsidRDefault="00C768F5" w:rsidP="00A752BD">
            <w:pPr>
              <w:pStyle w:val="TAL"/>
              <w:rPr>
                <w:lang w:eastAsia="en-US"/>
              </w:rPr>
            </w:pPr>
            <w:r w:rsidRPr="00A564B4">
              <w:rPr>
                <w:lang w:eastAsia="en-US"/>
              </w:rPr>
              <w:t>4.2.8</w:t>
            </w:r>
          </w:p>
        </w:tc>
        <w:tc>
          <w:tcPr>
            <w:tcW w:w="2960" w:type="dxa"/>
            <w:gridSpan w:val="2"/>
            <w:tcBorders>
              <w:bottom w:val="single" w:sz="6" w:space="0" w:color="auto"/>
            </w:tcBorders>
          </w:tcPr>
          <w:p w14:paraId="3995929F" w14:textId="77777777" w:rsidR="00C768F5" w:rsidRPr="00A564B4" w:rsidRDefault="00C768F5" w:rsidP="00A752BD">
            <w:pPr>
              <w:pStyle w:val="TAL"/>
              <w:rPr>
                <w:lang w:eastAsia="en-US"/>
              </w:rPr>
            </w:pPr>
            <w:r w:rsidRPr="00A564B4">
              <w:rPr>
                <w:bCs/>
                <w:lang w:eastAsia="en-US"/>
              </w:rPr>
              <w:t>E-UTRAN TDD - TDD Inter frequency case in the existence of non-allowed CSG cell</w:t>
            </w:r>
          </w:p>
        </w:tc>
        <w:tc>
          <w:tcPr>
            <w:tcW w:w="828" w:type="dxa"/>
            <w:gridSpan w:val="2"/>
            <w:tcBorders>
              <w:bottom w:val="single" w:sz="6" w:space="0" w:color="auto"/>
            </w:tcBorders>
          </w:tcPr>
          <w:p w14:paraId="3A26A193"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771146A3"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6CCFCAEE"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7AA90611" w14:textId="77777777" w:rsidR="00C768F5" w:rsidRPr="00A564B4" w:rsidRDefault="00C768F5" w:rsidP="00A752BD">
            <w:pPr>
              <w:pStyle w:val="TAL"/>
              <w:rPr>
                <w:lang w:eastAsia="en-US"/>
              </w:rPr>
            </w:pPr>
          </w:p>
        </w:tc>
        <w:tc>
          <w:tcPr>
            <w:tcW w:w="1695" w:type="dxa"/>
            <w:gridSpan w:val="3"/>
            <w:shd w:val="clear" w:color="auto" w:fill="auto"/>
          </w:tcPr>
          <w:p w14:paraId="415AB2E3" w14:textId="77777777" w:rsidR="00C768F5" w:rsidRPr="00A564B4" w:rsidRDefault="00C768F5" w:rsidP="00A752BD">
            <w:pPr>
              <w:pStyle w:val="TAL"/>
              <w:rPr>
                <w:lang w:eastAsia="en-US"/>
              </w:rPr>
            </w:pPr>
          </w:p>
        </w:tc>
        <w:tc>
          <w:tcPr>
            <w:tcW w:w="1717" w:type="dxa"/>
            <w:gridSpan w:val="3"/>
          </w:tcPr>
          <w:p w14:paraId="4F8D79EB"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0FE1F7F" w14:textId="77777777" w:rsidTr="006C32D2">
        <w:trPr>
          <w:gridAfter w:val="2"/>
          <w:wAfter w:w="143" w:type="dxa"/>
          <w:cantSplit/>
          <w:jc w:val="center"/>
        </w:trPr>
        <w:tc>
          <w:tcPr>
            <w:tcW w:w="929" w:type="dxa"/>
            <w:gridSpan w:val="3"/>
            <w:tcBorders>
              <w:bottom w:val="single" w:sz="6" w:space="0" w:color="auto"/>
            </w:tcBorders>
          </w:tcPr>
          <w:p w14:paraId="4CF8BD1C" w14:textId="77777777" w:rsidR="00C768F5" w:rsidRPr="00A564B4" w:rsidRDefault="00C768F5" w:rsidP="00CB2151">
            <w:pPr>
              <w:pStyle w:val="TAL"/>
              <w:rPr>
                <w:lang w:eastAsia="zh-CN"/>
              </w:rPr>
            </w:pPr>
            <w:r w:rsidRPr="00A564B4">
              <w:rPr>
                <w:lang w:eastAsia="zh-CN"/>
              </w:rPr>
              <w:t>4.2.9</w:t>
            </w:r>
          </w:p>
        </w:tc>
        <w:tc>
          <w:tcPr>
            <w:tcW w:w="2960" w:type="dxa"/>
            <w:gridSpan w:val="2"/>
            <w:tcBorders>
              <w:bottom w:val="single" w:sz="6" w:space="0" w:color="auto"/>
            </w:tcBorders>
          </w:tcPr>
          <w:p w14:paraId="7D7BAE31" w14:textId="77777777" w:rsidR="00C768F5" w:rsidRPr="00A564B4" w:rsidRDefault="00C768F5" w:rsidP="00CB2151">
            <w:pPr>
              <w:pStyle w:val="TAL"/>
              <w:rPr>
                <w:bCs/>
                <w:lang w:eastAsia="en-US"/>
              </w:rPr>
            </w:pPr>
            <w:r w:rsidRPr="00A564B4">
              <w:rPr>
                <w:lang w:eastAsia="en-US"/>
              </w:rPr>
              <w:t>E-UTRAN FDD-FDD intra-frequency Cell Re-selection case for 5MHz bandwidth</w:t>
            </w:r>
          </w:p>
        </w:tc>
        <w:tc>
          <w:tcPr>
            <w:tcW w:w="828" w:type="dxa"/>
            <w:gridSpan w:val="2"/>
            <w:tcBorders>
              <w:bottom w:val="single" w:sz="6" w:space="0" w:color="auto"/>
            </w:tcBorders>
          </w:tcPr>
          <w:p w14:paraId="0CD67CFF"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B860B65"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006FE37C" w14:textId="77777777" w:rsidR="00C768F5" w:rsidRPr="00A564B4" w:rsidRDefault="00C768F5" w:rsidP="00CB2151">
            <w:pPr>
              <w:pStyle w:val="TAL"/>
              <w:rPr>
                <w:lang w:eastAsia="zh-CN"/>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5F76AB97" w14:textId="77777777" w:rsidR="00C768F5" w:rsidRPr="00A564B4" w:rsidRDefault="00C768F5" w:rsidP="00CB2151">
            <w:pPr>
              <w:pStyle w:val="TAL"/>
              <w:rPr>
                <w:lang w:eastAsia="en-US"/>
              </w:rPr>
            </w:pPr>
          </w:p>
        </w:tc>
        <w:tc>
          <w:tcPr>
            <w:tcW w:w="1695" w:type="dxa"/>
            <w:gridSpan w:val="3"/>
            <w:shd w:val="clear" w:color="auto" w:fill="auto"/>
          </w:tcPr>
          <w:p w14:paraId="66A1ABC0" w14:textId="77777777" w:rsidR="00C768F5" w:rsidRPr="00A564B4" w:rsidRDefault="00C768F5" w:rsidP="00CB2151">
            <w:pPr>
              <w:pStyle w:val="TAL"/>
              <w:rPr>
                <w:lang w:eastAsia="en-US"/>
              </w:rPr>
            </w:pPr>
          </w:p>
        </w:tc>
        <w:tc>
          <w:tcPr>
            <w:tcW w:w="1717" w:type="dxa"/>
            <w:gridSpan w:val="3"/>
          </w:tcPr>
          <w:p w14:paraId="6346DFA1" w14:textId="77777777" w:rsidR="00C768F5" w:rsidRPr="00A564B4" w:rsidRDefault="00C768F5" w:rsidP="00CB2151">
            <w:pPr>
              <w:pStyle w:val="TAL"/>
              <w:rPr>
                <w:lang w:eastAsia="en-US"/>
              </w:rPr>
            </w:pPr>
          </w:p>
        </w:tc>
      </w:tr>
      <w:tr w:rsidR="00302F67" w:rsidRPr="00A564B4" w14:paraId="5DAD1F7A"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00B1638" w14:textId="77777777" w:rsidR="00302F67" w:rsidRPr="00A564B4" w:rsidRDefault="00302F67" w:rsidP="00302F67">
            <w:pPr>
              <w:pStyle w:val="TAL"/>
              <w:rPr>
                <w:lang w:eastAsia="zh-CN"/>
              </w:rPr>
            </w:pPr>
            <w:r w:rsidRPr="00A564B4">
              <w:rPr>
                <w:lang w:eastAsia="zh-CN"/>
              </w:rPr>
              <w:t>4.2.10</w:t>
            </w:r>
          </w:p>
        </w:tc>
        <w:tc>
          <w:tcPr>
            <w:tcW w:w="2960"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A564B4" w:rsidRDefault="00302F67" w:rsidP="00302F67">
            <w:pPr>
              <w:pStyle w:val="TAL"/>
              <w:rPr>
                <w:lang w:eastAsia="en-US"/>
              </w:rPr>
            </w:pPr>
            <w:r w:rsidRPr="00A564B4">
              <w:rPr>
                <w:lang w:eastAsia="en-US"/>
              </w:rPr>
              <w:t>E-UTRAN FDD – FDD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A564B4" w:rsidRDefault="000342EA" w:rsidP="00302F67">
            <w:pPr>
              <w:pStyle w:val="TAL"/>
              <w:rPr>
                <w:lang w:eastAsia="zh-CN"/>
              </w:rPr>
            </w:pPr>
            <w:r w:rsidRPr="00A564B4">
              <w:rPr>
                <w:lang w:eastAsia="zh-CN"/>
              </w:rPr>
              <w:t>C01s</w:t>
            </w:r>
          </w:p>
        </w:tc>
        <w:tc>
          <w:tcPr>
            <w:tcW w:w="2471"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A564B4" w:rsidRDefault="00302F67" w:rsidP="00302F67">
            <w:pPr>
              <w:pStyle w:val="TAL"/>
              <w:rPr>
                <w:lang w:eastAsia="en-US"/>
              </w:rPr>
            </w:pPr>
            <w:r w:rsidRPr="00A564B4">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A564B4" w:rsidRDefault="00302F67" w:rsidP="00302F67">
            <w:pPr>
              <w:pStyle w:val="TAL"/>
              <w:rPr>
                <w:lang w:eastAsia="en-US"/>
              </w:rPr>
            </w:pPr>
            <w:r w:rsidRPr="00A564B4">
              <w:rPr>
                <w:lang w:eastAsia="en-US"/>
              </w:rPr>
              <w:t>2Rx, 4Rx</w:t>
            </w:r>
          </w:p>
        </w:tc>
      </w:tr>
      <w:tr w:rsidR="00302F67" w:rsidRPr="00A564B4" w14:paraId="0629C170"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59D7917" w14:textId="77777777" w:rsidR="00302F67" w:rsidRPr="00A564B4" w:rsidRDefault="00302F67" w:rsidP="00302F67">
            <w:pPr>
              <w:pStyle w:val="TAL"/>
              <w:rPr>
                <w:lang w:eastAsia="zh-CN"/>
              </w:rPr>
            </w:pPr>
            <w:r w:rsidRPr="00A564B4">
              <w:rPr>
                <w:lang w:eastAsia="zh-CN"/>
              </w:rPr>
              <w:t>4.2.11</w:t>
            </w:r>
          </w:p>
        </w:tc>
        <w:tc>
          <w:tcPr>
            <w:tcW w:w="2960"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A564B4" w:rsidRDefault="00302F67" w:rsidP="00302F67">
            <w:pPr>
              <w:pStyle w:val="TAL"/>
              <w:rPr>
                <w:lang w:eastAsia="en-US"/>
              </w:rPr>
            </w:pPr>
            <w:r w:rsidRPr="00A564B4">
              <w:rPr>
                <w:lang w:eastAsia="en-US"/>
              </w:rPr>
              <w:t>E-UTRAN TDD – TDD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A564B4" w:rsidRDefault="000342EA" w:rsidP="00302F67">
            <w:pPr>
              <w:pStyle w:val="TAL"/>
              <w:rPr>
                <w:lang w:eastAsia="zh-CN"/>
              </w:rPr>
            </w:pPr>
            <w:r w:rsidRPr="00A564B4">
              <w:rPr>
                <w:lang w:eastAsia="zh-CN"/>
              </w:rPr>
              <w:t>C01t</w:t>
            </w:r>
          </w:p>
        </w:tc>
        <w:tc>
          <w:tcPr>
            <w:tcW w:w="2471"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A564B4" w:rsidRDefault="00302F67" w:rsidP="00302F67">
            <w:pPr>
              <w:pStyle w:val="TAL"/>
              <w:rPr>
                <w:lang w:eastAsia="en-US"/>
              </w:rPr>
            </w:pPr>
            <w:r w:rsidRPr="00A564B4">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A564B4" w:rsidRDefault="00302F67" w:rsidP="00302F67">
            <w:pPr>
              <w:pStyle w:val="TAL"/>
              <w:rPr>
                <w:lang w:eastAsia="en-US"/>
              </w:rPr>
            </w:pPr>
            <w:r w:rsidRPr="00A564B4">
              <w:rPr>
                <w:lang w:eastAsia="en-US"/>
              </w:rPr>
              <w:t>2Rx, 4Rx</w:t>
            </w:r>
          </w:p>
        </w:tc>
      </w:tr>
      <w:tr w:rsidR="00C768F5" w:rsidRPr="00A564B4" w14:paraId="6B5B498B" w14:textId="77777777" w:rsidTr="006C32D2">
        <w:trPr>
          <w:gridAfter w:val="2"/>
          <w:wAfter w:w="143" w:type="dxa"/>
          <w:cantSplit/>
          <w:jc w:val="center"/>
        </w:trPr>
        <w:tc>
          <w:tcPr>
            <w:tcW w:w="929" w:type="dxa"/>
            <w:gridSpan w:val="3"/>
            <w:tcBorders>
              <w:bottom w:val="single" w:sz="6" w:space="0" w:color="auto"/>
            </w:tcBorders>
          </w:tcPr>
          <w:p w14:paraId="0AEE8828" w14:textId="77777777" w:rsidR="00C768F5" w:rsidRPr="00A564B4" w:rsidRDefault="00C768F5" w:rsidP="00B23B24">
            <w:pPr>
              <w:pStyle w:val="TAL"/>
              <w:rPr>
                <w:lang w:eastAsia="en-US"/>
              </w:rPr>
            </w:pPr>
            <w:r w:rsidRPr="00A564B4">
              <w:rPr>
                <w:lang w:eastAsia="en-US"/>
              </w:rPr>
              <w:t>4.2.12</w:t>
            </w:r>
          </w:p>
        </w:tc>
        <w:tc>
          <w:tcPr>
            <w:tcW w:w="2960" w:type="dxa"/>
            <w:gridSpan w:val="2"/>
            <w:tcBorders>
              <w:bottom w:val="single" w:sz="6" w:space="0" w:color="auto"/>
            </w:tcBorders>
          </w:tcPr>
          <w:p w14:paraId="7BEA2F49" w14:textId="77777777" w:rsidR="00C768F5" w:rsidRPr="00A564B4" w:rsidRDefault="00C768F5" w:rsidP="00B23B24">
            <w:pPr>
              <w:pStyle w:val="TAL"/>
              <w:rPr>
                <w:lang w:eastAsia="en-US"/>
              </w:rPr>
            </w:pPr>
            <w:r w:rsidRPr="00A564B4">
              <w:rPr>
                <w:lang w:eastAsia="en-US"/>
              </w:rPr>
              <w:t>E-UTRAN FDD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6224EBAB"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3D71EB8B" w14:textId="77777777" w:rsidR="00C768F5" w:rsidRPr="00A564B4" w:rsidRDefault="00C768F5" w:rsidP="00B23B24">
            <w:pPr>
              <w:pStyle w:val="TAL"/>
              <w:rPr>
                <w:lang w:eastAsia="en-US"/>
              </w:rPr>
            </w:pPr>
            <w:r w:rsidRPr="00A564B4">
              <w:rPr>
                <w:lang w:eastAsia="en-US"/>
              </w:rPr>
              <w:t>C94a</w:t>
            </w:r>
          </w:p>
        </w:tc>
        <w:tc>
          <w:tcPr>
            <w:tcW w:w="2471" w:type="dxa"/>
            <w:gridSpan w:val="3"/>
            <w:tcBorders>
              <w:bottom w:val="single" w:sz="6" w:space="0" w:color="auto"/>
            </w:tcBorders>
          </w:tcPr>
          <w:p w14:paraId="566606F7" w14:textId="77777777" w:rsidR="00C768F5" w:rsidRPr="00A564B4" w:rsidRDefault="00C768F5" w:rsidP="00B23B24">
            <w:pPr>
              <w:pStyle w:val="TAL"/>
              <w:rPr>
                <w:lang w:eastAsia="en-US"/>
              </w:rPr>
            </w:pPr>
            <w:r w:rsidRPr="00A564B4">
              <w:rPr>
                <w:lang w:eastAsia="en-US"/>
              </w:rPr>
              <w:t xml:space="preserve">UE supporting E-UTRA FD-FDD and </w:t>
            </w:r>
            <w:r w:rsidR="00273518" w:rsidRPr="00A564B4">
              <w:t>CEModeA</w:t>
            </w:r>
          </w:p>
        </w:tc>
        <w:tc>
          <w:tcPr>
            <w:tcW w:w="1668" w:type="dxa"/>
            <w:gridSpan w:val="3"/>
            <w:shd w:val="clear" w:color="auto" w:fill="auto"/>
          </w:tcPr>
          <w:p w14:paraId="232618E9" w14:textId="77777777" w:rsidR="00C768F5" w:rsidRPr="00A564B4" w:rsidRDefault="00C768F5" w:rsidP="00B23B24">
            <w:pPr>
              <w:pStyle w:val="TAL"/>
              <w:rPr>
                <w:lang w:eastAsia="en-US"/>
              </w:rPr>
            </w:pPr>
          </w:p>
        </w:tc>
        <w:tc>
          <w:tcPr>
            <w:tcW w:w="1695" w:type="dxa"/>
            <w:gridSpan w:val="3"/>
            <w:shd w:val="clear" w:color="auto" w:fill="auto"/>
          </w:tcPr>
          <w:p w14:paraId="07965AB2" w14:textId="77777777" w:rsidR="00C768F5" w:rsidRPr="00A564B4" w:rsidRDefault="00C768F5" w:rsidP="00B23B24">
            <w:pPr>
              <w:pStyle w:val="TAL"/>
              <w:rPr>
                <w:lang w:eastAsia="en-US"/>
              </w:rPr>
            </w:pPr>
          </w:p>
        </w:tc>
        <w:tc>
          <w:tcPr>
            <w:tcW w:w="1717" w:type="dxa"/>
            <w:gridSpan w:val="3"/>
          </w:tcPr>
          <w:p w14:paraId="2E220D0C" w14:textId="77777777" w:rsidR="00C768F5" w:rsidRPr="00A564B4" w:rsidRDefault="00C768F5" w:rsidP="00B23B24">
            <w:pPr>
              <w:pStyle w:val="TAL"/>
              <w:rPr>
                <w:lang w:eastAsia="en-US"/>
              </w:rPr>
            </w:pPr>
          </w:p>
        </w:tc>
      </w:tr>
      <w:tr w:rsidR="00C768F5" w:rsidRPr="00A564B4" w14:paraId="0941C77B" w14:textId="77777777" w:rsidTr="006C32D2">
        <w:trPr>
          <w:gridAfter w:val="2"/>
          <w:wAfter w:w="143" w:type="dxa"/>
          <w:cantSplit/>
          <w:jc w:val="center"/>
        </w:trPr>
        <w:tc>
          <w:tcPr>
            <w:tcW w:w="929" w:type="dxa"/>
            <w:gridSpan w:val="3"/>
            <w:tcBorders>
              <w:bottom w:val="single" w:sz="6" w:space="0" w:color="auto"/>
            </w:tcBorders>
          </w:tcPr>
          <w:p w14:paraId="28213E93" w14:textId="77777777" w:rsidR="00C768F5" w:rsidRPr="00A564B4" w:rsidRDefault="00C768F5" w:rsidP="00B23B24">
            <w:pPr>
              <w:pStyle w:val="TAL"/>
              <w:rPr>
                <w:lang w:eastAsia="en-US"/>
              </w:rPr>
            </w:pPr>
            <w:r w:rsidRPr="00A564B4">
              <w:rPr>
                <w:lang w:eastAsia="en-US"/>
              </w:rPr>
              <w:t>4.2.13</w:t>
            </w:r>
          </w:p>
        </w:tc>
        <w:tc>
          <w:tcPr>
            <w:tcW w:w="2960" w:type="dxa"/>
            <w:gridSpan w:val="2"/>
            <w:tcBorders>
              <w:bottom w:val="single" w:sz="6" w:space="0" w:color="auto"/>
            </w:tcBorders>
          </w:tcPr>
          <w:p w14:paraId="1E6A6898" w14:textId="77777777" w:rsidR="00C768F5" w:rsidRPr="00A564B4" w:rsidRDefault="00C768F5" w:rsidP="00B23B24">
            <w:pPr>
              <w:pStyle w:val="TAL"/>
              <w:rPr>
                <w:lang w:eastAsia="en-US"/>
              </w:rPr>
            </w:pPr>
            <w:r w:rsidRPr="00A564B4">
              <w:rPr>
                <w:lang w:eastAsia="en-US"/>
              </w:rPr>
              <w:t>E-UTRAN HD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733B44DD"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3CDD496" w14:textId="77777777" w:rsidR="00C768F5" w:rsidRPr="00A564B4" w:rsidRDefault="00C768F5" w:rsidP="00B23B24">
            <w:pPr>
              <w:pStyle w:val="TAL"/>
              <w:rPr>
                <w:lang w:eastAsia="en-US"/>
              </w:rPr>
            </w:pPr>
            <w:r w:rsidRPr="00A564B4">
              <w:rPr>
                <w:rFonts w:eastAsia="PMingLiU"/>
                <w:lang w:eastAsia="zh-TW"/>
              </w:rPr>
              <w:t>C107a</w:t>
            </w:r>
          </w:p>
        </w:tc>
        <w:tc>
          <w:tcPr>
            <w:tcW w:w="2471" w:type="dxa"/>
            <w:gridSpan w:val="3"/>
            <w:tcBorders>
              <w:bottom w:val="single" w:sz="6" w:space="0" w:color="auto"/>
            </w:tcBorders>
          </w:tcPr>
          <w:p w14:paraId="4A615389"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00273518" w:rsidRPr="00A564B4">
              <w:t>CEModeA</w:t>
            </w:r>
          </w:p>
        </w:tc>
        <w:tc>
          <w:tcPr>
            <w:tcW w:w="1668" w:type="dxa"/>
            <w:gridSpan w:val="3"/>
            <w:shd w:val="clear" w:color="auto" w:fill="auto"/>
          </w:tcPr>
          <w:p w14:paraId="12CE8ED5" w14:textId="77777777" w:rsidR="00C768F5" w:rsidRPr="00A564B4" w:rsidRDefault="00C768F5" w:rsidP="00B23B24">
            <w:pPr>
              <w:pStyle w:val="TAL"/>
              <w:rPr>
                <w:lang w:eastAsia="en-US"/>
              </w:rPr>
            </w:pPr>
          </w:p>
        </w:tc>
        <w:tc>
          <w:tcPr>
            <w:tcW w:w="1695" w:type="dxa"/>
            <w:gridSpan w:val="3"/>
            <w:shd w:val="clear" w:color="auto" w:fill="auto"/>
          </w:tcPr>
          <w:p w14:paraId="194A2F9D" w14:textId="77777777" w:rsidR="00C768F5" w:rsidRPr="00A564B4" w:rsidRDefault="00C768F5" w:rsidP="00B23B24">
            <w:pPr>
              <w:pStyle w:val="TAL"/>
              <w:rPr>
                <w:lang w:eastAsia="en-US"/>
              </w:rPr>
            </w:pPr>
          </w:p>
        </w:tc>
        <w:tc>
          <w:tcPr>
            <w:tcW w:w="1717" w:type="dxa"/>
            <w:gridSpan w:val="3"/>
          </w:tcPr>
          <w:p w14:paraId="4E115048" w14:textId="77777777" w:rsidR="00C768F5" w:rsidRPr="00A564B4" w:rsidRDefault="00C768F5" w:rsidP="00B23B24">
            <w:pPr>
              <w:pStyle w:val="TAL"/>
              <w:rPr>
                <w:lang w:eastAsia="en-US"/>
              </w:rPr>
            </w:pPr>
          </w:p>
        </w:tc>
      </w:tr>
      <w:tr w:rsidR="00C768F5" w:rsidRPr="00A564B4" w14:paraId="18077A32" w14:textId="77777777" w:rsidTr="006C32D2">
        <w:trPr>
          <w:gridAfter w:val="2"/>
          <w:wAfter w:w="143" w:type="dxa"/>
          <w:cantSplit/>
          <w:jc w:val="center"/>
        </w:trPr>
        <w:tc>
          <w:tcPr>
            <w:tcW w:w="929" w:type="dxa"/>
            <w:gridSpan w:val="3"/>
            <w:tcBorders>
              <w:bottom w:val="single" w:sz="6" w:space="0" w:color="auto"/>
            </w:tcBorders>
          </w:tcPr>
          <w:p w14:paraId="3B8E6DAF" w14:textId="77777777" w:rsidR="00C768F5" w:rsidRPr="00A564B4" w:rsidRDefault="00C768F5" w:rsidP="00E14100">
            <w:pPr>
              <w:pStyle w:val="TAL"/>
              <w:rPr>
                <w:lang w:eastAsia="en-US"/>
              </w:rPr>
            </w:pPr>
            <w:r w:rsidRPr="00A564B4">
              <w:rPr>
                <w:lang w:eastAsia="en-US"/>
              </w:rPr>
              <w:t>4.2.14</w:t>
            </w:r>
          </w:p>
        </w:tc>
        <w:tc>
          <w:tcPr>
            <w:tcW w:w="2960" w:type="dxa"/>
            <w:gridSpan w:val="2"/>
            <w:tcBorders>
              <w:bottom w:val="single" w:sz="6" w:space="0" w:color="auto"/>
            </w:tcBorders>
          </w:tcPr>
          <w:p w14:paraId="6212AEA9" w14:textId="77777777" w:rsidR="00C768F5" w:rsidRPr="00A564B4" w:rsidRDefault="00C768F5" w:rsidP="00340FA7">
            <w:pPr>
              <w:pStyle w:val="TAL"/>
              <w:rPr>
                <w:lang w:eastAsia="en-US"/>
              </w:rPr>
            </w:pPr>
            <w:r w:rsidRPr="00A564B4">
              <w:rPr>
                <w:lang w:eastAsia="en-US"/>
              </w:rPr>
              <w:t>E-UTRAN TDD - TDD Intra frequency case for</w:t>
            </w:r>
            <w:r w:rsidR="00EB0887" w:rsidRPr="00A564B4">
              <w:rPr>
                <w:lang w:eastAsia="en-US"/>
              </w:rPr>
              <w:t xml:space="preserve"> </w:t>
            </w:r>
            <w:r w:rsidR="00A44D0A" w:rsidRPr="00A564B4">
              <w:rPr>
                <w:lang w:eastAsia="en-US"/>
              </w:rPr>
              <w:t>CE</w:t>
            </w:r>
            <w:r w:rsidRPr="00A564B4">
              <w:rPr>
                <w:lang w:eastAsia="en-US"/>
              </w:rPr>
              <w:t xml:space="preserve"> UE in normal coverage</w:t>
            </w:r>
          </w:p>
        </w:tc>
        <w:tc>
          <w:tcPr>
            <w:tcW w:w="828" w:type="dxa"/>
            <w:gridSpan w:val="2"/>
            <w:tcBorders>
              <w:bottom w:val="single" w:sz="6" w:space="0" w:color="auto"/>
            </w:tcBorders>
          </w:tcPr>
          <w:p w14:paraId="01C36C4E"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11E96D2" w14:textId="77777777" w:rsidR="00C768F5" w:rsidRPr="00A564B4" w:rsidRDefault="00C768F5" w:rsidP="00E14100">
            <w:pPr>
              <w:pStyle w:val="TAL"/>
              <w:rPr>
                <w:lang w:eastAsia="en-US"/>
              </w:rPr>
            </w:pPr>
            <w:r w:rsidRPr="00A564B4">
              <w:rPr>
                <w:lang w:eastAsia="en-US"/>
              </w:rPr>
              <w:t>C93a</w:t>
            </w:r>
          </w:p>
        </w:tc>
        <w:tc>
          <w:tcPr>
            <w:tcW w:w="2471" w:type="dxa"/>
            <w:gridSpan w:val="3"/>
            <w:tcBorders>
              <w:bottom w:val="single" w:sz="6" w:space="0" w:color="auto"/>
            </w:tcBorders>
          </w:tcPr>
          <w:p w14:paraId="4D8CCFC1" w14:textId="77777777" w:rsidR="00C768F5" w:rsidRPr="00A564B4" w:rsidRDefault="00C768F5" w:rsidP="00E14100">
            <w:pPr>
              <w:pStyle w:val="TAL"/>
              <w:rPr>
                <w:lang w:eastAsia="en-US"/>
              </w:rPr>
            </w:pPr>
            <w:r w:rsidRPr="00A564B4">
              <w:rPr>
                <w:lang w:eastAsia="en-US"/>
              </w:rPr>
              <w:t xml:space="preserve">UE supporting E-UTRA TDD and </w:t>
            </w:r>
            <w:r w:rsidR="00273518" w:rsidRPr="00A564B4">
              <w:t>CEModeA</w:t>
            </w:r>
          </w:p>
        </w:tc>
        <w:tc>
          <w:tcPr>
            <w:tcW w:w="1668" w:type="dxa"/>
            <w:gridSpan w:val="3"/>
            <w:shd w:val="clear" w:color="auto" w:fill="auto"/>
          </w:tcPr>
          <w:p w14:paraId="2E0B0B50" w14:textId="77777777" w:rsidR="00C768F5" w:rsidRPr="00A564B4" w:rsidRDefault="00C768F5" w:rsidP="00E14100">
            <w:pPr>
              <w:pStyle w:val="TAL"/>
              <w:rPr>
                <w:lang w:eastAsia="en-US"/>
              </w:rPr>
            </w:pPr>
          </w:p>
        </w:tc>
        <w:tc>
          <w:tcPr>
            <w:tcW w:w="1695" w:type="dxa"/>
            <w:gridSpan w:val="3"/>
            <w:shd w:val="clear" w:color="auto" w:fill="auto"/>
          </w:tcPr>
          <w:p w14:paraId="78BDBAA0" w14:textId="77777777" w:rsidR="00C768F5" w:rsidRPr="00A564B4" w:rsidRDefault="00C768F5" w:rsidP="00E14100">
            <w:pPr>
              <w:pStyle w:val="TAL"/>
              <w:rPr>
                <w:lang w:eastAsia="en-US"/>
              </w:rPr>
            </w:pPr>
          </w:p>
        </w:tc>
        <w:tc>
          <w:tcPr>
            <w:tcW w:w="1717" w:type="dxa"/>
            <w:gridSpan w:val="3"/>
          </w:tcPr>
          <w:p w14:paraId="21AD7FAB" w14:textId="77777777" w:rsidR="00C768F5" w:rsidRPr="00A564B4" w:rsidRDefault="00C768F5" w:rsidP="00E14100">
            <w:pPr>
              <w:pStyle w:val="TAL"/>
              <w:rPr>
                <w:lang w:eastAsia="en-US"/>
              </w:rPr>
            </w:pPr>
          </w:p>
        </w:tc>
      </w:tr>
      <w:tr w:rsidR="00C768F5" w:rsidRPr="00A564B4" w14:paraId="2C187C90" w14:textId="77777777" w:rsidTr="006C32D2">
        <w:trPr>
          <w:gridAfter w:val="2"/>
          <w:wAfter w:w="143" w:type="dxa"/>
          <w:cantSplit/>
          <w:jc w:val="center"/>
        </w:trPr>
        <w:tc>
          <w:tcPr>
            <w:tcW w:w="929" w:type="dxa"/>
            <w:gridSpan w:val="3"/>
            <w:tcBorders>
              <w:bottom w:val="single" w:sz="6" w:space="0" w:color="auto"/>
            </w:tcBorders>
          </w:tcPr>
          <w:p w14:paraId="71E7970B" w14:textId="77777777" w:rsidR="00C768F5" w:rsidRPr="00A564B4" w:rsidRDefault="00C768F5" w:rsidP="00E14100">
            <w:pPr>
              <w:pStyle w:val="TAL"/>
              <w:rPr>
                <w:lang w:eastAsia="en-US"/>
              </w:rPr>
            </w:pPr>
            <w:r w:rsidRPr="00A564B4">
              <w:rPr>
                <w:lang w:eastAsia="en-US"/>
              </w:rPr>
              <w:t>4.2.15</w:t>
            </w:r>
          </w:p>
        </w:tc>
        <w:tc>
          <w:tcPr>
            <w:tcW w:w="2960" w:type="dxa"/>
            <w:gridSpan w:val="2"/>
            <w:tcBorders>
              <w:bottom w:val="single" w:sz="6" w:space="0" w:color="auto"/>
            </w:tcBorders>
          </w:tcPr>
          <w:p w14:paraId="5C9A7AC1" w14:textId="77777777" w:rsidR="00C768F5" w:rsidRPr="00A564B4" w:rsidRDefault="00C768F5" w:rsidP="00340FA7">
            <w:pPr>
              <w:pStyle w:val="TAL"/>
              <w:rPr>
                <w:lang w:eastAsia="en-US"/>
              </w:rPr>
            </w:pPr>
            <w:r w:rsidRPr="00A564B4">
              <w:rPr>
                <w:lang w:eastAsia="en-US"/>
              </w:rPr>
              <w:t>E-UTRAN FDD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2D641E66"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74EEF230" w14:textId="77777777" w:rsidR="00C768F5" w:rsidRPr="00A564B4" w:rsidRDefault="00C768F5" w:rsidP="00E14100">
            <w:pPr>
              <w:pStyle w:val="TAL"/>
              <w:rPr>
                <w:lang w:eastAsia="en-US"/>
              </w:rPr>
            </w:pPr>
            <w:r w:rsidRPr="00A564B4">
              <w:rPr>
                <w:lang w:eastAsia="en-US"/>
              </w:rPr>
              <w:t>C94e</w:t>
            </w:r>
          </w:p>
        </w:tc>
        <w:tc>
          <w:tcPr>
            <w:tcW w:w="2471" w:type="dxa"/>
            <w:gridSpan w:val="3"/>
            <w:tcBorders>
              <w:bottom w:val="single" w:sz="6" w:space="0" w:color="auto"/>
            </w:tcBorders>
          </w:tcPr>
          <w:p w14:paraId="0DCE120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 B</w:t>
            </w:r>
          </w:p>
        </w:tc>
        <w:tc>
          <w:tcPr>
            <w:tcW w:w="1668" w:type="dxa"/>
            <w:gridSpan w:val="3"/>
            <w:shd w:val="clear" w:color="auto" w:fill="auto"/>
          </w:tcPr>
          <w:p w14:paraId="359744E1" w14:textId="77777777" w:rsidR="00C768F5" w:rsidRPr="00A564B4" w:rsidRDefault="00C768F5" w:rsidP="00E14100">
            <w:pPr>
              <w:pStyle w:val="TAL"/>
              <w:rPr>
                <w:lang w:eastAsia="en-US"/>
              </w:rPr>
            </w:pPr>
          </w:p>
        </w:tc>
        <w:tc>
          <w:tcPr>
            <w:tcW w:w="1695" w:type="dxa"/>
            <w:gridSpan w:val="3"/>
            <w:shd w:val="clear" w:color="auto" w:fill="auto"/>
          </w:tcPr>
          <w:p w14:paraId="073A4282" w14:textId="77777777" w:rsidR="00C768F5" w:rsidRPr="00A564B4" w:rsidRDefault="00C768F5" w:rsidP="00E14100">
            <w:pPr>
              <w:pStyle w:val="TAL"/>
              <w:rPr>
                <w:lang w:eastAsia="en-US"/>
              </w:rPr>
            </w:pPr>
          </w:p>
        </w:tc>
        <w:tc>
          <w:tcPr>
            <w:tcW w:w="1717" w:type="dxa"/>
            <w:gridSpan w:val="3"/>
          </w:tcPr>
          <w:p w14:paraId="611635BD" w14:textId="77777777" w:rsidR="00C768F5" w:rsidRPr="00A564B4" w:rsidRDefault="00C768F5" w:rsidP="00E14100">
            <w:pPr>
              <w:pStyle w:val="TAL"/>
              <w:rPr>
                <w:lang w:eastAsia="en-US"/>
              </w:rPr>
            </w:pPr>
          </w:p>
        </w:tc>
      </w:tr>
      <w:tr w:rsidR="00C768F5" w:rsidRPr="00A564B4" w14:paraId="332357BC" w14:textId="77777777" w:rsidTr="006C32D2">
        <w:trPr>
          <w:gridAfter w:val="2"/>
          <w:wAfter w:w="143" w:type="dxa"/>
          <w:cantSplit/>
          <w:jc w:val="center"/>
        </w:trPr>
        <w:tc>
          <w:tcPr>
            <w:tcW w:w="929" w:type="dxa"/>
            <w:gridSpan w:val="3"/>
            <w:tcBorders>
              <w:bottom w:val="single" w:sz="6" w:space="0" w:color="auto"/>
            </w:tcBorders>
          </w:tcPr>
          <w:p w14:paraId="426F5F2D" w14:textId="77777777" w:rsidR="00C768F5" w:rsidRPr="00A564B4" w:rsidRDefault="00C768F5" w:rsidP="00E14100">
            <w:pPr>
              <w:pStyle w:val="TAL"/>
              <w:rPr>
                <w:lang w:eastAsia="en-US"/>
              </w:rPr>
            </w:pPr>
            <w:r w:rsidRPr="00A564B4">
              <w:rPr>
                <w:lang w:eastAsia="en-US"/>
              </w:rPr>
              <w:t>4.2.16</w:t>
            </w:r>
          </w:p>
        </w:tc>
        <w:tc>
          <w:tcPr>
            <w:tcW w:w="2960" w:type="dxa"/>
            <w:gridSpan w:val="2"/>
            <w:tcBorders>
              <w:bottom w:val="single" w:sz="6" w:space="0" w:color="auto"/>
            </w:tcBorders>
          </w:tcPr>
          <w:p w14:paraId="45A32A66" w14:textId="77777777" w:rsidR="00C768F5" w:rsidRPr="00A564B4" w:rsidRDefault="00C768F5" w:rsidP="00340FA7">
            <w:pPr>
              <w:pStyle w:val="TAL"/>
              <w:rPr>
                <w:lang w:eastAsia="en-US"/>
              </w:rPr>
            </w:pPr>
            <w:r w:rsidRPr="00A564B4">
              <w:rPr>
                <w:lang w:eastAsia="en-US"/>
              </w:rPr>
              <w:t>E-UTRAN HD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1F9E57DC"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189D4D5E" w14:textId="77777777" w:rsidR="00C768F5" w:rsidRPr="00A564B4" w:rsidRDefault="00C768F5" w:rsidP="00E14100">
            <w:pPr>
              <w:pStyle w:val="TAL"/>
              <w:rPr>
                <w:lang w:eastAsia="en-US"/>
              </w:rPr>
            </w:pPr>
            <w:r w:rsidRPr="00A564B4">
              <w:rPr>
                <w:lang w:eastAsia="en-US"/>
              </w:rPr>
              <w:t>C94f</w:t>
            </w:r>
          </w:p>
        </w:tc>
        <w:tc>
          <w:tcPr>
            <w:tcW w:w="2471" w:type="dxa"/>
            <w:gridSpan w:val="3"/>
            <w:tcBorders>
              <w:bottom w:val="single" w:sz="6" w:space="0" w:color="auto"/>
            </w:tcBorders>
          </w:tcPr>
          <w:p w14:paraId="65ADDCB2" w14:textId="77777777" w:rsidR="00C768F5" w:rsidRPr="00A564B4" w:rsidRDefault="00C768F5" w:rsidP="00E14100">
            <w:pPr>
              <w:pStyle w:val="TAL"/>
              <w:rPr>
                <w:lang w:eastAsia="en-US"/>
              </w:rPr>
            </w:pPr>
            <w:r w:rsidRPr="00A564B4">
              <w:rPr>
                <w:lang w:eastAsia="en-US"/>
              </w:rPr>
              <w:t>UE supporting E-UTRA HD-FDD and CEModeB</w:t>
            </w:r>
          </w:p>
        </w:tc>
        <w:tc>
          <w:tcPr>
            <w:tcW w:w="1668" w:type="dxa"/>
            <w:gridSpan w:val="3"/>
            <w:shd w:val="clear" w:color="auto" w:fill="auto"/>
          </w:tcPr>
          <w:p w14:paraId="59F898CA" w14:textId="77777777" w:rsidR="00C768F5" w:rsidRPr="00A564B4" w:rsidRDefault="00C768F5" w:rsidP="00E14100">
            <w:pPr>
              <w:pStyle w:val="TAL"/>
              <w:rPr>
                <w:lang w:eastAsia="en-US"/>
              </w:rPr>
            </w:pPr>
          </w:p>
        </w:tc>
        <w:tc>
          <w:tcPr>
            <w:tcW w:w="1695" w:type="dxa"/>
            <w:gridSpan w:val="3"/>
            <w:shd w:val="clear" w:color="auto" w:fill="auto"/>
          </w:tcPr>
          <w:p w14:paraId="310A6E73" w14:textId="77777777" w:rsidR="00C768F5" w:rsidRPr="00A564B4" w:rsidRDefault="00C768F5" w:rsidP="00E14100">
            <w:pPr>
              <w:pStyle w:val="TAL"/>
              <w:rPr>
                <w:lang w:eastAsia="en-US"/>
              </w:rPr>
            </w:pPr>
          </w:p>
        </w:tc>
        <w:tc>
          <w:tcPr>
            <w:tcW w:w="1717" w:type="dxa"/>
            <w:gridSpan w:val="3"/>
          </w:tcPr>
          <w:p w14:paraId="783C0F49" w14:textId="77777777" w:rsidR="00C768F5" w:rsidRPr="00A564B4" w:rsidRDefault="00C768F5" w:rsidP="00E14100">
            <w:pPr>
              <w:pStyle w:val="TAL"/>
              <w:rPr>
                <w:lang w:eastAsia="en-US"/>
              </w:rPr>
            </w:pPr>
          </w:p>
        </w:tc>
      </w:tr>
      <w:tr w:rsidR="00C768F5" w:rsidRPr="00A564B4" w14:paraId="1375780D" w14:textId="77777777" w:rsidTr="006C32D2">
        <w:trPr>
          <w:gridAfter w:val="2"/>
          <w:wAfter w:w="143" w:type="dxa"/>
          <w:cantSplit/>
          <w:jc w:val="center"/>
        </w:trPr>
        <w:tc>
          <w:tcPr>
            <w:tcW w:w="929" w:type="dxa"/>
            <w:gridSpan w:val="3"/>
            <w:tcBorders>
              <w:bottom w:val="single" w:sz="6" w:space="0" w:color="auto"/>
            </w:tcBorders>
          </w:tcPr>
          <w:p w14:paraId="6DE996A5" w14:textId="77777777" w:rsidR="00C768F5" w:rsidRPr="00A564B4" w:rsidRDefault="00C768F5" w:rsidP="00E14100">
            <w:pPr>
              <w:pStyle w:val="TAL"/>
              <w:rPr>
                <w:lang w:eastAsia="en-US"/>
              </w:rPr>
            </w:pPr>
            <w:r w:rsidRPr="00A564B4">
              <w:rPr>
                <w:lang w:eastAsia="en-US"/>
              </w:rPr>
              <w:t>4.2.17</w:t>
            </w:r>
          </w:p>
        </w:tc>
        <w:tc>
          <w:tcPr>
            <w:tcW w:w="2960" w:type="dxa"/>
            <w:gridSpan w:val="2"/>
            <w:tcBorders>
              <w:bottom w:val="single" w:sz="6" w:space="0" w:color="auto"/>
            </w:tcBorders>
          </w:tcPr>
          <w:p w14:paraId="35451F7E" w14:textId="77777777" w:rsidR="00C768F5" w:rsidRPr="00A564B4" w:rsidRDefault="00C768F5" w:rsidP="00340FA7">
            <w:pPr>
              <w:pStyle w:val="TAL"/>
              <w:rPr>
                <w:lang w:eastAsia="en-US"/>
              </w:rPr>
            </w:pPr>
            <w:r w:rsidRPr="00A564B4">
              <w:rPr>
                <w:rFonts w:eastAsia="PMingLiU"/>
                <w:lang w:eastAsia="zh-TW"/>
              </w:rPr>
              <w:t>E-UTRAN TDD - TDD Intra frequency case for</w:t>
            </w:r>
            <w:r w:rsidR="00EB0887" w:rsidRPr="00A564B4">
              <w:rPr>
                <w:rFonts w:eastAsia="PMingLiU"/>
                <w:lang w:eastAsia="zh-TW"/>
              </w:rPr>
              <w:t xml:space="preserve"> </w:t>
            </w:r>
            <w:r w:rsidR="00A44D0A" w:rsidRPr="00A564B4">
              <w:rPr>
                <w:rFonts w:eastAsia="PMingLiU"/>
                <w:lang w:eastAsia="zh-TW"/>
              </w:rPr>
              <w:t>CE</w:t>
            </w:r>
            <w:r w:rsidRPr="00A564B4">
              <w:rPr>
                <w:rFonts w:eastAsia="PMingLiU"/>
                <w:lang w:eastAsia="zh-TW"/>
              </w:rPr>
              <w:t xml:space="preserve"> UE in enhanced coverage</w:t>
            </w:r>
          </w:p>
        </w:tc>
        <w:tc>
          <w:tcPr>
            <w:tcW w:w="828" w:type="dxa"/>
            <w:gridSpan w:val="2"/>
            <w:tcBorders>
              <w:bottom w:val="single" w:sz="6" w:space="0" w:color="auto"/>
            </w:tcBorders>
          </w:tcPr>
          <w:p w14:paraId="37D5FFD0"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27C39CA4" w14:textId="77777777" w:rsidR="00C768F5" w:rsidRPr="00A564B4" w:rsidRDefault="00C768F5" w:rsidP="00E14100">
            <w:pPr>
              <w:pStyle w:val="TAL"/>
              <w:rPr>
                <w:lang w:eastAsia="en-US"/>
              </w:rPr>
            </w:pPr>
            <w:r w:rsidRPr="00A564B4">
              <w:rPr>
                <w:rFonts w:eastAsia="PMingLiU"/>
                <w:lang w:eastAsia="zh-TW"/>
              </w:rPr>
              <w:t>C93e</w:t>
            </w:r>
          </w:p>
        </w:tc>
        <w:tc>
          <w:tcPr>
            <w:tcW w:w="2471" w:type="dxa"/>
            <w:gridSpan w:val="3"/>
            <w:tcBorders>
              <w:bottom w:val="single" w:sz="6" w:space="0" w:color="auto"/>
            </w:tcBorders>
          </w:tcPr>
          <w:p w14:paraId="165CFD66" w14:textId="77777777" w:rsidR="00C768F5" w:rsidRPr="00A564B4" w:rsidRDefault="00C768F5" w:rsidP="00E14100">
            <w:pPr>
              <w:pStyle w:val="TAL"/>
              <w:rPr>
                <w:lang w:eastAsia="en-US"/>
              </w:rPr>
            </w:pPr>
            <w:r w:rsidRPr="00A564B4">
              <w:rPr>
                <w:lang w:eastAsia="en-US"/>
              </w:rPr>
              <w:t>UE supporting E-UTRA TDD and CEModeB</w:t>
            </w:r>
          </w:p>
        </w:tc>
        <w:tc>
          <w:tcPr>
            <w:tcW w:w="1668" w:type="dxa"/>
            <w:gridSpan w:val="3"/>
            <w:shd w:val="clear" w:color="auto" w:fill="auto"/>
          </w:tcPr>
          <w:p w14:paraId="0871DFEA" w14:textId="77777777" w:rsidR="00C768F5" w:rsidRPr="00A564B4" w:rsidRDefault="00C768F5" w:rsidP="00E14100">
            <w:pPr>
              <w:pStyle w:val="TAL"/>
              <w:rPr>
                <w:lang w:eastAsia="en-US"/>
              </w:rPr>
            </w:pPr>
          </w:p>
        </w:tc>
        <w:tc>
          <w:tcPr>
            <w:tcW w:w="1695" w:type="dxa"/>
            <w:gridSpan w:val="3"/>
            <w:shd w:val="clear" w:color="auto" w:fill="auto"/>
          </w:tcPr>
          <w:p w14:paraId="13A7CDC8" w14:textId="77777777" w:rsidR="00C768F5" w:rsidRPr="00A564B4" w:rsidRDefault="00C768F5" w:rsidP="00E14100">
            <w:pPr>
              <w:pStyle w:val="TAL"/>
              <w:rPr>
                <w:lang w:eastAsia="en-US"/>
              </w:rPr>
            </w:pPr>
          </w:p>
        </w:tc>
        <w:tc>
          <w:tcPr>
            <w:tcW w:w="1717" w:type="dxa"/>
            <w:gridSpan w:val="3"/>
          </w:tcPr>
          <w:p w14:paraId="278E26DB" w14:textId="77777777" w:rsidR="00C768F5" w:rsidRPr="00A564B4" w:rsidRDefault="00C768F5" w:rsidP="00E14100">
            <w:pPr>
              <w:pStyle w:val="TAL"/>
              <w:rPr>
                <w:lang w:eastAsia="en-US"/>
              </w:rPr>
            </w:pPr>
          </w:p>
        </w:tc>
      </w:tr>
      <w:tr w:rsidR="00C676E4" w:rsidRPr="00A564B4" w14:paraId="514334F7" w14:textId="77777777" w:rsidTr="006C32D2">
        <w:trPr>
          <w:gridAfter w:val="2"/>
          <w:wAfter w:w="143" w:type="dxa"/>
          <w:cantSplit/>
          <w:jc w:val="center"/>
        </w:trPr>
        <w:tc>
          <w:tcPr>
            <w:tcW w:w="929" w:type="dxa"/>
            <w:gridSpan w:val="3"/>
            <w:tcBorders>
              <w:bottom w:val="single" w:sz="6" w:space="0" w:color="auto"/>
            </w:tcBorders>
          </w:tcPr>
          <w:p w14:paraId="1C8B520F" w14:textId="77777777" w:rsidR="00C676E4" w:rsidRPr="00A564B4" w:rsidRDefault="00C676E4" w:rsidP="001773F3">
            <w:pPr>
              <w:pStyle w:val="TAL"/>
            </w:pPr>
            <w:r w:rsidRPr="00A564B4">
              <w:t>4.2.18</w:t>
            </w:r>
          </w:p>
        </w:tc>
        <w:tc>
          <w:tcPr>
            <w:tcW w:w="2960" w:type="dxa"/>
            <w:gridSpan w:val="2"/>
            <w:tcBorders>
              <w:bottom w:val="single" w:sz="6" w:space="0" w:color="auto"/>
            </w:tcBorders>
          </w:tcPr>
          <w:p w14:paraId="27D7B9EE" w14:textId="77777777" w:rsidR="00C676E4" w:rsidRPr="00A564B4" w:rsidRDefault="00C676E4" w:rsidP="001773F3">
            <w:pPr>
              <w:pStyle w:val="TAL"/>
              <w:rPr>
                <w:lang w:eastAsia="zh-TW"/>
              </w:rPr>
            </w:pPr>
            <w:r w:rsidRPr="00A564B4">
              <w:rPr>
                <w:lang w:eastAsia="zh-TW"/>
              </w:rPr>
              <w:t>HD-FDD Cel Re-selection Intra frequency case for Category NB1 UE In-Band mode under Normal Coverage</w:t>
            </w:r>
          </w:p>
        </w:tc>
        <w:tc>
          <w:tcPr>
            <w:tcW w:w="828" w:type="dxa"/>
            <w:gridSpan w:val="2"/>
            <w:tcBorders>
              <w:bottom w:val="single" w:sz="6" w:space="0" w:color="auto"/>
            </w:tcBorders>
          </w:tcPr>
          <w:p w14:paraId="1A04A6F2"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3F855054"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78678C1E" w14:textId="77777777" w:rsidR="00C676E4" w:rsidRPr="00A564B4" w:rsidRDefault="00C676E4" w:rsidP="001773F3">
            <w:pPr>
              <w:pStyle w:val="TAL"/>
            </w:pPr>
            <w:r w:rsidRPr="00A564B4">
              <w:t xml:space="preserve">UE supporting </w:t>
            </w:r>
            <w:r w:rsidR="008F6CA6" w:rsidRPr="00A564B4">
              <w:t>NB-IoT</w:t>
            </w:r>
            <w:r w:rsidRPr="00A564B4">
              <w:t xml:space="preserve"> HD-FDD</w:t>
            </w:r>
          </w:p>
        </w:tc>
        <w:tc>
          <w:tcPr>
            <w:tcW w:w="1668" w:type="dxa"/>
            <w:gridSpan w:val="3"/>
            <w:shd w:val="clear" w:color="auto" w:fill="auto"/>
          </w:tcPr>
          <w:p w14:paraId="3777406D" w14:textId="77777777" w:rsidR="00C676E4" w:rsidRPr="00A564B4" w:rsidRDefault="00C676E4" w:rsidP="001773F3">
            <w:pPr>
              <w:pStyle w:val="TAL"/>
            </w:pPr>
          </w:p>
        </w:tc>
        <w:tc>
          <w:tcPr>
            <w:tcW w:w="1695" w:type="dxa"/>
            <w:gridSpan w:val="3"/>
            <w:shd w:val="clear" w:color="auto" w:fill="auto"/>
          </w:tcPr>
          <w:p w14:paraId="74EF743B" w14:textId="77777777" w:rsidR="00C676E4" w:rsidRPr="00A564B4" w:rsidRDefault="00C676E4" w:rsidP="001773F3">
            <w:pPr>
              <w:pStyle w:val="TAL"/>
            </w:pPr>
          </w:p>
        </w:tc>
        <w:tc>
          <w:tcPr>
            <w:tcW w:w="1717" w:type="dxa"/>
            <w:gridSpan w:val="3"/>
          </w:tcPr>
          <w:p w14:paraId="214AE516" w14:textId="77777777" w:rsidR="00C676E4" w:rsidRPr="00A564B4" w:rsidRDefault="00C676E4" w:rsidP="001773F3">
            <w:pPr>
              <w:pStyle w:val="TAL"/>
            </w:pPr>
          </w:p>
        </w:tc>
      </w:tr>
      <w:tr w:rsidR="00C676E4" w:rsidRPr="00A564B4" w14:paraId="4F602BCB" w14:textId="77777777" w:rsidTr="006C32D2">
        <w:trPr>
          <w:gridAfter w:val="2"/>
          <w:wAfter w:w="143" w:type="dxa"/>
          <w:cantSplit/>
          <w:jc w:val="center"/>
        </w:trPr>
        <w:tc>
          <w:tcPr>
            <w:tcW w:w="929" w:type="dxa"/>
            <w:gridSpan w:val="3"/>
            <w:tcBorders>
              <w:bottom w:val="single" w:sz="6" w:space="0" w:color="auto"/>
            </w:tcBorders>
          </w:tcPr>
          <w:p w14:paraId="1A53B582" w14:textId="77777777" w:rsidR="00C676E4" w:rsidRPr="00A564B4" w:rsidRDefault="00C676E4" w:rsidP="001773F3">
            <w:pPr>
              <w:pStyle w:val="TAL"/>
            </w:pPr>
            <w:r w:rsidRPr="00A564B4">
              <w:t>4.2.19</w:t>
            </w:r>
          </w:p>
        </w:tc>
        <w:tc>
          <w:tcPr>
            <w:tcW w:w="2960" w:type="dxa"/>
            <w:gridSpan w:val="2"/>
            <w:tcBorders>
              <w:bottom w:val="single" w:sz="6" w:space="0" w:color="auto"/>
            </w:tcBorders>
          </w:tcPr>
          <w:p w14:paraId="18670489" w14:textId="77777777" w:rsidR="00C676E4" w:rsidRPr="00A564B4" w:rsidRDefault="00C676E4" w:rsidP="001773F3">
            <w:pPr>
              <w:pStyle w:val="TAL"/>
              <w:rPr>
                <w:lang w:eastAsia="zh-TW"/>
              </w:rPr>
            </w:pPr>
            <w:r w:rsidRPr="00A564B4">
              <w:rPr>
                <w:lang w:eastAsia="zh-TW"/>
              </w:rPr>
              <w:t>HD-FDD Intra frequency case for UE Category NB1 In-Band mode in enhanced coverage</w:t>
            </w:r>
          </w:p>
        </w:tc>
        <w:tc>
          <w:tcPr>
            <w:tcW w:w="828" w:type="dxa"/>
            <w:gridSpan w:val="2"/>
            <w:tcBorders>
              <w:bottom w:val="single" w:sz="6" w:space="0" w:color="auto"/>
            </w:tcBorders>
          </w:tcPr>
          <w:p w14:paraId="4325BA1C"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1961A2CF"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51AFA27C" w14:textId="77777777" w:rsidR="00C676E4" w:rsidRPr="00A564B4" w:rsidRDefault="00C676E4"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59F94D3B" w14:textId="77777777" w:rsidR="00C676E4" w:rsidRPr="00A564B4" w:rsidRDefault="00C676E4" w:rsidP="001773F3">
            <w:pPr>
              <w:pStyle w:val="TAL"/>
            </w:pPr>
          </w:p>
        </w:tc>
        <w:tc>
          <w:tcPr>
            <w:tcW w:w="1695" w:type="dxa"/>
            <w:gridSpan w:val="3"/>
            <w:shd w:val="clear" w:color="auto" w:fill="auto"/>
          </w:tcPr>
          <w:p w14:paraId="4C14B6A3" w14:textId="77777777" w:rsidR="00C676E4" w:rsidRPr="00A564B4" w:rsidRDefault="00C676E4" w:rsidP="001773F3">
            <w:pPr>
              <w:pStyle w:val="TAL"/>
            </w:pPr>
          </w:p>
        </w:tc>
        <w:tc>
          <w:tcPr>
            <w:tcW w:w="1717" w:type="dxa"/>
            <w:gridSpan w:val="3"/>
          </w:tcPr>
          <w:p w14:paraId="51AF5BC3" w14:textId="77777777" w:rsidR="00C676E4" w:rsidRPr="00A564B4" w:rsidRDefault="00C676E4" w:rsidP="001773F3">
            <w:pPr>
              <w:pStyle w:val="TAL"/>
            </w:pPr>
          </w:p>
        </w:tc>
      </w:tr>
      <w:tr w:rsidR="00673186" w:rsidRPr="00A564B4" w14:paraId="633D3B05" w14:textId="77777777" w:rsidTr="006C32D2">
        <w:trPr>
          <w:gridAfter w:val="2"/>
          <w:wAfter w:w="143" w:type="dxa"/>
          <w:cantSplit/>
          <w:jc w:val="center"/>
        </w:trPr>
        <w:tc>
          <w:tcPr>
            <w:tcW w:w="929" w:type="dxa"/>
            <w:gridSpan w:val="3"/>
            <w:tcBorders>
              <w:bottom w:val="single" w:sz="6" w:space="0" w:color="auto"/>
            </w:tcBorders>
          </w:tcPr>
          <w:p w14:paraId="377CF06D" w14:textId="77777777" w:rsidR="00673186" w:rsidRPr="00A564B4" w:rsidRDefault="00673186" w:rsidP="0011635D">
            <w:pPr>
              <w:pStyle w:val="TAL"/>
              <w:rPr>
                <w:rFonts w:eastAsia="PMingLiU"/>
                <w:lang w:eastAsia="zh-TW"/>
              </w:rPr>
            </w:pPr>
            <w:r w:rsidRPr="00A564B4">
              <w:rPr>
                <w:rFonts w:eastAsia="PMingLiU"/>
                <w:lang w:eastAsia="zh-TW"/>
              </w:rPr>
              <w:t>4.2.20</w:t>
            </w:r>
          </w:p>
        </w:tc>
        <w:tc>
          <w:tcPr>
            <w:tcW w:w="2960" w:type="dxa"/>
            <w:gridSpan w:val="2"/>
            <w:tcBorders>
              <w:bottom w:val="single" w:sz="6" w:space="0" w:color="auto"/>
            </w:tcBorders>
          </w:tcPr>
          <w:p w14:paraId="4F204BBB" w14:textId="77777777" w:rsidR="00673186" w:rsidRPr="00A564B4" w:rsidRDefault="00673186" w:rsidP="0011635D">
            <w:pPr>
              <w:pStyle w:val="TAL"/>
              <w:rPr>
                <w:rFonts w:eastAsia="PMingLiU"/>
                <w:lang w:eastAsia="zh-TW"/>
              </w:rPr>
            </w:pPr>
            <w:r w:rsidRPr="00A564B4">
              <w:t>E-UTRAN FDD – FDD Intra frequency case for UE Category 1bis</w:t>
            </w:r>
          </w:p>
        </w:tc>
        <w:tc>
          <w:tcPr>
            <w:tcW w:w="828" w:type="dxa"/>
            <w:gridSpan w:val="2"/>
            <w:tcBorders>
              <w:bottom w:val="single" w:sz="6" w:space="0" w:color="auto"/>
            </w:tcBorders>
          </w:tcPr>
          <w:p w14:paraId="25061F60"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6EE6290" w14:textId="77777777" w:rsidR="00673186" w:rsidRPr="00A564B4" w:rsidRDefault="00673186" w:rsidP="0011635D">
            <w:pPr>
              <w:pStyle w:val="TAL"/>
              <w:jc w:val="both"/>
              <w:rPr>
                <w:rFonts w:eastAsia="PMingLiU"/>
                <w:lang w:eastAsia="zh-TW"/>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2483376" w14:textId="77777777" w:rsidR="00673186" w:rsidRPr="00A564B4" w:rsidRDefault="00673186" w:rsidP="0011635D">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16EB072B" w14:textId="77777777" w:rsidR="00673186" w:rsidRPr="00A564B4" w:rsidRDefault="00673186" w:rsidP="0011635D">
            <w:pPr>
              <w:pStyle w:val="TAL"/>
            </w:pPr>
          </w:p>
        </w:tc>
        <w:tc>
          <w:tcPr>
            <w:tcW w:w="1695" w:type="dxa"/>
            <w:gridSpan w:val="3"/>
            <w:shd w:val="clear" w:color="auto" w:fill="auto"/>
          </w:tcPr>
          <w:p w14:paraId="517EB32B" w14:textId="77777777" w:rsidR="00673186" w:rsidRPr="00A564B4" w:rsidRDefault="00673186" w:rsidP="0011635D">
            <w:pPr>
              <w:pStyle w:val="TAL"/>
            </w:pPr>
          </w:p>
        </w:tc>
        <w:tc>
          <w:tcPr>
            <w:tcW w:w="1717" w:type="dxa"/>
            <w:gridSpan w:val="3"/>
          </w:tcPr>
          <w:p w14:paraId="04AC5B75" w14:textId="77777777" w:rsidR="00673186" w:rsidRPr="00A564B4" w:rsidRDefault="00673186" w:rsidP="0011635D">
            <w:pPr>
              <w:pStyle w:val="TAL"/>
            </w:pPr>
          </w:p>
        </w:tc>
      </w:tr>
      <w:tr w:rsidR="00673186" w:rsidRPr="00A564B4" w14:paraId="16FA86B7" w14:textId="77777777" w:rsidTr="006C32D2">
        <w:trPr>
          <w:gridAfter w:val="2"/>
          <w:wAfter w:w="143" w:type="dxa"/>
          <w:cantSplit/>
          <w:jc w:val="center"/>
        </w:trPr>
        <w:tc>
          <w:tcPr>
            <w:tcW w:w="929" w:type="dxa"/>
            <w:gridSpan w:val="3"/>
            <w:tcBorders>
              <w:bottom w:val="single" w:sz="6" w:space="0" w:color="auto"/>
            </w:tcBorders>
          </w:tcPr>
          <w:p w14:paraId="3F0E0C67" w14:textId="77777777" w:rsidR="00673186" w:rsidRPr="00A564B4" w:rsidRDefault="00673186" w:rsidP="0011635D">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60" w:type="dxa"/>
            <w:gridSpan w:val="2"/>
            <w:tcBorders>
              <w:bottom w:val="single" w:sz="6" w:space="0" w:color="auto"/>
            </w:tcBorders>
          </w:tcPr>
          <w:p w14:paraId="18FEA03D" w14:textId="77777777" w:rsidR="00673186" w:rsidRPr="00A564B4" w:rsidRDefault="00673186" w:rsidP="0011635D">
            <w:pPr>
              <w:pStyle w:val="TAL"/>
            </w:pPr>
            <w:r w:rsidRPr="00A564B4">
              <w:rPr>
                <w:lang w:eastAsia="zh-TW"/>
              </w:rPr>
              <w:t>E-UTRAN TDD – TDD Intra frequency case</w:t>
            </w:r>
            <w:bookmarkStart w:id="89" w:name="_Hlk482668008"/>
            <w:r w:rsidRPr="00A564B4">
              <w:rPr>
                <w:lang w:eastAsia="zh-TW"/>
              </w:rPr>
              <w:t xml:space="preserve"> for UE Category 1bis</w:t>
            </w:r>
            <w:bookmarkEnd w:id="89"/>
          </w:p>
        </w:tc>
        <w:tc>
          <w:tcPr>
            <w:tcW w:w="828" w:type="dxa"/>
            <w:gridSpan w:val="2"/>
            <w:tcBorders>
              <w:bottom w:val="single" w:sz="6" w:space="0" w:color="auto"/>
            </w:tcBorders>
          </w:tcPr>
          <w:p w14:paraId="7B560F4F"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F965105" w14:textId="77777777" w:rsidR="00673186" w:rsidRPr="00A564B4" w:rsidRDefault="00673186" w:rsidP="0011635D">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w:t>
            </w:r>
            <w:r w:rsidR="00EF6417" w:rsidRPr="00A564B4">
              <w:rPr>
                <w:rFonts w:ascii="Arial" w:eastAsia="PMingLiU" w:hAnsi="Arial" w:cs="Arial"/>
                <w:sz w:val="18"/>
                <w:szCs w:val="18"/>
                <w:lang w:eastAsia="zh-TW"/>
              </w:rPr>
              <w:t>95</w:t>
            </w:r>
          </w:p>
        </w:tc>
        <w:tc>
          <w:tcPr>
            <w:tcW w:w="2471" w:type="dxa"/>
            <w:gridSpan w:val="3"/>
            <w:tcBorders>
              <w:bottom w:val="single" w:sz="6" w:space="0" w:color="auto"/>
            </w:tcBorders>
          </w:tcPr>
          <w:p w14:paraId="34AF0874" w14:textId="77777777" w:rsidR="00673186" w:rsidRPr="00A564B4" w:rsidRDefault="00673186" w:rsidP="0011635D">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A564B4" w:rsidRDefault="00673186" w:rsidP="0011635D">
            <w:pPr>
              <w:pStyle w:val="TAL"/>
            </w:pPr>
          </w:p>
        </w:tc>
        <w:tc>
          <w:tcPr>
            <w:tcW w:w="1695" w:type="dxa"/>
            <w:gridSpan w:val="3"/>
            <w:shd w:val="clear" w:color="auto" w:fill="auto"/>
          </w:tcPr>
          <w:p w14:paraId="011CBC29" w14:textId="77777777" w:rsidR="00673186" w:rsidRPr="00A564B4" w:rsidRDefault="00673186" w:rsidP="0011635D">
            <w:pPr>
              <w:pStyle w:val="TAL"/>
            </w:pPr>
          </w:p>
        </w:tc>
        <w:tc>
          <w:tcPr>
            <w:tcW w:w="1717" w:type="dxa"/>
            <w:gridSpan w:val="3"/>
          </w:tcPr>
          <w:p w14:paraId="466B21BF" w14:textId="77777777" w:rsidR="00673186" w:rsidRPr="00A564B4" w:rsidRDefault="00673186" w:rsidP="0011635D">
            <w:pPr>
              <w:pStyle w:val="TAL"/>
            </w:pPr>
          </w:p>
        </w:tc>
      </w:tr>
      <w:tr w:rsidR="008E2327" w:rsidRPr="00A564B4" w14:paraId="27038EA8" w14:textId="77777777" w:rsidTr="006C32D2">
        <w:trPr>
          <w:gridAfter w:val="2"/>
          <w:wAfter w:w="143" w:type="dxa"/>
          <w:cantSplit/>
          <w:jc w:val="center"/>
        </w:trPr>
        <w:tc>
          <w:tcPr>
            <w:tcW w:w="929" w:type="dxa"/>
            <w:gridSpan w:val="3"/>
            <w:tcBorders>
              <w:bottom w:val="single" w:sz="6" w:space="0" w:color="auto"/>
            </w:tcBorders>
          </w:tcPr>
          <w:p w14:paraId="240ECFC2" w14:textId="77777777" w:rsidR="008E2327" w:rsidRPr="00A564B4" w:rsidRDefault="008E2327" w:rsidP="008E2327">
            <w:pPr>
              <w:pStyle w:val="TAL"/>
              <w:rPr>
                <w:lang w:eastAsia="zh-CN"/>
              </w:rPr>
            </w:pPr>
            <w:r w:rsidRPr="00A564B4">
              <w:t>4.2.22</w:t>
            </w:r>
          </w:p>
        </w:tc>
        <w:tc>
          <w:tcPr>
            <w:tcW w:w="2960" w:type="dxa"/>
            <w:gridSpan w:val="2"/>
            <w:tcBorders>
              <w:bottom w:val="single" w:sz="6" w:space="0" w:color="auto"/>
            </w:tcBorders>
          </w:tcPr>
          <w:p w14:paraId="6744FE92" w14:textId="77777777" w:rsidR="008E2327" w:rsidRPr="00A564B4" w:rsidRDefault="008E2327" w:rsidP="008E2327">
            <w:pPr>
              <w:pStyle w:val="TAL"/>
            </w:pPr>
            <w:r w:rsidRPr="00A564B4">
              <w:t>E-UTRAN FDD - FDD cell re-selection intra frequency case for UE configured with highSpeedEnhancedMeasFlag</w:t>
            </w:r>
          </w:p>
        </w:tc>
        <w:tc>
          <w:tcPr>
            <w:tcW w:w="828" w:type="dxa"/>
            <w:gridSpan w:val="2"/>
            <w:tcBorders>
              <w:bottom w:val="single" w:sz="6" w:space="0" w:color="auto"/>
            </w:tcBorders>
          </w:tcPr>
          <w:p w14:paraId="5CE7109D"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27752E41" w14:textId="77777777" w:rsidR="008E2327" w:rsidRPr="00A564B4" w:rsidRDefault="008E2327" w:rsidP="008E2327">
            <w:pPr>
              <w:pStyle w:val="TAL"/>
              <w:jc w:val="both"/>
              <w:rPr>
                <w:lang w:eastAsia="zh-TW"/>
              </w:rPr>
            </w:pPr>
            <w:r w:rsidRPr="00A564B4">
              <w:t>C196</w:t>
            </w:r>
          </w:p>
        </w:tc>
        <w:tc>
          <w:tcPr>
            <w:tcW w:w="2471" w:type="dxa"/>
            <w:gridSpan w:val="3"/>
            <w:tcBorders>
              <w:bottom w:val="single" w:sz="6" w:space="0" w:color="auto"/>
            </w:tcBorders>
          </w:tcPr>
          <w:p w14:paraId="557C3792" w14:textId="77777777" w:rsidR="008E2327" w:rsidRPr="00A564B4" w:rsidRDefault="008E2327" w:rsidP="008E2327">
            <w:pPr>
              <w:pStyle w:val="TAL"/>
              <w:rPr>
                <w:lang w:eastAsia="zh-CN"/>
              </w:rPr>
            </w:pPr>
            <w:r w:rsidRPr="00A564B4">
              <w:rPr>
                <w:szCs w:val="18"/>
              </w:rPr>
              <w:t>UEs supporting E-UTRA FDD and high speed enhancement for measurement</w:t>
            </w:r>
          </w:p>
        </w:tc>
        <w:tc>
          <w:tcPr>
            <w:tcW w:w="1668" w:type="dxa"/>
            <w:gridSpan w:val="3"/>
            <w:shd w:val="clear" w:color="auto" w:fill="auto"/>
          </w:tcPr>
          <w:p w14:paraId="196CD294" w14:textId="77777777" w:rsidR="008E2327" w:rsidRPr="00A564B4" w:rsidRDefault="008E2327" w:rsidP="008E2327">
            <w:pPr>
              <w:pStyle w:val="TAL"/>
            </w:pPr>
          </w:p>
        </w:tc>
        <w:tc>
          <w:tcPr>
            <w:tcW w:w="1695" w:type="dxa"/>
            <w:gridSpan w:val="3"/>
            <w:shd w:val="clear" w:color="auto" w:fill="auto"/>
          </w:tcPr>
          <w:p w14:paraId="7ED738E0" w14:textId="77777777" w:rsidR="008E2327" w:rsidRPr="00A564B4" w:rsidRDefault="008E2327" w:rsidP="008E2327">
            <w:pPr>
              <w:pStyle w:val="TAL"/>
            </w:pPr>
          </w:p>
        </w:tc>
        <w:tc>
          <w:tcPr>
            <w:tcW w:w="1717" w:type="dxa"/>
            <w:gridSpan w:val="3"/>
          </w:tcPr>
          <w:p w14:paraId="21ADE3A9" w14:textId="77777777" w:rsidR="008E2327" w:rsidRPr="00A564B4" w:rsidRDefault="008E2327" w:rsidP="008E2327">
            <w:pPr>
              <w:pStyle w:val="TAL"/>
            </w:pPr>
          </w:p>
        </w:tc>
      </w:tr>
      <w:tr w:rsidR="008E2327" w:rsidRPr="00A564B4" w14:paraId="24B71D22" w14:textId="77777777" w:rsidTr="006C32D2">
        <w:trPr>
          <w:gridAfter w:val="2"/>
          <w:wAfter w:w="143" w:type="dxa"/>
          <w:cantSplit/>
          <w:jc w:val="center"/>
        </w:trPr>
        <w:tc>
          <w:tcPr>
            <w:tcW w:w="929" w:type="dxa"/>
            <w:gridSpan w:val="3"/>
            <w:tcBorders>
              <w:bottom w:val="single" w:sz="6" w:space="0" w:color="auto"/>
            </w:tcBorders>
          </w:tcPr>
          <w:p w14:paraId="4E8488B7" w14:textId="77777777" w:rsidR="008E2327" w:rsidRPr="00A564B4" w:rsidRDefault="008E2327" w:rsidP="008E2327">
            <w:pPr>
              <w:pStyle w:val="TAL"/>
              <w:rPr>
                <w:lang w:eastAsia="zh-CN"/>
              </w:rPr>
            </w:pPr>
            <w:r w:rsidRPr="00A564B4">
              <w:rPr>
                <w:lang w:eastAsia="zh-CN"/>
              </w:rPr>
              <w:t>4.2.23</w:t>
            </w:r>
          </w:p>
        </w:tc>
        <w:tc>
          <w:tcPr>
            <w:tcW w:w="2960" w:type="dxa"/>
            <w:gridSpan w:val="2"/>
            <w:tcBorders>
              <w:bottom w:val="single" w:sz="6" w:space="0" w:color="auto"/>
            </w:tcBorders>
          </w:tcPr>
          <w:p w14:paraId="4D7DAB79" w14:textId="77777777" w:rsidR="008E2327" w:rsidRPr="00A564B4" w:rsidRDefault="008E2327" w:rsidP="008E2327">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828" w:type="dxa"/>
            <w:gridSpan w:val="2"/>
            <w:tcBorders>
              <w:bottom w:val="single" w:sz="6" w:space="0" w:color="auto"/>
            </w:tcBorders>
          </w:tcPr>
          <w:p w14:paraId="69281660"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41EF3D69" w14:textId="77777777" w:rsidR="008E2327" w:rsidRPr="00A564B4" w:rsidRDefault="008E2327" w:rsidP="008E2327">
            <w:pPr>
              <w:pStyle w:val="TAL"/>
              <w:jc w:val="both"/>
              <w:rPr>
                <w:lang w:eastAsia="zh-TW"/>
              </w:rPr>
            </w:pPr>
            <w:r w:rsidRPr="00A564B4">
              <w:t>C197</w:t>
            </w:r>
          </w:p>
        </w:tc>
        <w:tc>
          <w:tcPr>
            <w:tcW w:w="2471" w:type="dxa"/>
            <w:gridSpan w:val="3"/>
            <w:tcBorders>
              <w:bottom w:val="single" w:sz="6" w:space="0" w:color="auto"/>
            </w:tcBorders>
          </w:tcPr>
          <w:p w14:paraId="1213CB80" w14:textId="77777777" w:rsidR="008E2327" w:rsidRPr="00A564B4" w:rsidRDefault="008E2327" w:rsidP="008E2327">
            <w:pPr>
              <w:pStyle w:val="TAL"/>
              <w:rPr>
                <w:lang w:eastAsia="zh-CN"/>
              </w:rPr>
            </w:pPr>
            <w:r w:rsidRPr="00A564B4">
              <w:rPr>
                <w:szCs w:val="18"/>
              </w:rPr>
              <w:t>UEs supporting E-UTRA TDD and high speed enhancement for measurement</w:t>
            </w:r>
          </w:p>
        </w:tc>
        <w:tc>
          <w:tcPr>
            <w:tcW w:w="1668" w:type="dxa"/>
            <w:gridSpan w:val="3"/>
            <w:shd w:val="clear" w:color="auto" w:fill="auto"/>
          </w:tcPr>
          <w:p w14:paraId="1C72A5A0" w14:textId="77777777" w:rsidR="008E2327" w:rsidRPr="00A564B4" w:rsidRDefault="008E2327" w:rsidP="008E2327">
            <w:pPr>
              <w:pStyle w:val="TAL"/>
            </w:pPr>
          </w:p>
        </w:tc>
        <w:tc>
          <w:tcPr>
            <w:tcW w:w="1695" w:type="dxa"/>
            <w:gridSpan w:val="3"/>
            <w:shd w:val="clear" w:color="auto" w:fill="auto"/>
          </w:tcPr>
          <w:p w14:paraId="7548A079" w14:textId="77777777" w:rsidR="008E2327" w:rsidRPr="00A564B4" w:rsidRDefault="008E2327" w:rsidP="008E2327">
            <w:pPr>
              <w:pStyle w:val="TAL"/>
            </w:pPr>
          </w:p>
        </w:tc>
        <w:tc>
          <w:tcPr>
            <w:tcW w:w="1717" w:type="dxa"/>
            <w:gridSpan w:val="3"/>
          </w:tcPr>
          <w:p w14:paraId="7E412861" w14:textId="77777777" w:rsidR="008E2327" w:rsidRPr="00A564B4" w:rsidRDefault="008E2327" w:rsidP="008E2327">
            <w:pPr>
              <w:pStyle w:val="TAL"/>
            </w:pPr>
          </w:p>
        </w:tc>
      </w:tr>
      <w:tr w:rsidR="00BF6528" w:rsidRPr="00A564B4" w14:paraId="1A524499" w14:textId="77777777" w:rsidTr="006C32D2">
        <w:trPr>
          <w:gridAfter w:val="2"/>
          <w:wAfter w:w="143" w:type="dxa"/>
          <w:cantSplit/>
          <w:jc w:val="center"/>
        </w:trPr>
        <w:tc>
          <w:tcPr>
            <w:tcW w:w="929" w:type="dxa"/>
            <w:gridSpan w:val="3"/>
            <w:tcBorders>
              <w:bottom w:val="single" w:sz="6" w:space="0" w:color="auto"/>
            </w:tcBorders>
          </w:tcPr>
          <w:p w14:paraId="1FE559A0" w14:textId="77777777" w:rsidR="00BF6528" w:rsidRPr="00A564B4" w:rsidRDefault="00BF6528" w:rsidP="0039583B">
            <w:pPr>
              <w:pStyle w:val="TAL"/>
              <w:rPr>
                <w:rFonts w:eastAsia="SimSun"/>
                <w:lang w:eastAsia="zh-CN"/>
              </w:rPr>
            </w:pPr>
            <w:r w:rsidRPr="00A564B4">
              <w:rPr>
                <w:lang w:eastAsia="zh-CN"/>
              </w:rPr>
              <w:t>4.2.24</w:t>
            </w:r>
          </w:p>
        </w:tc>
        <w:tc>
          <w:tcPr>
            <w:tcW w:w="2960" w:type="dxa"/>
            <w:gridSpan w:val="2"/>
            <w:tcBorders>
              <w:bottom w:val="single" w:sz="6" w:space="0" w:color="auto"/>
            </w:tcBorders>
          </w:tcPr>
          <w:p w14:paraId="3CAC1269" w14:textId="77777777" w:rsidR="00BF6528" w:rsidRPr="00A564B4" w:rsidRDefault="00BF6528" w:rsidP="0039583B">
            <w:pPr>
              <w:pStyle w:val="TAL"/>
              <w:rPr>
                <w:lang w:eastAsia="en-US"/>
              </w:rPr>
            </w:pPr>
            <w:r w:rsidRPr="00A564B4">
              <w:rPr>
                <w:lang w:eastAsia="en-US"/>
              </w:rPr>
              <w:t>HD – FDD Inter frequency case for UE Category NB1 In-Band mode in normal coverage</w:t>
            </w:r>
          </w:p>
        </w:tc>
        <w:tc>
          <w:tcPr>
            <w:tcW w:w="828" w:type="dxa"/>
            <w:gridSpan w:val="2"/>
            <w:tcBorders>
              <w:bottom w:val="single" w:sz="6" w:space="0" w:color="auto"/>
            </w:tcBorders>
          </w:tcPr>
          <w:p w14:paraId="304B2455" w14:textId="77777777" w:rsidR="00BF6528" w:rsidRPr="00A564B4" w:rsidRDefault="00BF6528" w:rsidP="0039583B">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DBD90B8" w14:textId="77777777" w:rsidR="00BF6528" w:rsidRPr="00A564B4" w:rsidRDefault="00BF6528" w:rsidP="0039583B">
            <w:pPr>
              <w:pStyle w:val="TAL"/>
              <w:jc w:val="both"/>
              <w:rPr>
                <w:rFonts w:eastAsia="PMingLiU"/>
                <w:lang w:eastAsia="zh-TW"/>
              </w:rPr>
            </w:pPr>
            <w:r w:rsidRPr="00A564B4">
              <w:rPr>
                <w:rFonts w:eastAsia="PMingLiU"/>
                <w:lang w:eastAsia="zh-TW"/>
              </w:rPr>
              <w:t>C154</w:t>
            </w:r>
          </w:p>
        </w:tc>
        <w:tc>
          <w:tcPr>
            <w:tcW w:w="2471" w:type="dxa"/>
            <w:gridSpan w:val="3"/>
            <w:tcBorders>
              <w:bottom w:val="single" w:sz="6" w:space="0" w:color="auto"/>
            </w:tcBorders>
          </w:tcPr>
          <w:p w14:paraId="7C65B363" w14:textId="77777777" w:rsidR="00BF6528" w:rsidRPr="00A564B4" w:rsidRDefault="001773F3" w:rsidP="0039583B">
            <w:pPr>
              <w:pStyle w:val="TAL"/>
              <w:rPr>
                <w:lang w:eastAsia="zh-CN"/>
              </w:rPr>
            </w:pPr>
            <w:r w:rsidRPr="00A564B4">
              <w:rPr>
                <w:lang w:eastAsia="zh-CN"/>
              </w:rPr>
              <w:t xml:space="preserve">UE supporting </w:t>
            </w:r>
            <w:r w:rsidR="000407D4" w:rsidRPr="00A564B4">
              <w:rPr>
                <w:lang w:eastAsia="zh-CN"/>
              </w:rPr>
              <w:t>NB-IoT</w:t>
            </w:r>
            <w:r w:rsidRPr="00A564B4">
              <w:rPr>
                <w:lang w:eastAsia="zh-CN"/>
              </w:rPr>
              <w:t xml:space="preserve"> HD-FDD</w:t>
            </w:r>
          </w:p>
        </w:tc>
        <w:tc>
          <w:tcPr>
            <w:tcW w:w="1668" w:type="dxa"/>
            <w:gridSpan w:val="3"/>
            <w:shd w:val="clear" w:color="auto" w:fill="auto"/>
          </w:tcPr>
          <w:p w14:paraId="649FE748" w14:textId="77777777" w:rsidR="00BF6528" w:rsidRPr="00A564B4" w:rsidRDefault="00BF6528" w:rsidP="0039583B">
            <w:pPr>
              <w:pStyle w:val="TAL"/>
              <w:rPr>
                <w:lang w:eastAsia="en-US"/>
              </w:rPr>
            </w:pPr>
          </w:p>
        </w:tc>
        <w:tc>
          <w:tcPr>
            <w:tcW w:w="1695" w:type="dxa"/>
            <w:gridSpan w:val="3"/>
            <w:shd w:val="clear" w:color="auto" w:fill="auto"/>
          </w:tcPr>
          <w:p w14:paraId="65789AFB" w14:textId="77777777" w:rsidR="00BF6528" w:rsidRPr="00A564B4" w:rsidRDefault="00BF6528" w:rsidP="0039583B">
            <w:pPr>
              <w:pStyle w:val="TAL"/>
              <w:rPr>
                <w:lang w:eastAsia="en-US"/>
              </w:rPr>
            </w:pPr>
          </w:p>
        </w:tc>
        <w:tc>
          <w:tcPr>
            <w:tcW w:w="1717" w:type="dxa"/>
            <w:gridSpan w:val="3"/>
          </w:tcPr>
          <w:p w14:paraId="5EDE899D" w14:textId="77777777" w:rsidR="00BF6528" w:rsidRPr="00A564B4" w:rsidRDefault="00BF6528" w:rsidP="0039583B">
            <w:pPr>
              <w:pStyle w:val="TAL"/>
              <w:rPr>
                <w:lang w:eastAsia="en-US"/>
              </w:rPr>
            </w:pPr>
          </w:p>
        </w:tc>
      </w:tr>
      <w:tr w:rsidR="00A44D0A" w:rsidRPr="00A564B4" w14:paraId="255D4DF9" w14:textId="77777777" w:rsidTr="006C32D2">
        <w:trPr>
          <w:gridAfter w:val="2"/>
          <w:wAfter w:w="143" w:type="dxa"/>
          <w:cantSplit/>
          <w:jc w:val="center"/>
        </w:trPr>
        <w:tc>
          <w:tcPr>
            <w:tcW w:w="929" w:type="dxa"/>
            <w:gridSpan w:val="3"/>
            <w:tcBorders>
              <w:bottom w:val="single" w:sz="6" w:space="0" w:color="auto"/>
            </w:tcBorders>
          </w:tcPr>
          <w:p w14:paraId="611E5F06" w14:textId="77777777" w:rsidR="00A44D0A" w:rsidRPr="00A564B4" w:rsidRDefault="00A44D0A" w:rsidP="00816732">
            <w:pPr>
              <w:pStyle w:val="TAL"/>
              <w:rPr>
                <w:lang w:eastAsia="zh-CN"/>
              </w:rPr>
            </w:pPr>
            <w:r w:rsidRPr="00A564B4">
              <w:rPr>
                <w:lang w:eastAsia="zh-CN"/>
              </w:rPr>
              <w:t>4.2.25</w:t>
            </w:r>
          </w:p>
        </w:tc>
        <w:tc>
          <w:tcPr>
            <w:tcW w:w="2960" w:type="dxa"/>
            <w:gridSpan w:val="2"/>
            <w:tcBorders>
              <w:bottom w:val="single" w:sz="6" w:space="0" w:color="auto"/>
            </w:tcBorders>
          </w:tcPr>
          <w:p w14:paraId="653040EB" w14:textId="77777777" w:rsidR="00A44D0A" w:rsidRPr="00A564B4" w:rsidRDefault="00A44D0A" w:rsidP="00816732">
            <w:pPr>
              <w:pStyle w:val="TAL"/>
              <w:rPr>
                <w:lang w:eastAsia="en-US"/>
              </w:rPr>
            </w:pPr>
            <w:r w:rsidRPr="00A564B4">
              <w:rPr>
                <w:rFonts w:cs="v4.2.0"/>
                <w:snapToGrid w:val="0"/>
                <w:lang w:eastAsia="zh-TW"/>
              </w:rPr>
              <w:t>E-UTRAN FDD – FDD Inter frequency case for CE UE in normal coverage</w:t>
            </w:r>
          </w:p>
        </w:tc>
        <w:tc>
          <w:tcPr>
            <w:tcW w:w="828" w:type="dxa"/>
            <w:gridSpan w:val="2"/>
            <w:tcBorders>
              <w:bottom w:val="single" w:sz="6" w:space="0" w:color="auto"/>
            </w:tcBorders>
          </w:tcPr>
          <w:p w14:paraId="07376C1D"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43B47DC" w14:textId="77777777" w:rsidR="00A44D0A" w:rsidRPr="00A564B4" w:rsidRDefault="008E2327" w:rsidP="00816732">
            <w:pPr>
              <w:pStyle w:val="TAL"/>
              <w:jc w:val="both"/>
              <w:rPr>
                <w:rFonts w:eastAsia="PMingLiU"/>
                <w:lang w:eastAsia="zh-TW"/>
              </w:rPr>
            </w:pPr>
            <w:r w:rsidRPr="00A564B4">
              <w:rPr>
                <w:lang w:eastAsia="zh-TW"/>
              </w:rPr>
              <w:t>C94a</w:t>
            </w:r>
          </w:p>
        </w:tc>
        <w:tc>
          <w:tcPr>
            <w:tcW w:w="2471" w:type="dxa"/>
            <w:gridSpan w:val="3"/>
            <w:tcBorders>
              <w:bottom w:val="single" w:sz="6" w:space="0" w:color="auto"/>
            </w:tcBorders>
          </w:tcPr>
          <w:p w14:paraId="2140AD06" w14:textId="77777777" w:rsidR="00A44D0A" w:rsidRPr="00A564B4" w:rsidRDefault="003737F0" w:rsidP="00816732">
            <w:pPr>
              <w:pStyle w:val="TAL"/>
              <w:rPr>
                <w:lang w:eastAsia="zh-CN"/>
              </w:rPr>
            </w:pPr>
            <w:r w:rsidRPr="00A564B4">
              <w:t>UE supporting E-UTRA FD-FDD and CEModeA</w:t>
            </w:r>
          </w:p>
        </w:tc>
        <w:tc>
          <w:tcPr>
            <w:tcW w:w="1668" w:type="dxa"/>
            <w:gridSpan w:val="3"/>
            <w:shd w:val="clear" w:color="auto" w:fill="auto"/>
          </w:tcPr>
          <w:p w14:paraId="493A7A73" w14:textId="77777777" w:rsidR="00A44D0A" w:rsidRPr="00A564B4" w:rsidRDefault="00A44D0A" w:rsidP="00816732">
            <w:pPr>
              <w:pStyle w:val="TAL"/>
              <w:rPr>
                <w:lang w:eastAsia="en-US"/>
              </w:rPr>
            </w:pPr>
          </w:p>
        </w:tc>
        <w:tc>
          <w:tcPr>
            <w:tcW w:w="1695" w:type="dxa"/>
            <w:gridSpan w:val="3"/>
            <w:shd w:val="clear" w:color="auto" w:fill="auto"/>
          </w:tcPr>
          <w:p w14:paraId="63785B40" w14:textId="77777777" w:rsidR="00A44D0A" w:rsidRPr="00A564B4" w:rsidRDefault="00A44D0A" w:rsidP="00816732">
            <w:pPr>
              <w:pStyle w:val="TAL"/>
              <w:rPr>
                <w:lang w:eastAsia="en-US"/>
              </w:rPr>
            </w:pPr>
          </w:p>
        </w:tc>
        <w:tc>
          <w:tcPr>
            <w:tcW w:w="1717" w:type="dxa"/>
            <w:gridSpan w:val="3"/>
          </w:tcPr>
          <w:p w14:paraId="1B519F69" w14:textId="77777777" w:rsidR="00A44D0A" w:rsidRPr="00A564B4" w:rsidRDefault="00A44D0A" w:rsidP="00816732">
            <w:pPr>
              <w:pStyle w:val="TAL"/>
              <w:rPr>
                <w:lang w:eastAsia="en-US"/>
              </w:rPr>
            </w:pPr>
          </w:p>
        </w:tc>
      </w:tr>
      <w:tr w:rsidR="00A44D0A" w:rsidRPr="00A564B4" w14:paraId="6E25FDD6" w14:textId="77777777" w:rsidTr="006C32D2">
        <w:trPr>
          <w:gridAfter w:val="2"/>
          <w:wAfter w:w="143" w:type="dxa"/>
          <w:cantSplit/>
          <w:jc w:val="center"/>
        </w:trPr>
        <w:tc>
          <w:tcPr>
            <w:tcW w:w="929" w:type="dxa"/>
            <w:gridSpan w:val="3"/>
            <w:tcBorders>
              <w:bottom w:val="single" w:sz="6" w:space="0" w:color="auto"/>
            </w:tcBorders>
          </w:tcPr>
          <w:p w14:paraId="0785003C" w14:textId="77777777" w:rsidR="00A44D0A" w:rsidRPr="00A564B4" w:rsidRDefault="00A44D0A" w:rsidP="00816732">
            <w:pPr>
              <w:pStyle w:val="TAL"/>
              <w:rPr>
                <w:lang w:eastAsia="zh-CN"/>
              </w:rPr>
            </w:pPr>
            <w:r w:rsidRPr="00A564B4">
              <w:rPr>
                <w:lang w:eastAsia="zh-CN"/>
              </w:rPr>
              <w:t>4.2.26</w:t>
            </w:r>
          </w:p>
        </w:tc>
        <w:tc>
          <w:tcPr>
            <w:tcW w:w="2960" w:type="dxa"/>
            <w:gridSpan w:val="2"/>
            <w:tcBorders>
              <w:bottom w:val="single" w:sz="6" w:space="0" w:color="auto"/>
            </w:tcBorders>
          </w:tcPr>
          <w:p w14:paraId="1466A8CF" w14:textId="77777777" w:rsidR="00A44D0A" w:rsidRPr="00A564B4" w:rsidRDefault="00A44D0A" w:rsidP="00816732">
            <w:pPr>
              <w:pStyle w:val="TAL"/>
              <w:rPr>
                <w:lang w:eastAsia="en-US"/>
              </w:rPr>
            </w:pPr>
            <w:r w:rsidRPr="00A564B4">
              <w:rPr>
                <w:rFonts w:cs="v4.2.0"/>
                <w:snapToGrid w:val="0"/>
                <w:lang w:eastAsia="zh-TW"/>
              </w:rPr>
              <w:t>E-UTRAN HD – FDD Inter frequency case for CE UE in normal coverage</w:t>
            </w:r>
          </w:p>
        </w:tc>
        <w:tc>
          <w:tcPr>
            <w:tcW w:w="828" w:type="dxa"/>
            <w:gridSpan w:val="2"/>
            <w:tcBorders>
              <w:bottom w:val="single" w:sz="6" w:space="0" w:color="auto"/>
            </w:tcBorders>
          </w:tcPr>
          <w:p w14:paraId="4166CAB7"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F7BAD31" w14:textId="77777777" w:rsidR="00A44D0A" w:rsidRPr="00A564B4" w:rsidRDefault="003737F0" w:rsidP="00816732">
            <w:pPr>
              <w:pStyle w:val="TAL"/>
              <w:jc w:val="both"/>
              <w:rPr>
                <w:rFonts w:eastAsia="PMingLiU"/>
                <w:lang w:eastAsia="zh-TW"/>
              </w:rPr>
            </w:pPr>
            <w:r w:rsidRPr="00A564B4">
              <w:rPr>
                <w:lang w:eastAsia="zh-TW"/>
              </w:rPr>
              <w:t>C107a</w:t>
            </w:r>
          </w:p>
        </w:tc>
        <w:tc>
          <w:tcPr>
            <w:tcW w:w="2471" w:type="dxa"/>
            <w:gridSpan w:val="3"/>
            <w:tcBorders>
              <w:bottom w:val="single" w:sz="6" w:space="0" w:color="auto"/>
            </w:tcBorders>
          </w:tcPr>
          <w:p w14:paraId="66AFFB0D" w14:textId="77777777" w:rsidR="00A44D0A" w:rsidRPr="00A564B4" w:rsidRDefault="003737F0" w:rsidP="00816732">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gridSpan w:val="3"/>
            <w:shd w:val="clear" w:color="auto" w:fill="auto"/>
          </w:tcPr>
          <w:p w14:paraId="083F2227" w14:textId="77777777" w:rsidR="00A44D0A" w:rsidRPr="00A564B4" w:rsidRDefault="00A44D0A" w:rsidP="00816732">
            <w:pPr>
              <w:pStyle w:val="TAL"/>
              <w:rPr>
                <w:lang w:eastAsia="en-US"/>
              </w:rPr>
            </w:pPr>
          </w:p>
        </w:tc>
        <w:tc>
          <w:tcPr>
            <w:tcW w:w="1695" w:type="dxa"/>
            <w:gridSpan w:val="3"/>
            <w:shd w:val="clear" w:color="auto" w:fill="auto"/>
          </w:tcPr>
          <w:p w14:paraId="790DF261" w14:textId="77777777" w:rsidR="00A44D0A" w:rsidRPr="00A564B4" w:rsidRDefault="00A44D0A" w:rsidP="00816732">
            <w:pPr>
              <w:pStyle w:val="TAL"/>
              <w:rPr>
                <w:lang w:eastAsia="en-US"/>
              </w:rPr>
            </w:pPr>
          </w:p>
        </w:tc>
        <w:tc>
          <w:tcPr>
            <w:tcW w:w="1717" w:type="dxa"/>
            <w:gridSpan w:val="3"/>
          </w:tcPr>
          <w:p w14:paraId="271866A1" w14:textId="77777777" w:rsidR="00A44D0A" w:rsidRPr="00A564B4" w:rsidRDefault="00A44D0A" w:rsidP="00816732">
            <w:pPr>
              <w:pStyle w:val="TAL"/>
              <w:rPr>
                <w:lang w:eastAsia="en-US"/>
              </w:rPr>
            </w:pPr>
          </w:p>
        </w:tc>
      </w:tr>
      <w:tr w:rsidR="00A44D0A" w:rsidRPr="00A564B4" w14:paraId="64F652CB" w14:textId="77777777" w:rsidTr="006C32D2">
        <w:trPr>
          <w:gridAfter w:val="2"/>
          <w:wAfter w:w="143" w:type="dxa"/>
          <w:cantSplit/>
          <w:jc w:val="center"/>
        </w:trPr>
        <w:tc>
          <w:tcPr>
            <w:tcW w:w="929" w:type="dxa"/>
            <w:gridSpan w:val="3"/>
            <w:tcBorders>
              <w:bottom w:val="single" w:sz="6" w:space="0" w:color="auto"/>
            </w:tcBorders>
          </w:tcPr>
          <w:p w14:paraId="4287E24B" w14:textId="77777777" w:rsidR="00A44D0A" w:rsidRPr="00A564B4" w:rsidRDefault="00A44D0A" w:rsidP="00816732">
            <w:pPr>
              <w:pStyle w:val="TAL"/>
              <w:rPr>
                <w:lang w:eastAsia="zh-CN"/>
              </w:rPr>
            </w:pPr>
            <w:r w:rsidRPr="00A564B4">
              <w:rPr>
                <w:lang w:eastAsia="zh-CN"/>
              </w:rPr>
              <w:t>4.2.27</w:t>
            </w:r>
          </w:p>
        </w:tc>
        <w:tc>
          <w:tcPr>
            <w:tcW w:w="2960" w:type="dxa"/>
            <w:gridSpan w:val="2"/>
            <w:tcBorders>
              <w:bottom w:val="single" w:sz="6" w:space="0" w:color="auto"/>
            </w:tcBorders>
          </w:tcPr>
          <w:p w14:paraId="72013248" w14:textId="77777777" w:rsidR="00A44D0A" w:rsidRPr="00A564B4" w:rsidRDefault="00A44D0A" w:rsidP="00816732">
            <w:pPr>
              <w:pStyle w:val="TAL"/>
              <w:rPr>
                <w:lang w:eastAsia="en-US"/>
              </w:rPr>
            </w:pPr>
            <w:r w:rsidRPr="00A564B4">
              <w:rPr>
                <w:rFonts w:cs="v4.2.0"/>
                <w:snapToGrid w:val="0"/>
                <w:lang w:eastAsia="zh-TW"/>
              </w:rPr>
              <w:t>E-UTRAN TDD – TDD Inter frequency case for CE UE in normal coverage</w:t>
            </w:r>
          </w:p>
        </w:tc>
        <w:tc>
          <w:tcPr>
            <w:tcW w:w="828" w:type="dxa"/>
            <w:gridSpan w:val="2"/>
            <w:tcBorders>
              <w:bottom w:val="single" w:sz="6" w:space="0" w:color="auto"/>
            </w:tcBorders>
          </w:tcPr>
          <w:p w14:paraId="32F2E899"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BD1F38D" w14:textId="77777777" w:rsidR="00A44D0A" w:rsidRPr="00A564B4" w:rsidRDefault="003737F0" w:rsidP="00816732">
            <w:pPr>
              <w:pStyle w:val="TAL"/>
              <w:jc w:val="both"/>
              <w:rPr>
                <w:rFonts w:eastAsia="PMingLiU"/>
                <w:lang w:eastAsia="zh-TW"/>
              </w:rPr>
            </w:pPr>
            <w:r w:rsidRPr="00A564B4">
              <w:rPr>
                <w:lang w:eastAsia="zh-TW"/>
              </w:rPr>
              <w:t>C93a</w:t>
            </w:r>
          </w:p>
        </w:tc>
        <w:tc>
          <w:tcPr>
            <w:tcW w:w="2471" w:type="dxa"/>
            <w:gridSpan w:val="3"/>
            <w:tcBorders>
              <w:bottom w:val="single" w:sz="6" w:space="0" w:color="auto"/>
            </w:tcBorders>
          </w:tcPr>
          <w:p w14:paraId="30792404" w14:textId="77777777" w:rsidR="00A44D0A" w:rsidRPr="00A564B4" w:rsidRDefault="003737F0" w:rsidP="00816732">
            <w:pPr>
              <w:pStyle w:val="TAL"/>
              <w:rPr>
                <w:lang w:eastAsia="zh-CN"/>
              </w:rPr>
            </w:pPr>
            <w:r w:rsidRPr="00A564B4">
              <w:t>UE supporting E-UTRA TDD and CEModeA</w:t>
            </w:r>
          </w:p>
        </w:tc>
        <w:tc>
          <w:tcPr>
            <w:tcW w:w="1668" w:type="dxa"/>
            <w:gridSpan w:val="3"/>
            <w:shd w:val="clear" w:color="auto" w:fill="auto"/>
          </w:tcPr>
          <w:p w14:paraId="32678558" w14:textId="77777777" w:rsidR="00A44D0A" w:rsidRPr="00A564B4" w:rsidRDefault="00A44D0A" w:rsidP="00816732">
            <w:pPr>
              <w:pStyle w:val="TAL"/>
              <w:rPr>
                <w:lang w:eastAsia="en-US"/>
              </w:rPr>
            </w:pPr>
          </w:p>
        </w:tc>
        <w:tc>
          <w:tcPr>
            <w:tcW w:w="1695" w:type="dxa"/>
            <w:gridSpan w:val="3"/>
            <w:shd w:val="clear" w:color="auto" w:fill="auto"/>
          </w:tcPr>
          <w:p w14:paraId="48735D48" w14:textId="77777777" w:rsidR="00A44D0A" w:rsidRPr="00A564B4" w:rsidRDefault="00A44D0A" w:rsidP="00816732">
            <w:pPr>
              <w:pStyle w:val="TAL"/>
              <w:rPr>
                <w:lang w:eastAsia="en-US"/>
              </w:rPr>
            </w:pPr>
          </w:p>
        </w:tc>
        <w:tc>
          <w:tcPr>
            <w:tcW w:w="1717" w:type="dxa"/>
            <w:gridSpan w:val="3"/>
          </w:tcPr>
          <w:p w14:paraId="0CCE649B" w14:textId="77777777" w:rsidR="00A44D0A" w:rsidRPr="00A564B4" w:rsidRDefault="00A44D0A" w:rsidP="00816732">
            <w:pPr>
              <w:pStyle w:val="TAL"/>
              <w:rPr>
                <w:lang w:eastAsia="en-US"/>
              </w:rPr>
            </w:pPr>
          </w:p>
        </w:tc>
      </w:tr>
      <w:tr w:rsidR="003737F0" w:rsidRPr="00A564B4" w14:paraId="6C016BF0" w14:textId="77777777" w:rsidTr="006C32D2">
        <w:trPr>
          <w:gridAfter w:val="2"/>
          <w:wAfter w:w="143" w:type="dxa"/>
          <w:cantSplit/>
          <w:jc w:val="center"/>
        </w:trPr>
        <w:tc>
          <w:tcPr>
            <w:tcW w:w="929" w:type="dxa"/>
            <w:gridSpan w:val="3"/>
            <w:tcBorders>
              <w:bottom w:val="single" w:sz="6" w:space="0" w:color="auto"/>
            </w:tcBorders>
          </w:tcPr>
          <w:p w14:paraId="58D31055" w14:textId="77777777" w:rsidR="003737F0" w:rsidRPr="00A564B4" w:rsidRDefault="003737F0" w:rsidP="0036345D">
            <w:pPr>
              <w:pStyle w:val="TAL"/>
              <w:rPr>
                <w:lang w:eastAsia="zh-CN"/>
              </w:rPr>
            </w:pPr>
            <w:r w:rsidRPr="00A564B4">
              <w:rPr>
                <w:lang w:eastAsia="zh-CN"/>
              </w:rPr>
              <w:t>4.2.28</w:t>
            </w:r>
          </w:p>
        </w:tc>
        <w:tc>
          <w:tcPr>
            <w:tcW w:w="2960" w:type="dxa"/>
            <w:gridSpan w:val="2"/>
            <w:tcBorders>
              <w:bottom w:val="single" w:sz="6" w:space="0" w:color="auto"/>
            </w:tcBorders>
          </w:tcPr>
          <w:p w14:paraId="34267DDF" w14:textId="77777777" w:rsidR="003737F0" w:rsidRPr="00A564B4" w:rsidRDefault="003737F0" w:rsidP="0036345D">
            <w:pPr>
              <w:pStyle w:val="TAL"/>
              <w:rPr>
                <w:rFonts w:cs="v4.2.0"/>
                <w:snapToGrid w:val="0"/>
                <w:lang w:eastAsia="zh-TW"/>
              </w:rPr>
            </w:pPr>
            <w:r w:rsidRPr="00A564B4">
              <w:rPr>
                <w:rFonts w:cs="v4.2.0"/>
                <w:snapToGrid w:val="0"/>
                <w:lang w:eastAsia="zh-TW"/>
              </w:rPr>
              <w:t>E-UTRAN FDD – FDD Inter frequency case for CE UE in enhanced coverage</w:t>
            </w:r>
          </w:p>
        </w:tc>
        <w:tc>
          <w:tcPr>
            <w:tcW w:w="828" w:type="dxa"/>
            <w:gridSpan w:val="2"/>
            <w:tcBorders>
              <w:bottom w:val="single" w:sz="6" w:space="0" w:color="auto"/>
            </w:tcBorders>
          </w:tcPr>
          <w:p w14:paraId="43B7AA8E"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7816DB8E" w14:textId="77777777" w:rsidR="003737F0" w:rsidRPr="00A564B4" w:rsidRDefault="003737F0" w:rsidP="0036345D">
            <w:pPr>
              <w:pStyle w:val="TAL"/>
              <w:jc w:val="both"/>
              <w:rPr>
                <w:lang w:eastAsia="zh-TW"/>
              </w:rPr>
            </w:pPr>
            <w:r w:rsidRPr="00A564B4">
              <w:t>C94e</w:t>
            </w:r>
          </w:p>
        </w:tc>
        <w:tc>
          <w:tcPr>
            <w:tcW w:w="2471" w:type="dxa"/>
            <w:gridSpan w:val="3"/>
            <w:tcBorders>
              <w:bottom w:val="single" w:sz="6" w:space="0" w:color="auto"/>
            </w:tcBorders>
          </w:tcPr>
          <w:p w14:paraId="1FF1CBDA" w14:textId="77777777" w:rsidR="003737F0" w:rsidRPr="00A564B4" w:rsidRDefault="003737F0" w:rsidP="0036345D">
            <w:pPr>
              <w:pStyle w:val="TAL"/>
              <w:rPr>
                <w:lang w:eastAsia="zh-CN"/>
              </w:rPr>
            </w:pPr>
            <w:r w:rsidRPr="00A564B4">
              <w:t xml:space="preserve">UE supporting E-UTRA </w:t>
            </w:r>
            <w:r w:rsidRPr="00A564B4">
              <w:rPr>
                <w:lang w:eastAsia="zh-TW"/>
              </w:rPr>
              <w:t>FD-</w:t>
            </w:r>
            <w:r w:rsidRPr="00A564B4">
              <w:t>FDD and CEModeB</w:t>
            </w:r>
          </w:p>
        </w:tc>
        <w:tc>
          <w:tcPr>
            <w:tcW w:w="1668" w:type="dxa"/>
            <w:gridSpan w:val="3"/>
            <w:shd w:val="clear" w:color="auto" w:fill="auto"/>
          </w:tcPr>
          <w:p w14:paraId="1A262804" w14:textId="77777777" w:rsidR="003737F0" w:rsidRPr="00A564B4" w:rsidRDefault="003737F0" w:rsidP="0036345D">
            <w:pPr>
              <w:pStyle w:val="TAL"/>
            </w:pPr>
          </w:p>
        </w:tc>
        <w:tc>
          <w:tcPr>
            <w:tcW w:w="1695" w:type="dxa"/>
            <w:gridSpan w:val="3"/>
            <w:shd w:val="clear" w:color="auto" w:fill="auto"/>
          </w:tcPr>
          <w:p w14:paraId="44D9CF4F" w14:textId="77777777" w:rsidR="003737F0" w:rsidRPr="00A564B4" w:rsidRDefault="003737F0" w:rsidP="0036345D">
            <w:pPr>
              <w:pStyle w:val="TAL"/>
            </w:pPr>
          </w:p>
        </w:tc>
        <w:tc>
          <w:tcPr>
            <w:tcW w:w="1717" w:type="dxa"/>
            <w:gridSpan w:val="3"/>
          </w:tcPr>
          <w:p w14:paraId="72F2E9D4" w14:textId="77777777" w:rsidR="003737F0" w:rsidRPr="00A564B4" w:rsidRDefault="003737F0" w:rsidP="0036345D">
            <w:pPr>
              <w:pStyle w:val="TAL"/>
            </w:pPr>
          </w:p>
        </w:tc>
      </w:tr>
      <w:tr w:rsidR="003737F0" w:rsidRPr="00A564B4" w14:paraId="399DCF49" w14:textId="77777777" w:rsidTr="006C32D2">
        <w:trPr>
          <w:gridAfter w:val="2"/>
          <w:wAfter w:w="143" w:type="dxa"/>
          <w:cantSplit/>
          <w:jc w:val="center"/>
        </w:trPr>
        <w:tc>
          <w:tcPr>
            <w:tcW w:w="929" w:type="dxa"/>
            <w:gridSpan w:val="3"/>
            <w:tcBorders>
              <w:bottom w:val="single" w:sz="6" w:space="0" w:color="auto"/>
            </w:tcBorders>
          </w:tcPr>
          <w:p w14:paraId="0D96D532" w14:textId="77777777" w:rsidR="003737F0" w:rsidRPr="00A564B4" w:rsidRDefault="003737F0" w:rsidP="0036345D">
            <w:pPr>
              <w:pStyle w:val="TAL"/>
              <w:rPr>
                <w:lang w:eastAsia="zh-CN"/>
              </w:rPr>
            </w:pPr>
            <w:r w:rsidRPr="00A564B4">
              <w:rPr>
                <w:lang w:eastAsia="zh-CN"/>
              </w:rPr>
              <w:t>4.2.29</w:t>
            </w:r>
          </w:p>
        </w:tc>
        <w:tc>
          <w:tcPr>
            <w:tcW w:w="2960" w:type="dxa"/>
            <w:gridSpan w:val="2"/>
            <w:tcBorders>
              <w:bottom w:val="single" w:sz="6" w:space="0" w:color="auto"/>
            </w:tcBorders>
          </w:tcPr>
          <w:p w14:paraId="6E7D8E24" w14:textId="77777777" w:rsidR="003737F0" w:rsidRPr="00A564B4" w:rsidRDefault="003737F0" w:rsidP="0036345D">
            <w:pPr>
              <w:pStyle w:val="TAL"/>
              <w:rPr>
                <w:rFonts w:cs="v4.2.0"/>
                <w:snapToGrid w:val="0"/>
                <w:lang w:eastAsia="zh-TW"/>
              </w:rPr>
            </w:pPr>
            <w:r w:rsidRPr="00A564B4">
              <w:rPr>
                <w:rFonts w:cs="v4.2.0"/>
                <w:snapToGrid w:val="0"/>
                <w:lang w:eastAsia="zh-TW"/>
              </w:rPr>
              <w:t>E-UTRAN HD – FDD Inter frequency case for CE UE in enhanced coverage</w:t>
            </w:r>
          </w:p>
        </w:tc>
        <w:tc>
          <w:tcPr>
            <w:tcW w:w="828" w:type="dxa"/>
            <w:gridSpan w:val="2"/>
            <w:tcBorders>
              <w:bottom w:val="single" w:sz="6" w:space="0" w:color="auto"/>
            </w:tcBorders>
          </w:tcPr>
          <w:p w14:paraId="61C2F702"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0F8AF25A" w14:textId="77777777" w:rsidR="003737F0" w:rsidRPr="00A564B4" w:rsidRDefault="003737F0" w:rsidP="0036345D">
            <w:pPr>
              <w:pStyle w:val="TAL"/>
              <w:jc w:val="both"/>
              <w:rPr>
                <w:lang w:eastAsia="zh-TW"/>
              </w:rPr>
            </w:pPr>
            <w:r w:rsidRPr="00A564B4">
              <w:t>C94f</w:t>
            </w:r>
          </w:p>
        </w:tc>
        <w:tc>
          <w:tcPr>
            <w:tcW w:w="2471" w:type="dxa"/>
            <w:gridSpan w:val="3"/>
            <w:tcBorders>
              <w:bottom w:val="single" w:sz="6" w:space="0" w:color="auto"/>
            </w:tcBorders>
          </w:tcPr>
          <w:p w14:paraId="60802C61" w14:textId="77777777" w:rsidR="003737F0" w:rsidRPr="00A564B4" w:rsidRDefault="003737F0" w:rsidP="0036345D">
            <w:pPr>
              <w:pStyle w:val="TAL"/>
              <w:rPr>
                <w:lang w:eastAsia="zh-CN"/>
              </w:rPr>
            </w:pPr>
            <w:r w:rsidRPr="00A564B4">
              <w:t>UE supporting E-UTRA HD-FDD and CEModeB</w:t>
            </w:r>
          </w:p>
        </w:tc>
        <w:tc>
          <w:tcPr>
            <w:tcW w:w="1668" w:type="dxa"/>
            <w:gridSpan w:val="3"/>
            <w:shd w:val="clear" w:color="auto" w:fill="auto"/>
          </w:tcPr>
          <w:p w14:paraId="30335C3B" w14:textId="77777777" w:rsidR="003737F0" w:rsidRPr="00A564B4" w:rsidRDefault="003737F0" w:rsidP="0036345D">
            <w:pPr>
              <w:pStyle w:val="TAL"/>
            </w:pPr>
          </w:p>
        </w:tc>
        <w:tc>
          <w:tcPr>
            <w:tcW w:w="1695" w:type="dxa"/>
            <w:gridSpan w:val="3"/>
            <w:shd w:val="clear" w:color="auto" w:fill="auto"/>
          </w:tcPr>
          <w:p w14:paraId="3D6618DA" w14:textId="77777777" w:rsidR="003737F0" w:rsidRPr="00A564B4" w:rsidRDefault="003737F0" w:rsidP="0036345D">
            <w:pPr>
              <w:pStyle w:val="TAL"/>
            </w:pPr>
          </w:p>
        </w:tc>
        <w:tc>
          <w:tcPr>
            <w:tcW w:w="1717" w:type="dxa"/>
            <w:gridSpan w:val="3"/>
          </w:tcPr>
          <w:p w14:paraId="10D43FBC" w14:textId="77777777" w:rsidR="003737F0" w:rsidRPr="00A564B4" w:rsidRDefault="003737F0" w:rsidP="0036345D">
            <w:pPr>
              <w:pStyle w:val="TAL"/>
            </w:pPr>
          </w:p>
        </w:tc>
      </w:tr>
      <w:tr w:rsidR="003737F0" w:rsidRPr="00A564B4" w14:paraId="693062BF" w14:textId="77777777" w:rsidTr="006C32D2">
        <w:trPr>
          <w:gridAfter w:val="2"/>
          <w:wAfter w:w="143" w:type="dxa"/>
          <w:cantSplit/>
          <w:jc w:val="center"/>
        </w:trPr>
        <w:tc>
          <w:tcPr>
            <w:tcW w:w="929" w:type="dxa"/>
            <w:gridSpan w:val="3"/>
            <w:tcBorders>
              <w:bottom w:val="single" w:sz="6" w:space="0" w:color="auto"/>
            </w:tcBorders>
          </w:tcPr>
          <w:p w14:paraId="76260200" w14:textId="77777777" w:rsidR="003737F0" w:rsidRPr="00A564B4" w:rsidRDefault="003737F0" w:rsidP="0036345D">
            <w:pPr>
              <w:pStyle w:val="TAL"/>
              <w:rPr>
                <w:lang w:eastAsia="zh-CN"/>
              </w:rPr>
            </w:pPr>
            <w:r w:rsidRPr="00A564B4">
              <w:rPr>
                <w:lang w:eastAsia="zh-CN"/>
              </w:rPr>
              <w:t>4.2.30</w:t>
            </w:r>
          </w:p>
        </w:tc>
        <w:tc>
          <w:tcPr>
            <w:tcW w:w="2960" w:type="dxa"/>
            <w:gridSpan w:val="2"/>
            <w:tcBorders>
              <w:bottom w:val="single" w:sz="6" w:space="0" w:color="auto"/>
            </w:tcBorders>
          </w:tcPr>
          <w:p w14:paraId="2B27BC14" w14:textId="77777777" w:rsidR="003737F0" w:rsidRPr="00A564B4" w:rsidRDefault="003737F0" w:rsidP="0036345D">
            <w:pPr>
              <w:pStyle w:val="TAL"/>
              <w:rPr>
                <w:rFonts w:cs="v4.2.0"/>
                <w:snapToGrid w:val="0"/>
                <w:lang w:eastAsia="zh-TW"/>
              </w:rPr>
            </w:pPr>
            <w:r w:rsidRPr="00A564B4">
              <w:rPr>
                <w:rFonts w:cs="v4.2.0"/>
                <w:snapToGrid w:val="0"/>
                <w:lang w:eastAsia="zh-TW"/>
              </w:rPr>
              <w:t>E-UTRAN TDD Inter frequency case for CE UE in enhanced coverage</w:t>
            </w:r>
          </w:p>
        </w:tc>
        <w:tc>
          <w:tcPr>
            <w:tcW w:w="828" w:type="dxa"/>
            <w:gridSpan w:val="2"/>
            <w:tcBorders>
              <w:bottom w:val="single" w:sz="6" w:space="0" w:color="auto"/>
            </w:tcBorders>
          </w:tcPr>
          <w:p w14:paraId="2E670B55"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422A7AF8" w14:textId="77777777" w:rsidR="003737F0" w:rsidRPr="00A564B4" w:rsidRDefault="003737F0" w:rsidP="0036345D">
            <w:pPr>
              <w:pStyle w:val="TAL"/>
              <w:jc w:val="both"/>
              <w:rPr>
                <w:lang w:eastAsia="zh-TW"/>
              </w:rPr>
            </w:pPr>
            <w:r w:rsidRPr="00A564B4">
              <w:rPr>
                <w:lang w:eastAsia="zh-TW"/>
              </w:rPr>
              <w:t>C93e</w:t>
            </w:r>
          </w:p>
        </w:tc>
        <w:tc>
          <w:tcPr>
            <w:tcW w:w="2471" w:type="dxa"/>
            <w:gridSpan w:val="3"/>
            <w:tcBorders>
              <w:bottom w:val="single" w:sz="6" w:space="0" w:color="auto"/>
            </w:tcBorders>
          </w:tcPr>
          <w:p w14:paraId="72BC53AF" w14:textId="77777777" w:rsidR="003737F0" w:rsidRPr="00A564B4" w:rsidRDefault="003737F0" w:rsidP="0036345D">
            <w:pPr>
              <w:pStyle w:val="TAL"/>
              <w:rPr>
                <w:lang w:eastAsia="zh-CN"/>
              </w:rPr>
            </w:pPr>
            <w:r w:rsidRPr="00A564B4">
              <w:t>UE supporting E-UTRA TDD and CEModeB</w:t>
            </w:r>
          </w:p>
        </w:tc>
        <w:tc>
          <w:tcPr>
            <w:tcW w:w="1668" w:type="dxa"/>
            <w:gridSpan w:val="3"/>
            <w:shd w:val="clear" w:color="auto" w:fill="auto"/>
          </w:tcPr>
          <w:p w14:paraId="3DE34760" w14:textId="77777777" w:rsidR="003737F0" w:rsidRPr="00A564B4" w:rsidRDefault="003737F0" w:rsidP="0036345D">
            <w:pPr>
              <w:pStyle w:val="TAL"/>
            </w:pPr>
          </w:p>
        </w:tc>
        <w:tc>
          <w:tcPr>
            <w:tcW w:w="1695" w:type="dxa"/>
            <w:gridSpan w:val="3"/>
            <w:shd w:val="clear" w:color="auto" w:fill="auto"/>
          </w:tcPr>
          <w:p w14:paraId="53360FCE" w14:textId="77777777" w:rsidR="003737F0" w:rsidRPr="00A564B4" w:rsidRDefault="003737F0" w:rsidP="0036345D">
            <w:pPr>
              <w:pStyle w:val="TAL"/>
            </w:pPr>
          </w:p>
        </w:tc>
        <w:tc>
          <w:tcPr>
            <w:tcW w:w="1717" w:type="dxa"/>
            <w:gridSpan w:val="3"/>
          </w:tcPr>
          <w:p w14:paraId="5C093B2F" w14:textId="77777777" w:rsidR="003737F0" w:rsidRPr="00A564B4" w:rsidRDefault="003737F0" w:rsidP="0036345D">
            <w:pPr>
              <w:pStyle w:val="TAL"/>
            </w:pPr>
          </w:p>
        </w:tc>
      </w:tr>
      <w:tr w:rsidR="003737F0" w:rsidRPr="00A564B4" w14:paraId="5CA5876B" w14:textId="77777777" w:rsidTr="006C32D2">
        <w:trPr>
          <w:gridAfter w:val="2"/>
          <w:wAfter w:w="143" w:type="dxa"/>
          <w:cantSplit/>
          <w:jc w:val="center"/>
        </w:trPr>
        <w:tc>
          <w:tcPr>
            <w:tcW w:w="929" w:type="dxa"/>
            <w:gridSpan w:val="3"/>
            <w:tcBorders>
              <w:bottom w:val="single" w:sz="6" w:space="0" w:color="auto"/>
            </w:tcBorders>
          </w:tcPr>
          <w:p w14:paraId="00493014" w14:textId="77777777" w:rsidR="003737F0" w:rsidRPr="00A564B4" w:rsidRDefault="003737F0" w:rsidP="0036345D">
            <w:pPr>
              <w:pStyle w:val="TAL"/>
            </w:pPr>
            <w:r w:rsidRPr="00A564B4">
              <w:rPr>
                <w:lang w:eastAsia="zh-CN"/>
              </w:rPr>
              <w:t>4.2.31</w:t>
            </w:r>
          </w:p>
        </w:tc>
        <w:tc>
          <w:tcPr>
            <w:tcW w:w="2960" w:type="dxa"/>
            <w:gridSpan w:val="2"/>
            <w:tcBorders>
              <w:bottom w:val="single" w:sz="6" w:space="0" w:color="auto"/>
            </w:tcBorders>
          </w:tcPr>
          <w:p w14:paraId="12C617F4" w14:textId="77777777" w:rsidR="003737F0" w:rsidRPr="00A564B4" w:rsidRDefault="003737F0" w:rsidP="0036345D">
            <w:pPr>
              <w:pStyle w:val="TAL"/>
            </w:pPr>
            <w:r w:rsidRPr="00A564B4">
              <w:t>E-UTRAN FDD – FDD Inter frequency case for UE Category 1bis</w:t>
            </w:r>
          </w:p>
        </w:tc>
        <w:tc>
          <w:tcPr>
            <w:tcW w:w="828" w:type="dxa"/>
            <w:gridSpan w:val="2"/>
            <w:tcBorders>
              <w:bottom w:val="single" w:sz="6" w:space="0" w:color="auto"/>
            </w:tcBorders>
          </w:tcPr>
          <w:p w14:paraId="5491B752" w14:textId="77777777" w:rsidR="003737F0" w:rsidRPr="00A564B4" w:rsidRDefault="003737F0" w:rsidP="0036345D">
            <w:pPr>
              <w:pStyle w:val="TAL"/>
            </w:pPr>
            <w:r w:rsidRPr="00A564B4">
              <w:rPr>
                <w:lang w:eastAsia="zh-TW"/>
              </w:rPr>
              <w:t>Rel-13</w:t>
            </w:r>
          </w:p>
        </w:tc>
        <w:tc>
          <w:tcPr>
            <w:tcW w:w="1275" w:type="dxa"/>
            <w:gridSpan w:val="4"/>
            <w:tcBorders>
              <w:bottom w:val="single" w:sz="6" w:space="0" w:color="auto"/>
            </w:tcBorders>
          </w:tcPr>
          <w:p w14:paraId="7532982A" w14:textId="77777777" w:rsidR="003737F0" w:rsidRPr="00A564B4" w:rsidRDefault="003737F0" w:rsidP="0036345D">
            <w:pPr>
              <w:pStyle w:val="TAL"/>
            </w:pPr>
            <w:r w:rsidRPr="00A564B4">
              <w:t>C01</w:t>
            </w:r>
            <w:r w:rsidR="00F92A9C" w:rsidRPr="00A564B4">
              <w:t>m</w:t>
            </w:r>
          </w:p>
        </w:tc>
        <w:tc>
          <w:tcPr>
            <w:tcW w:w="2471" w:type="dxa"/>
            <w:gridSpan w:val="3"/>
            <w:tcBorders>
              <w:bottom w:val="single" w:sz="6" w:space="0" w:color="auto"/>
            </w:tcBorders>
          </w:tcPr>
          <w:p w14:paraId="31046B56" w14:textId="77777777" w:rsidR="003737F0" w:rsidRPr="00A564B4" w:rsidRDefault="003737F0" w:rsidP="0036345D">
            <w:pPr>
              <w:pStyle w:val="TAL"/>
            </w:pPr>
            <w:r w:rsidRPr="00A564B4">
              <w:t>UE supporting E-UTRA FDD and UE Category 1bis</w:t>
            </w:r>
          </w:p>
        </w:tc>
        <w:tc>
          <w:tcPr>
            <w:tcW w:w="1668" w:type="dxa"/>
            <w:gridSpan w:val="3"/>
            <w:shd w:val="clear" w:color="auto" w:fill="auto"/>
          </w:tcPr>
          <w:p w14:paraId="11968143" w14:textId="77777777" w:rsidR="003737F0" w:rsidRPr="00A564B4" w:rsidRDefault="003737F0" w:rsidP="0036345D">
            <w:pPr>
              <w:pStyle w:val="TAL"/>
            </w:pPr>
          </w:p>
        </w:tc>
        <w:tc>
          <w:tcPr>
            <w:tcW w:w="1695" w:type="dxa"/>
            <w:gridSpan w:val="3"/>
            <w:shd w:val="clear" w:color="auto" w:fill="auto"/>
          </w:tcPr>
          <w:p w14:paraId="55E99199" w14:textId="77777777" w:rsidR="003737F0" w:rsidRPr="00A564B4" w:rsidRDefault="003737F0" w:rsidP="0036345D">
            <w:pPr>
              <w:pStyle w:val="TAL"/>
            </w:pPr>
          </w:p>
        </w:tc>
        <w:tc>
          <w:tcPr>
            <w:tcW w:w="1717" w:type="dxa"/>
            <w:gridSpan w:val="3"/>
          </w:tcPr>
          <w:p w14:paraId="7C838580" w14:textId="77777777" w:rsidR="003737F0" w:rsidRPr="00A564B4" w:rsidRDefault="003737F0" w:rsidP="0036345D">
            <w:pPr>
              <w:pStyle w:val="TAL"/>
            </w:pPr>
          </w:p>
        </w:tc>
      </w:tr>
      <w:tr w:rsidR="00111D18" w:rsidRPr="00A564B4" w14:paraId="6D11A2C6" w14:textId="77777777" w:rsidTr="006C32D2">
        <w:trPr>
          <w:gridAfter w:val="2"/>
          <w:wAfter w:w="143" w:type="dxa"/>
          <w:cantSplit/>
          <w:jc w:val="center"/>
        </w:trPr>
        <w:tc>
          <w:tcPr>
            <w:tcW w:w="929" w:type="dxa"/>
            <w:gridSpan w:val="3"/>
            <w:tcBorders>
              <w:bottom w:val="single" w:sz="6" w:space="0" w:color="auto"/>
            </w:tcBorders>
          </w:tcPr>
          <w:p w14:paraId="554900E4" w14:textId="77777777" w:rsidR="00111D18" w:rsidRPr="00A564B4" w:rsidRDefault="00111D18" w:rsidP="00111D18">
            <w:pPr>
              <w:pStyle w:val="TAL"/>
              <w:rPr>
                <w:lang w:eastAsia="en-US"/>
              </w:rPr>
            </w:pPr>
            <w:r w:rsidRPr="00A564B4">
              <w:rPr>
                <w:lang w:eastAsia="zh-CN"/>
              </w:rPr>
              <w:t>4.2.32</w:t>
            </w:r>
          </w:p>
        </w:tc>
        <w:tc>
          <w:tcPr>
            <w:tcW w:w="2960" w:type="dxa"/>
            <w:gridSpan w:val="2"/>
            <w:tcBorders>
              <w:bottom w:val="single" w:sz="6" w:space="0" w:color="auto"/>
            </w:tcBorders>
          </w:tcPr>
          <w:p w14:paraId="6CB40FAE" w14:textId="77777777" w:rsidR="00111D18" w:rsidRPr="00A564B4" w:rsidRDefault="00111D18" w:rsidP="00111D18">
            <w:pPr>
              <w:pStyle w:val="TAL"/>
              <w:rPr>
                <w:lang w:eastAsia="en-US"/>
              </w:rPr>
            </w:pPr>
            <w:r w:rsidRPr="00A564B4">
              <w:rPr>
                <w:lang w:eastAsia="en-US"/>
              </w:rPr>
              <w:t>E-UTRAN FDD – TDD Inter frequency case for UE Category 1bis</w:t>
            </w:r>
          </w:p>
        </w:tc>
        <w:tc>
          <w:tcPr>
            <w:tcW w:w="828" w:type="dxa"/>
            <w:gridSpan w:val="2"/>
            <w:tcBorders>
              <w:bottom w:val="single" w:sz="6" w:space="0" w:color="auto"/>
            </w:tcBorders>
          </w:tcPr>
          <w:p w14:paraId="52CA72C8"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3BA24423" w14:textId="77777777" w:rsidR="00111D18" w:rsidRPr="00A564B4" w:rsidRDefault="00111D18" w:rsidP="00111D18">
            <w:pPr>
              <w:pStyle w:val="TAL"/>
              <w:rPr>
                <w:lang w:eastAsia="en-US"/>
              </w:rPr>
            </w:pPr>
            <w:r w:rsidRPr="00A564B4">
              <w:rPr>
                <w:lang w:eastAsia="en-US"/>
              </w:rPr>
              <w:t>C03a</w:t>
            </w:r>
          </w:p>
        </w:tc>
        <w:tc>
          <w:tcPr>
            <w:tcW w:w="2471" w:type="dxa"/>
            <w:gridSpan w:val="3"/>
            <w:tcBorders>
              <w:bottom w:val="single" w:sz="6" w:space="0" w:color="auto"/>
            </w:tcBorders>
          </w:tcPr>
          <w:p w14:paraId="5B1CD89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7CAF006F" w14:textId="77777777" w:rsidR="00111D18" w:rsidRPr="00A564B4" w:rsidRDefault="00111D18" w:rsidP="00111D18">
            <w:pPr>
              <w:pStyle w:val="TAL"/>
              <w:rPr>
                <w:lang w:eastAsia="en-US"/>
              </w:rPr>
            </w:pPr>
          </w:p>
        </w:tc>
        <w:tc>
          <w:tcPr>
            <w:tcW w:w="1695" w:type="dxa"/>
            <w:gridSpan w:val="3"/>
            <w:shd w:val="clear" w:color="auto" w:fill="auto"/>
          </w:tcPr>
          <w:p w14:paraId="60B096C3" w14:textId="77777777" w:rsidR="00111D18" w:rsidRPr="00A564B4" w:rsidRDefault="00111D18" w:rsidP="00111D18">
            <w:pPr>
              <w:pStyle w:val="TAL"/>
              <w:rPr>
                <w:lang w:eastAsia="en-US"/>
              </w:rPr>
            </w:pPr>
          </w:p>
        </w:tc>
        <w:tc>
          <w:tcPr>
            <w:tcW w:w="1717" w:type="dxa"/>
            <w:gridSpan w:val="3"/>
          </w:tcPr>
          <w:p w14:paraId="71949B2B" w14:textId="77777777" w:rsidR="00111D18" w:rsidRPr="00A564B4" w:rsidRDefault="00111D18" w:rsidP="00111D18">
            <w:pPr>
              <w:pStyle w:val="TAL"/>
              <w:rPr>
                <w:lang w:eastAsia="en-US"/>
              </w:rPr>
            </w:pPr>
          </w:p>
        </w:tc>
      </w:tr>
      <w:tr w:rsidR="00111D18" w:rsidRPr="00A564B4" w14:paraId="2D15F195" w14:textId="77777777" w:rsidTr="006C32D2">
        <w:trPr>
          <w:gridAfter w:val="2"/>
          <w:wAfter w:w="143" w:type="dxa"/>
          <w:cantSplit/>
          <w:jc w:val="center"/>
        </w:trPr>
        <w:tc>
          <w:tcPr>
            <w:tcW w:w="929" w:type="dxa"/>
            <w:gridSpan w:val="3"/>
            <w:tcBorders>
              <w:bottom w:val="single" w:sz="6" w:space="0" w:color="auto"/>
            </w:tcBorders>
          </w:tcPr>
          <w:p w14:paraId="589E8455" w14:textId="77777777" w:rsidR="00111D18" w:rsidRPr="00A564B4" w:rsidRDefault="00111D18" w:rsidP="00111D18">
            <w:pPr>
              <w:pStyle w:val="TAL"/>
              <w:rPr>
                <w:lang w:eastAsia="en-US"/>
              </w:rPr>
            </w:pPr>
            <w:r w:rsidRPr="00A564B4">
              <w:rPr>
                <w:lang w:eastAsia="zh-CN"/>
              </w:rPr>
              <w:t>4.2.33</w:t>
            </w:r>
          </w:p>
        </w:tc>
        <w:tc>
          <w:tcPr>
            <w:tcW w:w="2960" w:type="dxa"/>
            <w:gridSpan w:val="2"/>
            <w:tcBorders>
              <w:bottom w:val="single" w:sz="6" w:space="0" w:color="auto"/>
            </w:tcBorders>
          </w:tcPr>
          <w:p w14:paraId="54479B34" w14:textId="77777777" w:rsidR="00111D18" w:rsidRPr="00A564B4" w:rsidRDefault="00111D18" w:rsidP="00111D18">
            <w:pPr>
              <w:pStyle w:val="TAL"/>
              <w:rPr>
                <w:lang w:eastAsia="en-US"/>
              </w:rPr>
            </w:pPr>
            <w:r w:rsidRPr="00A564B4">
              <w:rPr>
                <w:lang w:eastAsia="en-US"/>
              </w:rPr>
              <w:t>E-UTRAN TDD – FDD Inter frequency case for UE Category 1bis</w:t>
            </w:r>
          </w:p>
        </w:tc>
        <w:tc>
          <w:tcPr>
            <w:tcW w:w="828" w:type="dxa"/>
            <w:gridSpan w:val="2"/>
            <w:tcBorders>
              <w:bottom w:val="single" w:sz="6" w:space="0" w:color="auto"/>
            </w:tcBorders>
          </w:tcPr>
          <w:p w14:paraId="5A19EA10"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2F354F4A" w14:textId="77777777" w:rsidR="00111D18" w:rsidRPr="00A564B4" w:rsidRDefault="00111D18" w:rsidP="00111D18">
            <w:pPr>
              <w:pStyle w:val="TAL"/>
              <w:rPr>
                <w:lang w:eastAsia="en-US"/>
              </w:rPr>
            </w:pPr>
            <w:r w:rsidRPr="00A564B4">
              <w:rPr>
                <w:lang w:eastAsia="zh-CN"/>
              </w:rPr>
              <w:t>C03a</w:t>
            </w:r>
          </w:p>
        </w:tc>
        <w:tc>
          <w:tcPr>
            <w:tcW w:w="2471" w:type="dxa"/>
            <w:gridSpan w:val="3"/>
            <w:tcBorders>
              <w:bottom w:val="single" w:sz="6" w:space="0" w:color="auto"/>
            </w:tcBorders>
          </w:tcPr>
          <w:p w14:paraId="2B2F9DC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5CC5AC18" w14:textId="77777777" w:rsidR="00111D18" w:rsidRPr="00A564B4" w:rsidRDefault="00111D18" w:rsidP="00111D18">
            <w:pPr>
              <w:pStyle w:val="TAL"/>
              <w:rPr>
                <w:lang w:eastAsia="en-US"/>
              </w:rPr>
            </w:pPr>
          </w:p>
        </w:tc>
        <w:tc>
          <w:tcPr>
            <w:tcW w:w="1695" w:type="dxa"/>
            <w:gridSpan w:val="3"/>
            <w:shd w:val="clear" w:color="auto" w:fill="auto"/>
          </w:tcPr>
          <w:p w14:paraId="266800C4" w14:textId="77777777" w:rsidR="00111D18" w:rsidRPr="00A564B4" w:rsidRDefault="00111D18" w:rsidP="00111D18">
            <w:pPr>
              <w:pStyle w:val="TAL"/>
              <w:rPr>
                <w:lang w:eastAsia="en-US"/>
              </w:rPr>
            </w:pPr>
          </w:p>
        </w:tc>
        <w:tc>
          <w:tcPr>
            <w:tcW w:w="1717" w:type="dxa"/>
            <w:gridSpan w:val="3"/>
          </w:tcPr>
          <w:p w14:paraId="7EF23631" w14:textId="77777777" w:rsidR="00111D18" w:rsidRPr="00A564B4" w:rsidRDefault="00111D18" w:rsidP="00111D18">
            <w:pPr>
              <w:pStyle w:val="TAL"/>
              <w:rPr>
                <w:lang w:eastAsia="en-US"/>
              </w:rPr>
            </w:pPr>
          </w:p>
        </w:tc>
      </w:tr>
      <w:tr w:rsidR="00111D18" w:rsidRPr="00A564B4" w14:paraId="45C42743" w14:textId="77777777" w:rsidTr="006C32D2">
        <w:trPr>
          <w:gridAfter w:val="2"/>
          <w:wAfter w:w="143" w:type="dxa"/>
          <w:cantSplit/>
          <w:jc w:val="center"/>
        </w:trPr>
        <w:tc>
          <w:tcPr>
            <w:tcW w:w="929" w:type="dxa"/>
            <w:gridSpan w:val="3"/>
            <w:tcBorders>
              <w:bottom w:val="single" w:sz="6" w:space="0" w:color="auto"/>
            </w:tcBorders>
          </w:tcPr>
          <w:p w14:paraId="3DE1BDAA" w14:textId="77777777" w:rsidR="00111D18" w:rsidRPr="00A564B4" w:rsidRDefault="00111D18" w:rsidP="00111D18">
            <w:pPr>
              <w:pStyle w:val="TAL"/>
              <w:rPr>
                <w:lang w:eastAsia="en-US"/>
              </w:rPr>
            </w:pPr>
            <w:r w:rsidRPr="00A564B4">
              <w:rPr>
                <w:lang w:eastAsia="zh-CN"/>
              </w:rPr>
              <w:t>4.2.34</w:t>
            </w:r>
          </w:p>
        </w:tc>
        <w:tc>
          <w:tcPr>
            <w:tcW w:w="2960" w:type="dxa"/>
            <w:gridSpan w:val="2"/>
            <w:tcBorders>
              <w:bottom w:val="single" w:sz="6" w:space="0" w:color="auto"/>
            </w:tcBorders>
          </w:tcPr>
          <w:p w14:paraId="1836091D" w14:textId="77777777" w:rsidR="00111D18" w:rsidRPr="00A564B4" w:rsidRDefault="00111D18" w:rsidP="00111D18">
            <w:pPr>
              <w:pStyle w:val="TAL"/>
              <w:rPr>
                <w:lang w:eastAsia="en-US"/>
              </w:rPr>
            </w:pPr>
            <w:r w:rsidRPr="00A564B4">
              <w:rPr>
                <w:lang w:eastAsia="en-US"/>
              </w:rPr>
              <w:t>E-UTRAN TDD – TDD: Inter frequency case for UE Category 1bis</w:t>
            </w:r>
          </w:p>
        </w:tc>
        <w:tc>
          <w:tcPr>
            <w:tcW w:w="828" w:type="dxa"/>
            <w:gridSpan w:val="2"/>
            <w:tcBorders>
              <w:bottom w:val="single" w:sz="6" w:space="0" w:color="auto"/>
            </w:tcBorders>
          </w:tcPr>
          <w:p w14:paraId="6C0855A7"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16CAE9BF" w14:textId="77777777" w:rsidR="00111D18" w:rsidRPr="00A564B4" w:rsidRDefault="00111D18" w:rsidP="00111D18">
            <w:pPr>
              <w:pStyle w:val="TAL"/>
              <w:rPr>
                <w:lang w:eastAsia="en-US"/>
              </w:rPr>
            </w:pPr>
            <w:r w:rsidRPr="00A564B4">
              <w:rPr>
                <w:lang w:eastAsia="zh-CN"/>
              </w:rPr>
              <w:t>C02m</w:t>
            </w:r>
          </w:p>
        </w:tc>
        <w:tc>
          <w:tcPr>
            <w:tcW w:w="2471" w:type="dxa"/>
            <w:gridSpan w:val="3"/>
            <w:tcBorders>
              <w:bottom w:val="single" w:sz="6" w:space="0" w:color="auto"/>
            </w:tcBorders>
          </w:tcPr>
          <w:p w14:paraId="01760474" w14:textId="77777777" w:rsidR="00111D18" w:rsidRPr="00A564B4" w:rsidRDefault="00111D18" w:rsidP="00111D18">
            <w:pPr>
              <w:pStyle w:val="TAL"/>
              <w:rPr>
                <w:lang w:eastAsia="en-US"/>
              </w:rPr>
            </w:pPr>
            <w:r w:rsidRPr="00A564B4">
              <w:rPr>
                <w:lang w:eastAsia="en-US"/>
              </w:rPr>
              <w:t>UE supporting E-UTRA TDD and UE Category 1bis</w:t>
            </w:r>
          </w:p>
        </w:tc>
        <w:tc>
          <w:tcPr>
            <w:tcW w:w="1668" w:type="dxa"/>
            <w:gridSpan w:val="3"/>
            <w:shd w:val="clear" w:color="auto" w:fill="auto"/>
          </w:tcPr>
          <w:p w14:paraId="2795953B" w14:textId="77777777" w:rsidR="00111D18" w:rsidRPr="00A564B4" w:rsidRDefault="00111D18" w:rsidP="00111D18">
            <w:pPr>
              <w:pStyle w:val="TAL"/>
              <w:rPr>
                <w:lang w:eastAsia="en-US"/>
              </w:rPr>
            </w:pPr>
          </w:p>
        </w:tc>
        <w:tc>
          <w:tcPr>
            <w:tcW w:w="1695" w:type="dxa"/>
            <w:gridSpan w:val="3"/>
            <w:shd w:val="clear" w:color="auto" w:fill="auto"/>
          </w:tcPr>
          <w:p w14:paraId="308AD007" w14:textId="77777777" w:rsidR="00111D18" w:rsidRPr="00A564B4" w:rsidRDefault="00111D18" w:rsidP="00111D18">
            <w:pPr>
              <w:pStyle w:val="TAL"/>
              <w:rPr>
                <w:lang w:eastAsia="en-US"/>
              </w:rPr>
            </w:pPr>
          </w:p>
        </w:tc>
        <w:tc>
          <w:tcPr>
            <w:tcW w:w="1717" w:type="dxa"/>
            <w:gridSpan w:val="3"/>
          </w:tcPr>
          <w:p w14:paraId="585B687B" w14:textId="77777777" w:rsidR="00111D18" w:rsidRPr="00A564B4" w:rsidRDefault="00111D18" w:rsidP="00111D18">
            <w:pPr>
              <w:pStyle w:val="TAL"/>
              <w:rPr>
                <w:lang w:eastAsia="en-US"/>
              </w:rPr>
            </w:pPr>
          </w:p>
        </w:tc>
      </w:tr>
      <w:tr w:rsidR="00FE1A7E" w:rsidRPr="00A564B4" w14:paraId="682F534A" w14:textId="77777777" w:rsidTr="006C32D2">
        <w:trPr>
          <w:gridAfter w:val="2"/>
          <w:wAfter w:w="143" w:type="dxa"/>
          <w:cantSplit/>
          <w:jc w:val="center"/>
        </w:trPr>
        <w:tc>
          <w:tcPr>
            <w:tcW w:w="929" w:type="dxa"/>
            <w:gridSpan w:val="3"/>
            <w:tcBorders>
              <w:bottom w:val="single" w:sz="6" w:space="0" w:color="auto"/>
            </w:tcBorders>
          </w:tcPr>
          <w:p w14:paraId="11231F24" w14:textId="77777777" w:rsidR="00FE1A7E" w:rsidRPr="00A564B4" w:rsidRDefault="00FE1A7E" w:rsidP="00FE1A7E">
            <w:pPr>
              <w:pStyle w:val="TAL"/>
              <w:rPr>
                <w:lang w:eastAsia="en-US"/>
              </w:rPr>
            </w:pPr>
            <w:r w:rsidRPr="00A564B4">
              <w:rPr>
                <w:lang w:eastAsia="zh-CN"/>
              </w:rPr>
              <w:t>4.2.35</w:t>
            </w:r>
          </w:p>
        </w:tc>
        <w:tc>
          <w:tcPr>
            <w:tcW w:w="2960" w:type="dxa"/>
            <w:gridSpan w:val="2"/>
            <w:tcBorders>
              <w:bottom w:val="single" w:sz="6" w:space="0" w:color="auto"/>
            </w:tcBorders>
          </w:tcPr>
          <w:p w14:paraId="0B6E6DD7" w14:textId="77777777" w:rsidR="00FE1A7E" w:rsidRPr="00A564B4" w:rsidRDefault="00FE1A7E" w:rsidP="00FE1A7E">
            <w:pPr>
              <w:pStyle w:val="TAL"/>
              <w:rPr>
                <w:lang w:eastAsia="en-US"/>
              </w:rPr>
            </w:pPr>
            <w:r w:rsidRPr="00A564B4">
              <w:rPr>
                <w:lang w:eastAsia="zh-TW"/>
              </w:rPr>
              <w:t>E-UTRAN TDD – TDD Intra frequency case for UE Category NB1 In-Band mode in normal coverage</w:t>
            </w:r>
          </w:p>
        </w:tc>
        <w:tc>
          <w:tcPr>
            <w:tcW w:w="828" w:type="dxa"/>
            <w:gridSpan w:val="2"/>
            <w:tcBorders>
              <w:bottom w:val="single" w:sz="6" w:space="0" w:color="auto"/>
            </w:tcBorders>
          </w:tcPr>
          <w:p w14:paraId="267888B4"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792132AF"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9A266DA"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65075AA" w14:textId="77777777" w:rsidR="00FE1A7E" w:rsidRPr="00A564B4" w:rsidRDefault="00FE1A7E" w:rsidP="00FE1A7E">
            <w:pPr>
              <w:pStyle w:val="TAL"/>
              <w:rPr>
                <w:lang w:eastAsia="en-US"/>
              </w:rPr>
            </w:pPr>
          </w:p>
        </w:tc>
        <w:tc>
          <w:tcPr>
            <w:tcW w:w="1695" w:type="dxa"/>
            <w:gridSpan w:val="3"/>
            <w:shd w:val="clear" w:color="auto" w:fill="auto"/>
          </w:tcPr>
          <w:p w14:paraId="47BEC4A3" w14:textId="77777777" w:rsidR="00FE1A7E" w:rsidRPr="00A564B4" w:rsidRDefault="00FE1A7E" w:rsidP="00FE1A7E">
            <w:pPr>
              <w:pStyle w:val="TAL"/>
              <w:rPr>
                <w:lang w:eastAsia="en-US"/>
              </w:rPr>
            </w:pPr>
          </w:p>
        </w:tc>
        <w:tc>
          <w:tcPr>
            <w:tcW w:w="1717" w:type="dxa"/>
            <w:gridSpan w:val="3"/>
          </w:tcPr>
          <w:p w14:paraId="7C8A7ECC" w14:textId="77777777" w:rsidR="00FE1A7E" w:rsidRPr="00A564B4" w:rsidRDefault="00FE1A7E" w:rsidP="00FE1A7E">
            <w:pPr>
              <w:pStyle w:val="TAL"/>
              <w:rPr>
                <w:lang w:eastAsia="en-US"/>
              </w:rPr>
            </w:pPr>
          </w:p>
        </w:tc>
      </w:tr>
      <w:tr w:rsidR="00FE1A7E" w:rsidRPr="00A564B4" w14:paraId="14BEF033" w14:textId="77777777" w:rsidTr="006C32D2">
        <w:trPr>
          <w:gridAfter w:val="2"/>
          <w:wAfter w:w="143" w:type="dxa"/>
          <w:cantSplit/>
          <w:jc w:val="center"/>
        </w:trPr>
        <w:tc>
          <w:tcPr>
            <w:tcW w:w="929" w:type="dxa"/>
            <w:gridSpan w:val="3"/>
            <w:tcBorders>
              <w:bottom w:val="single" w:sz="6" w:space="0" w:color="auto"/>
            </w:tcBorders>
          </w:tcPr>
          <w:p w14:paraId="7A9B2F65" w14:textId="77777777" w:rsidR="00FE1A7E" w:rsidRPr="00A564B4" w:rsidRDefault="00FE1A7E" w:rsidP="00FE1A7E">
            <w:pPr>
              <w:pStyle w:val="TAL"/>
              <w:rPr>
                <w:lang w:eastAsia="en-US"/>
              </w:rPr>
            </w:pPr>
            <w:r w:rsidRPr="00A564B4">
              <w:rPr>
                <w:lang w:eastAsia="zh-CN"/>
              </w:rPr>
              <w:t>4.2.36</w:t>
            </w:r>
          </w:p>
        </w:tc>
        <w:tc>
          <w:tcPr>
            <w:tcW w:w="2960" w:type="dxa"/>
            <w:gridSpan w:val="2"/>
            <w:tcBorders>
              <w:bottom w:val="single" w:sz="6" w:space="0" w:color="auto"/>
            </w:tcBorders>
          </w:tcPr>
          <w:p w14:paraId="2E763D03" w14:textId="77777777" w:rsidR="00FE1A7E" w:rsidRPr="00A564B4" w:rsidRDefault="00FE1A7E" w:rsidP="00FE1A7E">
            <w:pPr>
              <w:pStyle w:val="TAL"/>
              <w:rPr>
                <w:lang w:eastAsia="en-US"/>
              </w:rPr>
            </w:pPr>
            <w:r w:rsidRPr="00A564B4">
              <w:rPr>
                <w:lang w:eastAsia="zh-TW"/>
              </w:rPr>
              <w:t>E-UTRAN TDD – TDD Intra frequency case for UE Category NB1 In-Band mode in enhanced coverage</w:t>
            </w:r>
          </w:p>
        </w:tc>
        <w:tc>
          <w:tcPr>
            <w:tcW w:w="828" w:type="dxa"/>
            <w:gridSpan w:val="2"/>
            <w:tcBorders>
              <w:bottom w:val="single" w:sz="6" w:space="0" w:color="auto"/>
            </w:tcBorders>
          </w:tcPr>
          <w:p w14:paraId="090F77BB"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3170FA08"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5634C81E"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41EDFE1D" w14:textId="77777777" w:rsidR="00FE1A7E" w:rsidRPr="00A564B4" w:rsidRDefault="00FE1A7E" w:rsidP="00FE1A7E">
            <w:pPr>
              <w:pStyle w:val="TAL"/>
              <w:rPr>
                <w:lang w:eastAsia="en-US"/>
              </w:rPr>
            </w:pPr>
          </w:p>
        </w:tc>
        <w:tc>
          <w:tcPr>
            <w:tcW w:w="1695" w:type="dxa"/>
            <w:gridSpan w:val="3"/>
            <w:shd w:val="clear" w:color="auto" w:fill="auto"/>
          </w:tcPr>
          <w:p w14:paraId="623A88DB" w14:textId="77777777" w:rsidR="00FE1A7E" w:rsidRPr="00A564B4" w:rsidRDefault="00FE1A7E" w:rsidP="00FE1A7E">
            <w:pPr>
              <w:pStyle w:val="TAL"/>
              <w:rPr>
                <w:lang w:eastAsia="en-US"/>
              </w:rPr>
            </w:pPr>
          </w:p>
        </w:tc>
        <w:tc>
          <w:tcPr>
            <w:tcW w:w="1717" w:type="dxa"/>
            <w:gridSpan w:val="3"/>
          </w:tcPr>
          <w:p w14:paraId="7AA13018" w14:textId="77777777" w:rsidR="00FE1A7E" w:rsidRPr="00A564B4" w:rsidRDefault="00FE1A7E" w:rsidP="00FE1A7E">
            <w:pPr>
              <w:pStyle w:val="TAL"/>
              <w:rPr>
                <w:lang w:eastAsia="en-US"/>
              </w:rPr>
            </w:pPr>
          </w:p>
        </w:tc>
      </w:tr>
      <w:tr w:rsidR="00FE1A7E" w:rsidRPr="00A564B4" w14:paraId="3ADD20F9" w14:textId="77777777" w:rsidTr="006C32D2">
        <w:trPr>
          <w:gridAfter w:val="2"/>
          <w:wAfter w:w="143" w:type="dxa"/>
          <w:cantSplit/>
          <w:jc w:val="center"/>
        </w:trPr>
        <w:tc>
          <w:tcPr>
            <w:tcW w:w="929" w:type="dxa"/>
            <w:gridSpan w:val="3"/>
            <w:tcBorders>
              <w:bottom w:val="single" w:sz="6" w:space="0" w:color="auto"/>
            </w:tcBorders>
          </w:tcPr>
          <w:p w14:paraId="7C118228" w14:textId="77777777" w:rsidR="00FE1A7E" w:rsidRPr="00A564B4" w:rsidRDefault="00FE1A7E" w:rsidP="00FE1A7E">
            <w:pPr>
              <w:pStyle w:val="TAL"/>
              <w:rPr>
                <w:lang w:eastAsia="en-US"/>
              </w:rPr>
            </w:pPr>
            <w:r w:rsidRPr="00A564B4">
              <w:rPr>
                <w:lang w:eastAsia="zh-CN"/>
              </w:rPr>
              <w:t>4.2.37</w:t>
            </w:r>
          </w:p>
        </w:tc>
        <w:tc>
          <w:tcPr>
            <w:tcW w:w="2960" w:type="dxa"/>
            <w:gridSpan w:val="2"/>
            <w:tcBorders>
              <w:bottom w:val="single" w:sz="6" w:space="0" w:color="auto"/>
            </w:tcBorders>
          </w:tcPr>
          <w:p w14:paraId="46BB2A1F" w14:textId="77777777" w:rsidR="00FE1A7E" w:rsidRPr="00A564B4" w:rsidRDefault="00FE1A7E" w:rsidP="00FE1A7E">
            <w:pPr>
              <w:pStyle w:val="TAL"/>
              <w:rPr>
                <w:lang w:eastAsia="en-US"/>
              </w:rPr>
            </w:pPr>
            <w:r w:rsidRPr="00A564B4">
              <w:t>E-UTRAN TDD – TDD Inter frequency case for UE Category NB1 In-Band mode in enhanced coverage</w:t>
            </w:r>
          </w:p>
        </w:tc>
        <w:tc>
          <w:tcPr>
            <w:tcW w:w="828" w:type="dxa"/>
            <w:gridSpan w:val="2"/>
            <w:tcBorders>
              <w:bottom w:val="single" w:sz="6" w:space="0" w:color="auto"/>
            </w:tcBorders>
          </w:tcPr>
          <w:p w14:paraId="154BCF31"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18583BCE"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BFB1FBC"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BFD373B" w14:textId="77777777" w:rsidR="00FE1A7E" w:rsidRPr="00A564B4" w:rsidRDefault="00FE1A7E" w:rsidP="00FE1A7E">
            <w:pPr>
              <w:pStyle w:val="TAL"/>
              <w:rPr>
                <w:lang w:eastAsia="en-US"/>
              </w:rPr>
            </w:pPr>
          </w:p>
        </w:tc>
        <w:tc>
          <w:tcPr>
            <w:tcW w:w="1695" w:type="dxa"/>
            <w:gridSpan w:val="3"/>
            <w:shd w:val="clear" w:color="auto" w:fill="auto"/>
          </w:tcPr>
          <w:p w14:paraId="7C3C944B" w14:textId="77777777" w:rsidR="00FE1A7E" w:rsidRPr="00A564B4" w:rsidRDefault="00FE1A7E" w:rsidP="00FE1A7E">
            <w:pPr>
              <w:pStyle w:val="TAL"/>
              <w:rPr>
                <w:lang w:eastAsia="en-US"/>
              </w:rPr>
            </w:pPr>
          </w:p>
        </w:tc>
        <w:tc>
          <w:tcPr>
            <w:tcW w:w="1717" w:type="dxa"/>
            <w:gridSpan w:val="3"/>
          </w:tcPr>
          <w:p w14:paraId="3B11F47D" w14:textId="77777777" w:rsidR="00FE1A7E" w:rsidRPr="00A564B4" w:rsidRDefault="00FE1A7E" w:rsidP="00FE1A7E">
            <w:pPr>
              <w:pStyle w:val="TAL"/>
              <w:rPr>
                <w:lang w:eastAsia="en-US"/>
              </w:rPr>
            </w:pPr>
          </w:p>
        </w:tc>
      </w:tr>
      <w:tr w:rsidR="00FB3FC6" w:rsidRPr="00A564B4" w14:paraId="09B27EE5" w14:textId="77777777" w:rsidTr="006C32D2">
        <w:trPr>
          <w:gridAfter w:val="2"/>
          <w:wAfter w:w="143" w:type="dxa"/>
          <w:cantSplit/>
          <w:jc w:val="center"/>
        </w:trPr>
        <w:tc>
          <w:tcPr>
            <w:tcW w:w="929" w:type="dxa"/>
            <w:gridSpan w:val="3"/>
            <w:tcBorders>
              <w:bottom w:val="single" w:sz="6" w:space="0" w:color="auto"/>
            </w:tcBorders>
          </w:tcPr>
          <w:p w14:paraId="5046C7D3" w14:textId="77777777" w:rsidR="00FB3FC6" w:rsidRPr="00A564B4" w:rsidRDefault="00FB3FC6" w:rsidP="00FB3FC6">
            <w:pPr>
              <w:pStyle w:val="TAL"/>
              <w:rPr>
                <w:lang w:eastAsia="en-US"/>
              </w:rPr>
            </w:pPr>
            <w:r w:rsidRPr="00A564B4">
              <w:rPr>
                <w:lang w:eastAsia="zh-CN"/>
              </w:rPr>
              <w:t>4.2.38</w:t>
            </w:r>
          </w:p>
        </w:tc>
        <w:tc>
          <w:tcPr>
            <w:tcW w:w="2960" w:type="dxa"/>
            <w:gridSpan w:val="2"/>
            <w:tcBorders>
              <w:bottom w:val="single" w:sz="6" w:space="0" w:color="auto"/>
            </w:tcBorders>
          </w:tcPr>
          <w:p w14:paraId="466CBB8D" w14:textId="77777777" w:rsidR="00FB3FC6" w:rsidRPr="00A564B4" w:rsidRDefault="00FB3FC6" w:rsidP="00FB3FC6">
            <w:pPr>
              <w:pStyle w:val="TAL"/>
              <w:rPr>
                <w:lang w:eastAsia="en-US"/>
              </w:rPr>
            </w:pPr>
            <w:r w:rsidRPr="00A564B4">
              <w:t>HD – FDD Intra frequency case for UE Category NB1 In-Band mode in normal coverage with serving cell RRM measurement relaxation</w:t>
            </w:r>
          </w:p>
        </w:tc>
        <w:tc>
          <w:tcPr>
            <w:tcW w:w="828" w:type="dxa"/>
            <w:gridSpan w:val="2"/>
            <w:tcBorders>
              <w:bottom w:val="single" w:sz="6" w:space="0" w:color="auto"/>
            </w:tcBorders>
          </w:tcPr>
          <w:p w14:paraId="5463D827" w14:textId="77777777" w:rsidR="00FB3FC6" w:rsidRPr="00A564B4" w:rsidRDefault="00FB3FC6" w:rsidP="00FB3FC6">
            <w:pPr>
              <w:pStyle w:val="TAL"/>
              <w:rPr>
                <w:lang w:eastAsia="en-US"/>
              </w:rPr>
            </w:pPr>
            <w:r w:rsidRPr="00A564B4">
              <w:rPr>
                <w:rFonts w:eastAsia="PMingLiU"/>
                <w:lang w:eastAsia="zh-TW"/>
              </w:rPr>
              <w:t>Rel-15</w:t>
            </w:r>
          </w:p>
        </w:tc>
        <w:tc>
          <w:tcPr>
            <w:tcW w:w="1275" w:type="dxa"/>
            <w:gridSpan w:val="4"/>
            <w:tcBorders>
              <w:bottom w:val="single" w:sz="6" w:space="0" w:color="auto"/>
            </w:tcBorders>
          </w:tcPr>
          <w:p w14:paraId="15683865" w14:textId="77777777" w:rsidR="00FB3FC6" w:rsidRPr="00A564B4" w:rsidRDefault="00FB3FC6" w:rsidP="00FB3FC6">
            <w:pPr>
              <w:pStyle w:val="TAL"/>
              <w:rPr>
                <w:lang w:eastAsia="en-US"/>
              </w:rPr>
            </w:pPr>
            <w:r w:rsidRPr="00A564B4">
              <w:rPr>
                <w:lang w:eastAsia="zh-CN"/>
              </w:rPr>
              <w:t>C236</w:t>
            </w:r>
          </w:p>
        </w:tc>
        <w:tc>
          <w:tcPr>
            <w:tcW w:w="2471" w:type="dxa"/>
            <w:gridSpan w:val="3"/>
            <w:tcBorders>
              <w:bottom w:val="single" w:sz="6" w:space="0" w:color="auto"/>
            </w:tcBorders>
          </w:tcPr>
          <w:p w14:paraId="5A484791" w14:textId="77777777" w:rsidR="00FB3FC6" w:rsidRPr="00A564B4" w:rsidRDefault="00FB3FC6" w:rsidP="00FB3FC6">
            <w:pPr>
              <w:pStyle w:val="TAL"/>
              <w:rPr>
                <w:lang w:eastAsia="en-US"/>
              </w:rPr>
            </w:pPr>
            <w:r w:rsidRPr="00A564B4">
              <w:rPr>
                <w:lang w:eastAsia="zh-CN"/>
              </w:rPr>
              <w:t>UE supporting NB-IoT HD-FDD and WUS</w:t>
            </w:r>
          </w:p>
        </w:tc>
        <w:tc>
          <w:tcPr>
            <w:tcW w:w="1668" w:type="dxa"/>
            <w:gridSpan w:val="3"/>
            <w:shd w:val="clear" w:color="auto" w:fill="auto"/>
          </w:tcPr>
          <w:p w14:paraId="21EE6D74" w14:textId="77777777" w:rsidR="00FB3FC6" w:rsidRPr="00A564B4" w:rsidRDefault="00FB3FC6" w:rsidP="00FB3FC6">
            <w:pPr>
              <w:pStyle w:val="TAL"/>
              <w:rPr>
                <w:lang w:eastAsia="en-US"/>
              </w:rPr>
            </w:pPr>
          </w:p>
        </w:tc>
        <w:tc>
          <w:tcPr>
            <w:tcW w:w="1695" w:type="dxa"/>
            <w:gridSpan w:val="3"/>
            <w:shd w:val="clear" w:color="auto" w:fill="auto"/>
          </w:tcPr>
          <w:p w14:paraId="52E9C492" w14:textId="77777777" w:rsidR="00FB3FC6" w:rsidRPr="00A564B4" w:rsidRDefault="00FB3FC6" w:rsidP="00FB3FC6">
            <w:pPr>
              <w:pStyle w:val="TAL"/>
              <w:rPr>
                <w:lang w:eastAsia="en-US"/>
              </w:rPr>
            </w:pPr>
          </w:p>
        </w:tc>
        <w:tc>
          <w:tcPr>
            <w:tcW w:w="1717" w:type="dxa"/>
            <w:gridSpan w:val="3"/>
          </w:tcPr>
          <w:p w14:paraId="6D26EF2D" w14:textId="77777777" w:rsidR="00FB3FC6" w:rsidRPr="00A564B4" w:rsidRDefault="00FB3FC6" w:rsidP="00FB3FC6">
            <w:pPr>
              <w:pStyle w:val="TAL"/>
              <w:rPr>
                <w:lang w:eastAsia="en-US"/>
              </w:rPr>
            </w:pPr>
          </w:p>
        </w:tc>
      </w:tr>
      <w:tr w:rsidR="00C768F5" w:rsidRPr="00A564B4" w14:paraId="107A07BF" w14:textId="77777777" w:rsidTr="006C32D2">
        <w:trPr>
          <w:gridAfter w:val="2"/>
          <w:wAfter w:w="143" w:type="dxa"/>
          <w:cantSplit/>
          <w:jc w:val="center"/>
        </w:trPr>
        <w:tc>
          <w:tcPr>
            <w:tcW w:w="929" w:type="dxa"/>
            <w:gridSpan w:val="3"/>
            <w:tcBorders>
              <w:bottom w:val="single" w:sz="6" w:space="0" w:color="auto"/>
            </w:tcBorders>
          </w:tcPr>
          <w:p w14:paraId="1FBAE040" w14:textId="77777777" w:rsidR="00C768F5" w:rsidRPr="00A564B4" w:rsidRDefault="00C768F5" w:rsidP="00A752BD">
            <w:pPr>
              <w:pStyle w:val="TAL"/>
              <w:rPr>
                <w:lang w:eastAsia="en-US"/>
              </w:rPr>
            </w:pPr>
            <w:r w:rsidRPr="00A564B4">
              <w:rPr>
                <w:lang w:eastAsia="en-US"/>
              </w:rPr>
              <w:t>4.3.1.1</w:t>
            </w:r>
          </w:p>
        </w:tc>
        <w:tc>
          <w:tcPr>
            <w:tcW w:w="2960" w:type="dxa"/>
            <w:gridSpan w:val="2"/>
            <w:tcBorders>
              <w:bottom w:val="single" w:sz="6" w:space="0" w:color="auto"/>
            </w:tcBorders>
          </w:tcPr>
          <w:p w14:paraId="5F39AE8C" w14:textId="77777777" w:rsidR="00C768F5" w:rsidRPr="00A564B4" w:rsidRDefault="00C768F5" w:rsidP="00A752BD">
            <w:pPr>
              <w:pStyle w:val="TAL"/>
              <w:rPr>
                <w:lang w:eastAsia="en-US"/>
              </w:rPr>
            </w:pPr>
            <w:r w:rsidRPr="00A564B4">
              <w:rPr>
                <w:lang w:eastAsia="en-US"/>
              </w:rPr>
              <w:t>E-UTRA FDD - UTRAN FDD cell re-selection</w:t>
            </w:r>
          </w:p>
        </w:tc>
        <w:tc>
          <w:tcPr>
            <w:tcW w:w="828" w:type="dxa"/>
            <w:gridSpan w:val="2"/>
            <w:tcBorders>
              <w:bottom w:val="single" w:sz="6" w:space="0" w:color="auto"/>
            </w:tcBorders>
          </w:tcPr>
          <w:p w14:paraId="42EA0CA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27F40357"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5730DB93"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08646E5F" w14:textId="77777777" w:rsidR="00C768F5" w:rsidRPr="00A564B4" w:rsidRDefault="00C768F5" w:rsidP="00A752BD">
            <w:pPr>
              <w:pStyle w:val="TAL"/>
              <w:rPr>
                <w:lang w:eastAsia="en-US"/>
              </w:rPr>
            </w:pPr>
          </w:p>
        </w:tc>
        <w:tc>
          <w:tcPr>
            <w:tcW w:w="1695" w:type="dxa"/>
            <w:gridSpan w:val="3"/>
            <w:shd w:val="clear" w:color="auto" w:fill="auto"/>
          </w:tcPr>
          <w:p w14:paraId="0FEAEF6F" w14:textId="77777777" w:rsidR="00C768F5" w:rsidRPr="00A564B4" w:rsidRDefault="00C768F5" w:rsidP="00A752BD">
            <w:pPr>
              <w:pStyle w:val="TAL"/>
              <w:rPr>
                <w:lang w:eastAsia="en-US"/>
              </w:rPr>
            </w:pPr>
          </w:p>
        </w:tc>
        <w:tc>
          <w:tcPr>
            <w:tcW w:w="1717" w:type="dxa"/>
            <w:gridSpan w:val="3"/>
          </w:tcPr>
          <w:p w14:paraId="42F01C49"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A178DE4" w14:textId="77777777" w:rsidTr="006C32D2">
        <w:trPr>
          <w:gridAfter w:val="2"/>
          <w:wAfter w:w="143" w:type="dxa"/>
          <w:cantSplit/>
          <w:jc w:val="center"/>
        </w:trPr>
        <w:tc>
          <w:tcPr>
            <w:tcW w:w="929" w:type="dxa"/>
            <w:gridSpan w:val="3"/>
            <w:tcBorders>
              <w:bottom w:val="single" w:sz="6" w:space="0" w:color="auto"/>
            </w:tcBorders>
          </w:tcPr>
          <w:p w14:paraId="3487DB17" w14:textId="77777777" w:rsidR="00C768F5" w:rsidRPr="00A564B4" w:rsidRDefault="00C768F5" w:rsidP="00A752BD">
            <w:pPr>
              <w:pStyle w:val="TAL"/>
              <w:rPr>
                <w:lang w:eastAsia="en-US"/>
              </w:rPr>
            </w:pPr>
            <w:r w:rsidRPr="00A564B4">
              <w:rPr>
                <w:lang w:eastAsia="en-US"/>
              </w:rPr>
              <w:t>4.3.1.2</w:t>
            </w:r>
          </w:p>
        </w:tc>
        <w:tc>
          <w:tcPr>
            <w:tcW w:w="2960" w:type="dxa"/>
            <w:gridSpan w:val="2"/>
            <w:tcBorders>
              <w:bottom w:val="single" w:sz="6" w:space="0" w:color="auto"/>
            </w:tcBorders>
          </w:tcPr>
          <w:p w14:paraId="5AECDDBE" w14:textId="77777777" w:rsidR="00C768F5" w:rsidRPr="00A564B4" w:rsidRDefault="00C768F5" w:rsidP="00A752BD">
            <w:pPr>
              <w:pStyle w:val="TAL"/>
              <w:rPr>
                <w:lang w:eastAsia="en-US"/>
              </w:rPr>
            </w:pPr>
            <w:r w:rsidRPr="00A564B4">
              <w:rPr>
                <w:lang w:eastAsia="en-US"/>
              </w:rPr>
              <w:t>E-UTRA FDD - UTRAN FDD cell re-selection: UTRA FDD is of lower priority</w:t>
            </w:r>
          </w:p>
        </w:tc>
        <w:tc>
          <w:tcPr>
            <w:tcW w:w="828" w:type="dxa"/>
            <w:gridSpan w:val="2"/>
            <w:tcBorders>
              <w:bottom w:val="single" w:sz="6" w:space="0" w:color="auto"/>
            </w:tcBorders>
          </w:tcPr>
          <w:p w14:paraId="4C039A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148A16A" w14:textId="77777777" w:rsidR="00C768F5" w:rsidRPr="00A564B4" w:rsidRDefault="00C768F5" w:rsidP="00A752BD">
            <w:pPr>
              <w:pStyle w:val="TAL"/>
              <w:rPr>
                <w:lang w:eastAsia="zh-CN"/>
              </w:rPr>
            </w:pPr>
            <w:r w:rsidRPr="00A564B4">
              <w:rPr>
                <w:lang w:eastAsia="en-US"/>
              </w:rPr>
              <w:t>C04</w:t>
            </w:r>
          </w:p>
        </w:tc>
        <w:tc>
          <w:tcPr>
            <w:tcW w:w="2471" w:type="dxa"/>
            <w:gridSpan w:val="3"/>
            <w:tcBorders>
              <w:bottom w:val="single" w:sz="6" w:space="0" w:color="auto"/>
            </w:tcBorders>
          </w:tcPr>
          <w:p w14:paraId="1A653A79"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880FB11" w14:textId="77777777" w:rsidR="00C768F5" w:rsidRPr="00A564B4" w:rsidRDefault="00C768F5" w:rsidP="00A752BD">
            <w:pPr>
              <w:pStyle w:val="TAL"/>
              <w:rPr>
                <w:lang w:eastAsia="en-US"/>
              </w:rPr>
            </w:pPr>
          </w:p>
        </w:tc>
        <w:tc>
          <w:tcPr>
            <w:tcW w:w="1695" w:type="dxa"/>
            <w:gridSpan w:val="3"/>
            <w:shd w:val="clear" w:color="auto" w:fill="auto"/>
          </w:tcPr>
          <w:p w14:paraId="472C7D1D" w14:textId="77777777" w:rsidR="00C768F5" w:rsidRPr="00A564B4" w:rsidRDefault="00C768F5" w:rsidP="00A752BD">
            <w:pPr>
              <w:pStyle w:val="TAL"/>
              <w:rPr>
                <w:lang w:eastAsia="en-US"/>
              </w:rPr>
            </w:pPr>
          </w:p>
        </w:tc>
        <w:tc>
          <w:tcPr>
            <w:tcW w:w="1717" w:type="dxa"/>
            <w:gridSpan w:val="3"/>
          </w:tcPr>
          <w:p w14:paraId="10C89562"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FBA4456" w14:textId="77777777" w:rsidTr="006C32D2">
        <w:trPr>
          <w:gridAfter w:val="2"/>
          <w:wAfter w:w="143" w:type="dxa"/>
          <w:cantSplit/>
          <w:jc w:val="center"/>
        </w:trPr>
        <w:tc>
          <w:tcPr>
            <w:tcW w:w="929" w:type="dxa"/>
            <w:gridSpan w:val="3"/>
            <w:tcBorders>
              <w:bottom w:val="single" w:sz="6" w:space="0" w:color="auto"/>
            </w:tcBorders>
          </w:tcPr>
          <w:p w14:paraId="74AB53FE" w14:textId="77777777" w:rsidR="00C768F5" w:rsidRPr="00A564B4" w:rsidRDefault="00C768F5" w:rsidP="00A752BD">
            <w:pPr>
              <w:pStyle w:val="TAL"/>
              <w:rPr>
                <w:lang w:eastAsia="en-US"/>
              </w:rPr>
            </w:pPr>
            <w:r w:rsidRPr="00A564B4">
              <w:rPr>
                <w:lang w:eastAsia="en-US"/>
              </w:rPr>
              <w:t>4.3.1.3</w:t>
            </w:r>
          </w:p>
        </w:tc>
        <w:tc>
          <w:tcPr>
            <w:tcW w:w="2960" w:type="dxa"/>
            <w:gridSpan w:val="2"/>
            <w:tcBorders>
              <w:bottom w:val="single" w:sz="6" w:space="0" w:color="auto"/>
            </w:tcBorders>
          </w:tcPr>
          <w:p w14:paraId="6BC23454" w14:textId="77777777" w:rsidR="00C768F5" w:rsidRPr="00A564B4" w:rsidRDefault="00C768F5" w:rsidP="00A752BD">
            <w:pPr>
              <w:pStyle w:val="TAL"/>
              <w:rPr>
                <w:lang w:eastAsia="en-US"/>
              </w:rPr>
            </w:pPr>
            <w:r w:rsidRPr="00A564B4">
              <w:rPr>
                <w:lang w:eastAsia="en-US"/>
              </w:rPr>
              <w:t>E-UTRAN FDD - UTRAN FDD cell re-selection in fading propagation conditions: UTRA FDD is of lower priority</w:t>
            </w:r>
          </w:p>
        </w:tc>
        <w:tc>
          <w:tcPr>
            <w:tcW w:w="828" w:type="dxa"/>
            <w:gridSpan w:val="2"/>
            <w:tcBorders>
              <w:bottom w:val="single" w:sz="6" w:space="0" w:color="auto"/>
            </w:tcBorders>
          </w:tcPr>
          <w:p w14:paraId="145E5A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2C2AE34"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01A1C23B"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5A513E6" w14:textId="77777777" w:rsidR="00C768F5" w:rsidRPr="00A564B4" w:rsidRDefault="00C768F5" w:rsidP="00A752BD">
            <w:pPr>
              <w:pStyle w:val="TAL"/>
              <w:rPr>
                <w:lang w:eastAsia="en-US"/>
              </w:rPr>
            </w:pPr>
          </w:p>
        </w:tc>
        <w:tc>
          <w:tcPr>
            <w:tcW w:w="1695" w:type="dxa"/>
            <w:gridSpan w:val="3"/>
            <w:shd w:val="clear" w:color="auto" w:fill="auto"/>
          </w:tcPr>
          <w:p w14:paraId="18F92D73" w14:textId="77777777" w:rsidR="00C768F5" w:rsidRPr="00A564B4" w:rsidRDefault="00C768F5" w:rsidP="00A752BD">
            <w:pPr>
              <w:pStyle w:val="TAL"/>
              <w:rPr>
                <w:lang w:eastAsia="en-US"/>
              </w:rPr>
            </w:pPr>
          </w:p>
        </w:tc>
        <w:tc>
          <w:tcPr>
            <w:tcW w:w="1717" w:type="dxa"/>
            <w:gridSpan w:val="3"/>
          </w:tcPr>
          <w:p w14:paraId="2A5165C7"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85AFD1A" w14:textId="77777777" w:rsidTr="006C32D2">
        <w:trPr>
          <w:gridAfter w:val="2"/>
          <w:wAfter w:w="143" w:type="dxa"/>
          <w:cantSplit/>
          <w:jc w:val="center"/>
        </w:trPr>
        <w:tc>
          <w:tcPr>
            <w:tcW w:w="929" w:type="dxa"/>
            <w:gridSpan w:val="3"/>
            <w:tcBorders>
              <w:bottom w:val="single" w:sz="6" w:space="0" w:color="auto"/>
            </w:tcBorders>
          </w:tcPr>
          <w:p w14:paraId="77DC3DD4" w14:textId="77777777" w:rsidR="00C768F5" w:rsidRPr="00A564B4" w:rsidRDefault="00C768F5" w:rsidP="00CB2151">
            <w:pPr>
              <w:pStyle w:val="TAL"/>
              <w:rPr>
                <w:lang w:eastAsia="zh-CN"/>
              </w:rPr>
            </w:pPr>
            <w:r w:rsidRPr="00A564B4">
              <w:rPr>
                <w:lang w:eastAsia="zh-CN"/>
              </w:rPr>
              <w:t>4.3.1.4</w:t>
            </w:r>
          </w:p>
        </w:tc>
        <w:tc>
          <w:tcPr>
            <w:tcW w:w="2960" w:type="dxa"/>
            <w:gridSpan w:val="2"/>
            <w:tcBorders>
              <w:bottom w:val="single" w:sz="6" w:space="0" w:color="auto"/>
            </w:tcBorders>
          </w:tcPr>
          <w:p w14:paraId="573CDCC2" w14:textId="77777777" w:rsidR="00C768F5" w:rsidRPr="00A564B4" w:rsidRDefault="00C768F5" w:rsidP="00CB2151">
            <w:pPr>
              <w:pStyle w:val="TAL"/>
              <w:rPr>
                <w:lang w:eastAsia="en-US"/>
              </w:rPr>
            </w:pPr>
            <w:r w:rsidRPr="00A564B4">
              <w:rPr>
                <w:lang w:eastAsia="en-US"/>
              </w:rPr>
              <w:t>E-UTRAN FDD - UTRAN FDD cell re-selection</w:t>
            </w:r>
            <w:r w:rsidRPr="00A564B4">
              <w:rPr>
                <w:lang w:eastAsia="zh-CN"/>
              </w:rPr>
              <w:t xml:space="preserve">: </w:t>
            </w:r>
            <w:r w:rsidRPr="00A564B4">
              <w:rPr>
                <w:lang w:eastAsia="en-US"/>
              </w:rPr>
              <w:t>UTRA FDD is of lower priority</w:t>
            </w:r>
            <w:r w:rsidRPr="00A564B4">
              <w:rPr>
                <w:lang w:eastAsia="zh-CN"/>
              </w:rPr>
              <w:t xml:space="preserve"> for 5MHz bandwidth</w:t>
            </w:r>
          </w:p>
        </w:tc>
        <w:tc>
          <w:tcPr>
            <w:tcW w:w="828" w:type="dxa"/>
            <w:gridSpan w:val="2"/>
            <w:tcBorders>
              <w:bottom w:val="single" w:sz="6" w:space="0" w:color="auto"/>
            </w:tcBorders>
          </w:tcPr>
          <w:p w14:paraId="54EDEA4C"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46424E0F" w14:textId="77777777" w:rsidR="00C768F5" w:rsidRPr="00A564B4" w:rsidRDefault="00C768F5" w:rsidP="00CB2151">
            <w:pPr>
              <w:pStyle w:val="TAL"/>
              <w:rPr>
                <w:lang w:eastAsia="zh-CN"/>
              </w:rPr>
            </w:pPr>
            <w:r w:rsidRPr="00A564B4">
              <w:rPr>
                <w:lang w:eastAsia="zh-CN"/>
              </w:rPr>
              <w:t>C53</w:t>
            </w:r>
          </w:p>
        </w:tc>
        <w:tc>
          <w:tcPr>
            <w:tcW w:w="2471" w:type="dxa"/>
            <w:gridSpan w:val="3"/>
            <w:tcBorders>
              <w:bottom w:val="single" w:sz="6" w:space="0" w:color="auto"/>
            </w:tcBorders>
          </w:tcPr>
          <w:p w14:paraId="78B9773A"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only</w:t>
            </w:r>
            <w:r w:rsidRPr="00A564B4">
              <w:rPr>
                <w:lang w:eastAsia="en-US"/>
              </w:rPr>
              <w:t xml:space="preserve"> E-UTRA</w:t>
            </w:r>
            <w:r w:rsidRPr="00A564B4">
              <w:rPr>
                <w:lang w:eastAsia="zh-CN"/>
              </w:rPr>
              <w:t xml:space="preserve"> </w:t>
            </w:r>
            <w:r w:rsidR="000A6863" w:rsidRPr="00A564B4">
              <w:rPr>
                <w:lang w:eastAsia="en-US"/>
              </w:rPr>
              <w:t>bands within band group FDD_N</w:t>
            </w:r>
            <w:r w:rsidRPr="00A564B4">
              <w:rPr>
                <w:lang w:eastAsia="zh-CN"/>
              </w:rPr>
              <w:t>and UTRA FDD</w:t>
            </w:r>
          </w:p>
        </w:tc>
        <w:tc>
          <w:tcPr>
            <w:tcW w:w="1668" w:type="dxa"/>
            <w:gridSpan w:val="3"/>
            <w:shd w:val="clear" w:color="auto" w:fill="auto"/>
          </w:tcPr>
          <w:p w14:paraId="7E1FEDD8" w14:textId="77777777" w:rsidR="00C768F5" w:rsidRPr="00A564B4" w:rsidRDefault="00C768F5" w:rsidP="00CB2151">
            <w:pPr>
              <w:pStyle w:val="TAL"/>
              <w:rPr>
                <w:lang w:eastAsia="en-US"/>
              </w:rPr>
            </w:pPr>
          </w:p>
        </w:tc>
        <w:tc>
          <w:tcPr>
            <w:tcW w:w="1695" w:type="dxa"/>
            <w:gridSpan w:val="3"/>
            <w:shd w:val="clear" w:color="auto" w:fill="auto"/>
          </w:tcPr>
          <w:p w14:paraId="29F46863" w14:textId="77777777" w:rsidR="00C768F5" w:rsidRPr="00A564B4" w:rsidRDefault="00C768F5" w:rsidP="00CB2151">
            <w:pPr>
              <w:pStyle w:val="TAL"/>
              <w:rPr>
                <w:lang w:eastAsia="en-US"/>
              </w:rPr>
            </w:pPr>
          </w:p>
        </w:tc>
        <w:tc>
          <w:tcPr>
            <w:tcW w:w="1717" w:type="dxa"/>
            <w:gridSpan w:val="3"/>
          </w:tcPr>
          <w:p w14:paraId="20556D9E" w14:textId="77777777" w:rsidR="00C768F5" w:rsidRPr="00A564B4" w:rsidRDefault="00C768F5" w:rsidP="00CB2151">
            <w:pPr>
              <w:pStyle w:val="TAL"/>
              <w:rPr>
                <w:lang w:eastAsia="en-US"/>
              </w:rPr>
            </w:pPr>
          </w:p>
        </w:tc>
      </w:tr>
      <w:tr w:rsidR="00302F67" w:rsidRPr="00A564B4" w14:paraId="5172AF7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5AC727D" w14:textId="77777777" w:rsidR="00302F67" w:rsidRPr="00A564B4" w:rsidRDefault="00302F67" w:rsidP="00302F67">
            <w:pPr>
              <w:pStyle w:val="TAL"/>
              <w:rPr>
                <w:lang w:eastAsia="zh-CN"/>
              </w:rPr>
            </w:pPr>
            <w:r w:rsidRPr="00A564B4">
              <w:rPr>
                <w:lang w:eastAsia="zh-CN"/>
              </w:rPr>
              <w:t>4.3.1.5</w:t>
            </w:r>
          </w:p>
        </w:tc>
        <w:tc>
          <w:tcPr>
            <w:tcW w:w="2960"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A564B4" w:rsidRDefault="00302F67" w:rsidP="00302F67">
            <w:pPr>
              <w:pStyle w:val="TAL"/>
              <w:rPr>
                <w:lang w:eastAsia="en-US"/>
              </w:rPr>
            </w:pPr>
            <w:r w:rsidRPr="00A564B4">
              <w:rPr>
                <w:lang w:eastAsia="en-US"/>
              </w:rPr>
              <w:t>Idle mode FDD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A564B4" w:rsidRDefault="00400D88" w:rsidP="00302F67">
            <w:pPr>
              <w:pStyle w:val="TAL"/>
              <w:rPr>
                <w:lang w:eastAsia="zh-CN"/>
              </w:rPr>
            </w:pPr>
            <w:r w:rsidRPr="00A564B4">
              <w:rPr>
                <w:lang w:eastAsia="zh-CN"/>
              </w:rPr>
              <w:t>C04l</w:t>
            </w:r>
          </w:p>
        </w:tc>
        <w:tc>
          <w:tcPr>
            <w:tcW w:w="2471"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A564B4" w:rsidRDefault="00302F67" w:rsidP="00302F67">
            <w:pPr>
              <w:pStyle w:val="TAL"/>
              <w:rPr>
                <w:lang w:eastAsia="en-US"/>
              </w:rPr>
            </w:pPr>
            <w:r w:rsidRPr="00A564B4">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A564B4" w:rsidRDefault="00302F67" w:rsidP="00302F67">
            <w:pPr>
              <w:pStyle w:val="TAL"/>
              <w:rPr>
                <w:lang w:eastAsia="en-US"/>
              </w:rPr>
            </w:pPr>
            <w:r w:rsidRPr="00A564B4">
              <w:rPr>
                <w:lang w:eastAsia="en-US"/>
              </w:rPr>
              <w:t>2Rx, 4Rx</w:t>
            </w:r>
          </w:p>
        </w:tc>
      </w:tr>
      <w:tr w:rsidR="00C768F5" w:rsidRPr="00A564B4" w14:paraId="55A8C9CE" w14:textId="77777777" w:rsidTr="006C32D2">
        <w:trPr>
          <w:gridAfter w:val="2"/>
          <w:wAfter w:w="143" w:type="dxa"/>
          <w:cantSplit/>
          <w:jc w:val="center"/>
        </w:trPr>
        <w:tc>
          <w:tcPr>
            <w:tcW w:w="929" w:type="dxa"/>
            <w:gridSpan w:val="3"/>
            <w:tcBorders>
              <w:bottom w:val="single" w:sz="6" w:space="0" w:color="auto"/>
            </w:tcBorders>
          </w:tcPr>
          <w:p w14:paraId="37C35AFA" w14:textId="77777777" w:rsidR="00C768F5" w:rsidRPr="00A564B4" w:rsidRDefault="00C768F5" w:rsidP="00A752BD">
            <w:pPr>
              <w:pStyle w:val="TAL"/>
              <w:rPr>
                <w:lang w:eastAsia="en-US"/>
              </w:rPr>
            </w:pPr>
            <w:r w:rsidRPr="00A564B4">
              <w:rPr>
                <w:lang w:eastAsia="en-US"/>
              </w:rPr>
              <w:t>4.3.</w:t>
            </w:r>
            <w:r w:rsidRPr="00A564B4">
              <w:rPr>
                <w:lang w:eastAsia="zh-CN"/>
              </w:rPr>
              <w:t>2</w:t>
            </w:r>
          </w:p>
        </w:tc>
        <w:tc>
          <w:tcPr>
            <w:tcW w:w="2960" w:type="dxa"/>
            <w:gridSpan w:val="2"/>
            <w:tcBorders>
              <w:bottom w:val="single" w:sz="6" w:space="0" w:color="auto"/>
            </w:tcBorders>
          </w:tcPr>
          <w:p w14:paraId="5C85F95E" w14:textId="77777777" w:rsidR="00C768F5" w:rsidRPr="00A564B4" w:rsidRDefault="00C768F5" w:rsidP="00A752BD">
            <w:pPr>
              <w:pStyle w:val="TAL"/>
              <w:rPr>
                <w:lang w:eastAsia="en-US"/>
              </w:rPr>
            </w:pPr>
            <w:r w:rsidRPr="00A564B4">
              <w:rPr>
                <w:lang w:eastAsia="en-US"/>
              </w:rPr>
              <w:t xml:space="preserve">E-UTRAN FDD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1ABC6F1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9FF1E1F" w14:textId="77777777" w:rsidR="00C768F5" w:rsidRPr="00A564B4" w:rsidRDefault="00C768F5" w:rsidP="00A752BD">
            <w:pPr>
              <w:pStyle w:val="TAL"/>
              <w:rPr>
                <w:lang w:eastAsia="zh-CN"/>
              </w:rPr>
            </w:pPr>
            <w:r w:rsidRPr="00A564B4">
              <w:rPr>
                <w:lang w:eastAsia="zh-CN"/>
              </w:rPr>
              <w:t>C06</w:t>
            </w:r>
          </w:p>
        </w:tc>
        <w:tc>
          <w:tcPr>
            <w:tcW w:w="2471" w:type="dxa"/>
            <w:gridSpan w:val="3"/>
            <w:tcBorders>
              <w:bottom w:val="single" w:sz="6" w:space="0" w:color="auto"/>
            </w:tcBorders>
          </w:tcPr>
          <w:p w14:paraId="5B3377C2" w14:textId="77777777" w:rsidR="00C768F5" w:rsidRPr="00A564B4" w:rsidRDefault="00C768F5" w:rsidP="00A752BD">
            <w:pPr>
              <w:pStyle w:val="TAL"/>
              <w:rPr>
                <w:lang w:eastAsia="en-US"/>
              </w:rPr>
            </w:pPr>
            <w:r w:rsidRPr="00A564B4">
              <w:rPr>
                <w:lang w:eastAsia="en-US"/>
              </w:rPr>
              <w:t>UE supporting E-UTRA FDD and UTRA TDD</w:t>
            </w:r>
          </w:p>
        </w:tc>
        <w:tc>
          <w:tcPr>
            <w:tcW w:w="1668" w:type="dxa"/>
            <w:gridSpan w:val="3"/>
            <w:shd w:val="clear" w:color="auto" w:fill="auto"/>
          </w:tcPr>
          <w:p w14:paraId="608627EA" w14:textId="77777777" w:rsidR="00C768F5" w:rsidRPr="00A564B4" w:rsidRDefault="00C768F5" w:rsidP="00A752BD">
            <w:pPr>
              <w:pStyle w:val="TAL"/>
              <w:rPr>
                <w:lang w:eastAsia="en-US"/>
              </w:rPr>
            </w:pPr>
          </w:p>
        </w:tc>
        <w:tc>
          <w:tcPr>
            <w:tcW w:w="1695" w:type="dxa"/>
            <w:gridSpan w:val="3"/>
            <w:shd w:val="clear" w:color="auto" w:fill="auto"/>
          </w:tcPr>
          <w:p w14:paraId="15B61F11"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06D2879A"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0A6458B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52B9C7" w14:textId="77777777" w:rsidR="00302F67" w:rsidRPr="00A564B4" w:rsidRDefault="00302F67" w:rsidP="00302F67">
            <w:pPr>
              <w:pStyle w:val="TAL"/>
              <w:rPr>
                <w:lang w:eastAsia="en-US"/>
              </w:rPr>
            </w:pPr>
            <w:r w:rsidRPr="00A564B4">
              <w:rPr>
                <w:lang w:eastAsia="en-US"/>
              </w:rPr>
              <w:t>4.3.2A</w:t>
            </w:r>
          </w:p>
        </w:tc>
        <w:tc>
          <w:tcPr>
            <w:tcW w:w="2960"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A564B4" w:rsidRDefault="00302F67" w:rsidP="00302F67">
            <w:pPr>
              <w:pStyle w:val="TAL"/>
              <w:rPr>
                <w:lang w:eastAsia="en-US"/>
              </w:rPr>
            </w:pPr>
            <w:r w:rsidRPr="00A564B4">
              <w:rPr>
                <w:lang w:eastAsia="en-US"/>
              </w:rPr>
              <w:t>E-UTRA FDD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A564B4" w:rsidRDefault="00400D88" w:rsidP="00302F67">
            <w:pPr>
              <w:pStyle w:val="TAL"/>
              <w:rPr>
                <w:lang w:eastAsia="zh-CN"/>
              </w:rPr>
            </w:pPr>
            <w:r w:rsidRPr="00A564B4">
              <w:rPr>
                <w:lang w:eastAsia="zh-CN"/>
              </w:rPr>
              <w:t>C04i</w:t>
            </w:r>
          </w:p>
        </w:tc>
        <w:tc>
          <w:tcPr>
            <w:tcW w:w="2471"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A564B4" w:rsidRDefault="00302F67" w:rsidP="00302F67">
            <w:pPr>
              <w:pStyle w:val="TAL"/>
              <w:rPr>
                <w:lang w:eastAsia="en-US"/>
              </w:rPr>
            </w:pPr>
            <w:r w:rsidRPr="00A564B4">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A564B4" w:rsidRDefault="00302F67" w:rsidP="00302F67">
            <w:pPr>
              <w:pStyle w:val="TAL"/>
              <w:rPr>
                <w:lang w:eastAsia="en-US"/>
              </w:rPr>
            </w:pPr>
            <w:r w:rsidRPr="00A564B4">
              <w:rPr>
                <w:lang w:eastAsia="en-US"/>
              </w:rPr>
              <w:t>2Rx, 4Rx</w:t>
            </w:r>
          </w:p>
        </w:tc>
      </w:tr>
      <w:tr w:rsidR="00C768F5" w:rsidRPr="00A564B4" w14:paraId="4159EB37" w14:textId="77777777" w:rsidTr="006C32D2">
        <w:trPr>
          <w:gridAfter w:val="2"/>
          <w:wAfter w:w="143" w:type="dxa"/>
          <w:cantSplit/>
          <w:jc w:val="center"/>
        </w:trPr>
        <w:tc>
          <w:tcPr>
            <w:tcW w:w="929" w:type="dxa"/>
            <w:gridSpan w:val="3"/>
            <w:tcBorders>
              <w:bottom w:val="single" w:sz="6" w:space="0" w:color="auto"/>
            </w:tcBorders>
          </w:tcPr>
          <w:p w14:paraId="46AD216D" w14:textId="77777777" w:rsidR="00C768F5" w:rsidRPr="00A564B4" w:rsidRDefault="00C768F5" w:rsidP="00A752BD">
            <w:pPr>
              <w:pStyle w:val="TAL"/>
              <w:rPr>
                <w:lang w:eastAsia="en-US"/>
              </w:rPr>
            </w:pPr>
            <w:r w:rsidRPr="00A564B4">
              <w:rPr>
                <w:lang w:eastAsia="en-US"/>
              </w:rPr>
              <w:t>4.3.</w:t>
            </w:r>
            <w:r w:rsidRPr="00A564B4">
              <w:rPr>
                <w:lang w:eastAsia="zh-CN"/>
              </w:rPr>
              <w:t>3</w:t>
            </w:r>
          </w:p>
        </w:tc>
        <w:tc>
          <w:tcPr>
            <w:tcW w:w="2960" w:type="dxa"/>
            <w:gridSpan w:val="2"/>
            <w:tcBorders>
              <w:bottom w:val="single" w:sz="6" w:space="0" w:color="auto"/>
            </w:tcBorders>
          </w:tcPr>
          <w:p w14:paraId="7AE83979"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UTRAN FDD cell re-selection</w:t>
            </w:r>
          </w:p>
        </w:tc>
        <w:tc>
          <w:tcPr>
            <w:tcW w:w="828" w:type="dxa"/>
            <w:gridSpan w:val="2"/>
            <w:tcBorders>
              <w:bottom w:val="single" w:sz="6" w:space="0" w:color="auto"/>
            </w:tcBorders>
          </w:tcPr>
          <w:p w14:paraId="39F1BFD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A5A19CA" w14:textId="77777777" w:rsidR="00C768F5" w:rsidRPr="00A564B4" w:rsidRDefault="00C768F5" w:rsidP="00A752BD">
            <w:pPr>
              <w:pStyle w:val="TAL"/>
              <w:rPr>
                <w:lang w:eastAsia="zh-CN"/>
              </w:rPr>
            </w:pPr>
            <w:r w:rsidRPr="00A564B4">
              <w:rPr>
                <w:lang w:eastAsia="zh-CN"/>
              </w:rPr>
              <w:t>C07</w:t>
            </w:r>
          </w:p>
        </w:tc>
        <w:tc>
          <w:tcPr>
            <w:tcW w:w="2471" w:type="dxa"/>
            <w:gridSpan w:val="3"/>
            <w:tcBorders>
              <w:bottom w:val="single" w:sz="6" w:space="0" w:color="auto"/>
            </w:tcBorders>
          </w:tcPr>
          <w:p w14:paraId="3D9C1D12" w14:textId="77777777" w:rsidR="00C768F5" w:rsidRPr="00A564B4" w:rsidRDefault="00C768F5" w:rsidP="00A752BD">
            <w:pPr>
              <w:pStyle w:val="TAL"/>
              <w:rPr>
                <w:lang w:eastAsia="en-US"/>
              </w:rPr>
            </w:pPr>
            <w:r w:rsidRPr="00A564B4">
              <w:rPr>
                <w:lang w:eastAsia="en-US"/>
              </w:rPr>
              <w:t>UE supporting E-UTRA TDD and UTRA FDD</w:t>
            </w:r>
          </w:p>
        </w:tc>
        <w:tc>
          <w:tcPr>
            <w:tcW w:w="1668" w:type="dxa"/>
            <w:gridSpan w:val="3"/>
            <w:shd w:val="clear" w:color="auto" w:fill="auto"/>
          </w:tcPr>
          <w:p w14:paraId="29140858" w14:textId="77777777" w:rsidR="00C768F5" w:rsidRPr="00A564B4" w:rsidRDefault="00C768F5" w:rsidP="00A752BD">
            <w:pPr>
              <w:pStyle w:val="TAL"/>
              <w:rPr>
                <w:lang w:eastAsia="en-US"/>
              </w:rPr>
            </w:pPr>
          </w:p>
        </w:tc>
        <w:tc>
          <w:tcPr>
            <w:tcW w:w="1695" w:type="dxa"/>
            <w:gridSpan w:val="3"/>
            <w:shd w:val="clear" w:color="auto" w:fill="auto"/>
          </w:tcPr>
          <w:p w14:paraId="0090D26B" w14:textId="77777777" w:rsidR="00C768F5" w:rsidRPr="00A564B4" w:rsidRDefault="00C768F5" w:rsidP="00A752BD">
            <w:pPr>
              <w:pStyle w:val="TAL"/>
              <w:rPr>
                <w:lang w:eastAsia="en-US"/>
              </w:rPr>
            </w:pPr>
          </w:p>
        </w:tc>
        <w:tc>
          <w:tcPr>
            <w:tcW w:w="1717" w:type="dxa"/>
            <w:gridSpan w:val="3"/>
          </w:tcPr>
          <w:p w14:paraId="4EE4FA0F"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7411B266"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A17326" w14:textId="77777777" w:rsidR="00302F67" w:rsidRPr="00A564B4" w:rsidRDefault="00302F67" w:rsidP="00302F67">
            <w:pPr>
              <w:pStyle w:val="TAL"/>
              <w:rPr>
                <w:lang w:eastAsia="en-US"/>
              </w:rPr>
            </w:pPr>
            <w:r w:rsidRPr="00A564B4">
              <w:rPr>
                <w:lang w:eastAsia="en-US"/>
              </w:rPr>
              <w:t>4.3.3A</w:t>
            </w:r>
          </w:p>
        </w:tc>
        <w:tc>
          <w:tcPr>
            <w:tcW w:w="2960"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A564B4" w:rsidRDefault="00302F67" w:rsidP="00302F67">
            <w:pPr>
              <w:pStyle w:val="TAL"/>
              <w:rPr>
                <w:lang w:eastAsia="en-US"/>
              </w:rPr>
            </w:pPr>
            <w:r w:rsidRPr="00A564B4">
              <w:rPr>
                <w:lang w:eastAsia="en-US"/>
              </w:rPr>
              <w:t>Idle mode TDD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A564B4" w:rsidRDefault="00400D88" w:rsidP="00302F67">
            <w:pPr>
              <w:pStyle w:val="TAL"/>
              <w:rPr>
                <w:lang w:eastAsia="zh-CN"/>
              </w:rPr>
            </w:pPr>
            <w:r w:rsidRPr="00A564B4">
              <w:rPr>
                <w:lang w:eastAsia="zh-CN"/>
              </w:rPr>
              <w:t>C04j</w:t>
            </w:r>
          </w:p>
        </w:tc>
        <w:tc>
          <w:tcPr>
            <w:tcW w:w="2471"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A564B4" w:rsidRDefault="00302F67" w:rsidP="00302F67">
            <w:pPr>
              <w:pStyle w:val="TAL"/>
              <w:rPr>
                <w:lang w:eastAsia="en-US"/>
              </w:rPr>
            </w:pPr>
            <w:r w:rsidRPr="00A564B4">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A564B4" w:rsidRDefault="00302F67" w:rsidP="00302F67">
            <w:pPr>
              <w:pStyle w:val="TAL"/>
              <w:rPr>
                <w:lang w:eastAsia="en-US"/>
              </w:rPr>
            </w:pPr>
            <w:r w:rsidRPr="00A564B4">
              <w:rPr>
                <w:lang w:eastAsia="en-US"/>
              </w:rPr>
              <w:t>2Rx, 4Rx</w:t>
            </w:r>
          </w:p>
        </w:tc>
      </w:tr>
      <w:tr w:rsidR="00C768F5" w:rsidRPr="00A564B4" w14:paraId="3674C505" w14:textId="77777777" w:rsidTr="006C32D2">
        <w:trPr>
          <w:gridAfter w:val="2"/>
          <w:wAfter w:w="143" w:type="dxa"/>
          <w:cantSplit/>
          <w:jc w:val="center"/>
        </w:trPr>
        <w:tc>
          <w:tcPr>
            <w:tcW w:w="929" w:type="dxa"/>
            <w:gridSpan w:val="3"/>
            <w:tcBorders>
              <w:bottom w:val="single" w:sz="6" w:space="0" w:color="auto"/>
            </w:tcBorders>
          </w:tcPr>
          <w:p w14:paraId="65F5E611" w14:textId="77777777" w:rsidR="00C768F5" w:rsidRPr="00A564B4" w:rsidRDefault="00C768F5" w:rsidP="00A752BD">
            <w:pPr>
              <w:pStyle w:val="TAL"/>
              <w:rPr>
                <w:lang w:eastAsia="en-US"/>
              </w:rPr>
            </w:pPr>
            <w:r w:rsidRPr="00A564B4">
              <w:rPr>
                <w:lang w:eastAsia="en-US"/>
              </w:rPr>
              <w:t>4.3.</w:t>
            </w:r>
            <w:r w:rsidRPr="00A564B4">
              <w:rPr>
                <w:lang w:eastAsia="zh-CN"/>
              </w:rPr>
              <w:t>4.1</w:t>
            </w:r>
          </w:p>
        </w:tc>
        <w:tc>
          <w:tcPr>
            <w:tcW w:w="2960" w:type="dxa"/>
            <w:gridSpan w:val="2"/>
            <w:tcBorders>
              <w:bottom w:val="single" w:sz="6" w:space="0" w:color="auto"/>
            </w:tcBorders>
          </w:tcPr>
          <w:p w14:paraId="2588137D"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706058C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B3BD218" w14:textId="77777777" w:rsidR="00C768F5" w:rsidRPr="00A564B4" w:rsidRDefault="00C768F5" w:rsidP="00A752BD">
            <w:pPr>
              <w:pStyle w:val="TAL"/>
              <w:rPr>
                <w:lang w:eastAsia="en-US"/>
              </w:rPr>
            </w:pPr>
            <w:r w:rsidRPr="00A564B4">
              <w:rPr>
                <w:lang w:eastAsia="zh-CN"/>
              </w:rPr>
              <w:t>C05</w:t>
            </w:r>
          </w:p>
        </w:tc>
        <w:tc>
          <w:tcPr>
            <w:tcW w:w="2471" w:type="dxa"/>
            <w:gridSpan w:val="3"/>
            <w:tcBorders>
              <w:bottom w:val="single" w:sz="6" w:space="0" w:color="auto"/>
            </w:tcBorders>
          </w:tcPr>
          <w:p w14:paraId="00F7B4EB"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39E458D0" w14:textId="77777777" w:rsidR="00C768F5" w:rsidRPr="00A564B4" w:rsidRDefault="00C768F5" w:rsidP="00A752BD">
            <w:pPr>
              <w:pStyle w:val="TAL"/>
              <w:rPr>
                <w:lang w:eastAsia="en-US"/>
              </w:rPr>
            </w:pPr>
          </w:p>
        </w:tc>
        <w:tc>
          <w:tcPr>
            <w:tcW w:w="1695" w:type="dxa"/>
            <w:gridSpan w:val="3"/>
            <w:shd w:val="clear" w:color="auto" w:fill="auto"/>
          </w:tcPr>
          <w:p w14:paraId="082FFB4F"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33C8B92D"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42C1457F" w14:textId="77777777" w:rsidTr="006C32D2">
        <w:trPr>
          <w:gridAfter w:val="2"/>
          <w:wAfter w:w="143" w:type="dxa"/>
          <w:cantSplit/>
          <w:jc w:val="center"/>
        </w:trPr>
        <w:tc>
          <w:tcPr>
            <w:tcW w:w="929" w:type="dxa"/>
            <w:gridSpan w:val="3"/>
            <w:tcBorders>
              <w:bottom w:val="single" w:sz="6" w:space="0" w:color="auto"/>
            </w:tcBorders>
          </w:tcPr>
          <w:p w14:paraId="38B72A35" w14:textId="77777777" w:rsidR="00C768F5" w:rsidRPr="00A564B4" w:rsidRDefault="00C768F5" w:rsidP="00A752BD">
            <w:pPr>
              <w:pStyle w:val="TAL"/>
              <w:rPr>
                <w:lang w:eastAsia="en-US"/>
              </w:rPr>
            </w:pPr>
            <w:r w:rsidRPr="00A564B4">
              <w:rPr>
                <w:lang w:eastAsia="en-US"/>
              </w:rPr>
              <w:t>4.3.4.2</w:t>
            </w:r>
          </w:p>
        </w:tc>
        <w:tc>
          <w:tcPr>
            <w:tcW w:w="2960" w:type="dxa"/>
            <w:gridSpan w:val="2"/>
            <w:tcBorders>
              <w:bottom w:val="single" w:sz="6" w:space="0" w:color="auto"/>
            </w:tcBorders>
          </w:tcPr>
          <w:p w14:paraId="65DB017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 UTRA is of lower priority</w:t>
            </w:r>
          </w:p>
        </w:tc>
        <w:tc>
          <w:tcPr>
            <w:tcW w:w="828" w:type="dxa"/>
            <w:gridSpan w:val="2"/>
            <w:tcBorders>
              <w:bottom w:val="single" w:sz="6" w:space="0" w:color="auto"/>
            </w:tcBorders>
          </w:tcPr>
          <w:p w14:paraId="1DD497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FC26FA9"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6142ADA3"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560C412C" w14:textId="77777777" w:rsidR="00C768F5" w:rsidRPr="00A564B4" w:rsidRDefault="00C768F5" w:rsidP="00A752BD">
            <w:pPr>
              <w:pStyle w:val="TAL"/>
              <w:rPr>
                <w:lang w:eastAsia="en-US"/>
              </w:rPr>
            </w:pPr>
          </w:p>
        </w:tc>
        <w:tc>
          <w:tcPr>
            <w:tcW w:w="1695" w:type="dxa"/>
            <w:gridSpan w:val="3"/>
            <w:shd w:val="clear" w:color="auto" w:fill="auto"/>
          </w:tcPr>
          <w:p w14:paraId="2F2D119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6F08E189"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55A03D2E" w14:textId="77777777" w:rsidTr="006C32D2">
        <w:trPr>
          <w:gridAfter w:val="2"/>
          <w:wAfter w:w="143" w:type="dxa"/>
          <w:cantSplit/>
          <w:jc w:val="center"/>
        </w:trPr>
        <w:tc>
          <w:tcPr>
            <w:tcW w:w="929" w:type="dxa"/>
            <w:gridSpan w:val="3"/>
            <w:tcBorders>
              <w:bottom w:val="single" w:sz="6" w:space="0" w:color="auto"/>
            </w:tcBorders>
          </w:tcPr>
          <w:p w14:paraId="0B93F561" w14:textId="77777777" w:rsidR="00C768F5" w:rsidRPr="00A564B4" w:rsidRDefault="00C768F5" w:rsidP="00A752BD">
            <w:pPr>
              <w:pStyle w:val="TAL"/>
              <w:rPr>
                <w:lang w:eastAsia="zh-CN"/>
              </w:rPr>
            </w:pPr>
            <w:r w:rsidRPr="00A564B4">
              <w:rPr>
                <w:lang w:eastAsia="zh-CN"/>
              </w:rPr>
              <w:t>4.3.4.3</w:t>
            </w:r>
          </w:p>
        </w:tc>
        <w:tc>
          <w:tcPr>
            <w:tcW w:w="2960" w:type="dxa"/>
            <w:gridSpan w:val="2"/>
            <w:tcBorders>
              <w:bottom w:val="single" w:sz="6" w:space="0" w:color="auto"/>
            </w:tcBorders>
          </w:tcPr>
          <w:p w14:paraId="46392E5B"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DD-UTRA </w:t>
            </w:r>
            <w:r w:rsidRPr="00A564B4">
              <w:rPr>
                <w:lang w:eastAsia="zh-CN"/>
              </w:rPr>
              <w:t>T</w:t>
            </w:r>
            <w:r w:rsidRPr="00A564B4">
              <w:rPr>
                <w:lang w:eastAsia="en-US"/>
              </w:rPr>
              <w:t xml:space="preserve">DD cell reselection in fading propagation conditions: UTRA </w:t>
            </w:r>
            <w:r w:rsidRPr="00A564B4">
              <w:rPr>
                <w:lang w:eastAsia="zh-CN"/>
              </w:rPr>
              <w:t>T</w:t>
            </w:r>
            <w:r w:rsidRPr="00A564B4">
              <w:rPr>
                <w:lang w:eastAsia="en-US"/>
              </w:rPr>
              <w:t>DD is of lower priority</w:t>
            </w:r>
          </w:p>
        </w:tc>
        <w:tc>
          <w:tcPr>
            <w:tcW w:w="828" w:type="dxa"/>
            <w:gridSpan w:val="2"/>
            <w:tcBorders>
              <w:bottom w:val="single" w:sz="6" w:space="0" w:color="auto"/>
            </w:tcBorders>
          </w:tcPr>
          <w:p w14:paraId="1AB421AB" w14:textId="77777777" w:rsidR="00C768F5" w:rsidRPr="00A564B4" w:rsidRDefault="00C768F5" w:rsidP="00A752BD">
            <w:pPr>
              <w:pStyle w:val="TAL"/>
              <w:rPr>
                <w:lang w:eastAsia="zh-CN"/>
              </w:rPr>
            </w:pPr>
            <w:r w:rsidRPr="00A564B4">
              <w:rPr>
                <w:lang w:eastAsia="zh-CN"/>
              </w:rPr>
              <w:t>Rel-8</w:t>
            </w:r>
          </w:p>
        </w:tc>
        <w:tc>
          <w:tcPr>
            <w:tcW w:w="1275" w:type="dxa"/>
            <w:gridSpan w:val="4"/>
            <w:tcBorders>
              <w:bottom w:val="single" w:sz="6" w:space="0" w:color="auto"/>
            </w:tcBorders>
          </w:tcPr>
          <w:p w14:paraId="0B7C50FA"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3B3B2E9C"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6877DB74" w14:textId="77777777" w:rsidR="00C768F5" w:rsidRPr="00A564B4" w:rsidRDefault="00C768F5" w:rsidP="00A752BD">
            <w:pPr>
              <w:pStyle w:val="TAL"/>
              <w:rPr>
                <w:lang w:eastAsia="en-US"/>
              </w:rPr>
            </w:pPr>
          </w:p>
        </w:tc>
        <w:tc>
          <w:tcPr>
            <w:tcW w:w="1695" w:type="dxa"/>
            <w:gridSpan w:val="3"/>
            <w:shd w:val="clear" w:color="auto" w:fill="auto"/>
          </w:tcPr>
          <w:p w14:paraId="592AE79A"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5E03DF74"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302F67" w:rsidRPr="00A564B4" w14:paraId="4BF15EC7"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F57F7F5" w14:textId="77777777" w:rsidR="00302F67" w:rsidRPr="00A564B4" w:rsidRDefault="00302F67" w:rsidP="00302F67">
            <w:pPr>
              <w:pStyle w:val="TAL"/>
              <w:rPr>
                <w:lang w:eastAsia="zh-CN"/>
              </w:rPr>
            </w:pPr>
            <w:r w:rsidRPr="00A564B4">
              <w:rPr>
                <w:lang w:eastAsia="zh-CN"/>
              </w:rPr>
              <w:t>4.3.4.4</w:t>
            </w:r>
          </w:p>
        </w:tc>
        <w:tc>
          <w:tcPr>
            <w:tcW w:w="2960"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A564B4" w:rsidRDefault="00302F67" w:rsidP="00302F67">
            <w:pPr>
              <w:pStyle w:val="TAL"/>
              <w:rPr>
                <w:lang w:eastAsia="en-US"/>
              </w:rPr>
            </w:pPr>
            <w:r w:rsidRPr="00A564B4">
              <w:rPr>
                <w:lang w:eastAsia="en-US"/>
              </w:rPr>
              <w:t>E-UTRA TDD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A564B4" w:rsidRDefault="00400D88" w:rsidP="00302F67">
            <w:pPr>
              <w:pStyle w:val="TAL"/>
              <w:rPr>
                <w:lang w:eastAsia="zh-CN"/>
              </w:rPr>
            </w:pPr>
            <w:r w:rsidRPr="00A564B4">
              <w:rPr>
                <w:lang w:eastAsia="zh-CN"/>
              </w:rPr>
              <w:t>C04k</w:t>
            </w:r>
          </w:p>
        </w:tc>
        <w:tc>
          <w:tcPr>
            <w:tcW w:w="2471"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A564B4" w:rsidRDefault="00302F67" w:rsidP="00302F67">
            <w:pPr>
              <w:pStyle w:val="TAL"/>
              <w:rPr>
                <w:lang w:eastAsia="en-US"/>
              </w:rPr>
            </w:pPr>
            <w:r w:rsidRPr="00A564B4">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A564B4" w:rsidRDefault="00302F67" w:rsidP="00302F67">
            <w:pPr>
              <w:pStyle w:val="TAL"/>
              <w:rPr>
                <w:lang w:eastAsia="en-US"/>
              </w:rPr>
            </w:pPr>
            <w:r w:rsidRPr="00A564B4">
              <w:rPr>
                <w:lang w:eastAsia="en-US"/>
              </w:rPr>
              <w:t>2Rx, 4Rx</w:t>
            </w:r>
          </w:p>
        </w:tc>
      </w:tr>
      <w:tr w:rsidR="00C768F5" w:rsidRPr="00A564B4" w14:paraId="54BAB4A7" w14:textId="77777777" w:rsidTr="006C32D2">
        <w:trPr>
          <w:gridAfter w:val="2"/>
          <w:wAfter w:w="143" w:type="dxa"/>
          <w:cantSplit/>
          <w:jc w:val="center"/>
        </w:trPr>
        <w:tc>
          <w:tcPr>
            <w:tcW w:w="929" w:type="dxa"/>
            <w:gridSpan w:val="3"/>
            <w:tcBorders>
              <w:bottom w:val="single" w:sz="6" w:space="0" w:color="auto"/>
            </w:tcBorders>
          </w:tcPr>
          <w:p w14:paraId="05CDC5EC" w14:textId="77777777" w:rsidR="00C768F5" w:rsidRPr="00A564B4" w:rsidRDefault="00C768F5" w:rsidP="00A752BD">
            <w:pPr>
              <w:pStyle w:val="TAL"/>
              <w:rPr>
                <w:lang w:eastAsia="en-US"/>
              </w:rPr>
            </w:pPr>
            <w:r w:rsidRPr="00A564B4">
              <w:rPr>
                <w:lang w:eastAsia="en-US"/>
              </w:rPr>
              <w:t>4.4.1</w:t>
            </w:r>
          </w:p>
        </w:tc>
        <w:tc>
          <w:tcPr>
            <w:tcW w:w="2960" w:type="dxa"/>
            <w:gridSpan w:val="2"/>
            <w:tcBorders>
              <w:bottom w:val="single" w:sz="6" w:space="0" w:color="auto"/>
            </w:tcBorders>
          </w:tcPr>
          <w:p w14:paraId="422EA91B" w14:textId="77777777" w:rsidR="00C768F5" w:rsidRPr="00A564B4" w:rsidRDefault="00C768F5" w:rsidP="00A752BD">
            <w:pPr>
              <w:pStyle w:val="TAL"/>
              <w:rPr>
                <w:lang w:eastAsia="en-US"/>
              </w:rPr>
            </w:pPr>
            <w:r w:rsidRPr="00A564B4">
              <w:rPr>
                <w:lang w:eastAsia="en-US"/>
              </w:rPr>
              <w:t>E-UTRAN FDD - GSM cell re-selection</w:t>
            </w:r>
          </w:p>
        </w:tc>
        <w:tc>
          <w:tcPr>
            <w:tcW w:w="828" w:type="dxa"/>
            <w:gridSpan w:val="2"/>
            <w:tcBorders>
              <w:bottom w:val="single" w:sz="6" w:space="0" w:color="auto"/>
            </w:tcBorders>
          </w:tcPr>
          <w:p w14:paraId="131A376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FCBD536" w14:textId="77777777" w:rsidR="00C768F5" w:rsidRPr="00A564B4" w:rsidRDefault="00C768F5" w:rsidP="00A752BD">
            <w:pPr>
              <w:pStyle w:val="TAL"/>
              <w:rPr>
                <w:lang w:eastAsia="en-US"/>
              </w:rPr>
            </w:pPr>
            <w:r w:rsidRPr="00A564B4">
              <w:rPr>
                <w:lang w:eastAsia="en-US"/>
              </w:rPr>
              <w:t>C08</w:t>
            </w:r>
          </w:p>
        </w:tc>
        <w:tc>
          <w:tcPr>
            <w:tcW w:w="2471" w:type="dxa"/>
            <w:gridSpan w:val="3"/>
            <w:tcBorders>
              <w:bottom w:val="single" w:sz="6" w:space="0" w:color="auto"/>
            </w:tcBorders>
          </w:tcPr>
          <w:p w14:paraId="79BF694E" w14:textId="77777777" w:rsidR="00C768F5" w:rsidRPr="00A564B4" w:rsidRDefault="00C768F5" w:rsidP="00A752BD">
            <w:pPr>
              <w:pStyle w:val="TAL"/>
              <w:rPr>
                <w:lang w:eastAsia="en-US"/>
              </w:rPr>
            </w:pPr>
            <w:r w:rsidRPr="00A564B4">
              <w:rPr>
                <w:lang w:eastAsia="en-US"/>
              </w:rPr>
              <w:t xml:space="preserve">UE supporting E-UTRA FDD and GSM </w:t>
            </w:r>
          </w:p>
        </w:tc>
        <w:tc>
          <w:tcPr>
            <w:tcW w:w="1668" w:type="dxa"/>
            <w:gridSpan w:val="3"/>
            <w:shd w:val="clear" w:color="auto" w:fill="auto"/>
          </w:tcPr>
          <w:p w14:paraId="3F37DCBB" w14:textId="77777777" w:rsidR="00C768F5" w:rsidRPr="00A564B4" w:rsidRDefault="00C768F5" w:rsidP="00A752BD">
            <w:pPr>
              <w:pStyle w:val="TAL"/>
              <w:rPr>
                <w:lang w:eastAsia="en-US"/>
              </w:rPr>
            </w:pPr>
          </w:p>
        </w:tc>
        <w:tc>
          <w:tcPr>
            <w:tcW w:w="1695" w:type="dxa"/>
            <w:gridSpan w:val="3"/>
            <w:shd w:val="clear" w:color="auto" w:fill="auto"/>
          </w:tcPr>
          <w:p w14:paraId="5D1BD476" w14:textId="77777777" w:rsidR="00C768F5" w:rsidRPr="00A564B4" w:rsidRDefault="00C768F5" w:rsidP="00A752BD">
            <w:pPr>
              <w:pStyle w:val="TAL"/>
              <w:rPr>
                <w:lang w:eastAsia="en-US"/>
              </w:rPr>
            </w:pPr>
          </w:p>
        </w:tc>
        <w:tc>
          <w:tcPr>
            <w:tcW w:w="1717" w:type="dxa"/>
            <w:gridSpan w:val="3"/>
          </w:tcPr>
          <w:p w14:paraId="0FB2AD9A"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FF471C5" w14:textId="77777777" w:rsidTr="006C32D2">
        <w:trPr>
          <w:gridAfter w:val="2"/>
          <w:wAfter w:w="143" w:type="dxa"/>
          <w:cantSplit/>
          <w:jc w:val="center"/>
        </w:trPr>
        <w:tc>
          <w:tcPr>
            <w:tcW w:w="929" w:type="dxa"/>
            <w:gridSpan w:val="3"/>
            <w:tcBorders>
              <w:bottom w:val="single" w:sz="6" w:space="0" w:color="auto"/>
            </w:tcBorders>
          </w:tcPr>
          <w:p w14:paraId="19B13DFE" w14:textId="77777777" w:rsidR="00C768F5" w:rsidRPr="00A564B4" w:rsidRDefault="00C768F5" w:rsidP="00A752BD">
            <w:pPr>
              <w:pStyle w:val="TAL"/>
              <w:rPr>
                <w:lang w:eastAsia="en-US"/>
              </w:rPr>
            </w:pPr>
            <w:r w:rsidRPr="00A564B4">
              <w:rPr>
                <w:lang w:eastAsia="en-US"/>
              </w:rPr>
              <w:t>4.4.</w:t>
            </w:r>
            <w:r w:rsidRPr="00A564B4">
              <w:rPr>
                <w:lang w:eastAsia="zh-CN"/>
              </w:rPr>
              <w:t>2</w:t>
            </w:r>
          </w:p>
        </w:tc>
        <w:tc>
          <w:tcPr>
            <w:tcW w:w="2960" w:type="dxa"/>
            <w:gridSpan w:val="2"/>
            <w:tcBorders>
              <w:bottom w:val="single" w:sz="6" w:space="0" w:color="auto"/>
            </w:tcBorders>
          </w:tcPr>
          <w:p w14:paraId="3FA3EC26"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GSM cell re-selection</w:t>
            </w:r>
          </w:p>
        </w:tc>
        <w:tc>
          <w:tcPr>
            <w:tcW w:w="828" w:type="dxa"/>
            <w:gridSpan w:val="2"/>
            <w:tcBorders>
              <w:bottom w:val="single" w:sz="6" w:space="0" w:color="auto"/>
            </w:tcBorders>
          </w:tcPr>
          <w:p w14:paraId="0EA7547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45FE080" w14:textId="77777777" w:rsidR="00C768F5" w:rsidRPr="00A564B4" w:rsidRDefault="00C768F5" w:rsidP="00A752BD">
            <w:pPr>
              <w:pStyle w:val="TAL"/>
              <w:rPr>
                <w:lang w:eastAsia="en-US"/>
              </w:rPr>
            </w:pPr>
            <w:r w:rsidRPr="00A564B4">
              <w:rPr>
                <w:lang w:eastAsia="zh-CN"/>
              </w:rPr>
              <w:t>C09</w:t>
            </w:r>
          </w:p>
        </w:tc>
        <w:tc>
          <w:tcPr>
            <w:tcW w:w="2471" w:type="dxa"/>
            <w:gridSpan w:val="3"/>
            <w:tcBorders>
              <w:bottom w:val="single" w:sz="6" w:space="0" w:color="auto"/>
            </w:tcBorders>
          </w:tcPr>
          <w:p w14:paraId="2D3459BB" w14:textId="77777777" w:rsidR="00C768F5" w:rsidRPr="00A564B4" w:rsidRDefault="00C768F5" w:rsidP="00A752BD">
            <w:pPr>
              <w:pStyle w:val="TAL"/>
              <w:rPr>
                <w:lang w:eastAsia="en-US"/>
              </w:rPr>
            </w:pPr>
            <w:r w:rsidRPr="00A564B4">
              <w:rPr>
                <w:lang w:eastAsia="en-US"/>
              </w:rPr>
              <w:t>UE supporting E-UTRA TDD and GSM</w:t>
            </w:r>
          </w:p>
        </w:tc>
        <w:tc>
          <w:tcPr>
            <w:tcW w:w="1668" w:type="dxa"/>
            <w:gridSpan w:val="3"/>
            <w:shd w:val="clear" w:color="auto" w:fill="auto"/>
          </w:tcPr>
          <w:p w14:paraId="4C631C7F" w14:textId="77777777" w:rsidR="00C768F5" w:rsidRPr="00A564B4" w:rsidRDefault="00C768F5" w:rsidP="00A752BD">
            <w:pPr>
              <w:pStyle w:val="TAL"/>
              <w:rPr>
                <w:lang w:eastAsia="en-US"/>
              </w:rPr>
            </w:pPr>
          </w:p>
        </w:tc>
        <w:tc>
          <w:tcPr>
            <w:tcW w:w="1695" w:type="dxa"/>
            <w:gridSpan w:val="3"/>
            <w:shd w:val="clear" w:color="auto" w:fill="auto"/>
          </w:tcPr>
          <w:p w14:paraId="11490B82" w14:textId="77777777" w:rsidR="00C768F5" w:rsidRPr="00A564B4" w:rsidRDefault="00C768F5" w:rsidP="00A752BD">
            <w:pPr>
              <w:pStyle w:val="TAL"/>
              <w:rPr>
                <w:lang w:eastAsia="en-US"/>
              </w:rPr>
            </w:pPr>
          </w:p>
        </w:tc>
        <w:tc>
          <w:tcPr>
            <w:tcW w:w="1717" w:type="dxa"/>
            <w:gridSpan w:val="3"/>
          </w:tcPr>
          <w:p w14:paraId="3A4B25C3"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1543DD4" w14:textId="77777777" w:rsidTr="006C32D2">
        <w:trPr>
          <w:gridAfter w:val="2"/>
          <w:wAfter w:w="143" w:type="dxa"/>
          <w:cantSplit/>
          <w:jc w:val="center"/>
        </w:trPr>
        <w:tc>
          <w:tcPr>
            <w:tcW w:w="929" w:type="dxa"/>
            <w:gridSpan w:val="3"/>
            <w:tcBorders>
              <w:bottom w:val="single" w:sz="6" w:space="0" w:color="auto"/>
            </w:tcBorders>
          </w:tcPr>
          <w:p w14:paraId="0FBD7ACC" w14:textId="77777777" w:rsidR="00C768F5" w:rsidRPr="00A564B4" w:rsidRDefault="00C768F5" w:rsidP="00A752BD">
            <w:pPr>
              <w:pStyle w:val="TAL"/>
              <w:rPr>
                <w:lang w:eastAsia="en-US"/>
              </w:rPr>
            </w:pPr>
            <w:r w:rsidRPr="00A564B4">
              <w:rPr>
                <w:lang w:eastAsia="en-US"/>
              </w:rPr>
              <w:t>4.5.1.1</w:t>
            </w:r>
          </w:p>
        </w:tc>
        <w:tc>
          <w:tcPr>
            <w:tcW w:w="2960" w:type="dxa"/>
            <w:gridSpan w:val="2"/>
            <w:tcBorders>
              <w:bottom w:val="single" w:sz="6" w:space="0" w:color="auto"/>
            </w:tcBorders>
          </w:tcPr>
          <w:p w14:paraId="731C8AB2" w14:textId="77777777" w:rsidR="00C768F5" w:rsidRPr="00A564B4" w:rsidRDefault="00C768F5" w:rsidP="00A752BD">
            <w:pPr>
              <w:pStyle w:val="TAL"/>
              <w:rPr>
                <w:lang w:eastAsia="en-US"/>
              </w:rPr>
            </w:pPr>
            <w:r w:rsidRPr="00A564B4">
              <w:rPr>
                <w:lang w:eastAsia="en-US"/>
              </w:rPr>
              <w:t>E-UTRAN FDD - HRPD Cell re-selection: HRPD is of lower priority</w:t>
            </w:r>
          </w:p>
        </w:tc>
        <w:tc>
          <w:tcPr>
            <w:tcW w:w="828" w:type="dxa"/>
            <w:gridSpan w:val="2"/>
            <w:tcBorders>
              <w:bottom w:val="single" w:sz="6" w:space="0" w:color="auto"/>
            </w:tcBorders>
          </w:tcPr>
          <w:p w14:paraId="2901BD69"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2CC2A9A" w14:textId="77777777" w:rsidR="00C768F5" w:rsidRPr="00A564B4" w:rsidRDefault="00C768F5" w:rsidP="00A752BD">
            <w:pPr>
              <w:pStyle w:val="TAL"/>
              <w:rPr>
                <w:lang w:eastAsia="en-US"/>
              </w:rPr>
            </w:pPr>
            <w:r w:rsidRPr="00A564B4">
              <w:rPr>
                <w:lang w:eastAsia="zh-CN"/>
              </w:rPr>
              <w:t>C10</w:t>
            </w:r>
          </w:p>
        </w:tc>
        <w:tc>
          <w:tcPr>
            <w:tcW w:w="2471" w:type="dxa"/>
            <w:gridSpan w:val="3"/>
            <w:tcBorders>
              <w:bottom w:val="single" w:sz="6" w:space="0" w:color="auto"/>
            </w:tcBorders>
          </w:tcPr>
          <w:p w14:paraId="2D8B3E66" w14:textId="77777777" w:rsidR="00C768F5" w:rsidRPr="00A564B4" w:rsidRDefault="00C768F5" w:rsidP="00A752BD">
            <w:pPr>
              <w:pStyle w:val="TAL"/>
              <w:rPr>
                <w:lang w:eastAsia="en-US"/>
              </w:rPr>
            </w:pPr>
            <w:r w:rsidRPr="00A564B4">
              <w:rPr>
                <w:lang w:eastAsia="en-US"/>
              </w:rPr>
              <w:t>UE supporting E-UTRA FDD and cdma2000 HRPD</w:t>
            </w:r>
          </w:p>
        </w:tc>
        <w:tc>
          <w:tcPr>
            <w:tcW w:w="1668" w:type="dxa"/>
            <w:gridSpan w:val="3"/>
            <w:shd w:val="clear" w:color="auto" w:fill="auto"/>
          </w:tcPr>
          <w:p w14:paraId="51E58A79" w14:textId="77777777" w:rsidR="00C768F5" w:rsidRPr="00A564B4" w:rsidRDefault="00C768F5" w:rsidP="00A752BD">
            <w:pPr>
              <w:pStyle w:val="TAL"/>
              <w:rPr>
                <w:lang w:eastAsia="en-US"/>
              </w:rPr>
            </w:pPr>
          </w:p>
        </w:tc>
        <w:tc>
          <w:tcPr>
            <w:tcW w:w="1695" w:type="dxa"/>
            <w:gridSpan w:val="3"/>
            <w:shd w:val="clear" w:color="auto" w:fill="auto"/>
          </w:tcPr>
          <w:p w14:paraId="6DFE1F5E" w14:textId="77777777" w:rsidR="00C768F5" w:rsidRPr="00A564B4" w:rsidRDefault="00C768F5" w:rsidP="00A752BD">
            <w:pPr>
              <w:pStyle w:val="TAL"/>
              <w:rPr>
                <w:lang w:eastAsia="en-US"/>
              </w:rPr>
            </w:pPr>
          </w:p>
        </w:tc>
        <w:tc>
          <w:tcPr>
            <w:tcW w:w="1717" w:type="dxa"/>
            <w:gridSpan w:val="3"/>
          </w:tcPr>
          <w:p w14:paraId="49064A1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216F3DFA" w14:textId="77777777" w:rsidTr="006C32D2">
        <w:trPr>
          <w:gridAfter w:val="2"/>
          <w:wAfter w:w="143" w:type="dxa"/>
          <w:cantSplit/>
          <w:jc w:val="center"/>
        </w:trPr>
        <w:tc>
          <w:tcPr>
            <w:tcW w:w="929" w:type="dxa"/>
            <w:gridSpan w:val="3"/>
            <w:tcBorders>
              <w:bottom w:val="single" w:sz="6" w:space="0" w:color="auto"/>
            </w:tcBorders>
          </w:tcPr>
          <w:p w14:paraId="67D4A4B6" w14:textId="77777777" w:rsidR="00C768F5" w:rsidRPr="00A564B4" w:rsidRDefault="00C768F5" w:rsidP="00A752BD">
            <w:pPr>
              <w:pStyle w:val="TAL"/>
              <w:rPr>
                <w:lang w:eastAsia="zh-CN"/>
              </w:rPr>
            </w:pPr>
            <w:r w:rsidRPr="00A564B4">
              <w:rPr>
                <w:lang w:eastAsia="en-US"/>
              </w:rPr>
              <w:t>4.5.2</w:t>
            </w:r>
            <w:r w:rsidRPr="00A564B4">
              <w:rPr>
                <w:lang w:eastAsia="zh-CN"/>
              </w:rPr>
              <w:t>.1</w:t>
            </w:r>
          </w:p>
        </w:tc>
        <w:tc>
          <w:tcPr>
            <w:tcW w:w="2960" w:type="dxa"/>
            <w:gridSpan w:val="2"/>
            <w:tcBorders>
              <w:bottom w:val="single" w:sz="6" w:space="0" w:color="auto"/>
            </w:tcBorders>
          </w:tcPr>
          <w:p w14:paraId="63BFCAE2" w14:textId="77777777" w:rsidR="00C768F5" w:rsidRPr="00A564B4" w:rsidRDefault="00C768F5" w:rsidP="00A752BD">
            <w:pPr>
              <w:pStyle w:val="TAL"/>
              <w:rPr>
                <w:lang w:eastAsia="en-US"/>
              </w:rPr>
            </w:pPr>
            <w:r w:rsidRPr="00A564B4">
              <w:rPr>
                <w:lang w:eastAsia="en-US"/>
              </w:rPr>
              <w:t>E-UTRAN TDD</w:t>
            </w:r>
            <w:r w:rsidRPr="00A564B4">
              <w:rPr>
                <w:lang w:eastAsia="zh-CN"/>
              </w:rPr>
              <w:t xml:space="preserve"> </w:t>
            </w:r>
            <w:r w:rsidRPr="00A564B4">
              <w:rPr>
                <w:lang w:eastAsia="en-US"/>
              </w:rPr>
              <w:t>-</w:t>
            </w:r>
            <w:r w:rsidRPr="00A564B4">
              <w:rPr>
                <w:lang w:eastAsia="zh-CN"/>
              </w:rPr>
              <w:t xml:space="preserve"> </w:t>
            </w:r>
            <w:r w:rsidRPr="00A564B4">
              <w:rPr>
                <w:lang w:eastAsia="en-US"/>
              </w:rPr>
              <w:t>HRPD Cell Reselection: HRPD is of Lower Priority</w:t>
            </w:r>
          </w:p>
        </w:tc>
        <w:tc>
          <w:tcPr>
            <w:tcW w:w="828" w:type="dxa"/>
            <w:gridSpan w:val="2"/>
            <w:tcBorders>
              <w:bottom w:val="single" w:sz="6" w:space="0" w:color="auto"/>
            </w:tcBorders>
          </w:tcPr>
          <w:p w14:paraId="4FD7281A"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C2A4BC9" w14:textId="77777777" w:rsidR="00C768F5" w:rsidRPr="00A564B4" w:rsidRDefault="00C768F5" w:rsidP="00A752BD">
            <w:pPr>
              <w:pStyle w:val="TAL"/>
              <w:rPr>
                <w:lang w:eastAsia="zh-CN"/>
              </w:rPr>
            </w:pPr>
            <w:r w:rsidRPr="00A564B4">
              <w:rPr>
                <w:lang w:eastAsia="zh-CN"/>
              </w:rPr>
              <w:t>C34</w:t>
            </w:r>
          </w:p>
        </w:tc>
        <w:tc>
          <w:tcPr>
            <w:tcW w:w="2471" w:type="dxa"/>
            <w:gridSpan w:val="3"/>
            <w:tcBorders>
              <w:bottom w:val="single" w:sz="6" w:space="0" w:color="auto"/>
            </w:tcBorders>
          </w:tcPr>
          <w:p w14:paraId="4DAA056E"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DD and cdma2000 HRPD</w:t>
            </w:r>
          </w:p>
        </w:tc>
        <w:tc>
          <w:tcPr>
            <w:tcW w:w="1668" w:type="dxa"/>
            <w:gridSpan w:val="3"/>
            <w:shd w:val="clear" w:color="auto" w:fill="auto"/>
          </w:tcPr>
          <w:p w14:paraId="0E9F3BA2" w14:textId="77777777" w:rsidR="00C768F5" w:rsidRPr="00A564B4" w:rsidRDefault="00C768F5" w:rsidP="00A752BD">
            <w:pPr>
              <w:pStyle w:val="TAL"/>
              <w:rPr>
                <w:lang w:eastAsia="en-US"/>
              </w:rPr>
            </w:pPr>
          </w:p>
        </w:tc>
        <w:tc>
          <w:tcPr>
            <w:tcW w:w="1695" w:type="dxa"/>
            <w:gridSpan w:val="3"/>
            <w:shd w:val="clear" w:color="auto" w:fill="auto"/>
          </w:tcPr>
          <w:p w14:paraId="0DBF7432" w14:textId="77777777" w:rsidR="00C768F5" w:rsidRPr="00A564B4" w:rsidRDefault="00C768F5" w:rsidP="00A752BD">
            <w:pPr>
              <w:pStyle w:val="TAL"/>
              <w:rPr>
                <w:lang w:eastAsia="en-US"/>
              </w:rPr>
            </w:pPr>
          </w:p>
        </w:tc>
        <w:tc>
          <w:tcPr>
            <w:tcW w:w="1717" w:type="dxa"/>
            <w:gridSpan w:val="3"/>
          </w:tcPr>
          <w:p w14:paraId="04D95A70"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8485780" w14:textId="77777777" w:rsidTr="006C32D2">
        <w:trPr>
          <w:gridAfter w:val="2"/>
          <w:wAfter w:w="143" w:type="dxa"/>
          <w:cantSplit/>
          <w:jc w:val="center"/>
        </w:trPr>
        <w:tc>
          <w:tcPr>
            <w:tcW w:w="929" w:type="dxa"/>
            <w:gridSpan w:val="3"/>
            <w:tcBorders>
              <w:bottom w:val="single" w:sz="6" w:space="0" w:color="auto"/>
            </w:tcBorders>
          </w:tcPr>
          <w:p w14:paraId="43A957A4" w14:textId="77777777" w:rsidR="00C768F5" w:rsidRPr="00A564B4" w:rsidRDefault="00C768F5" w:rsidP="00A752BD">
            <w:pPr>
              <w:pStyle w:val="TAL"/>
              <w:rPr>
                <w:lang w:eastAsia="en-US"/>
              </w:rPr>
            </w:pPr>
            <w:r w:rsidRPr="00A564B4">
              <w:rPr>
                <w:lang w:eastAsia="en-US"/>
              </w:rPr>
              <w:t>4.6.1.1</w:t>
            </w:r>
          </w:p>
        </w:tc>
        <w:tc>
          <w:tcPr>
            <w:tcW w:w="2960" w:type="dxa"/>
            <w:gridSpan w:val="2"/>
            <w:tcBorders>
              <w:bottom w:val="single" w:sz="6" w:space="0" w:color="auto"/>
            </w:tcBorders>
          </w:tcPr>
          <w:p w14:paraId="529414C8" w14:textId="77777777" w:rsidR="00C768F5" w:rsidRPr="00A564B4" w:rsidRDefault="00C768F5" w:rsidP="00A752BD">
            <w:pPr>
              <w:pStyle w:val="TAL"/>
              <w:rPr>
                <w:lang w:eastAsia="en-US"/>
              </w:rPr>
            </w:pPr>
            <w:r w:rsidRPr="00A564B4">
              <w:rPr>
                <w:lang w:eastAsia="en-US"/>
              </w:rPr>
              <w:t>E-UTRAN FDD - cdma2000 1xRTT Cell re-selection: cdma2000 1x is of lower priority</w:t>
            </w:r>
          </w:p>
        </w:tc>
        <w:tc>
          <w:tcPr>
            <w:tcW w:w="828" w:type="dxa"/>
            <w:gridSpan w:val="2"/>
            <w:tcBorders>
              <w:bottom w:val="single" w:sz="6" w:space="0" w:color="auto"/>
            </w:tcBorders>
          </w:tcPr>
          <w:p w14:paraId="15EE0D3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87D67D8" w14:textId="77777777" w:rsidR="00C768F5" w:rsidRPr="00A564B4" w:rsidRDefault="00C768F5" w:rsidP="00A752BD">
            <w:pPr>
              <w:pStyle w:val="TAL"/>
              <w:rPr>
                <w:lang w:eastAsia="en-US"/>
              </w:rPr>
            </w:pPr>
            <w:r w:rsidRPr="00A564B4">
              <w:rPr>
                <w:lang w:eastAsia="zh-CN"/>
              </w:rPr>
              <w:t>C11</w:t>
            </w:r>
          </w:p>
        </w:tc>
        <w:tc>
          <w:tcPr>
            <w:tcW w:w="2471" w:type="dxa"/>
            <w:gridSpan w:val="3"/>
            <w:tcBorders>
              <w:bottom w:val="single" w:sz="6" w:space="0" w:color="auto"/>
            </w:tcBorders>
          </w:tcPr>
          <w:p w14:paraId="2E05AF26" w14:textId="77777777" w:rsidR="00C768F5" w:rsidRPr="00A564B4" w:rsidRDefault="00C768F5" w:rsidP="00A752BD">
            <w:pPr>
              <w:pStyle w:val="TAL"/>
              <w:rPr>
                <w:lang w:eastAsia="en-US"/>
              </w:rPr>
            </w:pPr>
            <w:r w:rsidRPr="00A564B4">
              <w:rPr>
                <w:lang w:eastAsia="en-US"/>
              </w:rPr>
              <w:t xml:space="preserve">UE supporting E-UTRA FDD and cdma2000 1xRTT </w:t>
            </w:r>
          </w:p>
        </w:tc>
        <w:tc>
          <w:tcPr>
            <w:tcW w:w="1668" w:type="dxa"/>
            <w:gridSpan w:val="3"/>
            <w:shd w:val="clear" w:color="auto" w:fill="auto"/>
          </w:tcPr>
          <w:p w14:paraId="2B1D0AF0" w14:textId="77777777" w:rsidR="00C768F5" w:rsidRPr="00A564B4" w:rsidRDefault="00C768F5" w:rsidP="00A752BD">
            <w:pPr>
              <w:pStyle w:val="TAL"/>
              <w:rPr>
                <w:lang w:eastAsia="en-US"/>
              </w:rPr>
            </w:pPr>
          </w:p>
        </w:tc>
        <w:tc>
          <w:tcPr>
            <w:tcW w:w="1695" w:type="dxa"/>
            <w:gridSpan w:val="3"/>
            <w:shd w:val="clear" w:color="auto" w:fill="auto"/>
          </w:tcPr>
          <w:p w14:paraId="143973A1" w14:textId="77777777" w:rsidR="00C768F5" w:rsidRPr="00A564B4" w:rsidRDefault="00C768F5" w:rsidP="00A752BD">
            <w:pPr>
              <w:pStyle w:val="TAL"/>
              <w:rPr>
                <w:lang w:eastAsia="en-US"/>
              </w:rPr>
            </w:pPr>
          </w:p>
        </w:tc>
        <w:tc>
          <w:tcPr>
            <w:tcW w:w="1717" w:type="dxa"/>
            <w:gridSpan w:val="3"/>
          </w:tcPr>
          <w:p w14:paraId="7B15A42D"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5CC1659" w14:textId="77777777" w:rsidTr="006C32D2">
        <w:trPr>
          <w:gridAfter w:val="2"/>
          <w:wAfter w:w="143" w:type="dxa"/>
          <w:cantSplit/>
          <w:jc w:val="center"/>
        </w:trPr>
        <w:tc>
          <w:tcPr>
            <w:tcW w:w="929" w:type="dxa"/>
            <w:gridSpan w:val="3"/>
            <w:tcBorders>
              <w:bottom w:val="single" w:sz="6" w:space="0" w:color="auto"/>
            </w:tcBorders>
          </w:tcPr>
          <w:p w14:paraId="5A51746F" w14:textId="77777777" w:rsidR="00C768F5" w:rsidRPr="00A564B4" w:rsidRDefault="00C768F5" w:rsidP="00A752BD">
            <w:pPr>
              <w:pStyle w:val="TAL"/>
              <w:rPr>
                <w:lang w:eastAsia="zh-CN"/>
              </w:rPr>
            </w:pPr>
            <w:r w:rsidRPr="00A564B4">
              <w:rPr>
                <w:lang w:eastAsia="en-US"/>
              </w:rPr>
              <w:t>4.6.2</w:t>
            </w:r>
            <w:r w:rsidRPr="00A564B4">
              <w:rPr>
                <w:lang w:eastAsia="zh-CN"/>
              </w:rPr>
              <w:t>.1</w:t>
            </w:r>
          </w:p>
        </w:tc>
        <w:tc>
          <w:tcPr>
            <w:tcW w:w="2960" w:type="dxa"/>
            <w:gridSpan w:val="2"/>
            <w:tcBorders>
              <w:bottom w:val="single" w:sz="6" w:space="0" w:color="auto"/>
            </w:tcBorders>
          </w:tcPr>
          <w:p w14:paraId="01ECA33D" w14:textId="77777777" w:rsidR="00C768F5" w:rsidRPr="00A564B4" w:rsidRDefault="00C768F5" w:rsidP="00A752BD">
            <w:pPr>
              <w:pStyle w:val="TAL"/>
              <w:rPr>
                <w:lang w:eastAsia="en-US"/>
              </w:rPr>
            </w:pPr>
            <w:r w:rsidRPr="00A564B4">
              <w:rPr>
                <w:lang w:eastAsia="en-US"/>
              </w:rPr>
              <w:t>E-UTRAN TDD-cdma2000 1X Cell Reselection: cdma2000 1X is of Lower Priority</w:t>
            </w:r>
          </w:p>
        </w:tc>
        <w:tc>
          <w:tcPr>
            <w:tcW w:w="828" w:type="dxa"/>
            <w:gridSpan w:val="2"/>
            <w:tcBorders>
              <w:bottom w:val="single" w:sz="6" w:space="0" w:color="auto"/>
            </w:tcBorders>
          </w:tcPr>
          <w:p w14:paraId="6E3F17A0"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57A4560" w14:textId="77777777" w:rsidR="00C768F5" w:rsidRPr="00A564B4" w:rsidRDefault="00C768F5" w:rsidP="00A752BD">
            <w:pPr>
              <w:pStyle w:val="TAL"/>
              <w:rPr>
                <w:lang w:eastAsia="zh-CN"/>
              </w:rPr>
            </w:pPr>
            <w:r w:rsidRPr="00A564B4">
              <w:rPr>
                <w:lang w:eastAsia="zh-CN"/>
              </w:rPr>
              <w:t>C35</w:t>
            </w:r>
          </w:p>
        </w:tc>
        <w:tc>
          <w:tcPr>
            <w:tcW w:w="2471" w:type="dxa"/>
            <w:gridSpan w:val="3"/>
            <w:tcBorders>
              <w:bottom w:val="single" w:sz="6" w:space="0" w:color="auto"/>
            </w:tcBorders>
          </w:tcPr>
          <w:p w14:paraId="3EC41BD0"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A564B4" w:rsidRDefault="00C768F5" w:rsidP="00A752BD">
            <w:pPr>
              <w:pStyle w:val="TAL"/>
              <w:rPr>
                <w:lang w:eastAsia="en-US"/>
              </w:rPr>
            </w:pPr>
          </w:p>
        </w:tc>
        <w:tc>
          <w:tcPr>
            <w:tcW w:w="1717" w:type="dxa"/>
            <w:gridSpan w:val="3"/>
            <w:tcBorders>
              <w:bottom w:val="single" w:sz="6" w:space="0" w:color="auto"/>
            </w:tcBorders>
          </w:tcPr>
          <w:p w14:paraId="7A06112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6049185" w14:textId="77777777" w:rsidTr="006C32D2">
        <w:trPr>
          <w:gridAfter w:val="2"/>
          <w:wAfter w:w="143" w:type="dxa"/>
          <w:cantSplit/>
          <w:jc w:val="center"/>
        </w:trPr>
        <w:tc>
          <w:tcPr>
            <w:tcW w:w="11826" w:type="dxa"/>
            <w:gridSpan w:val="20"/>
            <w:shd w:val="pct10" w:color="auto" w:fill="FFFFFF"/>
          </w:tcPr>
          <w:p w14:paraId="11823BD0" w14:textId="77777777" w:rsidR="00C768F5" w:rsidRPr="00A564B4" w:rsidRDefault="00C768F5" w:rsidP="00A752BD">
            <w:pPr>
              <w:pStyle w:val="TAL"/>
              <w:rPr>
                <w:b/>
                <w:lang w:eastAsia="en-US"/>
              </w:rPr>
            </w:pPr>
            <w:r w:rsidRPr="00A564B4">
              <w:rPr>
                <w:b/>
                <w:lang w:eastAsia="en-US"/>
              </w:rPr>
              <w:t>E-UTRAN RRC_CONNECTED State Mobility</w:t>
            </w:r>
          </w:p>
        </w:tc>
        <w:tc>
          <w:tcPr>
            <w:tcW w:w="1717" w:type="dxa"/>
            <w:gridSpan w:val="3"/>
            <w:shd w:val="pct10" w:color="auto" w:fill="FFFFFF"/>
          </w:tcPr>
          <w:p w14:paraId="4C3D481E" w14:textId="77777777" w:rsidR="00C768F5" w:rsidRPr="00A564B4" w:rsidRDefault="00C768F5" w:rsidP="00A752BD">
            <w:pPr>
              <w:pStyle w:val="TAL"/>
              <w:rPr>
                <w:b/>
                <w:lang w:eastAsia="en-US"/>
              </w:rPr>
            </w:pPr>
          </w:p>
        </w:tc>
      </w:tr>
      <w:tr w:rsidR="00C768F5" w:rsidRPr="00A564B4" w14:paraId="243C9D4B" w14:textId="77777777" w:rsidTr="006C32D2">
        <w:trPr>
          <w:gridAfter w:val="2"/>
          <w:wAfter w:w="143" w:type="dxa"/>
          <w:cantSplit/>
          <w:jc w:val="center"/>
        </w:trPr>
        <w:tc>
          <w:tcPr>
            <w:tcW w:w="929" w:type="dxa"/>
            <w:gridSpan w:val="3"/>
            <w:tcBorders>
              <w:bottom w:val="single" w:sz="6" w:space="0" w:color="auto"/>
            </w:tcBorders>
          </w:tcPr>
          <w:p w14:paraId="584F875D" w14:textId="77777777" w:rsidR="00C768F5" w:rsidRPr="00A564B4" w:rsidRDefault="00C768F5" w:rsidP="00A752BD">
            <w:pPr>
              <w:pStyle w:val="TAL"/>
              <w:rPr>
                <w:lang w:eastAsia="en-US"/>
              </w:rPr>
            </w:pPr>
            <w:r w:rsidRPr="00A564B4">
              <w:rPr>
                <w:lang w:eastAsia="en-US"/>
              </w:rPr>
              <w:t>5.1.1</w:t>
            </w:r>
          </w:p>
        </w:tc>
        <w:tc>
          <w:tcPr>
            <w:tcW w:w="2960" w:type="dxa"/>
            <w:gridSpan w:val="2"/>
            <w:tcBorders>
              <w:bottom w:val="single" w:sz="6" w:space="0" w:color="auto"/>
            </w:tcBorders>
          </w:tcPr>
          <w:p w14:paraId="7E08D1C6" w14:textId="77777777" w:rsidR="00C768F5" w:rsidRPr="00A564B4" w:rsidRDefault="00C768F5" w:rsidP="00A752BD">
            <w:pPr>
              <w:pStyle w:val="TAL"/>
              <w:rPr>
                <w:lang w:eastAsia="en-US"/>
              </w:rPr>
            </w:pPr>
            <w:r w:rsidRPr="00A564B4">
              <w:rPr>
                <w:lang w:eastAsia="en-US"/>
              </w:rPr>
              <w:t>E-UTRAN FDD - FDD Handover intra frequency case</w:t>
            </w:r>
          </w:p>
        </w:tc>
        <w:tc>
          <w:tcPr>
            <w:tcW w:w="828" w:type="dxa"/>
            <w:gridSpan w:val="2"/>
            <w:tcBorders>
              <w:bottom w:val="single" w:sz="6" w:space="0" w:color="auto"/>
            </w:tcBorders>
          </w:tcPr>
          <w:p w14:paraId="3364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4A9E6A8" w14:textId="77777777" w:rsidR="00C768F5" w:rsidRPr="00A564B4" w:rsidRDefault="00C768F5" w:rsidP="00A752BD">
            <w:pPr>
              <w:pStyle w:val="TAL"/>
              <w:rPr>
                <w:lang w:eastAsia="en-US"/>
              </w:rPr>
            </w:pPr>
            <w:r w:rsidRPr="00A564B4">
              <w:rPr>
                <w:lang w:eastAsia="zh-CN"/>
              </w:rPr>
              <w:t>C01</w:t>
            </w:r>
          </w:p>
        </w:tc>
        <w:tc>
          <w:tcPr>
            <w:tcW w:w="2471" w:type="dxa"/>
            <w:gridSpan w:val="3"/>
            <w:tcBorders>
              <w:bottom w:val="single" w:sz="6" w:space="0" w:color="auto"/>
            </w:tcBorders>
          </w:tcPr>
          <w:p w14:paraId="75027B0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B364D4C" w14:textId="77777777" w:rsidR="00C768F5" w:rsidRPr="00A564B4" w:rsidRDefault="00C768F5" w:rsidP="00A752BD">
            <w:pPr>
              <w:pStyle w:val="TAL"/>
              <w:rPr>
                <w:lang w:eastAsia="en-US"/>
              </w:rPr>
            </w:pPr>
          </w:p>
        </w:tc>
        <w:tc>
          <w:tcPr>
            <w:tcW w:w="1695" w:type="dxa"/>
            <w:gridSpan w:val="3"/>
            <w:shd w:val="clear" w:color="auto" w:fill="auto"/>
          </w:tcPr>
          <w:p w14:paraId="6D405EC2" w14:textId="77777777" w:rsidR="00C768F5" w:rsidRPr="00A564B4" w:rsidRDefault="00C768F5" w:rsidP="00A752BD">
            <w:pPr>
              <w:pStyle w:val="TAL"/>
              <w:rPr>
                <w:lang w:eastAsia="en-US"/>
              </w:rPr>
            </w:pPr>
          </w:p>
        </w:tc>
        <w:tc>
          <w:tcPr>
            <w:tcW w:w="1717" w:type="dxa"/>
            <w:gridSpan w:val="3"/>
          </w:tcPr>
          <w:p w14:paraId="598025F2" w14:textId="77777777" w:rsidR="00C768F5" w:rsidRPr="00A564B4" w:rsidRDefault="00A53E0E" w:rsidP="00A752BD">
            <w:pPr>
              <w:pStyle w:val="TAL"/>
              <w:rPr>
                <w:lang w:eastAsia="en-US"/>
              </w:rPr>
            </w:pPr>
            <w:r w:rsidRPr="00A564B4">
              <w:rPr>
                <w:lang w:eastAsia="en-US"/>
              </w:rPr>
              <w:t>2Rx, 4Rx</w:t>
            </w:r>
          </w:p>
        </w:tc>
      </w:tr>
      <w:tr w:rsidR="00C768F5" w:rsidRPr="00A564B4" w14:paraId="2D0E9525" w14:textId="77777777" w:rsidTr="006C32D2">
        <w:trPr>
          <w:gridAfter w:val="2"/>
          <w:wAfter w:w="143" w:type="dxa"/>
          <w:cantSplit/>
          <w:jc w:val="center"/>
        </w:trPr>
        <w:tc>
          <w:tcPr>
            <w:tcW w:w="929" w:type="dxa"/>
            <w:gridSpan w:val="3"/>
            <w:tcBorders>
              <w:bottom w:val="single" w:sz="6" w:space="0" w:color="auto"/>
            </w:tcBorders>
          </w:tcPr>
          <w:p w14:paraId="446AFAB2" w14:textId="77777777" w:rsidR="00C768F5" w:rsidRPr="00A564B4" w:rsidDel="00762B12" w:rsidRDefault="00C768F5" w:rsidP="00A752BD">
            <w:pPr>
              <w:pStyle w:val="TAL"/>
              <w:rPr>
                <w:lang w:eastAsia="en-US"/>
              </w:rPr>
            </w:pPr>
            <w:r w:rsidRPr="00A564B4">
              <w:rPr>
                <w:lang w:eastAsia="en-US"/>
              </w:rPr>
              <w:t>5.1.2</w:t>
            </w:r>
          </w:p>
        </w:tc>
        <w:tc>
          <w:tcPr>
            <w:tcW w:w="2960" w:type="dxa"/>
            <w:gridSpan w:val="2"/>
            <w:tcBorders>
              <w:bottom w:val="single" w:sz="6" w:space="0" w:color="auto"/>
            </w:tcBorders>
          </w:tcPr>
          <w:p w14:paraId="57205E32" w14:textId="77777777" w:rsidR="00C768F5" w:rsidRPr="00A564B4" w:rsidRDefault="00C768F5" w:rsidP="00A752BD">
            <w:pPr>
              <w:pStyle w:val="TAL"/>
              <w:rPr>
                <w:lang w:eastAsia="en-US"/>
              </w:rPr>
            </w:pPr>
            <w:r w:rsidRPr="00A564B4">
              <w:rPr>
                <w:lang w:eastAsia="en-US"/>
              </w:rPr>
              <w:t>E-UTRAN TDD - TDD Handover intra frequency case</w:t>
            </w:r>
          </w:p>
        </w:tc>
        <w:tc>
          <w:tcPr>
            <w:tcW w:w="828" w:type="dxa"/>
            <w:gridSpan w:val="2"/>
            <w:tcBorders>
              <w:bottom w:val="single" w:sz="6" w:space="0" w:color="auto"/>
            </w:tcBorders>
          </w:tcPr>
          <w:p w14:paraId="0FCA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9B7B6D9" w14:textId="77777777" w:rsidR="00C768F5" w:rsidRPr="00A564B4" w:rsidRDefault="00C768F5" w:rsidP="00A752BD">
            <w:pPr>
              <w:pStyle w:val="TAL"/>
              <w:rPr>
                <w:lang w:eastAsia="zh-CN"/>
              </w:rPr>
            </w:pPr>
            <w:r w:rsidRPr="00A564B4">
              <w:rPr>
                <w:lang w:eastAsia="zh-CN"/>
              </w:rPr>
              <w:t>C02</w:t>
            </w:r>
          </w:p>
        </w:tc>
        <w:tc>
          <w:tcPr>
            <w:tcW w:w="2471" w:type="dxa"/>
            <w:gridSpan w:val="3"/>
            <w:tcBorders>
              <w:bottom w:val="single" w:sz="6" w:space="0" w:color="auto"/>
            </w:tcBorders>
          </w:tcPr>
          <w:p w14:paraId="47EE8D88"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B8670F" w14:textId="77777777" w:rsidR="00C768F5" w:rsidRPr="00A564B4" w:rsidRDefault="00C768F5" w:rsidP="00A752BD">
            <w:pPr>
              <w:pStyle w:val="TAL"/>
              <w:rPr>
                <w:lang w:eastAsia="en-US"/>
              </w:rPr>
            </w:pPr>
          </w:p>
        </w:tc>
        <w:tc>
          <w:tcPr>
            <w:tcW w:w="1695" w:type="dxa"/>
            <w:gridSpan w:val="3"/>
            <w:shd w:val="clear" w:color="auto" w:fill="auto"/>
          </w:tcPr>
          <w:p w14:paraId="2E567D52" w14:textId="77777777" w:rsidR="00C768F5" w:rsidRPr="00A564B4" w:rsidRDefault="00C768F5" w:rsidP="00A752BD">
            <w:pPr>
              <w:pStyle w:val="TAL"/>
              <w:rPr>
                <w:lang w:eastAsia="en-US"/>
              </w:rPr>
            </w:pPr>
          </w:p>
        </w:tc>
        <w:tc>
          <w:tcPr>
            <w:tcW w:w="1717" w:type="dxa"/>
            <w:gridSpan w:val="3"/>
          </w:tcPr>
          <w:p w14:paraId="47128895" w14:textId="77777777" w:rsidR="00C768F5" w:rsidRPr="00A564B4" w:rsidRDefault="00A53E0E" w:rsidP="00A752BD">
            <w:pPr>
              <w:pStyle w:val="TAL"/>
              <w:rPr>
                <w:lang w:eastAsia="en-US"/>
              </w:rPr>
            </w:pPr>
            <w:r w:rsidRPr="00A564B4">
              <w:rPr>
                <w:lang w:eastAsia="en-US"/>
              </w:rPr>
              <w:t>2Rx, 4Rx</w:t>
            </w:r>
          </w:p>
        </w:tc>
      </w:tr>
      <w:tr w:rsidR="00C768F5" w:rsidRPr="00A564B4" w14:paraId="38E54872" w14:textId="77777777" w:rsidTr="006C32D2">
        <w:trPr>
          <w:gridAfter w:val="2"/>
          <w:wAfter w:w="143" w:type="dxa"/>
          <w:cantSplit/>
          <w:jc w:val="center"/>
        </w:trPr>
        <w:tc>
          <w:tcPr>
            <w:tcW w:w="929" w:type="dxa"/>
            <w:gridSpan w:val="3"/>
            <w:tcBorders>
              <w:bottom w:val="single" w:sz="6" w:space="0" w:color="auto"/>
            </w:tcBorders>
          </w:tcPr>
          <w:p w14:paraId="237C7E31" w14:textId="77777777" w:rsidR="00C768F5" w:rsidRPr="00A564B4" w:rsidRDefault="00C768F5" w:rsidP="00A752BD">
            <w:pPr>
              <w:pStyle w:val="TAL"/>
              <w:rPr>
                <w:lang w:eastAsia="en-US"/>
              </w:rPr>
            </w:pPr>
            <w:r w:rsidRPr="00A564B4">
              <w:rPr>
                <w:lang w:eastAsia="en-US"/>
              </w:rPr>
              <w:t>5.1.3</w:t>
            </w:r>
          </w:p>
        </w:tc>
        <w:tc>
          <w:tcPr>
            <w:tcW w:w="2960" w:type="dxa"/>
            <w:gridSpan w:val="2"/>
            <w:tcBorders>
              <w:bottom w:val="single" w:sz="6" w:space="0" w:color="auto"/>
            </w:tcBorders>
          </w:tcPr>
          <w:p w14:paraId="7A01D7CB" w14:textId="77777777" w:rsidR="00C768F5" w:rsidRPr="00A564B4" w:rsidRDefault="00C768F5" w:rsidP="00A752BD">
            <w:pPr>
              <w:pStyle w:val="TAL"/>
              <w:rPr>
                <w:lang w:eastAsia="en-US"/>
              </w:rPr>
            </w:pPr>
            <w:r w:rsidRPr="00A564B4">
              <w:rPr>
                <w:lang w:eastAsia="en-US"/>
              </w:rPr>
              <w:t>E-UTRAN FDD - FDD Handover inter frequency case</w:t>
            </w:r>
          </w:p>
        </w:tc>
        <w:tc>
          <w:tcPr>
            <w:tcW w:w="828" w:type="dxa"/>
            <w:gridSpan w:val="2"/>
            <w:tcBorders>
              <w:bottom w:val="single" w:sz="6" w:space="0" w:color="auto"/>
            </w:tcBorders>
          </w:tcPr>
          <w:p w14:paraId="33C07737"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9AA452E" w14:textId="77777777" w:rsidR="00C768F5" w:rsidRPr="00A564B4" w:rsidRDefault="00C768F5" w:rsidP="00A752BD">
            <w:pPr>
              <w:pStyle w:val="TAL"/>
              <w:rPr>
                <w:lang w:eastAsia="en-US"/>
              </w:rPr>
            </w:pPr>
            <w:r w:rsidRPr="00A564B4">
              <w:rPr>
                <w:lang w:eastAsia="zh-CN"/>
              </w:rPr>
              <w:t>C01d</w:t>
            </w:r>
          </w:p>
        </w:tc>
        <w:tc>
          <w:tcPr>
            <w:tcW w:w="2471" w:type="dxa"/>
            <w:gridSpan w:val="3"/>
            <w:tcBorders>
              <w:bottom w:val="single" w:sz="6" w:space="0" w:color="auto"/>
            </w:tcBorders>
          </w:tcPr>
          <w:p w14:paraId="142CEB80" w14:textId="77777777" w:rsidR="00C768F5" w:rsidRPr="00A564B4" w:rsidRDefault="00C768F5" w:rsidP="00A752BD">
            <w:pPr>
              <w:pStyle w:val="TAL"/>
              <w:rPr>
                <w:lang w:eastAsia="en-US"/>
              </w:rPr>
            </w:pPr>
            <w:r w:rsidRPr="00A564B4">
              <w:rPr>
                <w:lang w:eastAsia="en-US"/>
              </w:rPr>
              <w:t>UE supporting E-UTRA FDD and Feature Group Indicators 5, 13 and 25</w:t>
            </w:r>
          </w:p>
        </w:tc>
        <w:tc>
          <w:tcPr>
            <w:tcW w:w="1668" w:type="dxa"/>
            <w:gridSpan w:val="3"/>
            <w:shd w:val="clear" w:color="auto" w:fill="auto"/>
          </w:tcPr>
          <w:p w14:paraId="1A5355A9" w14:textId="77777777" w:rsidR="00C768F5" w:rsidRPr="00A564B4" w:rsidRDefault="00C768F5" w:rsidP="00A752BD">
            <w:pPr>
              <w:pStyle w:val="TAL"/>
              <w:rPr>
                <w:lang w:eastAsia="en-US"/>
              </w:rPr>
            </w:pPr>
          </w:p>
        </w:tc>
        <w:tc>
          <w:tcPr>
            <w:tcW w:w="1695" w:type="dxa"/>
            <w:gridSpan w:val="3"/>
            <w:shd w:val="clear" w:color="auto" w:fill="auto"/>
          </w:tcPr>
          <w:p w14:paraId="0A09E4CD" w14:textId="77777777" w:rsidR="00C768F5" w:rsidRPr="00A564B4" w:rsidRDefault="00C768F5" w:rsidP="00A752BD">
            <w:pPr>
              <w:pStyle w:val="TAL"/>
              <w:rPr>
                <w:lang w:eastAsia="en-US"/>
              </w:rPr>
            </w:pPr>
          </w:p>
        </w:tc>
        <w:tc>
          <w:tcPr>
            <w:tcW w:w="1717" w:type="dxa"/>
            <w:gridSpan w:val="3"/>
          </w:tcPr>
          <w:p w14:paraId="389B4CFD" w14:textId="77777777" w:rsidR="00C768F5" w:rsidRPr="00A564B4" w:rsidRDefault="00A53E0E" w:rsidP="00A752BD">
            <w:pPr>
              <w:pStyle w:val="TAL"/>
              <w:rPr>
                <w:lang w:eastAsia="en-US"/>
              </w:rPr>
            </w:pPr>
            <w:r w:rsidRPr="00A564B4">
              <w:rPr>
                <w:lang w:eastAsia="en-US"/>
              </w:rPr>
              <w:t>2Rx, 4Rx</w:t>
            </w:r>
          </w:p>
        </w:tc>
      </w:tr>
      <w:tr w:rsidR="00111D18" w:rsidRPr="00A564B4" w14:paraId="4432AD93" w14:textId="77777777" w:rsidTr="006C32D2">
        <w:trPr>
          <w:gridAfter w:val="2"/>
          <w:wAfter w:w="143" w:type="dxa"/>
          <w:cantSplit/>
          <w:jc w:val="center"/>
        </w:trPr>
        <w:tc>
          <w:tcPr>
            <w:tcW w:w="929" w:type="dxa"/>
            <w:gridSpan w:val="3"/>
            <w:tcBorders>
              <w:bottom w:val="single" w:sz="6" w:space="0" w:color="auto"/>
            </w:tcBorders>
          </w:tcPr>
          <w:p w14:paraId="4F1922A4" w14:textId="77777777" w:rsidR="00111D18" w:rsidRPr="00A564B4" w:rsidRDefault="00111D18" w:rsidP="00A752BD">
            <w:pPr>
              <w:pStyle w:val="TAL"/>
              <w:rPr>
                <w:lang w:eastAsia="en-US"/>
              </w:rPr>
            </w:pPr>
            <w:r w:rsidRPr="00A564B4">
              <w:rPr>
                <w:lang w:eastAsia="en-US"/>
              </w:rPr>
              <w:t>5.1.3</w:t>
            </w:r>
            <w:r w:rsidRPr="00A564B4">
              <w:rPr>
                <w:lang w:eastAsia="zh-TW"/>
              </w:rPr>
              <w:t>_2</w:t>
            </w:r>
          </w:p>
        </w:tc>
        <w:tc>
          <w:tcPr>
            <w:tcW w:w="2960" w:type="dxa"/>
            <w:gridSpan w:val="2"/>
            <w:tcBorders>
              <w:bottom w:val="single" w:sz="6" w:space="0" w:color="auto"/>
            </w:tcBorders>
          </w:tcPr>
          <w:p w14:paraId="1252D6A1" w14:textId="77777777" w:rsidR="00111D18" w:rsidRPr="00A564B4" w:rsidRDefault="00111D18" w:rsidP="00A752BD">
            <w:pPr>
              <w:pStyle w:val="TAL"/>
              <w:rPr>
                <w:lang w:eastAsia="en-US"/>
              </w:rPr>
            </w:pPr>
            <w:r w:rsidRPr="00A564B4">
              <w:rPr>
                <w:lang w:eastAsia="en-US"/>
              </w:rPr>
              <w:t>E-UTRAN FDD – FDD Inter frequency handover for UE Category 1bis</w:t>
            </w:r>
          </w:p>
        </w:tc>
        <w:tc>
          <w:tcPr>
            <w:tcW w:w="828" w:type="dxa"/>
            <w:gridSpan w:val="2"/>
            <w:tcBorders>
              <w:bottom w:val="single" w:sz="6" w:space="0" w:color="auto"/>
            </w:tcBorders>
          </w:tcPr>
          <w:p w14:paraId="0F00AB4B" w14:textId="77777777" w:rsidR="00111D18" w:rsidRPr="00A564B4" w:rsidRDefault="00111D18" w:rsidP="00A752BD">
            <w:pPr>
              <w:pStyle w:val="TAL"/>
              <w:rPr>
                <w:lang w:eastAsia="en-US"/>
              </w:rPr>
            </w:pPr>
            <w:r w:rsidRPr="00A564B4">
              <w:rPr>
                <w:lang w:eastAsia="en-US"/>
              </w:rPr>
              <w:t>Rel-</w:t>
            </w:r>
            <w:r w:rsidRPr="00A564B4">
              <w:rPr>
                <w:lang w:eastAsia="zh-TW"/>
              </w:rPr>
              <w:t>13</w:t>
            </w:r>
          </w:p>
        </w:tc>
        <w:tc>
          <w:tcPr>
            <w:tcW w:w="1275" w:type="dxa"/>
            <w:gridSpan w:val="4"/>
            <w:tcBorders>
              <w:bottom w:val="single" w:sz="6" w:space="0" w:color="auto"/>
            </w:tcBorders>
          </w:tcPr>
          <w:p w14:paraId="27B816B1" w14:textId="77777777" w:rsidR="00111D18" w:rsidRPr="00A564B4" w:rsidRDefault="00111D18" w:rsidP="00A752BD">
            <w:pPr>
              <w:pStyle w:val="TAL"/>
              <w:rPr>
                <w:lang w:eastAsia="zh-CN"/>
              </w:rPr>
            </w:pPr>
            <w:r w:rsidRPr="00A564B4">
              <w:rPr>
                <w:lang w:eastAsia="zh-CN"/>
              </w:rPr>
              <w:t>C01d</w:t>
            </w:r>
            <w:r w:rsidRPr="00A564B4">
              <w:rPr>
                <w:lang w:eastAsia="zh-TW"/>
              </w:rPr>
              <w:t>h</w:t>
            </w:r>
          </w:p>
        </w:tc>
        <w:tc>
          <w:tcPr>
            <w:tcW w:w="2471" w:type="dxa"/>
            <w:gridSpan w:val="3"/>
            <w:tcBorders>
              <w:bottom w:val="single" w:sz="6" w:space="0" w:color="auto"/>
            </w:tcBorders>
          </w:tcPr>
          <w:p w14:paraId="5C4B51DA"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508FF1F5" w14:textId="77777777" w:rsidR="00111D18" w:rsidRPr="00A564B4" w:rsidRDefault="00111D18" w:rsidP="00A752BD">
            <w:pPr>
              <w:pStyle w:val="TAL"/>
              <w:rPr>
                <w:lang w:eastAsia="en-US"/>
              </w:rPr>
            </w:pPr>
          </w:p>
        </w:tc>
        <w:tc>
          <w:tcPr>
            <w:tcW w:w="1695" w:type="dxa"/>
            <w:gridSpan w:val="3"/>
            <w:shd w:val="clear" w:color="auto" w:fill="auto"/>
          </w:tcPr>
          <w:p w14:paraId="3D423512" w14:textId="77777777" w:rsidR="00111D18" w:rsidRPr="00A564B4" w:rsidRDefault="00111D18" w:rsidP="00A752BD">
            <w:pPr>
              <w:pStyle w:val="TAL"/>
              <w:rPr>
                <w:lang w:eastAsia="en-US"/>
              </w:rPr>
            </w:pPr>
          </w:p>
        </w:tc>
        <w:tc>
          <w:tcPr>
            <w:tcW w:w="1717" w:type="dxa"/>
            <w:gridSpan w:val="3"/>
          </w:tcPr>
          <w:p w14:paraId="2FFAD10D" w14:textId="77777777" w:rsidR="00111D18" w:rsidRPr="00A564B4" w:rsidRDefault="00111D18" w:rsidP="00A752BD">
            <w:pPr>
              <w:pStyle w:val="TAL"/>
              <w:rPr>
                <w:lang w:eastAsia="en-US"/>
              </w:rPr>
            </w:pPr>
          </w:p>
        </w:tc>
      </w:tr>
      <w:tr w:rsidR="00C768F5" w:rsidRPr="00A564B4" w14:paraId="6B817B4A" w14:textId="77777777" w:rsidTr="006C32D2">
        <w:trPr>
          <w:gridAfter w:val="2"/>
          <w:wAfter w:w="143" w:type="dxa"/>
          <w:cantSplit/>
          <w:jc w:val="center"/>
        </w:trPr>
        <w:tc>
          <w:tcPr>
            <w:tcW w:w="929" w:type="dxa"/>
            <w:gridSpan w:val="3"/>
            <w:tcBorders>
              <w:bottom w:val="single" w:sz="6" w:space="0" w:color="auto"/>
            </w:tcBorders>
          </w:tcPr>
          <w:p w14:paraId="6739AFAD" w14:textId="77777777" w:rsidR="00C768F5" w:rsidRPr="00A564B4" w:rsidRDefault="00C768F5" w:rsidP="00A752BD">
            <w:pPr>
              <w:pStyle w:val="TAL"/>
              <w:rPr>
                <w:lang w:eastAsia="en-US"/>
              </w:rPr>
            </w:pPr>
            <w:r w:rsidRPr="00A564B4">
              <w:rPr>
                <w:lang w:eastAsia="en-US"/>
              </w:rPr>
              <w:t>5.1.4</w:t>
            </w:r>
          </w:p>
        </w:tc>
        <w:tc>
          <w:tcPr>
            <w:tcW w:w="2960" w:type="dxa"/>
            <w:gridSpan w:val="2"/>
            <w:tcBorders>
              <w:bottom w:val="single" w:sz="6" w:space="0" w:color="auto"/>
            </w:tcBorders>
          </w:tcPr>
          <w:p w14:paraId="2B15606F" w14:textId="77777777" w:rsidR="00C768F5" w:rsidRPr="00A564B4" w:rsidRDefault="00C768F5" w:rsidP="00A752BD">
            <w:pPr>
              <w:pStyle w:val="TAL"/>
              <w:rPr>
                <w:lang w:eastAsia="en-US"/>
              </w:rPr>
            </w:pPr>
            <w:r w:rsidRPr="00A564B4">
              <w:rPr>
                <w:lang w:eastAsia="en-US"/>
              </w:rPr>
              <w:t>E-UTRAN TDD - TDD Handover inter frequency case</w:t>
            </w:r>
          </w:p>
        </w:tc>
        <w:tc>
          <w:tcPr>
            <w:tcW w:w="828" w:type="dxa"/>
            <w:gridSpan w:val="2"/>
            <w:tcBorders>
              <w:bottom w:val="single" w:sz="6" w:space="0" w:color="auto"/>
            </w:tcBorders>
          </w:tcPr>
          <w:p w14:paraId="6E213AF8"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BE02239" w14:textId="77777777" w:rsidR="00C768F5" w:rsidRPr="00A564B4" w:rsidRDefault="00C768F5" w:rsidP="00A752BD">
            <w:pPr>
              <w:pStyle w:val="TAL"/>
              <w:rPr>
                <w:lang w:eastAsia="en-US"/>
              </w:rPr>
            </w:pPr>
            <w:r w:rsidRPr="00A564B4">
              <w:rPr>
                <w:lang w:eastAsia="zh-CN"/>
              </w:rPr>
              <w:t>C02d</w:t>
            </w:r>
          </w:p>
        </w:tc>
        <w:tc>
          <w:tcPr>
            <w:tcW w:w="2471" w:type="dxa"/>
            <w:gridSpan w:val="3"/>
            <w:tcBorders>
              <w:bottom w:val="single" w:sz="6" w:space="0" w:color="auto"/>
            </w:tcBorders>
          </w:tcPr>
          <w:p w14:paraId="308DAE5D" w14:textId="77777777" w:rsidR="00C768F5" w:rsidRPr="00A564B4" w:rsidRDefault="00C768F5" w:rsidP="00A752BD">
            <w:pPr>
              <w:pStyle w:val="TAL"/>
              <w:rPr>
                <w:lang w:eastAsia="en-US"/>
              </w:rPr>
            </w:pPr>
            <w:r w:rsidRPr="00A564B4">
              <w:rPr>
                <w:lang w:eastAsia="en-US"/>
              </w:rPr>
              <w:t>UE supporting E-UTRA TDD and Feature Group Indicators 5, 13 and 25</w:t>
            </w:r>
          </w:p>
        </w:tc>
        <w:tc>
          <w:tcPr>
            <w:tcW w:w="1668" w:type="dxa"/>
            <w:gridSpan w:val="3"/>
            <w:shd w:val="clear" w:color="auto" w:fill="auto"/>
          </w:tcPr>
          <w:p w14:paraId="4666EE77" w14:textId="77777777" w:rsidR="00C768F5" w:rsidRPr="00A564B4" w:rsidRDefault="00C768F5" w:rsidP="00A752BD">
            <w:pPr>
              <w:pStyle w:val="TAL"/>
              <w:rPr>
                <w:lang w:eastAsia="en-US"/>
              </w:rPr>
            </w:pPr>
          </w:p>
        </w:tc>
        <w:tc>
          <w:tcPr>
            <w:tcW w:w="1695" w:type="dxa"/>
            <w:gridSpan w:val="3"/>
            <w:shd w:val="clear" w:color="auto" w:fill="auto"/>
          </w:tcPr>
          <w:p w14:paraId="75D72C69" w14:textId="77777777" w:rsidR="00C768F5" w:rsidRPr="00A564B4" w:rsidRDefault="00C768F5" w:rsidP="00A752BD">
            <w:pPr>
              <w:pStyle w:val="TAL"/>
              <w:rPr>
                <w:lang w:eastAsia="en-US"/>
              </w:rPr>
            </w:pPr>
          </w:p>
        </w:tc>
        <w:tc>
          <w:tcPr>
            <w:tcW w:w="1717" w:type="dxa"/>
            <w:gridSpan w:val="3"/>
          </w:tcPr>
          <w:p w14:paraId="5ACFA889" w14:textId="77777777" w:rsidR="00C768F5" w:rsidRPr="00A564B4" w:rsidRDefault="00A53E0E" w:rsidP="00A752BD">
            <w:pPr>
              <w:pStyle w:val="TAL"/>
              <w:rPr>
                <w:lang w:eastAsia="en-US"/>
              </w:rPr>
            </w:pPr>
            <w:r w:rsidRPr="00A564B4">
              <w:rPr>
                <w:lang w:eastAsia="en-US"/>
              </w:rPr>
              <w:t>2Rx, 4Rx</w:t>
            </w:r>
          </w:p>
        </w:tc>
      </w:tr>
      <w:tr w:rsidR="00111D18" w:rsidRPr="00A564B4" w14:paraId="29183743" w14:textId="77777777" w:rsidTr="006C32D2">
        <w:trPr>
          <w:gridAfter w:val="2"/>
          <w:wAfter w:w="143" w:type="dxa"/>
          <w:cantSplit/>
          <w:jc w:val="center"/>
        </w:trPr>
        <w:tc>
          <w:tcPr>
            <w:tcW w:w="929" w:type="dxa"/>
            <w:gridSpan w:val="3"/>
            <w:tcBorders>
              <w:bottom w:val="single" w:sz="6" w:space="0" w:color="auto"/>
            </w:tcBorders>
          </w:tcPr>
          <w:p w14:paraId="6163B8D2" w14:textId="77777777" w:rsidR="00111D18" w:rsidRPr="00A564B4" w:rsidRDefault="00111D18" w:rsidP="00A752BD">
            <w:pPr>
              <w:pStyle w:val="TAL"/>
              <w:rPr>
                <w:lang w:eastAsia="en-US"/>
              </w:rPr>
            </w:pPr>
            <w:r w:rsidRPr="00A564B4">
              <w:rPr>
                <w:lang w:eastAsia="en-US"/>
              </w:rPr>
              <w:t>5.1.4</w:t>
            </w:r>
            <w:r w:rsidRPr="00A564B4">
              <w:rPr>
                <w:lang w:eastAsia="zh-TW"/>
              </w:rPr>
              <w:t>_2</w:t>
            </w:r>
          </w:p>
        </w:tc>
        <w:tc>
          <w:tcPr>
            <w:tcW w:w="2960" w:type="dxa"/>
            <w:gridSpan w:val="2"/>
            <w:tcBorders>
              <w:bottom w:val="single" w:sz="6" w:space="0" w:color="auto"/>
            </w:tcBorders>
          </w:tcPr>
          <w:p w14:paraId="49B642B4" w14:textId="77777777" w:rsidR="00111D18" w:rsidRPr="00A564B4" w:rsidRDefault="00111D18" w:rsidP="00A752BD">
            <w:pPr>
              <w:pStyle w:val="TAL"/>
              <w:rPr>
                <w:lang w:eastAsia="en-US"/>
              </w:rPr>
            </w:pPr>
            <w:r w:rsidRPr="00A564B4">
              <w:rPr>
                <w:lang w:eastAsia="en-US"/>
              </w:rPr>
              <w:t>E-UTRAN TDD – TDD Inter frequency handover for UE Category 1bis</w:t>
            </w:r>
          </w:p>
        </w:tc>
        <w:tc>
          <w:tcPr>
            <w:tcW w:w="828" w:type="dxa"/>
            <w:gridSpan w:val="2"/>
            <w:tcBorders>
              <w:bottom w:val="single" w:sz="6" w:space="0" w:color="auto"/>
            </w:tcBorders>
          </w:tcPr>
          <w:p w14:paraId="7029DB3D"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10CCA9ED" w14:textId="77777777" w:rsidR="00111D18" w:rsidRPr="00A564B4" w:rsidRDefault="00111D18" w:rsidP="00A752BD">
            <w:pPr>
              <w:pStyle w:val="TAL"/>
              <w:rPr>
                <w:lang w:eastAsia="zh-CN"/>
              </w:rPr>
            </w:pPr>
            <w:r w:rsidRPr="00A564B4">
              <w:rPr>
                <w:lang w:eastAsia="zh-CN"/>
              </w:rPr>
              <w:t>C02d</w:t>
            </w:r>
            <w:r w:rsidRPr="00A564B4">
              <w:rPr>
                <w:lang w:eastAsia="zh-TW"/>
              </w:rPr>
              <w:t>h</w:t>
            </w:r>
          </w:p>
        </w:tc>
        <w:tc>
          <w:tcPr>
            <w:tcW w:w="2471" w:type="dxa"/>
            <w:gridSpan w:val="3"/>
            <w:tcBorders>
              <w:bottom w:val="single" w:sz="6" w:space="0" w:color="auto"/>
            </w:tcBorders>
          </w:tcPr>
          <w:p w14:paraId="169F98D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03B6CB8B" w14:textId="77777777" w:rsidR="00111D18" w:rsidRPr="00A564B4" w:rsidRDefault="00111D18" w:rsidP="00A752BD">
            <w:pPr>
              <w:pStyle w:val="TAL"/>
              <w:rPr>
                <w:lang w:eastAsia="en-US"/>
              </w:rPr>
            </w:pPr>
          </w:p>
        </w:tc>
        <w:tc>
          <w:tcPr>
            <w:tcW w:w="1695" w:type="dxa"/>
            <w:gridSpan w:val="3"/>
            <w:shd w:val="clear" w:color="auto" w:fill="auto"/>
          </w:tcPr>
          <w:p w14:paraId="16AB54C3" w14:textId="77777777" w:rsidR="00111D18" w:rsidRPr="00A564B4" w:rsidRDefault="00111D18" w:rsidP="00A752BD">
            <w:pPr>
              <w:pStyle w:val="TAL"/>
              <w:rPr>
                <w:lang w:eastAsia="en-US"/>
              </w:rPr>
            </w:pPr>
          </w:p>
        </w:tc>
        <w:tc>
          <w:tcPr>
            <w:tcW w:w="1717" w:type="dxa"/>
            <w:gridSpan w:val="3"/>
          </w:tcPr>
          <w:p w14:paraId="45DF7855" w14:textId="77777777" w:rsidR="00111D18" w:rsidRPr="00A564B4" w:rsidRDefault="00111D18" w:rsidP="00A752BD">
            <w:pPr>
              <w:pStyle w:val="TAL"/>
              <w:rPr>
                <w:lang w:eastAsia="en-US"/>
              </w:rPr>
            </w:pPr>
          </w:p>
        </w:tc>
      </w:tr>
      <w:tr w:rsidR="00C768F5" w:rsidRPr="00A564B4" w14:paraId="0955B900" w14:textId="77777777" w:rsidTr="006C32D2">
        <w:trPr>
          <w:gridAfter w:val="2"/>
          <w:wAfter w:w="143" w:type="dxa"/>
          <w:cantSplit/>
          <w:jc w:val="center"/>
        </w:trPr>
        <w:tc>
          <w:tcPr>
            <w:tcW w:w="929" w:type="dxa"/>
            <w:gridSpan w:val="3"/>
            <w:tcBorders>
              <w:bottom w:val="single" w:sz="6" w:space="0" w:color="auto"/>
            </w:tcBorders>
          </w:tcPr>
          <w:p w14:paraId="210CCBC6" w14:textId="77777777" w:rsidR="00C768F5" w:rsidRPr="00A564B4" w:rsidRDefault="00C768F5" w:rsidP="00A752BD">
            <w:pPr>
              <w:pStyle w:val="TAL"/>
              <w:rPr>
                <w:lang w:eastAsia="en-US"/>
              </w:rPr>
            </w:pPr>
            <w:r w:rsidRPr="00A564B4">
              <w:rPr>
                <w:lang w:eastAsia="en-US"/>
              </w:rPr>
              <w:t>5.1.5</w:t>
            </w:r>
          </w:p>
        </w:tc>
        <w:tc>
          <w:tcPr>
            <w:tcW w:w="2960" w:type="dxa"/>
            <w:gridSpan w:val="2"/>
            <w:tcBorders>
              <w:bottom w:val="single" w:sz="6" w:space="0" w:color="auto"/>
            </w:tcBorders>
          </w:tcPr>
          <w:p w14:paraId="02F23AE2" w14:textId="77777777" w:rsidR="00C768F5" w:rsidRPr="00A564B4" w:rsidRDefault="00C768F5" w:rsidP="00A752BD">
            <w:pPr>
              <w:pStyle w:val="TAL"/>
              <w:rPr>
                <w:lang w:eastAsia="en-US"/>
              </w:rPr>
            </w:pPr>
            <w:r w:rsidRPr="00A564B4">
              <w:rPr>
                <w:lang w:eastAsia="en-US"/>
              </w:rPr>
              <w:t>E-UTRAN FDD - FDD inter frequency handover: unknown target cell</w:t>
            </w:r>
          </w:p>
        </w:tc>
        <w:tc>
          <w:tcPr>
            <w:tcW w:w="828" w:type="dxa"/>
            <w:gridSpan w:val="2"/>
            <w:tcBorders>
              <w:bottom w:val="single" w:sz="6" w:space="0" w:color="auto"/>
            </w:tcBorders>
          </w:tcPr>
          <w:p w14:paraId="21C99C5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E7E62FC" w14:textId="77777777" w:rsidR="00C768F5" w:rsidRPr="00A564B4" w:rsidRDefault="00C768F5" w:rsidP="00A752BD">
            <w:pPr>
              <w:pStyle w:val="TAL"/>
              <w:rPr>
                <w:lang w:eastAsia="zh-CN"/>
              </w:rPr>
            </w:pPr>
            <w:r w:rsidRPr="00A564B4">
              <w:rPr>
                <w:lang w:eastAsia="zh-CN"/>
              </w:rPr>
              <w:t>C01a</w:t>
            </w:r>
          </w:p>
        </w:tc>
        <w:tc>
          <w:tcPr>
            <w:tcW w:w="2471" w:type="dxa"/>
            <w:gridSpan w:val="3"/>
            <w:tcBorders>
              <w:bottom w:val="single" w:sz="6" w:space="0" w:color="auto"/>
            </w:tcBorders>
          </w:tcPr>
          <w:p w14:paraId="61A837AF" w14:textId="77777777" w:rsidR="00C768F5" w:rsidRPr="00A564B4" w:rsidRDefault="00C768F5" w:rsidP="00A752BD">
            <w:pPr>
              <w:pStyle w:val="TAL"/>
              <w:rPr>
                <w:lang w:eastAsia="en-US"/>
              </w:rPr>
            </w:pPr>
            <w:r w:rsidRPr="00A564B4">
              <w:rPr>
                <w:lang w:eastAsia="en-US"/>
              </w:rPr>
              <w:t>UE supporting E-UTRA FDD and Feature Group Indicators 13 and 25</w:t>
            </w:r>
          </w:p>
        </w:tc>
        <w:tc>
          <w:tcPr>
            <w:tcW w:w="1668" w:type="dxa"/>
            <w:gridSpan w:val="3"/>
            <w:shd w:val="clear" w:color="auto" w:fill="auto"/>
          </w:tcPr>
          <w:p w14:paraId="0D6D221F" w14:textId="77777777" w:rsidR="00C768F5" w:rsidRPr="00A564B4" w:rsidRDefault="00C768F5" w:rsidP="00A752BD">
            <w:pPr>
              <w:pStyle w:val="TAL"/>
              <w:rPr>
                <w:lang w:eastAsia="en-US"/>
              </w:rPr>
            </w:pPr>
          </w:p>
        </w:tc>
        <w:tc>
          <w:tcPr>
            <w:tcW w:w="1695" w:type="dxa"/>
            <w:gridSpan w:val="3"/>
            <w:shd w:val="clear" w:color="auto" w:fill="auto"/>
          </w:tcPr>
          <w:p w14:paraId="2EC2C82B" w14:textId="77777777" w:rsidR="00C768F5" w:rsidRPr="00A564B4" w:rsidRDefault="00C768F5" w:rsidP="00A752BD">
            <w:pPr>
              <w:pStyle w:val="TAL"/>
              <w:rPr>
                <w:lang w:eastAsia="en-US"/>
              </w:rPr>
            </w:pPr>
          </w:p>
        </w:tc>
        <w:tc>
          <w:tcPr>
            <w:tcW w:w="1717" w:type="dxa"/>
            <w:gridSpan w:val="3"/>
          </w:tcPr>
          <w:p w14:paraId="0185E959" w14:textId="77777777" w:rsidR="00C768F5" w:rsidRPr="00A564B4" w:rsidRDefault="00A53E0E" w:rsidP="00A752BD">
            <w:pPr>
              <w:pStyle w:val="TAL"/>
              <w:rPr>
                <w:lang w:eastAsia="en-US"/>
              </w:rPr>
            </w:pPr>
            <w:r w:rsidRPr="00A564B4">
              <w:rPr>
                <w:lang w:eastAsia="en-US"/>
              </w:rPr>
              <w:t>2Rx, 4Rx</w:t>
            </w:r>
          </w:p>
        </w:tc>
      </w:tr>
      <w:tr w:rsidR="00111D18" w:rsidRPr="00A564B4" w14:paraId="4EF66E8D" w14:textId="77777777" w:rsidTr="006C32D2">
        <w:trPr>
          <w:gridAfter w:val="2"/>
          <w:wAfter w:w="143" w:type="dxa"/>
          <w:cantSplit/>
          <w:jc w:val="center"/>
        </w:trPr>
        <w:tc>
          <w:tcPr>
            <w:tcW w:w="929" w:type="dxa"/>
            <w:gridSpan w:val="3"/>
            <w:tcBorders>
              <w:bottom w:val="single" w:sz="6" w:space="0" w:color="auto"/>
            </w:tcBorders>
          </w:tcPr>
          <w:p w14:paraId="38A6FB49" w14:textId="77777777" w:rsidR="00111D18" w:rsidRPr="00A564B4" w:rsidRDefault="00111D18" w:rsidP="00A752BD">
            <w:pPr>
              <w:pStyle w:val="TAL"/>
              <w:rPr>
                <w:lang w:eastAsia="en-US"/>
              </w:rPr>
            </w:pPr>
            <w:r w:rsidRPr="00A564B4">
              <w:rPr>
                <w:lang w:eastAsia="en-US"/>
              </w:rPr>
              <w:t>5.1.5</w:t>
            </w:r>
            <w:r w:rsidRPr="00A564B4">
              <w:rPr>
                <w:lang w:eastAsia="zh-TW"/>
              </w:rPr>
              <w:t>_2</w:t>
            </w:r>
          </w:p>
        </w:tc>
        <w:tc>
          <w:tcPr>
            <w:tcW w:w="2960" w:type="dxa"/>
            <w:gridSpan w:val="2"/>
            <w:tcBorders>
              <w:bottom w:val="single" w:sz="6" w:space="0" w:color="auto"/>
            </w:tcBorders>
          </w:tcPr>
          <w:p w14:paraId="7902ED08" w14:textId="77777777" w:rsidR="00111D18" w:rsidRPr="00A564B4" w:rsidRDefault="00111D18" w:rsidP="00A752BD">
            <w:pPr>
              <w:pStyle w:val="TAL"/>
              <w:rPr>
                <w:lang w:eastAsia="en-US"/>
              </w:rPr>
            </w:pPr>
            <w:r w:rsidRPr="00A564B4">
              <w:rPr>
                <w:lang w:eastAsia="en-US"/>
              </w:rPr>
              <w:t>E-UTRAN FDD – FDD Inter frequency handover: unknown target cell for UE Category 1bis</w:t>
            </w:r>
          </w:p>
        </w:tc>
        <w:tc>
          <w:tcPr>
            <w:tcW w:w="828" w:type="dxa"/>
            <w:gridSpan w:val="2"/>
            <w:tcBorders>
              <w:bottom w:val="single" w:sz="6" w:space="0" w:color="auto"/>
            </w:tcBorders>
          </w:tcPr>
          <w:p w14:paraId="004C3569"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06A9A709" w14:textId="77777777" w:rsidR="00111D18" w:rsidRPr="00A564B4" w:rsidRDefault="00111D18" w:rsidP="00A752BD">
            <w:pPr>
              <w:pStyle w:val="TAL"/>
              <w:rPr>
                <w:lang w:eastAsia="zh-CN"/>
              </w:rPr>
            </w:pPr>
            <w:r w:rsidRPr="00A564B4">
              <w:rPr>
                <w:lang w:eastAsia="zh-CN"/>
              </w:rPr>
              <w:t>C01a</w:t>
            </w:r>
            <w:r w:rsidRPr="00A564B4">
              <w:rPr>
                <w:lang w:eastAsia="zh-TW"/>
              </w:rPr>
              <w:t>h</w:t>
            </w:r>
          </w:p>
        </w:tc>
        <w:tc>
          <w:tcPr>
            <w:tcW w:w="2471" w:type="dxa"/>
            <w:gridSpan w:val="3"/>
            <w:tcBorders>
              <w:bottom w:val="single" w:sz="6" w:space="0" w:color="auto"/>
            </w:tcBorders>
          </w:tcPr>
          <w:p w14:paraId="3579A5FD"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6E1B915" w14:textId="77777777" w:rsidR="00111D18" w:rsidRPr="00A564B4" w:rsidRDefault="00111D18" w:rsidP="00A752BD">
            <w:pPr>
              <w:pStyle w:val="TAL"/>
              <w:rPr>
                <w:lang w:eastAsia="en-US"/>
              </w:rPr>
            </w:pPr>
          </w:p>
        </w:tc>
        <w:tc>
          <w:tcPr>
            <w:tcW w:w="1695" w:type="dxa"/>
            <w:gridSpan w:val="3"/>
            <w:shd w:val="clear" w:color="auto" w:fill="auto"/>
          </w:tcPr>
          <w:p w14:paraId="6C8629FA" w14:textId="77777777" w:rsidR="00111D18" w:rsidRPr="00A564B4" w:rsidRDefault="00111D18" w:rsidP="00A752BD">
            <w:pPr>
              <w:pStyle w:val="TAL"/>
              <w:rPr>
                <w:lang w:eastAsia="en-US"/>
              </w:rPr>
            </w:pPr>
          </w:p>
        </w:tc>
        <w:tc>
          <w:tcPr>
            <w:tcW w:w="1717" w:type="dxa"/>
            <w:gridSpan w:val="3"/>
          </w:tcPr>
          <w:p w14:paraId="7205435E" w14:textId="77777777" w:rsidR="00111D18" w:rsidRPr="00A564B4" w:rsidRDefault="00111D18" w:rsidP="00A752BD">
            <w:pPr>
              <w:pStyle w:val="TAL"/>
              <w:rPr>
                <w:lang w:eastAsia="en-US"/>
              </w:rPr>
            </w:pPr>
          </w:p>
        </w:tc>
      </w:tr>
      <w:tr w:rsidR="00C768F5" w:rsidRPr="00A564B4" w14:paraId="19F78E7C" w14:textId="77777777" w:rsidTr="006C32D2">
        <w:trPr>
          <w:gridAfter w:val="2"/>
          <w:wAfter w:w="143" w:type="dxa"/>
          <w:cantSplit/>
          <w:jc w:val="center"/>
        </w:trPr>
        <w:tc>
          <w:tcPr>
            <w:tcW w:w="929" w:type="dxa"/>
            <w:gridSpan w:val="3"/>
            <w:tcBorders>
              <w:bottom w:val="single" w:sz="6" w:space="0" w:color="auto"/>
            </w:tcBorders>
          </w:tcPr>
          <w:p w14:paraId="5EFBE55F" w14:textId="77777777" w:rsidR="00C768F5" w:rsidRPr="00A564B4" w:rsidRDefault="00C768F5" w:rsidP="00A752BD">
            <w:pPr>
              <w:pStyle w:val="TAL"/>
              <w:rPr>
                <w:lang w:eastAsia="en-US"/>
              </w:rPr>
            </w:pPr>
            <w:r w:rsidRPr="00A564B4">
              <w:rPr>
                <w:lang w:eastAsia="en-US"/>
              </w:rPr>
              <w:t>5.1.6</w:t>
            </w:r>
          </w:p>
        </w:tc>
        <w:tc>
          <w:tcPr>
            <w:tcW w:w="2960" w:type="dxa"/>
            <w:gridSpan w:val="2"/>
            <w:tcBorders>
              <w:bottom w:val="single" w:sz="6" w:space="0" w:color="auto"/>
            </w:tcBorders>
          </w:tcPr>
          <w:p w14:paraId="009B58AA" w14:textId="77777777" w:rsidR="00C768F5" w:rsidRPr="00A564B4" w:rsidRDefault="00C768F5" w:rsidP="00A752BD">
            <w:pPr>
              <w:pStyle w:val="TAL"/>
              <w:rPr>
                <w:lang w:eastAsia="en-US"/>
              </w:rPr>
            </w:pPr>
            <w:r w:rsidRPr="00A564B4">
              <w:rPr>
                <w:lang w:eastAsia="en-US"/>
              </w:rPr>
              <w:t>E-UTRAN TDD-TDD inter frequency handover: unknown target cell</w:t>
            </w:r>
          </w:p>
        </w:tc>
        <w:tc>
          <w:tcPr>
            <w:tcW w:w="828" w:type="dxa"/>
            <w:gridSpan w:val="2"/>
            <w:tcBorders>
              <w:bottom w:val="single" w:sz="6" w:space="0" w:color="auto"/>
            </w:tcBorders>
          </w:tcPr>
          <w:p w14:paraId="62A51B7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31C9148" w14:textId="77777777" w:rsidR="00C768F5" w:rsidRPr="00A564B4" w:rsidRDefault="00C768F5" w:rsidP="00A752BD">
            <w:pPr>
              <w:pStyle w:val="TAL"/>
              <w:rPr>
                <w:lang w:eastAsia="zh-CN"/>
              </w:rPr>
            </w:pPr>
            <w:r w:rsidRPr="00A564B4">
              <w:rPr>
                <w:lang w:eastAsia="zh-CN"/>
              </w:rPr>
              <w:t>C02a</w:t>
            </w:r>
          </w:p>
        </w:tc>
        <w:tc>
          <w:tcPr>
            <w:tcW w:w="2471" w:type="dxa"/>
            <w:gridSpan w:val="3"/>
            <w:tcBorders>
              <w:bottom w:val="single" w:sz="6" w:space="0" w:color="auto"/>
            </w:tcBorders>
          </w:tcPr>
          <w:p w14:paraId="29FE5AAA" w14:textId="77777777" w:rsidR="00C768F5" w:rsidRPr="00A564B4" w:rsidRDefault="00C768F5" w:rsidP="00A752BD">
            <w:pPr>
              <w:pStyle w:val="TAL"/>
              <w:rPr>
                <w:lang w:eastAsia="en-US"/>
              </w:rPr>
            </w:pPr>
            <w:r w:rsidRPr="00A564B4">
              <w:rPr>
                <w:lang w:eastAsia="en-US"/>
              </w:rPr>
              <w:t>UE supporting E-UTRA TDD and Feature Group Indicators 13 and 25</w:t>
            </w:r>
          </w:p>
        </w:tc>
        <w:tc>
          <w:tcPr>
            <w:tcW w:w="1668" w:type="dxa"/>
            <w:gridSpan w:val="3"/>
            <w:shd w:val="clear" w:color="auto" w:fill="auto"/>
          </w:tcPr>
          <w:p w14:paraId="1DE8E7A1" w14:textId="77777777" w:rsidR="00C768F5" w:rsidRPr="00A564B4" w:rsidRDefault="00C768F5" w:rsidP="00A752BD">
            <w:pPr>
              <w:pStyle w:val="TAL"/>
              <w:rPr>
                <w:lang w:eastAsia="en-US"/>
              </w:rPr>
            </w:pPr>
          </w:p>
        </w:tc>
        <w:tc>
          <w:tcPr>
            <w:tcW w:w="1695" w:type="dxa"/>
            <w:gridSpan w:val="3"/>
            <w:shd w:val="clear" w:color="auto" w:fill="auto"/>
          </w:tcPr>
          <w:p w14:paraId="0B0AC3FD" w14:textId="77777777" w:rsidR="00C768F5" w:rsidRPr="00A564B4" w:rsidRDefault="00C768F5" w:rsidP="00A752BD">
            <w:pPr>
              <w:pStyle w:val="TAL"/>
              <w:rPr>
                <w:lang w:eastAsia="en-US"/>
              </w:rPr>
            </w:pPr>
          </w:p>
        </w:tc>
        <w:tc>
          <w:tcPr>
            <w:tcW w:w="1717" w:type="dxa"/>
            <w:gridSpan w:val="3"/>
          </w:tcPr>
          <w:p w14:paraId="370D72BD" w14:textId="77777777" w:rsidR="00C768F5" w:rsidRPr="00A564B4" w:rsidRDefault="00A53E0E" w:rsidP="00A752BD">
            <w:pPr>
              <w:pStyle w:val="TAL"/>
              <w:rPr>
                <w:lang w:eastAsia="en-US"/>
              </w:rPr>
            </w:pPr>
            <w:r w:rsidRPr="00A564B4">
              <w:rPr>
                <w:lang w:eastAsia="en-US"/>
              </w:rPr>
              <w:t>2Rx, 4Rx</w:t>
            </w:r>
          </w:p>
        </w:tc>
      </w:tr>
      <w:tr w:rsidR="00111D18" w:rsidRPr="00A564B4" w14:paraId="38005A4F" w14:textId="77777777" w:rsidTr="006C32D2">
        <w:trPr>
          <w:gridAfter w:val="2"/>
          <w:wAfter w:w="143" w:type="dxa"/>
          <w:cantSplit/>
          <w:jc w:val="center"/>
        </w:trPr>
        <w:tc>
          <w:tcPr>
            <w:tcW w:w="929" w:type="dxa"/>
            <w:gridSpan w:val="3"/>
            <w:tcBorders>
              <w:bottom w:val="single" w:sz="6" w:space="0" w:color="auto"/>
            </w:tcBorders>
          </w:tcPr>
          <w:p w14:paraId="4921EC02" w14:textId="77777777" w:rsidR="00111D18" w:rsidRPr="00A564B4" w:rsidRDefault="00111D18" w:rsidP="00A752BD">
            <w:pPr>
              <w:pStyle w:val="TAL"/>
              <w:rPr>
                <w:lang w:eastAsia="zh-CN"/>
              </w:rPr>
            </w:pPr>
            <w:r w:rsidRPr="00A564B4">
              <w:rPr>
                <w:lang w:eastAsia="en-US"/>
              </w:rPr>
              <w:t>5.1.6</w:t>
            </w:r>
            <w:r w:rsidRPr="00A564B4">
              <w:rPr>
                <w:lang w:eastAsia="zh-TW"/>
              </w:rPr>
              <w:t>_2</w:t>
            </w:r>
          </w:p>
        </w:tc>
        <w:tc>
          <w:tcPr>
            <w:tcW w:w="2960" w:type="dxa"/>
            <w:gridSpan w:val="2"/>
            <w:tcBorders>
              <w:bottom w:val="single" w:sz="6" w:space="0" w:color="auto"/>
            </w:tcBorders>
          </w:tcPr>
          <w:p w14:paraId="3567F513" w14:textId="77777777" w:rsidR="00111D18" w:rsidRPr="00A564B4" w:rsidRDefault="00111D18" w:rsidP="00A752BD">
            <w:pPr>
              <w:pStyle w:val="TAL"/>
              <w:rPr>
                <w:lang w:eastAsia="en-US"/>
              </w:rPr>
            </w:pPr>
            <w:r w:rsidRPr="00A564B4">
              <w:rPr>
                <w:lang w:eastAsia="en-US"/>
              </w:rPr>
              <w:t>E-UTRAN TDD – TDD Inter frequency handover: unknown Target Cell for UE Category 1bis</w:t>
            </w:r>
          </w:p>
        </w:tc>
        <w:tc>
          <w:tcPr>
            <w:tcW w:w="828" w:type="dxa"/>
            <w:gridSpan w:val="2"/>
            <w:tcBorders>
              <w:bottom w:val="single" w:sz="6" w:space="0" w:color="auto"/>
            </w:tcBorders>
          </w:tcPr>
          <w:p w14:paraId="7031A667" w14:textId="77777777" w:rsidR="00111D18" w:rsidRPr="00A564B4" w:rsidRDefault="00111D18" w:rsidP="00A752BD">
            <w:pPr>
              <w:pStyle w:val="TAL"/>
              <w:rPr>
                <w:lang w:eastAsia="zh-CN"/>
              </w:rPr>
            </w:pPr>
            <w:r w:rsidRPr="00A564B4">
              <w:rPr>
                <w:lang w:eastAsia="en-US"/>
              </w:rPr>
              <w:t>Rel-13</w:t>
            </w:r>
          </w:p>
        </w:tc>
        <w:tc>
          <w:tcPr>
            <w:tcW w:w="1275" w:type="dxa"/>
            <w:gridSpan w:val="4"/>
            <w:tcBorders>
              <w:bottom w:val="single" w:sz="6" w:space="0" w:color="auto"/>
            </w:tcBorders>
          </w:tcPr>
          <w:p w14:paraId="3BC9A8B7" w14:textId="77777777" w:rsidR="00111D18" w:rsidRPr="00A564B4" w:rsidRDefault="00111D18" w:rsidP="00A752BD">
            <w:pPr>
              <w:pStyle w:val="TAL"/>
              <w:rPr>
                <w:lang w:eastAsia="zh-CN"/>
              </w:rPr>
            </w:pPr>
            <w:r w:rsidRPr="00A564B4">
              <w:rPr>
                <w:lang w:eastAsia="zh-CN"/>
              </w:rPr>
              <w:t>C02a</w:t>
            </w:r>
            <w:r w:rsidRPr="00A564B4">
              <w:rPr>
                <w:lang w:eastAsia="zh-TW"/>
              </w:rPr>
              <w:t>h</w:t>
            </w:r>
          </w:p>
        </w:tc>
        <w:tc>
          <w:tcPr>
            <w:tcW w:w="2471" w:type="dxa"/>
            <w:gridSpan w:val="3"/>
            <w:tcBorders>
              <w:bottom w:val="single" w:sz="6" w:space="0" w:color="auto"/>
            </w:tcBorders>
          </w:tcPr>
          <w:p w14:paraId="425A528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E1C6A39" w14:textId="77777777" w:rsidR="00111D18" w:rsidRPr="00A564B4" w:rsidRDefault="00111D18" w:rsidP="00A752BD">
            <w:pPr>
              <w:pStyle w:val="TAL"/>
              <w:rPr>
                <w:lang w:eastAsia="en-US"/>
              </w:rPr>
            </w:pPr>
          </w:p>
        </w:tc>
        <w:tc>
          <w:tcPr>
            <w:tcW w:w="1695" w:type="dxa"/>
            <w:gridSpan w:val="3"/>
            <w:shd w:val="clear" w:color="auto" w:fill="auto"/>
          </w:tcPr>
          <w:p w14:paraId="4323BF22" w14:textId="77777777" w:rsidR="00111D18" w:rsidRPr="00A564B4" w:rsidRDefault="00111D18" w:rsidP="00A752BD">
            <w:pPr>
              <w:pStyle w:val="TAL"/>
              <w:rPr>
                <w:lang w:eastAsia="en-US"/>
              </w:rPr>
            </w:pPr>
          </w:p>
        </w:tc>
        <w:tc>
          <w:tcPr>
            <w:tcW w:w="1717" w:type="dxa"/>
            <w:gridSpan w:val="3"/>
          </w:tcPr>
          <w:p w14:paraId="4D685E8E" w14:textId="77777777" w:rsidR="00111D18" w:rsidRPr="00A564B4" w:rsidRDefault="00111D18" w:rsidP="00A752BD">
            <w:pPr>
              <w:pStyle w:val="TAL"/>
              <w:rPr>
                <w:lang w:eastAsia="en-US"/>
              </w:rPr>
            </w:pPr>
          </w:p>
        </w:tc>
      </w:tr>
      <w:tr w:rsidR="00C768F5" w:rsidRPr="00A564B4" w14:paraId="72FA744A" w14:textId="77777777" w:rsidTr="006C32D2">
        <w:trPr>
          <w:gridAfter w:val="2"/>
          <w:wAfter w:w="143" w:type="dxa"/>
          <w:cantSplit/>
          <w:jc w:val="center"/>
        </w:trPr>
        <w:tc>
          <w:tcPr>
            <w:tcW w:w="929" w:type="dxa"/>
            <w:gridSpan w:val="3"/>
            <w:tcBorders>
              <w:bottom w:val="single" w:sz="6" w:space="0" w:color="auto"/>
            </w:tcBorders>
          </w:tcPr>
          <w:p w14:paraId="009551AF" w14:textId="77777777" w:rsidR="00C768F5" w:rsidRPr="00A564B4" w:rsidRDefault="00C768F5" w:rsidP="00A752BD">
            <w:pPr>
              <w:pStyle w:val="TAL"/>
              <w:rPr>
                <w:lang w:eastAsia="zh-CN"/>
              </w:rPr>
            </w:pPr>
            <w:r w:rsidRPr="00A564B4">
              <w:rPr>
                <w:lang w:eastAsia="zh-CN"/>
              </w:rPr>
              <w:t>5.1.7</w:t>
            </w:r>
          </w:p>
        </w:tc>
        <w:tc>
          <w:tcPr>
            <w:tcW w:w="2960" w:type="dxa"/>
            <w:gridSpan w:val="2"/>
            <w:tcBorders>
              <w:bottom w:val="single" w:sz="6" w:space="0" w:color="auto"/>
            </w:tcBorders>
          </w:tcPr>
          <w:p w14:paraId="7B6B56E6" w14:textId="77777777" w:rsidR="00C768F5" w:rsidRPr="00A564B4" w:rsidRDefault="00C768F5" w:rsidP="00A752BD">
            <w:pPr>
              <w:pStyle w:val="TAL"/>
              <w:rPr>
                <w:lang w:eastAsia="en-US"/>
              </w:rPr>
            </w:pPr>
            <w:r w:rsidRPr="00A564B4">
              <w:rPr>
                <w:lang w:eastAsia="en-US"/>
              </w:rPr>
              <w:t>E-UTRAN FDD - TDD handover inter frequency case</w:t>
            </w:r>
          </w:p>
        </w:tc>
        <w:tc>
          <w:tcPr>
            <w:tcW w:w="828" w:type="dxa"/>
            <w:gridSpan w:val="2"/>
            <w:tcBorders>
              <w:bottom w:val="single" w:sz="6" w:space="0" w:color="auto"/>
            </w:tcBorders>
          </w:tcPr>
          <w:p w14:paraId="5FF1BBD3"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57BF8636"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698CA96B" w14:textId="77777777" w:rsidR="00C768F5" w:rsidRPr="00A564B4" w:rsidRDefault="00C768F5" w:rsidP="00A752BD">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44C6BF9" w14:textId="77777777" w:rsidR="00C768F5" w:rsidRPr="00A564B4" w:rsidRDefault="00C768F5" w:rsidP="00A752BD">
            <w:pPr>
              <w:pStyle w:val="TAL"/>
              <w:rPr>
                <w:lang w:eastAsia="en-US"/>
              </w:rPr>
            </w:pPr>
          </w:p>
        </w:tc>
        <w:tc>
          <w:tcPr>
            <w:tcW w:w="1695" w:type="dxa"/>
            <w:gridSpan w:val="3"/>
            <w:shd w:val="clear" w:color="auto" w:fill="auto"/>
          </w:tcPr>
          <w:p w14:paraId="12D72433" w14:textId="77777777" w:rsidR="00C768F5" w:rsidRPr="00A564B4" w:rsidRDefault="00C768F5" w:rsidP="00A752BD">
            <w:pPr>
              <w:pStyle w:val="TAL"/>
              <w:rPr>
                <w:lang w:eastAsia="en-US"/>
              </w:rPr>
            </w:pPr>
          </w:p>
        </w:tc>
        <w:tc>
          <w:tcPr>
            <w:tcW w:w="1717" w:type="dxa"/>
            <w:gridSpan w:val="3"/>
          </w:tcPr>
          <w:p w14:paraId="62946BDA" w14:textId="77777777" w:rsidR="00C768F5" w:rsidRPr="00A564B4" w:rsidRDefault="00A53E0E" w:rsidP="00A752BD">
            <w:pPr>
              <w:pStyle w:val="TAL"/>
              <w:rPr>
                <w:lang w:eastAsia="en-US"/>
              </w:rPr>
            </w:pPr>
            <w:r w:rsidRPr="00A564B4">
              <w:rPr>
                <w:lang w:eastAsia="en-US"/>
              </w:rPr>
              <w:t>2Rx, 4Rx</w:t>
            </w:r>
          </w:p>
        </w:tc>
      </w:tr>
      <w:tr w:rsidR="00111D18" w:rsidRPr="00A564B4" w14:paraId="0249853D" w14:textId="77777777" w:rsidTr="006C32D2">
        <w:trPr>
          <w:gridAfter w:val="2"/>
          <w:wAfter w:w="143" w:type="dxa"/>
          <w:cantSplit/>
          <w:jc w:val="center"/>
        </w:trPr>
        <w:tc>
          <w:tcPr>
            <w:tcW w:w="929" w:type="dxa"/>
            <w:gridSpan w:val="3"/>
            <w:tcBorders>
              <w:bottom w:val="single" w:sz="6" w:space="0" w:color="auto"/>
            </w:tcBorders>
          </w:tcPr>
          <w:p w14:paraId="0D4C42E2" w14:textId="77777777" w:rsidR="00111D18" w:rsidRPr="00A564B4" w:rsidRDefault="00111D18" w:rsidP="00111D18">
            <w:pPr>
              <w:pStyle w:val="TAL"/>
              <w:rPr>
                <w:lang w:eastAsia="zh-CN"/>
              </w:rPr>
            </w:pPr>
            <w:r w:rsidRPr="00A564B4">
              <w:rPr>
                <w:lang w:eastAsia="zh-CN"/>
              </w:rPr>
              <w:t>5.1.7</w:t>
            </w:r>
            <w:r w:rsidRPr="00A564B4">
              <w:rPr>
                <w:lang w:eastAsia="zh-TW"/>
              </w:rPr>
              <w:t>_2</w:t>
            </w:r>
          </w:p>
        </w:tc>
        <w:tc>
          <w:tcPr>
            <w:tcW w:w="2960" w:type="dxa"/>
            <w:gridSpan w:val="2"/>
            <w:tcBorders>
              <w:bottom w:val="single" w:sz="6" w:space="0" w:color="auto"/>
            </w:tcBorders>
          </w:tcPr>
          <w:p w14:paraId="41AE7F4A" w14:textId="77777777" w:rsidR="00111D18" w:rsidRPr="00A564B4" w:rsidRDefault="00111D18" w:rsidP="00111D18">
            <w:pPr>
              <w:pStyle w:val="TAL"/>
              <w:rPr>
                <w:lang w:eastAsia="en-US"/>
              </w:rPr>
            </w:pPr>
            <w:r w:rsidRPr="00A564B4">
              <w:rPr>
                <w:lang w:eastAsia="en-US"/>
              </w:rPr>
              <w:t>E-UTRAN FDD – TDD Inter frequency handover for UE Category 1bis</w:t>
            </w:r>
          </w:p>
        </w:tc>
        <w:tc>
          <w:tcPr>
            <w:tcW w:w="828" w:type="dxa"/>
            <w:gridSpan w:val="2"/>
            <w:tcBorders>
              <w:bottom w:val="single" w:sz="6" w:space="0" w:color="auto"/>
            </w:tcBorders>
          </w:tcPr>
          <w:p w14:paraId="5E5613A5"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273C9203"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9BA343C" w14:textId="77777777" w:rsidR="00111D18" w:rsidRPr="00A564B4" w:rsidRDefault="00111D18" w:rsidP="00111D18">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72D602" w14:textId="77777777" w:rsidR="00111D18" w:rsidRPr="00A564B4" w:rsidRDefault="00111D18" w:rsidP="00111D18">
            <w:pPr>
              <w:pStyle w:val="TAL"/>
              <w:rPr>
                <w:lang w:eastAsia="en-US"/>
              </w:rPr>
            </w:pPr>
          </w:p>
        </w:tc>
        <w:tc>
          <w:tcPr>
            <w:tcW w:w="1695" w:type="dxa"/>
            <w:gridSpan w:val="3"/>
            <w:shd w:val="clear" w:color="auto" w:fill="auto"/>
          </w:tcPr>
          <w:p w14:paraId="6B89005D" w14:textId="77777777" w:rsidR="00111D18" w:rsidRPr="00A564B4" w:rsidRDefault="00111D18" w:rsidP="00111D18">
            <w:pPr>
              <w:pStyle w:val="TAL"/>
              <w:rPr>
                <w:lang w:eastAsia="en-US"/>
              </w:rPr>
            </w:pPr>
          </w:p>
        </w:tc>
        <w:tc>
          <w:tcPr>
            <w:tcW w:w="1717" w:type="dxa"/>
            <w:gridSpan w:val="3"/>
          </w:tcPr>
          <w:p w14:paraId="01DFD05F" w14:textId="77777777" w:rsidR="00111D18" w:rsidRPr="00A564B4" w:rsidRDefault="00111D18" w:rsidP="00111D18">
            <w:pPr>
              <w:pStyle w:val="TAL"/>
              <w:rPr>
                <w:lang w:eastAsia="en-US"/>
              </w:rPr>
            </w:pPr>
          </w:p>
        </w:tc>
      </w:tr>
      <w:tr w:rsidR="00C768F5" w:rsidRPr="00A564B4" w14:paraId="176D21D8" w14:textId="77777777" w:rsidTr="006C32D2">
        <w:trPr>
          <w:gridAfter w:val="2"/>
          <w:wAfter w:w="143" w:type="dxa"/>
          <w:cantSplit/>
          <w:jc w:val="center"/>
        </w:trPr>
        <w:tc>
          <w:tcPr>
            <w:tcW w:w="929" w:type="dxa"/>
            <w:gridSpan w:val="3"/>
            <w:tcBorders>
              <w:bottom w:val="single" w:sz="6" w:space="0" w:color="auto"/>
            </w:tcBorders>
          </w:tcPr>
          <w:p w14:paraId="59891588" w14:textId="77777777" w:rsidR="00C768F5" w:rsidRPr="00A564B4" w:rsidRDefault="00C768F5" w:rsidP="00A752BD">
            <w:pPr>
              <w:pStyle w:val="TAL"/>
              <w:rPr>
                <w:lang w:eastAsia="zh-CN"/>
              </w:rPr>
            </w:pPr>
            <w:r w:rsidRPr="00A564B4">
              <w:rPr>
                <w:lang w:eastAsia="zh-CN"/>
              </w:rPr>
              <w:t>5.1.8</w:t>
            </w:r>
          </w:p>
        </w:tc>
        <w:tc>
          <w:tcPr>
            <w:tcW w:w="2960" w:type="dxa"/>
            <w:gridSpan w:val="2"/>
            <w:tcBorders>
              <w:bottom w:val="single" w:sz="6" w:space="0" w:color="auto"/>
            </w:tcBorders>
          </w:tcPr>
          <w:p w14:paraId="7B0BDEDC"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w:t>
            </w:r>
            <w:r w:rsidRPr="00A564B4">
              <w:rPr>
                <w:lang w:eastAsia="zh-CN"/>
              </w:rPr>
              <w:t>F</w:t>
            </w:r>
            <w:r w:rsidRPr="00A564B4">
              <w:rPr>
                <w:lang w:eastAsia="en-US"/>
              </w:rPr>
              <w:t>DD handover inter frequency case</w:t>
            </w:r>
          </w:p>
        </w:tc>
        <w:tc>
          <w:tcPr>
            <w:tcW w:w="828" w:type="dxa"/>
            <w:gridSpan w:val="2"/>
            <w:tcBorders>
              <w:bottom w:val="single" w:sz="6" w:space="0" w:color="auto"/>
            </w:tcBorders>
          </w:tcPr>
          <w:p w14:paraId="11719C08"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4E7B86FE"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73F69EEE" w14:textId="77777777" w:rsidR="00C768F5" w:rsidRPr="00A564B4" w:rsidRDefault="00C768F5" w:rsidP="00A752BD">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3BF670" w14:textId="77777777" w:rsidR="00C768F5" w:rsidRPr="00A564B4" w:rsidRDefault="00C768F5" w:rsidP="00A752BD">
            <w:pPr>
              <w:pStyle w:val="TAL"/>
              <w:rPr>
                <w:lang w:eastAsia="en-US"/>
              </w:rPr>
            </w:pPr>
          </w:p>
        </w:tc>
        <w:tc>
          <w:tcPr>
            <w:tcW w:w="1695" w:type="dxa"/>
            <w:gridSpan w:val="3"/>
            <w:shd w:val="clear" w:color="auto" w:fill="auto"/>
          </w:tcPr>
          <w:p w14:paraId="326A08C5" w14:textId="77777777" w:rsidR="00C768F5" w:rsidRPr="00A564B4" w:rsidRDefault="00C768F5" w:rsidP="00A752BD">
            <w:pPr>
              <w:pStyle w:val="TAL"/>
              <w:rPr>
                <w:lang w:eastAsia="en-US"/>
              </w:rPr>
            </w:pPr>
          </w:p>
        </w:tc>
        <w:tc>
          <w:tcPr>
            <w:tcW w:w="1717" w:type="dxa"/>
            <w:gridSpan w:val="3"/>
          </w:tcPr>
          <w:p w14:paraId="28DF3E7E" w14:textId="77777777" w:rsidR="00C768F5" w:rsidRPr="00A564B4" w:rsidRDefault="00A53E0E" w:rsidP="00A752BD">
            <w:pPr>
              <w:pStyle w:val="TAL"/>
              <w:rPr>
                <w:lang w:eastAsia="en-US"/>
              </w:rPr>
            </w:pPr>
            <w:r w:rsidRPr="00A564B4">
              <w:rPr>
                <w:lang w:eastAsia="en-US"/>
              </w:rPr>
              <w:t>2Rx, 4Rx</w:t>
            </w:r>
          </w:p>
        </w:tc>
      </w:tr>
      <w:tr w:rsidR="00111D18" w:rsidRPr="00A564B4" w14:paraId="1C798D2C" w14:textId="77777777" w:rsidTr="006C32D2">
        <w:trPr>
          <w:gridAfter w:val="2"/>
          <w:wAfter w:w="143" w:type="dxa"/>
          <w:cantSplit/>
          <w:jc w:val="center"/>
        </w:trPr>
        <w:tc>
          <w:tcPr>
            <w:tcW w:w="929" w:type="dxa"/>
            <w:gridSpan w:val="3"/>
            <w:tcBorders>
              <w:bottom w:val="single" w:sz="6" w:space="0" w:color="auto"/>
            </w:tcBorders>
          </w:tcPr>
          <w:p w14:paraId="50B82C8A" w14:textId="77777777" w:rsidR="00111D18" w:rsidRPr="00A564B4" w:rsidRDefault="00111D18" w:rsidP="00111D18">
            <w:pPr>
              <w:pStyle w:val="TAL"/>
              <w:rPr>
                <w:lang w:eastAsia="zh-CN"/>
              </w:rPr>
            </w:pPr>
            <w:r w:rsidRPr="00A564B4">
              <w:rPr>
                <w:lang w:eastAsia="zh-CN"/>
              </w:rPr>
              <w:t>5.1.8</w:t>
            </w:r>
            <w:r w:rsidRPr="00A564B4">
              <w:rPr>
                <w:lang w:eastAsia="zh-TW"/>
              </w:rPr>
              <w:t>_2</w:t>
            </w:r>
          </w:p>
        </w:tc>
        <w:tc>
          <w:tcPr>
            <w:tcW w:w="2960" w:type="dxa"/>
            <w:gridSpan w:val="2"/>
            <w:tcBorders>
              <w:bottom w:val="single" w:sz="6" w:space="0" w:color="auto"/>
            </w:tcBorders>
          </w:tcPr>
          <w:p w14:paraId="44919881" w14:textId="77777777" w:rsidR="00111D18" w:rsidRPr="00A564B4" w:rsidRDefault="00111D18" w:rsidP="00111D18">
            <w:pPr>
              <w:pStyle w:val="TAL"/>
            </w:pPr>
            <w:r w:rsidRPr="00A564B4">
              <w:rPr>
                <w:lang w:eastAsia="en-US"/>
              </w:rPr>
              <w:t>E-UTRAN TDD – FDD Inter frequency handover for UE Category 1bis</w:t>
            </w:r>
          </w:p>
        </w:tc>
        <w:tc>
          <w:tcPr>
            <w:tcW w:w="828" w:type="dxa"/>
            <w:gridSpan w:val="2"/>
            <w:tcBorders>
              <w:bottom w:val="single" w:sz="6" w:space="0" w:color="auto"/>
            </w:tcBorders>
          </w:tcPr>
          <w:p w14:paraId="209455B2"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75A8566B"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6082F05" w14:textId="77777777" w:rsidR="00111D18" w:rsidRPr="00A564B4" w:rsidRDefault="00111D18" w:rsidP="00111D18">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1300BF3E" w14:textId="77777777" w:rsidR="00111D18" w:rsidRPr="00A564B4" w:rsidRDefault="00111D18" w:rsidP="00111D18">
            <w:pPr>
              <w:pStyle w:val="TAL"/>
              <w:rPr>
                <w:lang w:eastAsia="en-US"/>
              </w:rPr>
            </w:pPr>
          </w:p>
        </w:tc>
        <w:tc>
          <w:tcPr>
            <w:tcW w:w="1695" w:type="dxa"/>
            <w:gridSpan w:val="3"/>
            <w:shd w:val="clear" w:color="auto" w:fill="auto"/>
          </w:tcPr>
          <w:p w14:paraId="1EB55AA2" w14:textId="77777777" w:rsidR="00111D18" w:rsidRPr="00A564B4" w:rsidRDefault="00111D18" w:rsidP="00111D18">
            <w:pPr>
              <w:pStyle w:val="TAL"/>
              <w:rPr>
                <w:lang w:eastAsia="en-US"/>
              </w:rPr>
            </w:pPr>
          </w:p>
        </w:tc>
        <w:tc>
          <w:tcPr>
            <w:tcW w:w="1717" w:type="dxa"/>
            <w:gridSpan w:val="3"/>
          </w:tcPr>
          <w:p w14:paraId="2E62B9AA" w14:textId="77777777" w:rsidR="00111D18" w:rsidRPr="00A564B4" w:rsidRDefault="00111D18" w:rsidP="00111D18">
            <w:pPr>
              <w:pStyle w:val="TAL"/>
              <w:rPr>
                <w:lang w:eastAsia="en-US"/>
              </w:rPr>
            </w:pPr>
          </w:p>
        </w:tc>
      </w:tr>
      <w:tr w:rsidR="00C768F5" w:rsidRPr="00A564B4" w14:paraId="226FF8A4" w14:textId="77777777" w:rsidTr="006C32D2">
        <w:trPr>
          <w:gridAfter w:val="2"/>
          <w:wAfter w:w="143" w:type="dxa"/>
          <w:cantSplit/>
          <w:jc w:val="center"/>
        </w:trPr>
        <w:tc>
          <w:tcPr>
            <w:tcW w:w="929" w:type="dxa"/>
            <w:gridSpan w:val="3"/>
            <w:tcBorders>
              <w:bottom w:val="single" w:sz="6" w:space="0" w:color="auto"/>
            </w:tcBorders>
          </w:tcPr>
          <w:p w14:paraId="7E297F5D" w14:textId="77777777" w:rsidR="00C768F5" w:rsidRPr="00A564B4" w:rsidRDefault="00C768F5" w:rsidP="00CB2151">
            <w:pPr>
              <w:pStyle w:val="TAL"/>
              <w:rPr>
                <w:lang w:eastAsia="zh-CN"/>
              </w:rPr>
            </w:pPr>
            <w:r w:rsidRPr="00A564B4">
              <w:rPr>
                <w:lang w:eastAsia="zh-CN"/>
              </w:rPr>
              <w:t>5.1.9</w:t>
            </w:r>
          </w:p>
        </w:tc>
        <w:tc>
          <w:tcPr>
            <w:tcW w:w="2960" w:type="dxa"/>
            <w:gridSpan w:val="2"/>
            <w:tcBorders>
              <w:bottom w:val="single" w:sz="6" w:space="0" w:color="auto"/>
            </w:tcBorders>
          </w:tcPr>
          <w:p w14:paraId="1907FD56" w14:textId="77777777" w:rsidR="00C768F5" w:rsidRPr="00A564B4" w:rsidRDefault="00C768F5" w:rsidP="00CB2151">
            <w:pPr>
              <w:pStyle w:val="TAL"/>
              <w:rPr>
                <w:lang w:eastAsia="en-US"/>
              </w:rPr>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828" w:type="dxa"/>
            <w:gridSpan w:val="2"/>
            <w:tcBorders>
              <w:bottom w:val="single" w:sz="6" w:space="0" w:color="auto"/>
            </w:tcBorders>
          </w:tcPr>
          <w:p w14:paraId="628E8B1B"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17B73DC"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48188BB9"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0B51903" w14:textId="77777777" w:rsidR="00C768F5" w:rsidRPr="00A564B4" w:rsidRDefault="00C768F5" w:rsidP="00CB2151">
            <w:pPr>
              <w:pStyle w:val="TAL"/>
              <w:rPr>
                <w:lang w:eastAsia="en-US"/>
              </w:rPr>
            </w:pPr>
          </w:p>
        </w:tc>
        <w:tc>
          <w:tcPr>
            <w:tcW w:w="1695" w:type="dxa"/>
            <w:gridSpan w:val="3"/>
            <w:shd w:val="clear" w:color="auto" w:fill="auto"/>
          </w:tcPr>
          <w:p w14:paraId="6E8D7C00" w14:textId="77777777" w:rsidR="00C768F5" w:rsidRPr="00A564B4" w:rsidRDefault="00C768F5" w:rsidP="00CB2151">
            <w:pPr>
              <w:pStyle w:val="TAL"/>
              <w:rPr>
                <w:lang w:eastAsia="en-US"/>
              </w:rPr>
            </w:pPr>
          </w:p>
        </w:tc>
        <w:tc>
          <w:tcPr>
            <w:tcW w:w="1717" w:type="dxa"/>
            <w:gridSpan w:val="3"/>
          </w:tcPr>
          <w:p w14:paraId="44DB0C34" w14:textId="77777777" w:rsidR="00C768F5" w:rsidRPr="00A564B4" w:rsidRDefault="00C768F5" w:rsidP="00CB2151">
            <w:pPr>
              <w:pStyle w:val="TAL"/>
              <w:rPr>
                <w:lang w:eastAsia="en-US"/>
              </w:rPr>
            </w:pPr>
          </w:p>
        </w:tc>
      </w:tr>
      <w:tr w:rsidR="00C768F5" w:rsidRPr="00A564B4" w14:paraId="0E001D1C" w14:textId="77777777" w:rsidTr="006C32D2">
        <w:trPr>
          <w:gridAfter w:val="2"/>
          <w:wAfter w:w="143" w:type="dxa"/>
          <w:cantSplit/>
          <w:jc w:val="center"/>
        </w:trPr>
        <w:tc>
          <w:tcPr>
            <w:tcW w:w="929" w:type="dxa"/>
            <w:gridSpan w:val="3"/>
            <w:tcBorders>
              <w:bottom w:val="single" w:sz="6" w:space="0" w:color="auto"/>
            </w:tcBorders>
          </w:tcPr>
          <w:p w14:paraId="3CA26593" w14:textId="77777777" w:rsidR="00C768F5" w:rsidRPr="00A564B4" w:rsidRDefault="00C768F5" w:rsidP="00272983">
            <w:pPr>
              <w:pStyle w:val="TAL"/>
              <w:rPr>
                <w:lang w:eastAsia="zh-CN"/>
              </w:rPr>
            </w:pPr>
            <w:r w:rsidRPr="00A564B4">
              <w:rPr>
                <w:lang w:eastAsia="zh-CN"/>
              </w:rPr>
              <w:t>5.1.10</w:t>
            </w:r>
          </w:p>
        </w:tc>
        <w:tc>
          <w:tcPr>
            <w:tcW w:w="2960" w:type="dxa"/>
            <w:gridSpan w:val="2"/>
            <w:tcBorders>
              <w:bottom w:val="single" w:sz="6" w:space="0" w:color="auto"/>
            </w:tcBorders>
          </w:tcPr>
          <w:p w14:paraId="3D1F8282" w14:textId="77777777" w:rsidR="00C768F5" w:rsidRPr="00A564B4" w:rsidRDefault="00C768F5" w:rsidP="00272983">
            <w:pPr>
              <w:pStyle w:val="TAL"/>
            </w:pPr>
            <w:r w:rsidRPr="00A564B4">
              <w:t>E-UTRAN FDD-FDD Handover intra frequency handover for UE category 0</w:t>
            </w:r>
          </w:p>
        </w:tc>
        <w:tc>
          <w:tcPr>
            <w:tcW w:w="828" w:type="dxa"/>
            <w:gridSpan w:val="2"/>
            <w:tcBorders>
              <w:bottom w:val="single" w:sz="6" w:space="0" w:color="auto"/>
            </w:tcBorders>
          </w:tcPr>
          <w:p w14:paraId="7CDE815A"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7F154883" w14:textId="77777777" w:rsidR="00C768F5" w:rsidRPr="00A564B4" w:rsidRDefault="00C768F5" w:rsidP="00272983">
            <w:pPr>
              <w:pStyle w:val="TAL"/>
              <w:rPr>
                <w:lang w:eastAsia="zh-CN"/>
              </w:rPr>
            </w:pPr>
            <w:r w:rsidRPr="00A564B4">
              <w:rPr>
                <w:lang w:eastAsia="zh-CN"/>
              </w:rPr>
              <w:t>C94</w:t>
            </w:r>
          </w:p>
        </w:tc>
        <w:tc>
          <w:tcPr>
            <w:tcW w:w="2471" w:type="dxa"/>
            <w:gridSpan w:val="3"/>
            <w:tcBorders>
              <w:bottom w:val="single" w:sz="6" w:space="0" w:color="auto"/>
            </w:tcBorders>
          </w:tcPr>
          <w:p w14:paraId="6E8BBC4D" w14:textId="77777777" w:rsidR="00C768F5" w:rsidRPr="00A564B4" w:rsidRDefault="00C768F5" w:rsidP="00272983">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shd w:val="clear" w:color="auto" w:fill="auto"/>
          </w:tcPr>
          <w:p w14:paraId="01C3D9C7" w14:textId="77777777" w:rsidR="00C768F5" w:rsidRPr="00A564B4" w:rsidRDefault="00C768F5" w:rsidP="00272983">
            <w:pPr>
              <w:pStyle w:val="TAL"/>
              <w:rPr>
                <w:lang w:eastAsia="en-US"/>
              </w:rPr>
            </w:pPr>
          </w:p>
        </w:tc>
        <w:tc>
          <w:tcPr>
            <w:tcW w:w="1695" w:type="dxa"/>
            <w:gridSpan w:val="3"/>
            <w:shd w:val="clear" w:color="auto" w:fill="auto"/>
          </w:tcPr>
          <w:p w14:paraId="518647E3" w14:textId="77777777" w:rsidR="00C768F5" w:rsidRPr="00A564B4" w:rsidRDefault="00C768F5" w:rsidP="00272983">
            <w:pPr>
              <w:pStyle w:val="TAL"/>
              <w:rPr>
                <w:lang w:eastAsia="en-US"/>
              </w:rPr>
            </w:pPr>
          </w:p>
        </w:tc>
        <w:tc>
          <w:tcPr>
            <w:tcW w:w="1717" w:type="dxa"/>
            <w:gridSpan w:val="3"/>
          </w:tcPr>
          <w:p w14:paraId="2780A9D5" w14:textId="77777777" w:rsidR="00C768F5" w:rsidRPr="00A564B4" w:rsidRDefault="00C768F5" w:rsidP="00272983">
            <w:pPr>
              <w:pStyle w:val="TAL"/>
              <w:rPr>
                <w:lang w:eastAsia="en-US"/>
              </w:rPr>
            </w:pPr>
          </w:p>
        </w:tc>
      </w:tr>
      <w:tr w:rsidR="00C768F5" w:rsidRPr="00A564B4" w14:paraId="0C6B6AD4" w14:textId="77777777" w:rsidTr="006C32D2">
        <w:trPr>
          <w:gridAfter w:val="2"/>
          <w:wAfter w:w="143" w:type="dxa"/>
          <w:cantSplit/>
          <w:jc w:val="center"/>
        </w:trPr>
        <w:tc>
          <w:tcPr>
            <w:tcW w:w="929" w:type="dxa"/>
            <w:gridSpan w:val="3"/>
            <w:tcBorders>
              <w:bottom w:val="single" w:sz="6" w:space="0" w:color="auto"/>
            </w:tcBorders>
          </w:tcPr>
          <w:p w14:paraId="35696EA6" w14:textId="77777777" w:rsidR="00C768F5" w:rsidRPr="00A564B4" w:rsidRDefault="00C768F5" w:rsidP="00272983">
            <w:pPr>
              <w:pStyle w:val="TAL"/>
              <w:rPr>
                <w:lang w:eastAsia="zh-CN"/>
              </w:rPr>
            </w:pPr>
            <w:r w:rsidRPr="00A564B4">
              <w:rPr>
                <w:lang w:eastAsia="zh-CN"/>
              </w:rPr>
              <w:t>5.1.11</w:t>
            </w:r>
          </w:p>
        </w:tc>
        <w:tc>
          <w:tcPr>
            <w:tcW w:w="2960" w:type="dxa"/>
            <w:gridSpan w:val="2"/>
            <w:tcBorders>
              <w:bottom w:val="single" w:sz="6" w:space="0" w:color="auto"/>
            </w:tcBorders>
          </w:tcPr>
          <w:p w14:paraId="28C6A7FA" w14:textId="77777777" w:rsidR="00C768F5" w:rsidRPr="00A564B4" w:rsidRDefault="00C768F5" w:rsidP="00272983">
            <w:pPr>
              <w:pStyle w:val="TAL"/>
            </w:pPr>
            <w:r w:rsidRPr="00A564B4">
              <w:t>E-UTRAN HD-FDD Handover intra frequency handover for UE category 0</w:t>
            </w:r>
          </w:p>
        </w:tc>
        <w:tc>
          <w:tcPr>
            <w:tcW w:w="828" w:type="dxa"/>
            <w:gridSpan w:val="2"/>
            <w:tcBorders>
              <w:bottom w:val="single" w:sz="6" w:space="0" w:color="auto"/>
            </w:tcBorders>
          </w:tcPr>
          <w:p w14:paraId="6826FB35"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3A8014D8" w14:textId="77777777" w:rsidR="00C768F5" w:rsidRPr="00A564B4" w:rsidRDefault="00C768F5" w:rsidP="00272983">
            <w:pPr>
              <w:pStyle w:val="TAL"/>
              <w:rPr>
                <w:lang w:eastAsia="zh-CN"/>
              </w:rPr>
            </w:pPr>
            <w:r w:rsidRPr="00A564B4">
              <w:rPr>
                <w:lang w:eastAsia="zh-CN"/>
              </w:rPr>
              <w:t>C110</w:t>
            </w:r>
          </w:p>
        </w:tc>
        <w:tc>
          <w:tcPr>
            <w:tcW w:w="2471" w:type="dxa"/>
            <w:gridSpan w:val="3"/>
            <w:tcBorders>
              <w:bottom w:val="single" w:sz="6" w:space="0" w:color="auto"/>
            </w:tcBorders>
          </w:tcPr>
          <w:p w14:paraId="5EAC6E38" w14:textId="77777777" w:rsidR="00C768F5" w:rsidRPr="00A564B4" w:rsidRDefault="00C768F5" w:rsidP="00272983">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shd w:val="clear" w:color="auto" w:fill="auto"/>
          </w:tcPr>
          <w:p w14:paraId="180D4CB0" w14:textId="77777777" w:rsidR="00C768F5" w:rsidRPr="00A564B4" w:rsidRDefault="00C768F5" w:rsidP="00272983">
            <w:pPr>
              <w:pStyle w:val="TAL"/>
              <w:rPr>
                <w:lang w:eastAsia="en-US"/>
              </w:rPr>
            </w:pPr>
          </w:p>
        </w:tc>
        <w:tc>
          <w:tcPr>
            <w:tcW w:w="1695" w:type="dxa"/>
            <w:gridSpan w:val="3"/>
            <w:shd w:val="clear" w:color="auto" w:fill="auto"/>
          </w:tcPr>
          <w:p w14:paraId="5143B675" w14:textId="77777777" w:rsidR="00C768F5" w:rsidRPr="00A564B4" w:rsidRDefault="00C768F5" w:rsidP="00272983">
            <w:pPr>
              <w:pStyle w:val="TAL"/>
              <w:rPr>
                <w:lang w:eastAsia="en-US"/>
              </w:rPr>
            </w:pPr>
          </w:p>
        </w:tc>
        <w:tc>
          <w:tcPr>
            <w:tcW w:w="1717" w:type="dxa"/>
            <w:gridSpan w:val="3"/>
          </w:tcPr>
          <w:p w14:paraId="2DBB7B06" w14:textId="77777777" w:rsidR="00C768F5" w:rsidRPr="00A564B4" w:rsidRDefault="00C768F5" w:rsidP="00272983">
            <w:pPr>
              <w:pStyle w:val="TAL"/>
              <w:rPr>
                <w:lang w:eastAsia="en-US"/>
              </w:rPr>
            </w:pPr>
          </w:p>
        </w:tc>
      </w:tr>
      <w:tr w:rsidR="00C768F5" w:rsidRPr="00A564B4" w14:paraId="5660C77E" w14:textId="77777777" w:rsidTr="006C32D2">
        <w:trPr>
          <w:gridAfter w:val="2"/>
          <w:wAfter w:w="143" w:type="dxa"/>
          <w:cantSplit/>
          <w:jc w:val="center"/>
        </w:trPr>
        <w:tc>
          <w:tcPr>
            <w:tcW w:w="929" w:type="dxa"/>
            <w:gridSpan w:val="3"/>
            <w:tcBorders>
              <w:bottom w:val="single" w:sz="6" w:space="0" w:color="auto"/>
            </w:tcBorders>
          </w:tcPr>
          <w:p w14:paraId="0FEDEBBC" w14:textId="77777777" w:rsidR="00C768F5" w:rsidRPr="00A564B4" w:rsidRDefault="00C768F5" w:rsidP="00272983">
            <w:pPr>
              <w:pStyle w:val="TAL"/>
              <w:rPr>
                <w:lang w:eastAsia="zh-CN"/>
              </w:rPr>
            </w:pPr>
            <w:r w:rsidRPr="00A564B4">
              <w:rPr>
                <w:lang w:eastAsia="zh-CN"/>
              </w:rPr>
              <w:t>5.1.12</w:t>
            </w:r>
          </w:p>
        </w:tc>
        <w:tc>
          <w:tcPr>
            <w:tcW w:w="2960" w:type="dxa"/>
            <w:gridSpan w:val="2"/>
            <w:tcBorders>
              <w:bottom w:val="single" w:sz="6" w:space="0" w:color="auto"/>
            </w:tcBorders>
          </w:tcPr>
          <w:p w14:paraId="35793EEC" w14:textId="77777777" w:rsidR="00C768F5" w:rsidRPr="00A564B4" w:rsidRDefault="00C768F5" w:rsidP="00272983">
            <w:pPr>
              <w:pStyle w:val="TAL"/>
            </w:pPr>
            <w:r w:rsidRPr="00A564B4">
              <w:t>E-UTRAN TDD-TDD Handover intra frequency handover for UE category 0</w:t>
            </w:r>
          </w:p>
        </w:tc>
        <w:tc>
          <w:tcPr>
            <w:tcW w:w="828" w:type="dxa"/>
            <w:gridSpan w:val="2"/>
            <w:tcBorders>
              <w:bottom w:val="single" w:sz="6" w:space="0" w:color="auto"/>
            </w:tcBorders>
          </w:tcPr>
          <w:p w14:paraId="076FC359"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65A5D81D" w14:textId="77777777" w:rsidR="00C768F5" w:rsidRPr="00A564B4" w:rsidRDefault="00C768F5" w:rsidP="00272983">
            <w:pPr>
              <w:pStyle w:val="TAL"/>
              <w:rPr>
                <w:lang w:eastAsia="zh-CN"/>
              </w:rPr>
            </w:pPr>
            <w:r w:rsidRPr="00A564B4">
              <w:rPr>
                <w:lang w:eastAsia="zh-CN"/>
              </w:rPr>
              <w:t>C93</w:t>
            </w:r>
          </w:p>
        </w:tc>
        <w:tc>
          <w:tcPr>
            <w:tcW w:w="2471" w:type="dxa"/>
            <w:gridSpan w:val="3"/>
            <w:tcBorders>
              <w:bottom w:val="single" w:sz="6" w:space="0" w:color="auto"/>
            </w:tcBorders>
          </w:tcPr>
          <w:p w14:paraId="2660C5E0" w14:textId="77777777" w:rsidR="00C768F5" w:rsidRPr="00A564B4" w:rsidRDefault="00C768F5" w:rsidP="00272983">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shd w:val="clear" w:color="auto" w:fill="auto"/>
          </w:tcPr>
          <w:p w14:paraId="6993E715" w14:textId="77777777" w:rsidR="00C768F5" w:rsidRPr="00A564B4" w:rsidRDefault="00C768F5" w:rsidP="00272983">
            <w:pPr>
              <w:pStyle w:val="TAL"/>
              <w:rPr>
                <w:lang w:eastAsia="en-US"/>
              </w:rPr>
            </w:pPr>
          </w:p>
        </w:tc>
        <w:tc>
          <w:tcPr>
            <w:tcW w:w="1695" w:type="dxa"/>
            <w:gridSpan w:val="3"/>
            <w:shd w:val="clear" w:color="auto" w:fill="auto"/>
          </w:tcPr>
          <w:p w14:paraId="6A15001F" w14:textId="77777777" w:rsidR="00C768F5" w:rsidRPr="00A564B4" w:rsidRDefault="00C768F5" w:rsidP="00272983">
            <w:pPr>
              <w:pStyle w:val="TAL"/>
              <w:rPr>
                <w:lang w:eastAsia="en-US"/>
              </w:rPr>
            </w:pPr>
          </w:p>
        </w:tc>
        <w:tc>
          <w:tcPr>
            <w:tcW w:w="1717" w:type="dxa"/>
            <w:gridSpan w:val="3"/>
          </w:tcPr>
          <w:p w14:paraId="42B289E4" w14:textId="77777777" w:rsidR="00C768F5" w:rsidRPr="00A564B4" w:rsidRDefault="00C768F5" w:rsidP="00272983">
            <w:pPr>
              <w:pStyle w:val="TAL"/>
              <w:rPr>
                <w:lang w:eastAsia="en-US"/>
              </w:rPr>
            </w:pPr>
          </w:p>
        </w:tc>
      </w:tr>
      <w:tr w:rsidR="00C768F5" w:rsidRPr="00A564B4" w14:paraId="0FD845AA" w14:textId="77777777" w:rsidTr="006C32D2">
        <w:trPr>
          <w:gridAfter w:val="2"/>
          <w:wAfter w:w="143" w:type="dxa"/>
          <w:cantSplit/>
          <w:jc w:val="center"/>
        </w:trPr>
        <w:tc>
          <w:tcPr>
            <w:tcW w:w="929" w:type="dxa"/>
            <w:gridSpan w:val="3"/>
            <w:tcBorders>
              <w:bottom w:val="single" w:sz="6" w:space="0" w:color="auto"/>
            </w:tcBorders>
          </w:tcPr>
          <w:p w14:paraId="59D21A8B" w14:textId="77777777" w:rsidR="00C768F5" w:rsidRPr="00A564B4" w:rsidRDefault="00C768F5" w:rsidP="00E14100">
            <w:pPr>
              <w:pStyle w:val="TAL"/>
              <w:rPr>
                <w:lang w:eastAsia="zh-CN"/>
              </w:rPr>
            </w:pPr>
            <w:r w:rsidRPr="00A564B4">
              <w:rPr>
                <w:lang w:eastAsia="en-US"/>
              </w:rPr>
              <w:t>5.1.13</w:t>
            </w:r>
          </w:p>
        </w:tc>
        <w:tc>
          <w:tcPr>
            <w:tcW w:w="2960" w:type="dxa"/>
            <w:gridSpan w:val="2"/>
            <w:tcBorders>
              <w:bottom w:val="single" w:sz="6" w:space="0" w:color="auto"/>
            </w:tcBorders>
          </w:tcPr>
          <w:p w14:paraId="6C51244E" w14:textId="77777777" w:rsidR="00C768F5" w:rsidRPr="00A564B4" w:rsidRDefault="00C768F5" w:rsidP="00E14100">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FEAAE0E"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69245AAD" w14:textId="77777777" w:rsidR="00C768F5" w:rsidRPr="00A564B4" w:rsidRDefault="00C768F5" w:rsidP="00E14100">
            <w:pPr>
              <w:pStyle w:val="TAL"/>
              <w:rPr>
                <w:lang w:eastAsia="zh-CN"/>
              </w:rPr>
            </w:pPr>
            <w:r w:rsidRPr="00A564B4">
              <w:rPr>
                <w:lang w:eastAsia="en-US"/>
              </w:rPr>
              <w:t>C94a</w:t>
            </w:r>
          </w:p>
        </w:tc>
        <w:tc>
          <w:tcPr>
            <w:tcW w:w="2471" w:type="dxa"/>
            <w:gridSpan w:val="3"/>
            <w:tcBorders>
              <w:bottom w:val="single" w:sz="6" w:space="0" w:color="auto"/>
            </w:tcBorders>
          </w:tcPr>
          <w:p w14:paraId="32B787F9" w14:textId="77777777" w:rsidR="00C768F5" w:rsidRPr="00A564B4" w:rsidRDefault="00C768F5" w:rsidP="00E14100">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45E82F3A" w14:textId="77777777" w:rsidR="00C768F5" w:rsidRPr="00A564B4" w:rsidRDefault="00C768F5" w:rsidP="00E14100">
            <w:pPr>
              <w:pStyle w:val="TAL"/>
              <w:rPr>
                <w:lang w:eastAsia="en-US"/>
              </w:rPr>
            </w:pPr>
          </w:p>
        </w:tc>
        <w:tc>
          <w:tcPr>
            <w:tcW w:w="1695" w:type="dxa"/>
            <w:gridSpan w:val="3"/>
            <w:shd w:val="clear" w:color="auto" w:fill="auto"/>
          </w:tcPr>
          <w:p w14:paraId="7768A0C1" w14:textId="77777777" w:rsidR="00C768F5" w:rsidRPr="00A564B4" w:rsidRDefault="00C768F5" w:rsidP="00E14100">
            <w:pPr>
              <w:pStyle w:val="TAL"/>
              <w:rPr>
                <w:lang w:eastAsia="en-US"/>
              </w:rPr>
            </w:pPr>
          </w:p>
        </w:tc>
        <w:tc>
          <w:tcPr>
            <w:tcW w:w="1717" w:type="dxa"/>
            <w:gridSpan w:val="3"/>
          </w:tcPr>
          <w:p w14:paraId="03EC0068" w14:textId="77777777" w:rsidR="00C768F5" w:rsidRPr="00A564B4" w:rsidRDefault="00C768F5" w:rsidP="00E14100">
            <w:pPr>
              <w:pStyle w:val="TAL"/>
              <w:rPr>
                <w:lang w:eastAsia="en-US"/>
              </w:rPr>
            </w:pPr>
          </w:p>
        </w:tc>
      </w:tr>
      <w:tr w:rsidR="00C768F5" w:rsidRPr="00A564B4" w14:paraId="616DB33C" w14:textId="77777777" w:rsidTr="006C32D2">
        <w:trPr>
          <w:gridAfter w:val="2"/>
          <w:wAfter w:w="143" w:type="dxa"/>
          <w:cantSplit/>
          <w:jc w:val="center"/>
        </w:trPr>
        <w:tc>
          <w:tcPr>
            <w:tcW w:w="929" w:type="dxa"/>
            <w:gridSpan w:val="3"/>
            <w:tcBorders>
              <w:bottom w:val="single" w:sz="6" w:space="0" w:color="auto"/>
            </w:tcBorders>
          </w:tcPr>
          <w:p w14:paraId="76F540DA" w14:textId="77777777" w:rsidR="00C768F5" w:rsidRPr="00A564B4" w:rsidRDefault="00C768F5" w:rsidP="00E14100">
            <w:pPr>
              <w:pStyle w:val="TAL"/>
              <w:rPr>
                <w:lang w:eastAsia="zh-CN"/>
              </w:rPr>
            </w:pPr>
            <w:r w:rsidRPr="00A564B4">
              <w:rPr>
                <w:lang w:eastAsia="en-US"/>
              </w:rPr>
              <w:t>5.1.14</w:t>
            </w:r>
          </w:p>
        </w:tc>
        <w:tc>
          <w:tcPr>
            <w:tcW w:w="2960" w:type="dxa"/>
            <w:gridSpan w:val="2"/>
            <w:tcBorders>
              <w:bottom w:val="single" w:sz="6" w:space="0" w:color="auto"/>
            </w:tcBorders>
          </w:tcPr>
          <w:p w14:paraId="39C5F0F1" w14:textId="77777777" w:rsidR="00C768F5" w:rsidRPr="00A564B4" w:rsidRDefault="00C768F5" w:rsidP="00E14100">
            <w:pPr>
              <w:pStyle w:val="TAL"/>
            </w:pPr>
            <w:r w:rsidRPr="00A564B4">
              <w:rPr>
                <w:lang w:eastAsia="en-US"/>
              </w:rPr>
              <w:t>E-UTRAN HD-FDD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9B9303A"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507C29BD" w14:textId="77777777" w:rsidR="00C768F5" w:rsidRPr="00A564B4" w:rsidRDefault="00C768F5" w:rsidP="00E14100">
            <w:pPr>
              <w:pStyle w:val="TAL"/>
              <w:rPr>
                <w:lang w:eastAsia="zh-CN"/>
              </w:rPr>
            </w:pPr>
            <w:r w:rsidRPr="00A564B4">
              <w:rPr>
                <w:rFonts w:eastAsia="PMingLiU"/>
                <w:lang w:eastAsia="zh-TW"/>
              </w:rPr>
              <w:t>C107a</w:t>
            </w:r>
          </w:p>
        </w:tc>
        <w:tc>
          <w:tcPr>
            <w:tcW w:w="2471" w:type="dxa"/>
            <w:gridSpan w:val="3"/>
            <w:tcBorders>
              <w:bottom w:val="single" w:sz="6" w:space="0" w:color="auto"/>
            </w:tcBorders>
          </w:tcPr>
          <w:p w14:paraId="465A1D7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0A2A187C" w14:textId="77777777" w:rsidR="00C768F5" w:rsidRPr="00A564B4" w:rsidRDefault="00C768F5" w:rsidP="00E14100">
            <w:pPr>
              <w:pStyle w:val="TAL"/>
              <w:rPr>
                <w:lang w:eastAsia="en-US"/>
              </w:rPr>
            </w:pPr>
          </w:p>
        </w:tc>
        <w:tc>
          <w:tcPr>
            <w:tcW w:w="1695" w:type="dxa"/>
            <w:gridSpan w:val="3"/>
            <w:shd w:val="clear" w:color="auto" w:fill="auto"/>
          </w:tcPr>
          <w:p w14:paraId="0BF9F8E2" w14:textId="77777777" w:rsidR="00C768F5" w:rsidRPr="00A564B4" w:rsidRDefault="00C768F5" w:rsidP="00E14100">
            <w:pPr>
              <w:pStyle w:val="TAL"/>
              <w:rPr>
                <w:lang w:eastAsia="en-US"/>
              </w:rPr>
            </w:pPr>
          </w:p>
        </w:tc>
        <w:tc>
          <w:tcPr>
            <w:tcW w:w="1717" w:type="dxa"/>
            <w:gridSpan w:val="3"/>
          </w:tcPr>
          <w:p w14:paraId="0FCDB38C" w14:textId="77777777" w:rsidR="00C768F5" w:rsidRPr="00A564B4" w:rsidRDefault="00C768F5" w:rsidP="00E14100">
            <w:pPr>
              <w:pStyle w:val="TAL"/>
              <w:rPr>
                <w:lang w:eastAsia="en-US"/>
              </w:rPr>
            </w:pPr>
          </w:p>
        </w:tc>
      </w:tr>
      <w:tr w:rsidR="00C768F5" w:rsidRPr="00A564B4" w14:paraId="701B32D6" w14:textId="77777777" w:rsidTr="006C32D2">
        <w:trPr>
          <w:gridAfter w:val="2"/>
          <w:wAfter w:w="143" w:type="dxa"/>
          <w:cantSplit/>
          <w:jc w:val="center"/>
        </w:trPr>
        <w:tc>
          <w:tcPr>
            <w:tcW w:w="929" w:type="dxa"/>
            <w:gridSpan w:val="3"/>
            <w:tcBorders>
              <w:bottom w:val="single" w:sz="6" w:space="0" w:color="auto"/>
            </w:tcBorders>
          </w:tcPr>
          <w:p w14:paraId="4881F989" w14:textId="77777777" w:rsidR="00C768F5" w:rsidRPr="00A564B4" w:rsidRDefault="00C768F5" w:rsidP="00E14100">
            <w:pPr>
              <w:pStyle w:val="TAL"/>
              <w:rPr>
                <w:lang w:eastAsia="zh-CN"/>
              </w:rPr>
            </w:pPr>
            <w:r w:rsidRPr="00A564B4">
              <w:rPr>
                <w:lang w:eastAsia="en-US"/>
              </w:rPr>
              <w:t>5.1.15</w:t>
            </w:r>
          </w:p>
        </w:tc>
        <w:tc>
          <w:tcPr>
            <w:tcW w:w="2960" w:type="dxa"/>
            <w:gridSpan w:val="2"/>
            <w:tcBorders>
              <w:bottom w:val="single" w:sz="6" w:space="0" w:color="auto"/>
            </w:tcBorders>
          </w:tcPr>
          <w:p w14:paraId="3D4ED676" w14:textId="77777777" w:rsidR="00C768F5" w:rsidRPr="00A564B4" w:rsidRDefault="00C768F5" w:rsidP="00E14100">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1486309B"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7B036593" w14:textId="77777777" w:rsidR="00C768F5" w:rsidRPr="00A564B4" w:rsidRDefault="00C768F5" w:rsidP="00E14100">
            <w:pPr>
              <w:pStyle w:val="TAL"/>
              <w:rPr>
                <w:lang w:eastAsia="zh-CN"/>
              </w:rPr>
            </w:pPr>
            <w:r w:rsidRPr="00A564B4">
              <w:rPr>
                <w:rFonts w:eastAsia="PMingLiU"/>
                <w:lang w:eastAsia="zh-TW"/>
              </w:rPr>
              <w:t>C93a</w:t>
            </w:r>
          </w:p>
        </w:tc>
        <w:tc>
          <w:tcPr>
            <w:tcW w:w="2471" w:type="dxa"/>
            <w:gridSpan w:val="3"/>
            <w:tcBorders>
              <w:bottom w:val="single" w:sz="6" w:space="0" w:color="auto"/>
            </w:tcBorders>
          </w:tcPr>
          <w:p w14:paraId="4C5CAC3E"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1A489979" w14:textId="77777777" w:rsidR="00C768F5" w:rsidRPr="00A564B4" w:rsidRDefault="00C768F5" w:rsidP="00E14100">
            <w:pPr>
              <w:pStyle w:val="TAL"/>
              <w:rPr>
                <w:lang w:eastAsia="en-US"/>
              </w:rPr>
            </w:pPr>
          </w:p>
        </w:tc>
        <w:tc>
          <w:tcPr>
            <w:tcW w:w="1695" w:type="dxa"/>
            <w:gridSpan w:val="3"/>
            <w:shd w:val="clear" w:color="auto" w:fill="auto"/>
          </w:tcPr>
          <w:p w14:paraId="6E346D5A" w14:textId="77777777" w:rsidR="00C768F5" w:rsidRPr="00A564B4" w:rsidRDefault="00C768F5" w:rsidP="00E14100">
            <w:pPr>
              <w:pStyle w:val="TAL"/>
              <w:rPr>
                <w:lang w:eastAsia="en-US"/>
              </w:rPr>
            </w:pPr>
          </w:p>
        </w:tc>
        <w:tc>
          <w:tcPr>
            <w:tcW w:w="1717" w:type="dxa"/>
            <w:gridSpan w:val="3"/>
          </w:tcPr>
          <w:p w14:paraId="6C5410F3" w14:textId="77777777" w:rsidR="00C768F5" w:rsidRPr="00A564B4" w:rsidRDefault="00C768F5" w:rsidP="00E14100">
            <w:pPr>
              <w:pStyle w:val="TAL"/>
              <w:rPr>
                <w:lang w:eastAsia="en-US"/>
              </w:rPr>
            </w:pPr>
          </w:p>
        </w:tc>
      </w:tr>
      <w:tr w:rsidR="00370289" w:rsidRPr="00A564B4" w14:paraId="791DA55E" w14:textId="77777777" w:rsidTr="006C32D2">
        <w:trPr>
          <w:gridAfter w:val="2"/>
          <w:wAfter w:w="143" w:type="dxa"/>
          <w:cantSplit/>
          <w:jc w:val="center"/>
        </w:trPr>
        <w:tc>
          <w:tcPr>
            <w:tcW w:w="929" w:type="dxa"/>
            <w:gridSpan w:val="3"/>
            <w:tcBorders>
              <w:bottom w:val="single" w:sz="6" w:space="0" w:color="auto"/>
            </w:tcBorders>
          </w:tcPr>
          <w:p w14:paraId="5E7A1F9F" w14:textId="77777777" w:rsidR="00370289" w:rsidRPr="00A564B4" w:rsidRDefault="00370289" w:rsidP="003A546C">
            <w:pPr>
              <w:pStyle w:val="TAL"/>
              <w:rPr>
                <w:lang w:eastAsia="zh-CN"/>
              </w:rPr>
            </w:pPr>
            <w:r w:rsidRPr="00A564B4">
              <w:rPr>
                <w:lang w:eastAsia="en-US"/>
              </w:rPr>
              <w:t>5.1.16</w:t>
            </w:r>
          </w:p>
        </w:tc>
        <w:tc>
          <w:tcPr>
            <w:tcW w:w="2960" w:type="dxa"/>
            <w:gridSpan w:val="2"/>
            <w:tcBorders>
              <w:bottom w:val="single" w:sz="6" w:space="0" w:color="auto"/>
            </w:tcBorders>
          </w:tcPr>
          <w:p w14:paraId="0E1BF58D" w14:textId="77777777" w:rsidR="00370289" w:rsidRPr="00A564B4" w:rsidRDefault="00370289" w:rsidP="003A546C">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1A7CD14"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D737491" w14:textId="77777777" w:rsidR="00370289" w:rsidRPr="00A564B4" w:rsidRDefault="00370289" w:rsidP="003A546C">
            <w:pPr>
              <w:pStyle w:val="TAL"/>
              <w:rPr>
                <w:lang w:eastAsia="zh-CN"/>
              </w:rPr>
            </w:pPr>
            <w:r w:rsidRPr="00A564B4">
              <w:rPr>
                <w:lang w:eastAsia="en-US"/>
              </w:rPr>
              <w:t>C94e</w:t>
            </w:r>
          </w:p>
        </w:tc>
        <w:tc>
          <w:tcPr>
            <w:tcW w:w="2471" w:type="dxa"/>
            <w:gridSpan w:val="3"/>
            <w:tcBorders>
              <w:bottom w:val="single" w:sz="6" w:space="0" w:color="auto"/>
            </w:tcBorders>
          </w:tcPr>
          <w:p w14:paraId="514BEBFD" w14:textId="77777777" w:rsidR="00370289" w:rsidRPr="00A564B4" w:rsidRDefault="00370289" w:rsidP="003A546C">
            <w:pPr>
              <w:pStyle w:val="TAL"/>
              <w:rPr>
                <w:lang w:eastAsia="en-US"/>
              </w:rPr>
            </w:pPr>
            <w:r w:rsidRPr="00A564B4">
              <w:rPr>
                <w:lang w:eastAsia="en-US"/>
              </w:rPr>
              <w:t>UE supporting E-UTRA FD-FDD and CEMode B</w:t>
            </w:r>
          </w:p>
        </w:tc>
        <w:tc>
          <w:tcPr>
            <w:tcW w:w="1668" w:type="dxa"/>
            <w:gridSpan w:val="3"/>
            <w:shd w:val="clear" w:color="auto" w:fill="auto"/>
          </w:tcPr>
          <w:p w14:paraId="68A938ED" w14:textId="77777777" w:rsidR="00370289" w:rsidRPr="00A564B4" w:rsidRDefault="00370289" w:rsidP="003A546C">
            <w:pPr>
              <w:pStyle w:val="TAL"/>
              <w:rPr>
                <w:highlight w:val="yellow"/>
                <w:lang w:eastAsia="en-US"/>
              </w:rPr>
            </w:pPr>
          </w:p>
        </w:tc>
        <w:tc>
          <w:tcPr>
            <w:tcW w:w="1695" w:type="dxa"/>
            <w:gridSpan w:val="3"/>
            <w:shd w:val="clear" w:color="auto" w:fill="auto"/>
          </w:tcPr>
          <w:p w14:paraId="3EF9CB24" w14:textId="77777777" w:rsidR="00370289" w:rsidRPr="00A564B4" w:rsidRDefault="00370289" w:rsidP="003A546C">
            <w:pPr>
              <w:pStyle w:val="TAL"/>
              <w:rPr>
                <w:highlight w:val="yellow"/>
                <w:lang w:eastAsia="en-US"/>
              </w:rPr>
            </w:pPr>
          </w:p>
        </w:tc>
        <w:tc>
          <w:tcPr>
            <w:tcW w:w="1717" w:type="dxa"/>
            <w:gridSpan w:val="3"/>
          </w:tcPr>
          <w:p w14:paraId="0FF30543" w14:textId="77777777" w:rsidR="00370289" w:rsidRPr="00A564B4" w:rsidRDefault="00370289" w:rsidP="003A546C">
            <w:pPr>
              <w:pStyle w:val="TAL"/>
              <w:rPr>
                <w:highlight w:val="yellow"/>
                <w:lang w:eastAsia="en-US"/>
              </w:rPr>
            </w:pPr>
          </w:p>
        </w:tc>
      </w:tr>
      <w:tr w:rsidR="00370289" w:rsidRPr="00A564B4" w14:paraId="34D0F0E1" w14:textId="77777777" w:rsidTr="006C32D2">
        <w:trPr>
          <w:gridAfter w:val="2"/>
          <w:wAfter w:w="143" w:type="dxa"/>
          <w:cantSplit/>
          <w:jc w:val="center"/>
        </w:trPr>
        <w:tc>
          <w:tcPr>
            <w:tcW w:w="929" w:type="dxa"/>
            <w:gridSpan w:val="3"/>
            <w:tcBorders>
              <w:bottom w:val="single" w:sz="6" w:space="0" w:color="auto"/>
            </w:tcBorders>
          </w:tcPr>
          <w:p w14:paraId="015DF2AD" w14:textId="77777777" w:rsidR="00370289" w:rsidRPr="00A564B4" w:rsidRDefault="00370289" w:rsidP="003A546C">
            <w:pPr>
              <w:pStyle w:val="TAL"/>
              <w:rPr>
                <w:lang w:eastAsia="zh-CN"/>
              </w:rPr>
            </w:pPr>
            <w:r w:rsidRPr="00A564B4">
              <w:rPr>
                <w:lang w:eastAsia="en-US"/>
              </w:rPr>
              <w:t>5.1.17</w:t>
            </w:r>
          </w:p>
        </w:tc>
        <w:tc>
          <w:tcPr>
            <w:tcW w:w="2960" w:type="dxa"/>
            <w:gridSpan w:val="2"/>
            <w:tcBorders>
              <w:bottom w:val="single" w:sz="6" w:space="0" w:color="auto"/>
            </w:tcBorders>
          </w:tcPr>
          <w:p w14:paraId="0C337D24" w14:textId="77777777" w:rsidR="00370289" w:rsidRPr="00A564B4" w:rsidRDefault="00370289" w:rsidP="003A546C">
            <w:pPr>
              <w:pStyle w:val="TAL"/>
            </w:pPr>
            <w:r w:rsidRPr="00A564B4">
              <w:rPr>
                <w:lang w:eastAsia="en-US"/>
              </w:rPr>
              <w:t xml:space="preserve">E-UTRAN HD-FDD Intra frequency handover for </w:t>
            </w:r>
            <w:r w:rsidR="00A44D0A" w:rsidRPr="00A564B4">
              <w:rPr>
                <w:lang w:eastAsia="en-US"/>
              </w:rPr>
              <w:t xml:space="preserve">CE </w:t>
            </w:r>
            <w:r w:rsidRPr="00A564B4">
              <w:rPr>
                <w:lang w:eastAsia="en-US"/>
              </w:rPr>
              <w:t>UEs in CEModeB</w:t>
            </w:r>
          </w:p>
        </w:tc>
        <w:tc>
          <w:tcPr>
            <w:tcW w:w="828" w:type="dxa"/>
            <w:gridSpan w:val="2"/>
            <w:tcBorders>
              <w:bottom w:val="single" w:sz="6" w:space="0" w:color="auto"/>
            </w:tcBorders>
          </w:tcPr>
          <w:p w14:paraId="2E547A97"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9EFADC9" w14:textId="77777777" w:rsidR="00370289" w:rsidRPr="00A564B4" w:rsidRDefault="00370289" w:rsidP="003A546C">
            <w:pPr>
              <w:pStyle w:val="TAL"/>
              <w:rPr>
                <w:lang w:eastAsia="zh-CN"/>
              </w:rPr>
            </w:pPr>
            <w:r w:rsidRPr="00A564B4">
              <w:rPr>
                <w:lang w:eastAsia="en-US"/>
              </w:rPr>
              <w:t>C94f</w:t>
            </w:r>
          </w:p>
        </w:tc>
        <w:tc>
          <w:tcPr>
            <w:tcW w:w="2471" w:type="dxa"/>
            <w:gridSpan w:val="3"/>
            <w:tcBorders>
              <w:bottom w:val="single" w:sz="6" w:space="0" w:color="auto"/>
            </w:tcBorders>
          </w:tcPr>
          <w:p w14:paraId="7AEADFAE" w14:textId="77777777" w:rsidR="00370289" w:rsidRPr="00A564B4" w:rsidRDefault="00370289" w:rsidP="003A546C">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F940EC6" w14:textId="77777777" w:rsidR="00370289" w:rsidRPr="00A564B4" w:rsidRDefault="00370289" w:rsidP="003A546C">
            <w:pPr>
              <w:pStyle w:val="TAL"/>
              <w:rPr>
                <w:highlight w:val="yellow"/>
                <w:lang w:eastAsia="en-US"/>
              </w:rPr>
            </w:pPr>
          </w:p>
        </w:tc>
        <w:tc>
          <w:tcPr>
            <w:tcW w:w="1695" w:type="dxa"/>
            <w:gridSpan w:val="3"/>
            <w:shd w:val="clear" w:color="auto" w:fill="auto"/>
          </w:tcPr>
          <w:p w14:paraId="0E077F73" w14:textId="77777777" w:rsidR="00370289" w:rsidRPr="00A564B4" w:rsidRDefault="00370289" w:rsidP="003A546C">
            <w:pPr>
              <w:pStyle w:val="TAL"/>
              <w:rPr>
                <w:highlight w:val="yellow"/>
                <w:lang w:eastAsia="en-US"/>
              </w:rPr>
            </w:pPr>
          </w:p>
        </w:tc>
        <w:tc>
          <w:tcPr>
            <w:tcW w:w="1717" w:type="dxa"/>
            <w:gridSpan w:val="3"/>
          </w:tcPr>
          <w:p w14:paraId="50B1171F" w14:textId="77777777" w:rsidR="00370289" w:rsidRPr="00A564B4" w:rsidRDefault="00370289" w:rsidP="003A546C">
            <w:pPr>
              <w:pStyle w:val="TAL"/>
              <w:rPr>
                <w:highlight w:val="yellow"/>
                <w:lang w:eastAsia="en-US"/>
              </w:rPr>
            </w:pPr>
          </w:p>
        </w:tc>
      </w:tr>
      <w:tr w:rsidR="00370289" w:rsidRPr="00A564B4" w14:paraId="2E66BF0C" w14:textId="77777777" w:rsidTr="006C32D2">
        <w:trPr>
          <w:gridAfter w:val="2"/>
          <w:wAfter w:w="143" w:type="dxa"/>
          <w:cantSplit/>
          <w:jc w:val="center"/>
        </w:trPr>
        <w:tc>
          <w:tcPr>
            <w:tcW w:w="929" w:type="dxa"/>
            <w:gridSpan w:val="3"/>
            <w:tcBorders>
              <w:bottom w:val="single" w:sz="6" w:space="0" w:color="auto"/>
            </w:tcBorders>
          </w:tcPr>
          <w:p w14:paraId="4EB5C1CD" w14:textId="77777777" w:rsidR="00370289" w:rsidRPr="00A564B4" w:rsidRDefault="00370289" w:rsidP="003A546C">
            <w:pPr>
              <w:pStyle w:val="TAL"/>
              <w:rPr>
                <w:lang w:eastAsia="zh-CN"/>
              </w:rPr>
            </w:pPr>
            <w:r w:rsidRPr="00A564B4">
              <w:rPr>
                <w:lang w:eastAsia="en-US"/>
              </w:rPr>
              <w:t>5.1.18</w:t>
            </w:r>
          </w:p>
        </w:tc>
        <w:tc>
          <w:tcPr>
            <w:tcW w:w="2960" w:type="dxa"/>
            <w:gridSpan w:val="2"/>
            <w:tcBorders>
              <w:bottom w:val="single" w:sz="6" w:space="0" w:color="auto"/>
            </w:tcBorders>
          </w:tcPr>
          <w:p w14:paraId="2DD8BC0D" w14:textId="77777777" w:rsidR="00370289" w:rsidRPr="00A564B4" w:rsidRDefault="00370289" w:rsidP="003A546C">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EB30BBF"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65D69419" w14:textId="77777777" w:rsidR="00370289" w:rsidRPr="00A564B4" w:rsidRDefault="00370289" w:rsidP="003A546C">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73FC6AB4" w14:textId="77777777" w:rsidR="00370289" w:rsidRPr="00A564B4" w:rsidRDefault="00370289" w:rsidP="003A546C">
            <w:pPr>
              <w:pStyle w:val="TAL"/>
              <w:rPr>
                <w:lang w:eastAsia="en-US"/>
              </w:rPr>
            </w:pPr>
            <w:r w:rsidRPr="00A564B4">
              <w:rPr>
                <w:lang w:eastAsia="en-US"/>
              </w:rPr>
              <w:t>UE supporting E-UTRA TDD and CEModeB</w:t>
            </w:r>
          </w:p>
        </w:tc>
        <w:tc>
          <w:tcPr>
            <w:tcW w:w="1668" w:type="dxa"/>
            <w:gridSpan w:val="3"/>
            <w:shd w:val="clear" w:color="auto" w:fill="auto"/>
          </w:tcPr>
          <w:p w14:paraId="3596839C" w14:textId="77777777" w:rsidR="00370289" w:rsidRPr="00A564B4" w:rsidRDefault="00370289" w:rsidP="003A546C">
            <w:pPr>
              <w:pStyle w:val="TAL"/>
              <w:rPr>
                <w:lang w:eastAsia="en-US"/>
              </w:rPr>
            </w:pPr>
          </w:p>
        </w:tc>
        <w:tc>
          <w:tcPr>
            <w:tcW w:w="1695" w:type="dxa"/>
            <w:gridSpan w:val="3"/>
            <w:shd w:val="clear" w:color="auto" w:fill="auto"/>
          </w:tcPr>
          <w:p w14:paraId="6A43DA33" w14:textId="77777777" w:rsidR="00370289" w:rsidRPr="00A564B4" w:rsidRDefault="00370289" w:rsidP="003A546C">
            <w:pPr>
              <w:pStyle w:val="TAL"/>
              <w:rPr>
                <w:lang w:eastAsia="en-US"/>
              </w:rPr>
            </w:pPr>
          </w:p>
        </w:tc>
        <w:tc>
          <w:tcPr>
            <w:tcW w:w="1717" w:type="dxa"/>
            <w:gridSpan w:val="3"/>
          </w:tcPr>
          <w:p w14:paraId="4816D142" w14:textId="77777777" w:rsidR="00370289" w:rsidRPr="00A564B4" w:rsidRDefault="00370289" w:rsidP="003A546C">
            <w:pPr>
              <w:pStyle w:val="TAL"/>
              <w:rPr>
                <w:lang w:eastAsia="en-US"/>
              </w:rPr>
            </w:pPr>
          </w:p>
        </w:tc>
      </w:tr>
      <w:tr w:rsidR="00673186" w:rsidRPr="00A564B4" w14:paraId="1A387D17" w14:textId="77777777" w:rsidTr="006C32D2">
        <w:trPr>
          <w:gridAfter w:val="2"/>
          <w:wAfter w:w="143" w:type="dxa"/>
          <w:cantSplit/>
          <w:jc w:val="center"/>
        </w:trPr>
        <w:tc>
          <w:tcPr>
            <w:tcW w:w="929" w:type="dxa"/>
            <w:gridSpan w:val="3"/>
            <w:tcBorders>
              <w:bottom w:val="single" w:sz="6" w:space="0" w:color="auto"/>
            </w:tcBorders>
          </w:tcPr>
          <w:p w14:paraId="36BC02AE" w14:textId="77777777" w:rsidR="00673186" w:rsidRPr="00A564B4" w:rsidRDefault="00673186" w:rsidP="0011635D">
            <w:pPr>
              <w:pStyle w:val="TAL"/>
              <w:rPr>
                <w:rFonts w:eastAsia="PMingLiU"/>
                <w:lang w:eastAsia="zh-TW"/>
              </w:rPr>
            </w:pPr>
            <w:r w:rsidRPr="00A564B4">
              <w:t>5.1.1</w:t>
            </w:r>
            <w:r w:rsidRPr="00A564B4">
              <w:rPr>
                <w:rFonts w:eastAsia="PMingLiU"/>
                <w:lang w:eastAsia="zh-TW"/>
              </w:rPr>
              <w:t>9</w:t>
            </w:r>
          </w:p>
        </w:tc>
        <w:tc>
          <w:tcPr>
            <w:tcW w:w="2960" w:type="dxa"/>
            <w:gridSpan w:val="2"/>
            <w:tcBorders>
              <w:bottom w:val="single" w:sz="6" w:space="0" w:color="auto"/>
            </w:tcBorders>
          </w:tcPr>
          <w:p w14:paraId="65BFA673" w14:textId="77777777" w:rsidR="00673186" w:rsidRPr="00A564B4" w:rsidRDefault="00673186" w:rsidP="0011635D">
            <w:pPr>
              <w:pStyle w:val="TAL"/>
            </w:pPr>
            <w:r w:rsidRPr="00A564B4">
              <w:t xml:space="preserve">E-UTRAN FDD – FDD Intra frequency </w:t>
            </w:r>
            <w:r w:rsidR="00E97AE2" w:rsidRPr="00A564B4">
              <w:t xml:space="preserve">handover </w:t>
            </w:r>
            <w:r w:rsidRPr="00A564B4">
              <w:t>for UE Category 1bis</w:t>
            </w:r>
          </w:p>
        </w:tc>
        <w:tc>
          <w:tcPr>
            <w:tcW w:w="828" w:type="dxa"/>
            <w:gridSpan w:val="2"/>
            <w:tcBorders>
              <w:bottom w:val="single" w:sz="6" w:space="0" w:color="auto"/>
            </w:tcBorders>
          </w:tcPr>
          <w:p w14:paraId="0461706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2922FFF5" w14:textId="77777777" w:rsidR="00673186" w:rsidRPr="00A564B4" w:rsidRDefault="00673186" w:rsidP="0011635D">
            <w:pPr>
              <w:pStyle w:val="TAL"/>
              <w:rPr>
                <w:lang w:eastAsia="zh-CN"/>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EC2253B" w14:textId="77777777" w:rsidR="00673186" w:rsidRPr="00A564B4" w:rsidRDefault="00673186" w:rsidP="0011635D">
            <w:pPr>
              <w:pStyle w:val="TAL"/>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391B305C" w14:textId="77777777" w:rsidR="00673186" w:rsidRPr="00A564B4" w:rsidRDefault="00673186" w:rsidP="0011635D">
            <w:pPr>
              <w:pStyle w:val="TAL"/>
              <w:rPr>
                <w:highlight w:val="yellow"/>
              </w:rPr>
            </w:pPr>
          </w:p>
        </w:tc>
        <w:tc>
          <w:tcPr>
            <w:tcW w:w="1695" w:type="dxa"/>
            <w:gridSpan w:val="3"/>
            <w:shd w:val="clear" w:color="auto" w:fill="auto"/>
          </w:tcPr>
          <w:p w14:paraId="631B10C9" w14:textId="77777777" w:rsidR="00673186" w:rsidRPr="00A564B4" w:rsidRDefault="00673186" w:rsidP="0011635D">
            <w:pPr>
              <w:pStyle w:val="TAL"/>
              <w:rPr>
                <w:highlight w:val="yellow"/>
              </w:rPr>
            </w:pPr>
          </w:p>
        </w:tc>
        <w:tc>
          <w:tcPr>
            <w:tcW w:w="1717" w:type="dxa"/>
            <w:gridSpan w:val="3"/>
          </w:tcPr>
          <w:p w14:paraId="205FE748" w14:textId="77777777" w:rsidR="00673186" w:rsidRPr="00A564B4" w:rsidRDefault="00673186" w:rsidP="0011635D">
            <w:pPr>
              <w:pStyle w:val="TAL"/>
              <w:rPr>
                <w:highlight w:val="yellow"/>
              </w:rPr>
            </w:pPr>
          </w:p>
        </w:tc>
      </w:tr>
      <w:tr w:rsidR="00673186" w:rsidRPr="00A564B4" w14:paraId="41A4A991" w14:textId="77777777" w:rsidTr="006C32D2">
        <w:trPr>
          <w:gridAfter w:val="2"/>
          <w:wAfter w:w="143" w:type="dxa"/>
          <w:cantSplit/>
          <w:jc w:val="center"/>
        </w:trPr>
        <w:tc>
          <w:tcPr>
            <w:tcW w:w="929" w:type="dxa"/>
            <w:gridSpan w:val="3"/>
            <w:tcBorders>
              <w:bottom w:val="single" w:sz="6" w:space="0" w:color="auto"/>
            </w:tcBorders>
          </w:tcPr>
          <w:p w14:paraId="04239D39" w14:textId="77777777" w:rsidR="00673186" w:rsidRPr="00A564B4" w:rsidRDefault="00673186" w:rsidP="0011635D">
            <w:pPr>
              <w:pStyle w:val="TAL"/>
              <w:rPr>
                <w:rFonts w:eastAsia="PMingLiU"/>
                <w:lang w:eastAsia="zh-TW"/>
              </w:rPr>
            </w:pPr>
            <w:r w:rsidRPr="00A564B4">
              <w:t>5.1.</w:t>
            </w:r>
            <w:r w:rsidRPr="00A564B4">
              <w:rPr>
                <w:rFonts w:eastAsia="PMingLiU"/>
                <w:lang w:eastAsia="zh-TW"/>
              </w:rPr>
              <w:t>20</w:t>
            </w:r>
          </w:p>
        </w:tc>
        <w:tc>
          <w:tcPr>
            <w:tcW w:w="2960" w:type="dxa"/>
            <w:gridSpan w:val="2"/>
            <w:tcBorders>
              <w:bottom w:val="single" w:sz="6" w:space="0" w:color="auto"/>
            </w:tcBorders>
          </w:tcPr>
          <w:p w14:paraId="65533A38" w14:textId="77777777" w:rsidR="00673186" w:rsidRPr="00A564B4" w:rsidRDefault="00673186" w:rsidP="0011635D">
            <w:pPr>
              <w:pStyle w:val="TAL"/>
            </w:pPr>
            <w:r w:rsidRPr="00A564B4">
              <w:t xml:space="preserve">E-UTRAN </w:t>
            </w:r>
            <w:r w:rsidR="00E97AE2" w:rsidRPr="00A564B4">
              <w:t>T</w:t>
            </w:r>
            <w:r w:rsidRPr="00A564B4">
              <w:t xml:space="preserve">DD – </w:t>
            </w:r>
            <w:r w:rsidR="00E97AE2" w:rsidRPr="00A564B4">
              <w:t>T</w:t>
            </w:r>
            <w:r w:rsidRPr="00A564B4">
              <w:t>DD Intra frequency</w:t>
            </w:r>
            <w:r w:rsidR="00E97AE2" w:rsidRPr="00A564B4">
              <w:t xml:space="preserve"> handover</w:t>
            </w:r>
            <w:r w:rsidRPr="00A564B4">
              <w:t xml:space="preserve"> for UE Category 1bis</w:t>
            </w:r>
          </w:p>
        </w:tc>
        <w:tc>
          <w:tcPr>
            <w:tcW w:w="828" w:type="dxa"/>
            <w:gridSpan w:val="2"/>
            <w:tcBorders>
              <w:bottom w:val="single" w:sz="6" w:space="0" w:color="auto"/>
            </w:tcBorders>
          </w:tcPr>
          <w:p w14:paraId="44ED5E1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614094B1" w14:textId="77777777" w:rsidR="00673186" w:rsidRPr="00A564B4" w:rsidRDefault="00673186" w:rsidP="0011635D">
            <w:pPr>
              <w:pStyle w:val="TAL"/>
              <w:rPr>
                <w:lang w:eastAsia="zh-CN"/>
              </w:rPr>
            </w:pPr>
            <w:r w:rsidRPr="00A564B4">
              <w:rPr>
                <w:rFonts w:eastAsia="PMingLiU" w:cs="Arial"/>
                <w:szCs w:val="18"/>
                <w:lang w:eastAsia="zh-TW"/>
              </w:rPr>
              <w:t>C1</w:t>
            </w:r>
            <w:r w:rsidR="00EF6417" w:rsidRPr="00A564B4">
              <w:rPr>
                <w:rFonts w:eastAsia="PMingLiU" w:cs="Arial"/>
                <w:szCs w:val="18"/>
                <w:lang w:eastAsia="zh-TW"/>
              </w:rPr>
              <w:t>95</w:t>
            </w:r>
          </w:p>
        </w:tc>
        <w:tc>
          <w:tcPr>
            <w:tcW w:w="2471" w:type="dxa"/>
            <w:gridSpan w:val="3"/>
            <w:tcBorders>
              <w:bottom w:val="single" w:sz="6" w:space="0" w:color="auto"/>
            </w:tcBorders>
          </w:tcPr>
          <w:p w14:paraId="05952472" w14:textId="77777777" w:rsidR="00673186" w:rsidRPr="00A564B4" w:rsidRDefault="00673186" w:rsidP="0011635D">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gridSpan w:val="3"/>
            <w:shd w:val="clear" w:color="auto" w:fill="auto"/>
          </w:tcPr>
          <w:p w14:paraId="45A3CA3C" w14:textId="77777777" w:rsidR="00673186" w:rsidRPr="00A564B4" w:rsidRDefault="00673186" w:rsidP="0011635D">
            <w:pPr>
              <w:pStyle w:val="TAL"/>
            </w:pPr>
          </w:p>
        </w:tc>
        <w:tc>
          <w:tcPr>
            <w:tcW w:w="1695" w:type="dxa"/>
            <w:gridSpan w:val="3"/>
            <w:shd w:val="clear" w:color="auto" w:fill="auto"/>
          </w:tcPr>
          <w:p w14:paraId="379228B4" w14:textId="77777777" w:rsidR="00673186" w:rsidRPr="00A564B4" w:rsidRDefault="00673186" w:rsidP="0011635D">
            <w:pPr>
              <w:pStyle w:val="TAL"/>
            </w:pPr>
          </w:p>
        </w:tc>
        <w:tc>
          <w:tcPr>
            <w:tcW w:w="1717" w:type="dxa"/>
            <w:gridSpan w:val="3"/>
          </w:tcPr>
          <w:p w14:paraId="7D30511C" w14:textId="77777777" w:rsidR="00673186" w:rsidRPr="00A564B4" w:rsidRDefault="00673186" w:rsidP="0011635D">
            <w:pPr>
              <w:pStyle w:val="TAL"/>
            </w:pPr>
          </w:p>
        </w:tc>
      </w:tr>
      <w:tr w:rsidR="00227669" w:rsidRPr="00A564B4" w14:paraId="6062AD01"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09E608" w14:textId="77777777" w:rsidR="00227669" w:rsidRPr="00A564B4" w:rsidRDefault="00227669" w:rsidP="00227669">
            <w:pPr>
              <w:keepNext/>
              <w:keepLines/>
              <w:spacing w:after="0"/>
              <w:rPr>
                <w:rFonts w:ascii="Arial" w:hAnsi="Arial"/>
                <w:sz w:val="18"/>
              </w:rPr>
            </w:pPr>
            <w:r w:rsidRPr="00A564B4">
              <w:rPr>
                <w:rFonts w:ascii="Arial" w:hAnsi="Arial"/>
                <w:sz w:val="18"/>
              </w:rPr>
              <w:t>5.1.28</w:t>
            </w:r>
          </w:p>
        </w:tc>
        <w:tc>
          <w:tcPr>
            <w:tcW w:w="2960"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A564B4" w:rsidRDefault="00227669" w:rsidP="00227669">
            <w:pPr>
              <w:keepNext/>
              <w:keepLines/>
              <w:spacing w:after="0"/>
              <w:rPr>
                <w:rFonts w:ascii="Arial" w:hAnsi="Arial"/>
                <w:sz w:val="18"/>
              </w:rPr>
            </w:pPr>
            <w:r w:rsidRPr="00A564B4">
              <w:rPr>
                <w:rFonts w:ascii="Arial" w:hAnsi="Arial"/>
                <w:sz w:val="18"/>
              </w:rPr>
              <w:t>E-UTRAN HD-FDD inter frequency handover for CE UEs in CEModeA</w:t>
            </w:r>
          </w:p>
        </w:tc>
        <w:tc>
          <w:tcPr>
            <w:tcW w:w="828"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A564B4" w:rsidRDefault="00227669" w:rsidP="00227669">
            <w:pPr>
              <w:keepNext/>
              <w:keepLines/>
              <w:spacing w:after="0"/>
              <w:rPr>
                <w:rFonts w:ascii="Arial" w:hAnsi="Arial"/>
                <w:sz w:val="18"/>
              </w:rPr>
            </w:pPr>
            <w:r w:rsidRPr="00A564B4">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A564B4" w:rsidRDefault="00227669" w:rsidP="00227669">
            <w:pPr>
              <w:keepNext/>
              <w:keepLines/>
              <w:spacing w:after="0"/>
              <w:rPr>
                <w:rFonts w:ascii="Arial" w:eastAsia="PMingLiU" w:hAnsi="Arial" w:cs="Arial"/>
                <w:sz w:val="18"/>
                <w:szCs w:val="18"/>
                <w:lang w:eastAsia="zh-TW"/>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A564B4" w:rsidRDefault="00227669" w:rsidP="00227669">
            <w:pPr>
              <w:keepNext/>
              <w:keepLines/>
              <w:spacing w:after="0"/>
              <w:rPr>
                <w:rFonts w:ascii="Arial" w:hAnsi="Arial" w:cs="Arial"/>
                <w:sz w:val="18"/>
                <w:szCs w:val="18"/>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A564B4"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A564B4" w:rsidRDefault="00227669" w:rsidP="00227669">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A564B4" w:rsidRDefault="00227669" w:rsidP="00227669">
            <w:pPr>
              <w:keepNext/>
              <w:keepLines/>
              <w:spacing w:after="0"/>
              <w:rPr>
                <w:rFonts w:ascii="Arial" w:hAnsi="Arial"/>
                <w:sz w:val="18"/>
              </w:rPr>
            </w:pPr>
          </w:p>
        </w:tc>
      </w:tr>
      <w:tr w:rsidR="00227669" w:rsidRPr="00A564B4" w14:paraId="65C2D124"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493DE86"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5.1.34</w:t>
            </w:r>
          </w:p>
        </w:tc>
        <w:tc>
          <w:tcPr>
            <w:tcW w:w="2960"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intra frequency handover for CE UEs in CEModeA without SFN acquisition</w:t>
            </w:r>
          </w:p>
        </w:tc>
        <w:tc>
          <w:tcPr>
            <w:tcW w:w="828"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A564B4" w:rsidRDefault="00227669" w:rsidP="00227669">
            <w:pPr>
              <w:keepNext/>
              <w:keepLines/>
              <w:spacing w:after="0"/>
              <w:rPr>
                <w:rFonts w:ascii="Arial" w:hAnsi="Arial"/>
                <w:sz w:val="18"/>
                <w:lang w:eastAsia="zh-CN"/>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A564B4"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A564B4" w:rsidRDefault="00227669" w:rsidP="00227669">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A564B4" w:rsidRDefault="00227669" w:rsidP="00227669">
            <w:pPr>
              <w:keepNext/>
              <w:keepLines/>
              <w:spacing w:after="0"/>
              <w:rPr>
                <w:rFonts w:ascii="Arial" w:hAnsi="Arial"/>
                <w:sz w:val="18"/>
                <w:lang w:eastAsia="en-US"/>
              </w:rPr>
            </w:pPr>
          </w:p>
        </w:tc>
      </w:tr>
      <w:tr w:rsidR="00FD7C63" w:rsidRPr="00A564B4" w14:paraId="27C74FFB" w14:textId="77777777" w:rsidTr="006C32D2">
        <w:trPr>
          <w:gridAfter w:val="2"/>
          <w:wAfter w:w="143" w:type="dxa"/>
          <w:cantSplit/>
          <w:jc w:val="center"/>
        </w:trPr>
        <w:tc>
          <w:tcPr>
            <w:tcW w:w="929" w:type="dxa"/>
            <w:gridSpan w:val="3"/>
            <w:tcBorders>
              <w:bottom w:val="single" w:sz="6" w:space="0" w:color="auto"/>
            </w:tcBorders>
          </w:tcPr>
          <w:p w14:paraId="6030820D" w14:textId="7AE4BAAB" w:rsidR="00FD7C63" w:rsidRPr="00A564B4" w:rsidRDefault="00FD7C63" w:rsidP="00FD7C63">
            <w:pPr>
              <w:pStyle w:val="TAL"/>
              <w:rPr>
                <w:lang w:eastAsia="en-US"/>
              </w:rPr>
            </w:pPr>
            <w:r w:rsidRPr="001F65C5">
              <w:rPr>
                <w:lang w:eastAsia="zh-CN"/>
              </w:rPr>
              <w:t>5.1.41</w:t>
            </w:r>
          </w:p>
        </w:tc>
        <w:tc>
          <w:tcPr>
            <w:tcW w:w="2960" w:type="dxa"/>
            <w:gridSpan w:val="2"/>
            <w:tcBorders>
              <w:bottom w:val="single" w:sz="6" w:space="0" w:color="auto"/>
            </w:tcBorders>
          </w:tcPr>
          <w:p w14:paraId="3FFA286E" w14:textId="33DA39AB" w:rsidR="00FD7C63" w:rsidRPr="00A564B4" w:rsidRDefault="00FD7C63" w:rsidP="00FD7C63">
            <w:pPr>
              <w:pStyle w:val="TAL"/>
              <w:rPr>
                <w:lang w:eastAsia="en-US"/>
              </w:rPr>
            </w:pPr>
            <w:r w:rsidRPr="001F65C5">
              <w:t>E-UTRAN FDD – FDD Intra-band Inter-frequency sync DAPS handover</w:t>
            </w:r>
          </w:p>
        </w:tc>
        <w:tc>
          <w:tcPr>
            <w:tcW w:w="828" w:type="dxa"/>
            <w:gridSpan w:val="2"/>
            <w:tcBorders>
              <w:bottom w:val="single" w:sz="6" w:space="0" w:color="auto"/>
            </w:tcBorders>
          </w:tcPr>
          <w:p w14:paraId="7AEDD987" w14:textId="55E31F39" w:rsidR="00FD7C63" w:rsidRPr="00A564B4" w:rsidRDefault="00FD7C63" w:rsidP="00FD7C63">
            <w:pPr>
              <w:pStyle w:val="TAL"/>
              <w:rPr>
                <w:lang w:eastAsia="en-US"/>
              </w:rPr>
            </w:pPr>
            <w:r w:rsidRPr="001F65C5">
              <w:t>Rel-16</w:t>
            </w:r>
          </w:p>
        </w:tc>
        <w:tc>
          <w:tcPr>
            <w:tcW w:w="1275" w:type="dxa"/>
            <w:gridSpan w:val="4"/>
            <w:tcBorders>
              <w:bottom w:val="single" w:sz="6" w:space="0" w:color="auto"/>
            </w:tcBorders>
          </w:tcPr>
          <w:p w14:paraId="11BEFA85" w14:textId="373C953B" w:rsidR="00FD7C63" w:rsidRPr="00A564B4" w:rsidRDefault="00AA4537" w:rsidP="00FD7C63">
            <w:pPr>
              <w:pStyle w:val="TAL"/>
              <w:rPr>
                <w:lang w:eastAsia="zh-CN"/>
              </w:rPr>
            </w:pPr>
            <w:r>
              <w:rPr>
                <w:rFonts w:eastAsia="PMingLiU"/>
                <w:lang w:eastAsia="zh-TW"/>
              </w:rPr>
              <w:t>C244</w:t>
            </w:r>
          </w:p>
        </w:tc>
        <w:tc>
          <w:tcPr>
            <w:tcW w:w="2471" w:type="dxa"/>
            <w:gridSpan w:val="3"/>
            <w:tcBorders>
              <w:bottom w:val="single" w:sz="6" w:space="0" w:color="auto"/>
            </w:tcBorders>
          </w:tcPr>
          <w:p w14:paraId="669D7823" w14:textId="60A72CFB" w:rsidR="00FD7C63" w:rsidRPr="00A564B4" w:rsidRDefault="00FD7C63" w:rsidP="00FD7C63">
            <w:pPr>
              <w:pStyle w:val="TAL"/>
              <w:rPr>
                <w:lang w:eastAsia="en-US"/>
              </w:rPr>
            </w:pPr>
            <w:r w:rsidRPr="001F65C5">
              <w:t>UE supporting E-UTRA FDD and Feature Group Indicators 5, 13 and 25 and inter-frequency sync DAPS handover</w:t>
            </w:r>
          </w:p>
        </w:tc>
        <w:tc>
          <w:tcPr>
            <w:tcW w:w="1668" w:type="dxa"/>
            <w:gridSpan w:val="3"/>
            <w:shd w:val="clear" w:color="auto" w:fill="auto"/>
          </w:tcPr>
          <w:p w14:paraId="4216BCEB" w14:textId="77777777" w:rsidR="00FD7C63" w:rsidRPr="00A564B4" w:rsidRDefault="00FD7C63" w:rsidP="00FD7C63">
            <w:pPr>
              <w:pStyle w:val="TAL"/>
              <w:rPr>
                <w:lang w:eastAsia="en-US"/>
              </w:rPr>
            </w:pPr>
          </w:p>
        </w:tc>
        <w:tc>
          <w:tcPr>
            <w:tcW w:w="1695" w:type="dxa"/>
            <w:gridSpan w:val="3"/>
            <w:shd w:val="clear" w:color="auto" w:fill="auto"/>
          </w:tcPr>
          <w:p w14:paraId="7D5A53EA" w14:textId="77777777" w:rsidR="00FD7C63" w:rsidRPr="00A564B4" w:rsidRDefault="00FD7C63" w:rsidP="00FD7C63">
            <w:pPr>
              <w:pStyle w:val="TAL"/>
              <w:rPr>
                <w:lang w:eastAsia="en-US"/>
              </w:rPr>
            </w:pPr>
          </w:p>
        </w:tc>
        <w:tc>
          <w:tcPr>
            <w:tcW w:w="1717" w:type="dxa"/>
            <w:gridSpan w:val="3"/>
          </w:tcPr>
          <w:p w14:paraId="0D524254" w14:textId="08758BD4" w:rsidR="00FD7C63" w:rsidRPr="00A564B4" w:rsidRDefault="00FD7C63" w:rsidP="00FD7C63">
            <w:pPr>
              <w:pStyle w:val="TAL"/>
              <w:rPr>
                <w:lang w:eastAsia="en-US"/>
              </w:rPr>
            </w:pPr>
            <w:r w:rsidRPr="001F65C5">
              <w:t>2Rx, 4Rx</w:t>
            </w:r>
          </w:p>
        </w:tc>
      </w:tr>
      <w:tr w:rsidR="00FD7C63" w:rsidRPr="00A564B4" w14:paraId="6E4C365C" w14:textId="77777777" w:rsidTr="006C32D2">
        <w:trPr>
          <w:gridAfter w:val="2"/>
          <w:wAfter w:w="143" w:type="dxa"/>
          <w:cantSplit/>
          <w:jc w:val="center"/>
        </w:trPr>
        <w:tc>
          <w:tcPr>
            <w:tcW w:w="929" w:type="dxa"/>
            <w:gridSpan w:val="3"/>
            <w:tcBorders>
              <w:bottom w:val="single" w:sz="6" w:space="0" w:color="auto"/>
            </w:tcBorders>
          </w:tcPr>
          <w:p w14:paraId="54858B3A" w14:textId="2613A06E" w:rsidR="00FD7C63" w:rsidRPr="001F65C5" w:rsidRDefault="00FD7C63" w:rsidP="00FD7C63">
            <w:pPr>
              <w:pStyle w:val="TAL"/>
              <w:rPr>
                <w:lang w:eastAsia="zh-CN"/>
              </w:rPr>
            </w:pPr>
            <w:r w:rsidRPr="001F65C5">
              <w:rPr>
                <w:rFonts w:hint="eastAsia"/>
              </w:rPr>
              <w:t>5.1.42</w:t>
            </w:r>
          </w:p>
        </w:tc>
        <w:tc>
          <w:tcPr>
            <w:tcW w:w="2960" w:type="dxa"/>
            <w:gridSpan w:val="2"/>
            <w:tcBorders>
              <w:bottom w:val="single" w:sz="6" w:space="0" w:color="auto"/>
            </w:tcBorders>
          </w:tcPr>
          <w:p w14:paraId="223B014B" w14:textId="59FE6FCE" w:rsidR="00FD7C63" w:rsidRPr="001F65C5" w:rsidRDefault="00FD7C63" w:rsidP="00FD7C63">
            <w:pPr>
              <w:pStyle w:val="TAL"/>
            </w:pPr>
            <w:r w:rsidRPr="001F65C5">
              <w:rPr>
                <w:rFonts w:hint="eastAsia"/>
              </w:rPr>
              <w:t>E-UTRAN FDD – FDD Intra-band Inter-frequency async DAPS handover</w:t>
            </w:r>
          </w:p>
        </w:tc>
        <w:tc>
          <w:tcPr>
            <w:tcW w:w="828" w:type="dxa"/>
            <w:gridSpan w:val="2"/>
            <w:tcBorders>
              <w:bottom w:val="single" w:sz="6" w:space="0" w:color="auto"/>
            </w:tcBorders>
          </w:tcPr>
          <w:p w14:paraId="4CAD7030" w14:textId="1114157E" w:rsidR="00FD7C63" w:rsidRPr="001F65C5" w:rsidRDefault="00FD7C63" w:rsidP="00FD7C63">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4B5C864" w14:textId="7663D200" w:rsidR="00FD7C63" w:rsidRPr="001F65C5" w:rsidRDefault="00AA4537" w:rsidP="00FD7C63">
            <w:pPr>
              <w:pStyle w:val="TAL"/>
              <w:rPr>
                <w:rFonts w:eastAsia="PMingLiU"/>
                <w:lang w:eastAsia="zh-TW"/>
              </w:rPr>
            </w:pPr>
            <w:r>
              <w:rPr>
                <w:rFonts w:hint="eastAsia"/>
                <w:szCs w:val="18"/>
                <w:lang w:eastAsia="zh-CN"/>
              </w:rPr>
              <w:t>C243</w:t>
            </w:r>
          </w:p>
        </w:tc>
        <w:tc>
          <w:tcPr>
            <w:tcW w:w="2471" w:type="dxa"/>
            <w:gridSpan w:val="3"/>
            <w:tcBorders>
              <w:bottom w:val="single" w:sz="6" w:space="0" w:color="auto"/>
            </w:tcBorders>
          </w:tcPr>
          <w:p w14:paraId="3CD56DD5" w14:textId="104BA063"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62E3657C" w14:textId="77777777" w:rsidR="00FD7C63" w:rsidRPr="00A564B4" w:rsidRDefault="00FD7C63" w:rsidP="00FD7C63">
            <w:pPr>
              <w:pStyle w:val="TAL"/>
              <w:rPr>
                <w:lang w:eastAsia="en-US"/>
              </w:rPr>
            </w:pPr>
          </w:p>
        </w:tc>
        <w:tc>
          <w:tcPr>
            <w:tcW w:w="1695" w:type="dxa"/>
            <w:gridSpan w:val="3"/>
            <w:shd w:val="clear" w:color="auto" w:fill="auto"/>
          </w:tcPr>
          <w:p w14:paraId="48B92F79" w14:textId="77777777" w:rsidR="00FD7C63" w:rsidRPr="00A564B4" w:rsidRDefault="00FD7C63" w:rsidP="00FD7C63">
            <w:pPr>
              <w:pStyle w:val="TAL"/>
              <w:rPr>
                <w:lang w:eastAsia="en-US"/>
              </w:rPr>
            </w:pPr>
          </w:p>
        </w:tc>
        <w:tc>
          <w:tcPr>
            <w:tcW w:w="1717" w:type="dxa"/>
            <w:gridSpan w:val="3"/>
          </w:tcPr>
          <w:p w14:paraId="035EFE3E" w14:textId="4054A88B" w:rsidR="00FD7C63" w:rsidRPr="001F65C5" w:rsidRDefault="00FD7C63" w:rsidP="00FD7C63">
            <w:pPr>
              <w:pStyle w:val="TAL"/>
            </w:pPr>
            <w:r w:rsidRPr="001F65C5">
              <w:t>2Rx, 4Rx</w:t>
            </w:r>
          </w:p>
        </w:tc>
      </w:tr>
      <w:tr w:rsidR="00FD7C63" w:rsidRPr="00A564B4" w14:paraId="16893DD2" w14:textId="77777777" w:rsidTr="006C32D2">
        <w:trPr>
          <w:gridAfter w:val="2"/>
          <w:wAfter w:w="143" w:type="dxa"/>
          <w:cantSplit/>
          <w:jc w:val="center"/>
        </w:trPr>
        <w:tc>
          <w:tcPr>
            <w:tcW w:w="929" w:type="dxa"/>
            <w:gridSpan w:val="3"/>
            <w:tcBorders>
              <w:bottom w:val="single" w:sz="6" w:space="0" w:color="auto"/>
            </w:tcBorders>
          </w:tcPr>
          <w:p w14:paraId="5009094A" w14:textId="57A4F125" w:rsidR="00FD7C63" w:rsidRPr="001F65C5" w:rsidRDefault="00FD7C63" w:rsidP="00FD7C63">
            <w:pPr>
              <w:pStyle w:val="TAL"/>
            </w:pPr>
            <w:r w:rsidRPr="001F65C5">
              <w:rPr>
                <w:rFonts w:hint="eastAsia"/>
              </w:rPr>
              <w:t>5.1.43</w:t>
            </w:r>
          </w:p>
        </w:tc>
        <w:tc>
          <w:tcPr>
            <w:tcW w:w="2960" w:type="dxa"/>
            <w:gridSpan w:val="2"/>
            <w:tcBorders>
              <w:bottom w:val="single" w:sz="6" w:space="0" w:color="auto"/>
            </w:tcBorders>
          </w:tcPr>
          <w:p w14:paraId="05B64037" w14:textId="6DC402FD" w:rsidR="00FD7C63" w:rsidRPr="001F65C5" w:rsidRDefault="00FD7C63" w:rsidP="00FD7C63">
            <w:pPr>
              <w:pStyle w:val="TAL"/>
            </w:pPr>
            <w:r w:rsidRPr="001F65C5">
              <w:rPr>
                <w:rFonts w:hint="eastAsia"/>
              </w:rPr>
              <w:t>E-UTRAN FDD – FDD Inter-band Inter-frequency sync DAPS handover</w:t>
            </w:r>
          </w:p>
        </w:tc>
        <w:tc>
          <w:tcPr>
            <w:tcW w:w="828" w:type="dxa"/>
            <w:gridSpan w:val="2"/>
            <w:tcBorders>
              <w:bottom w:val="single" w:sz="6" w:space="0" w:color="auto"/>
            </w:tcBorders>
          </w:tcPr>
          <w:p w14:paraId="3BCA39C6" w14:textId="13B388FE"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1738D2" w14:textId="15E3892B" w:rsidR="00FD7C63" w:rsidRPr="001F65C5" w:rsidRDefault="00AA4537" w:rsidP="00FD7C63">
            <w:pPr>
              <w:pStyle w:val="TAL"/>
              <w:rPr>
                <w:szCs w:val="18"/>
                <w:lang w:eastAsia="zh-CN"/>
              </w:rPr>
            </w:pPr>
            <w:r>
              <w:rPr>
                <w:rFonts w:hint="eastAsia"/>
                <w:szCs w:val="18"/>
                <w:lang w:eastAsia="zh-CN"/>
              </w:rPr>
              <w:t>C244</w:t>
            </w:r>
          </w:p>
        </w:tc>
        <w:tc>
          <w:tcPr>
            <w:tcW w:w="2471" w:type="dxa"/>
            <w:gridSpan w:val="3"/>
            <w:tcBorders>
              <w:bottom w:val="single" w:sz="6" w:space="0" w:color="auto"/>
            </w:tcBorders>
          </w:tcPr>
          <w:p w14:paraId="0DEBAC9B" w14:textId="011DF419" w:rsidR="00FD7C63" w:rsidRPr="001F65C5" w:rsidRDefault="00FD7C63" w:rsidP="00FD7C63">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496165" w14:textId="77777777" w:rsidR="00FD7C63" w:rsidRPr="00A564B4" w:rsidRDefault="00FD7C63" w:rsidP="00FD7C63">
            <w:pPr>
              <w:pStyle w:val="TAL"/>
              <w:rPr>
                <w:lang w:eastAsia="en-US"/>
              </w:rPr>
            </w:pPr>
          </w:p>
        </w:tc>
        <w:tc>
          <w:tcPr>
            <w:tcW w:w="1695" w:type="dxa"/>
            <w:gridSpan w:val="3"/>
            <w:shd w:val="clear" w:color="auto" w:fill="auto"/>
          </w:tcPr>
          <w:p w14:paraId="0B2A242E" w14:textId="77777777" w:rsidR="00FD7C63" w:rsidRPr="00A564B4" w:rsidRDefault="00FD7C63" w:rsidP="00FD7C63">
            <w:pPr>
              <w:pStyle w:val="TAL"/>
              <w:rPr>
                <w:lang w:eastAsia="en-US"/>
              </w:rPr>
            </w:pPr>
          </w:p>
        </w:tc>
        <w:tc>
          <w:tcPr>
            <w:tcW w:w="1717" w:type="dxa"/>
            <w:gridSpan w:val="3"/>
          </w:tcPr>
          <w:p w14:paraId="6ABAACEF" w14:textId="752A18A7" w:rsidR="00FD7C63" w:rsidRPr="001F65C5" w:rsidRDefault="00FD7C63" w:rsidP="00FD7C63">
            <w:pPr>
              <w:pStyle w:val="TAL"/>
            </w:pPr>
            <w:r w:rsidRPr="001F65C5">
              <w:t>2Rx, 4Rx</w:t>
            </w:r>
          </w:p>
        </w:tc>
      </w:tr>
      <w:tr w:rsidR="00FD7C63" w:rsidRPr="00A564B4" w14:paraId="2CE5B3AA" w14:textId="77777777" w:rsidTr="006C32D2">
        <w:trPr>
          <w:gridAfter w:val="2"/>
          <w:wAfter w:w="143" w:type="dxa"/>
          <w:cantSplit/>
          <w:jc w:val="center"/>
        </w:trPr>
        <w:tc>
          <w:tcPr>
            <w:tcW w:w="929" w:type="dxa"/>
            <w:gridSpan w:val="3"/>
            <w:tcBorders>
              <w:bottom w:val="single" w:sz="6" w:space="0" w:color="auto"/>
            </w:tcBorders>
          </w:tcPr>
          <w:p w14:paraId="0E69508E" w14:textId="5E3044FA" w:rsidR="00FD7C63" w:rsidRPr="001F65C5" w:rsidRDefault="00FD7C63" w:rsidP="00FD7C63">
            <w:pPr>
              <w:pStyle w:val="TAL"/>
            </w:pPr>
            <w:r w:rsidRPr="001F65C5">
              <w:rPr>
                <w:rFonts w:hint="eastAsia"/>
              </w:rPr>
              <w:t>5.1.44</w:t>
            </w:r>
          </w:p>
        </w:tc>
        <w:tc>
          <w:tcPr>
            <w:tcW w:w="2960" w:type="dxa"/>
            <w:gridSpan w:val="2"/>
            <w:tcBorders>
              <w:bottom w:val="single" w:sz="6" w:space="0" w:color="auto"/>
            </w:tcBorders>
          </w:tcPr>
          <w:p w14:paraId="79440B82" w14:textId="7CD31524" w:rsidR="00FD7C63" w:rsidRPr="001F65C5" w:rsidRDefault="00FD7C63" w:rsidP="00FD7C63">
            <w:pPr>
              <w:pStyle w:val="TAL"/>
            </w:pPr>
            <w:r w:rsidRPr="001F65C5">
              <w:rPr>
                <w:rFonts w:hint="eastAsia"/>
              </w:rPr>
              <w:t>E-UTRAN FDD – FDD Inter-band Inter-frequency async DAPS handover</w:t>
            </w:r>
          </w:p>
        </w:tc>
        <w:tc>
          <w:tcPr>
            <w:tcW w:w="828" w:type="dxa"/>
            <w:gridSpan w:val="2"/>
            <w:tcBorders>
              <w:bottom w:val="single" w:sz="6" w:space="0" w:color="auto"/>
            </w:tcBorders>
          </w:tcPr>
          <w:p w14:paraId="427A75B5" w14:textId="48DEFC9D"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6F0287C7" w14:textId="269D45EA" w:rsidR="00FD7C63" w:rsidRPr="001F65C5" w:rsidRDefault="00AA4537" w:rsidP="00FD7C63">
            <w:pPr>
              <w:pStyle w:val="TAL"/>
              <w:rPr>
                <w:szCs w:val="18"/>
                <w:lang w:eastAsia="zh-CN"/>
              </w:rPr>
            </w:pPr>
            <w:r>
              <w:rPr>
                <w:rFonts w:hint="eastAsia"/>
                <w:szCs w:val="18"/>
                <w:lang w:eastAsia="zh-CN"/>
              </w:rPr>
              <w:t>C243</w:t>
            </w:r>
          </w:p>
        </w:tc>
        <w:tc>
          <w:tcPr>
            <w:tcW w:w="2471" w:type="dxa"/>
            <w:gridSpan w:val="3"/>
            <w:tcBorders>
              <w:bottom w:val="single" w:sz="6" w:space="0" w:color="auto"/>
            </w:tcBorders>
          </w:tcPr>
          <w:p w14:paraId="4F1FD421" w14:textId="3AD60740"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1319D321" w14:textId="77777777" w:rsidR="00FD7C63" w:rsidRPr="00A564B4" w:rsidRDefault="00FD7C63" w:rsidP="00FD7C63">
            <w:pPr>
              <w:pStyle w:val="TAL"/>
              <w:rPr>
                <w:lang w:eastAsia="en-US"/>
              </w:rPr>
            </w:pPr>
          </w:p>
        </w:tc>
        <w:tc>
          <w:tcPr>
            <w:tcW w:w="1695" w:type="dxa"/>
            <w:gridSpan w:val="3"/>
            <w:shd w:val="clear" w:color="auto" w:fill="auto"/>
          </w:tcPr>
          <w:p w14:paraId="60C543FF" w14:textId="77777777" w:rsidR="00FD7C63" w:rsidRPr="00A564B4" w:rsidRDefault="00FD7C63" w:rsidP="00FD7C63">
            <w:pPr>
              <w:pStyle w:val="TAL"/>
              <w:rPr>
                <w:lang w:eastAsia="en-US"/>
              </w:rPr>
            </w:pPr>
          </w:p>
        </w:tc>
        <w:tc>
          <w:tcPr>
            <w:tcW w:w="1717" w:type="dxa"/>
            <w:gridSpan w:val="3"/>
          </w:tcPr>
          <w:p w14:paraId="0ACE7185" w14:textId="3FE104A2" w:rsidR="00FD7C63" w:rsidRPr="001F65C5" w:rsidRDefault="00FD7C63" w:rsidP="00FD7C63">
            <w:pPr>
              <w:pStyle w:val="TAL"/>
            </w:pPr>
            <w:r w:rsidRPr="001F65C5">
              <w:t>2Rx, 4Rx</w:t>
            </w:r>
          </w:p>
        </w:tc>
      </w:tr>
      <w:tr w:rsidR="00FD7C63" w:rsidRPr="00A564B4" w14:paraId="137A90C3" w14:textId="77777777" w:rsidTr="006C32D2">
        <w:trPr>
          <w:gridAfter w:val="2"/>
          <w:wAfter w:w="143" w:type="dxa"/>
          <w:cantSplit/>
          <w:jc w:val="center"/>
        </w:trPr>
        <w:tc>
          <w:tcPr>
            <w:tcW w:w="929" w:type="dxa"/>
            <w:gridSpan w:val="3"/>
            <w:tcBorders>
              <w:bottom w:val="single" w:sz="6" w:space="0" w:color="auto"/>
            </w:tcBorders>
          </w:tcPr>
          <w:p w14:paraId="3486CED7" w14:textId="2303248B" w:rsidR="00FD7C63" w:rsidRPr="001F65C5" w:rsidRDefault="00FD7C63" w:rsidP="00FD7C63">
            <w:pPr>
              <w:pStyle w:val="TAL"/>
            </w:pPr>
            <w:r w:rsidRPr="001F65C5">
              <w:rPr>
                <w:rFonts w:hint="eastAsia"/>
              </w:rPr>
              <w:t>5.1.45</w:t>
            </w:r>
          </w:p>
        </w:tc>
        <w:tc>
          <w:tcPr>
            <w:tcW w:w="2960" w:type="dxa"/>
            <w:gridSpan w:val="2"/>
            <w:tcBorders>
              <w:bottom w:val="single" w:sz="6" w:space="0" w:color="auto"/>
            </w:tcBorders>
          </w:tcPr>
          <w:p w14:paraId="32B9CDDF" w14:textId="4A9DA8C9" w:rsidR="00FD7C63" w:rsidRPr="001F65C5" w:rsidRDefault="00FD7C63" w:rsidP="00FD7C63">
            <w:pPr>
              <w:pStyle w:val="TAL"/>
            </w:pPr>
            <w:r w:rsidRPr="001F65C5">
              <w:rPr>
                <w:rFonts w:hint="eastAsia"/>
              </w:rPr>
              <w:t>E-UTRAN FDD - FDD Intra frequency DAPS handover</w:t>
            </w:r>
          </w:p>
        </w:tc>
        <w:tc>
          <w:tcPr>
            <w:tcW w:w="828" w:type="dxa"/>
            <w:gridSpan w:val="2"/>
            <w:tcBorders>
              <w:bottom w:val="single" w:sz="6" w:space="0" w:color="auto"/>
            </w:tcBorders>
          </w:tcPr>
          <w:p w14:paraId="1D1BAD98" w14:textId="1D60FB04"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9DF61EE" w14:textId="54374340" w:rsidR="00FD7C63" w:rsidRPr="001F65C5" w:rsidRDefault="00AA4537" w:rsidP="00FD7C63">
            <w:pPr>
              <w:pStyle w:val="TAL"/>
              <w:rPr>
                <w:szCs w:val="18"/>
                <w:lang w:eastAsia="zh-CN"/>
              </w:rPr>
            </w:pPr>
            <w:r>
              <w:rPr>
                <w:rFonts w:hint="eastAsia"/>
                <w:szCs w:val="18"/>
                <w:lang w:eastAsia="zh-CN"/>
              </w:rPr>
              <w:t>C245</w:t>
            </w:r>
          </w:p>
        </w:tc>
        <w:tc>
          <w:tcPr>
            <w:tcW w:w="2471" w:type="dxa"/>
            <w:gridSpan w:val="3"/>
            <w:tcBorders>
              <w:bottom w:val="single" w:sz="6" w:space="0" w:color="auto"/>
            </w:tcBorders>
          </w:tcPr>
          <w:p w14:paraId="19BCCCC4" w14:textId="5B506223" w:rsidR="00FD7C63" w:rsidRPr="001F65C5" w:rsidRDefault="00FD7C63" w:rsidP="00FD7C63">
            <w:pPr>
              <w:pStyle w:val="TAL"/>
            </w:pPr>
            <w:r w:rsidRPr="001F65C5">
              <w:t xml:space="preserve">UE supporting E-UTRA FDD and </w:t>
            </w:r>
            <w:r w:rsidRPr="001F65C5">
              <w:rPr>
                <w:rFonts w:hint="eastAsia"/>
              </w:rPr>
              <w:t>Intra frequency DAPS handover</w:t>
            </w:r>
          </w:p>
        </w:tc>
        <w:tc>
          <w:tcPr>
            <w:tcW w:w="1668" w:type="dxa"/>
            <w:gridSpan w:val="3"/>
            <w:shd w:val="clear" w:color="auto" w:fill="auto"/>
          </w:tcPr>
          <w:p w14:paraId="7B0844DB" w14:textId="77777777" w:rsidR="00FD7C63" w:rsidRPr="00A564B4" w:rsidRDefault="00FD7C63" w:rsidP="00FD7C63">
            <w:pPr>
              <w:pStyle w:val="TAL"/>
              <w:rPr>
                <w:lang w:eastAsia="en-US"/>
              </w:rPr>
            </w:pPr>
          </w:p>
        </w:tc>
        <w:tc>
          <w:tcPr>
            <w:tcW w:w="1695" w:type="dxa"/>
            <w:gridSpan w:val="3"/>
            <w:shd w:val="clear" w:color="auto" w:fill="auto"/>
          </w:tcPr>
          <w:p w14:paraId="0746749B" w14:textId="77777777" w:rsidR="00FD7C63" w:rsidRPr="00A564B4" w:rsidRDefault="00FD7C63" w:rsidP="00FD7C63">
            <w:pPr>
              <w:pStyle w:val="TAL"/>
              <w:rPr>
                <w:lang w:eastAsia="en-US"/>
              </w:rPr>
            </w:pPr>
          </w:p>
        </w:tc>
        <w:tc>
          <w:tcPr>
            <w:tcW w:w="1717" w:type="dxa"/>
            <w:gridSpan w:val="3"/>
          </w:tcPr>
          <w:p w14:paraId="34F41947" w14:textId="35D1B015" w:rsidR="00FD7C63" w:rsidRPr="001F65C5" w:rsidRDefault="00FD7C63" w:rsidP="00FD7C63">
            <w:pPr>
              <w:pStyle w:val="TAL"/>
            </w:pPr>
            <w:r w:rsidRPr="001F65C5">
              <w:t>2Rx, 4Rx</w:t>
            </w:r>
          </w:p>
        </w:tc>
      </w:tr>
      <w:tr w:rsidR="00FD7C63" w:rsidRPr="00A564B4" w14:paraId="7D52CDE4" w14:textId="77777777" w:rsidTr="006C32D2">
        <w:trPr>
          <w:gridAfter w:val="2"/>
          <w:wAfter w:w="143" w:type="dxa"/>
          <w:cantSplit/>
          <w:jc w:val="center"/>
        </w:trPr>
        <w:tc>
          <w:tcPr>
            <w:tcW w:w="929" w:type="dxa"/>
            <w:gridSpan w:val="3"/>
            <w:tcBorders>
              <w:bottom w:val="single" w:sz="6" w:space="0" w:color="auto"/>
            </w:tcBorders>
          </w:tcPr>
          <w:p w14:paraId="4F5AF9B2" w14:textId="183CF9DF" w:rsidR="00FD7C63" w:rsidRPr="001F65C5" w:rsidRDefault="00FD7C63" w:rsidP="00FD7C63">
            <w:pPr>
              <w:pStyle w:val="TAL"/>
            </w:pPr>
            <w:r w:rsidRPr="001F65C5">
              <w:rPr>
                <w:rFonts w:hint="eastAsia"/>
              </w:rPr>
              <w:t>5.1.46</w:t>
            </w:r>
          </w:p>
        </w:tc>
        <w:tc>
          <w:tcPr>
            <w:tcW w:w="2960" w:type="dxa"/>
            <w:gridSpan w:val="2"/>
            <w:tcBorders>
              <w:bottom w:val="single" w:sz="6" w:space="0" w:color="auto"/>
            </w:tcBorders>
          </w:tcPr>
          <w:p w14:paraId="702A035E" w14:textId="764A94C2" w:rsidR="00FD7C63" w:rsidRPr="001F65C5" w:rsidRDefault="00FD7C63" w:rsidP="00FD7C63">
            <w:pPr>
              <w:pStyle w:val="TAL"/>
            </w:pPr>
            <w:r w:rsidRPr="001F65C5">
              <w:rPr>
                <w:rFonts w:hint="eastAsia"/>
              </w:rPr>
              <w:t>E-UTRAN TDD - TDD Intra frequency DAPS handover</w:t>
            </w:r>
          </w:p>
        </w:tc>
        <w:tc>
          <w:tcPr>
            <w:tcW w:w="828" w:type="dxa"/>
            <w:gridSpan w:val="2"/>
            <w:tcBorders>
              <w:bottom w:val="single" w:sz="6" w:space="0" w:color="auto"/>
            </w:tcBorders>
          </w:tcPr>
          <w:p w14:paraId="16D027F5" w14:textId="2639D1E3"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A99B0C1" w14:textId="09BBB93F" w:rsidR="00FD7C63" w:rsidRPr="001F65C5" w:rsidRDefault="00AA4537" w:rsidP="00FD7C63">
            <w:pPr>
              <w:pStyle w:val="TAL"/>
              <w:rPr>
                <w:szCs w:val="18"/>
                <w:lang w:eastAsia="zh-CN"/>
              </w:rPr>
            </w:pPr>
            <w:r>
              <w:rPr>
                <w:rFonts w:hint="eastAsia"/>
                <w:szCs w:val="18"/>
                <w:lang w:eastAsia="zh-CN"/>
              </w:rPr>
              <w:t>C248</w:t>
            </w:r>
          </w:p>
        </w:tc>
        <w:tc>
          <w:tcPr>
            <w:tcW w:w="2471" w:type="dxa"/>
            <w:gridSpan w:val="3"/>
            <w:tcBorders>
              <w:bottom w:val="single" w:sz="6" w:space="0" w:color="auto"/>
            </w:tcBorders>
          </w:tcPr>
          <w:p w14:paraId="051EB249" w14:textId="0CF6F85D" w:rsidR="00FD7C63" w:rsidRPr="001F65C5" w:rsidRDefault="00FD7C63" w:rsidP="00FD7C63">
            <w:pPr>
              <w:pStyle w:val="TAL"/>
            </w:pPr>
            <w:r w:rsidRPr="001F65C5">
              <w:t xml:space="preserve">UE supporting E-UTRA TDD and </w:t>
            </w:r>
            <w:r w:rsidRPr="001F65C5">
              <w:rPr>
                <w:rFonts w:hint="eastAsia"/>
              </w:rPr>
              <w:t>Intra frequency DAPS handover</w:t>
            </w:r>
          </w:p>
        </w:tc>
        <w:tc>
          <w:tcPr>
            <w:tcW w:w="1668" w:type="dxa"/>
            <w:gridSpan w:val="3"/>
            <w:shd w:val="clear" w:color="auto" w:fill="auto"/>
          </w:tcPr>
          <w:p w14:paraId="05AA49A7" w14:textId="77777777" w:rsidR="00FD7C63" w:rsidRPr="00A564B4" w:rsidRDefault="00FD7C63" w:rsidP="00FD7C63">
            <w:pPr>
              <w:pStyle w:val="TAL"/>
              <w:rPr>
                <w:lang w:eastAsia="en-US"/>
              </w:rPr>
            </w:pPr>
          </w:p>
        </w:tc>
        <w:tc>
          <w:tcPr>
            <w:tcW w:w="1695" w:type="dxa"/>
            <w:gridSpan w:val="3"/>
            <w:shd w:val="clear" w:color="auto" w:fill="auto"/>
          </w:tcPr>
          <w:p w14:paraId="70D848CF" w14:textId="77777777" w:rsidR="00FD7C63" w:rsidRPr="00A564B4" w:rsidRDefault="00FD7C63" w:rsidP="00FD7C63">
            <w:pPr>
              <w:pStyle w:val="TAL"/>
              <w:rPr>
                <w:lang w:eastAsia="en-US"/>
              </w:rPr>
            </w:pPr>
          </w:p>
        </w:tc>
        <w:tc>
          <w:tcPr>
            <w:tcW w:w="1717" w:type="dxa"/>
            <w:gridSpan w:val="3"/>
          </w:tcPr>
          <w:p w14:paraId="346E0F6E" w14:textId="79A2B9E9" w:rsidR="00FD7C63" w:rsidRPr="001F65C5" w:rsidRDefault="00FD7C63" w:rsidP="00FD7C63">
            <w:pPr>
              <w:pStyle w:val="TAL"/>
            </w:pPr>
            <w:r w:rsidRPr="001F65C5">
              <w:t>2Rx, 4Rx</w:t>
            </w:r>
          </w:p>
        </w:tc>
      </w:tr>
      <w:tr w:rsidR="006C32D2" w:rsidRPr="0024724C" w14:paraId="55F19C1E" w14:textId="77777777" w:rsidTr="006C32D2">
        <w:tblPrEx>
          <w:tblLook w:val="04A0" w:firstRow="1" w:lastRow="0" w:firstColumn="1" w:lastColumn="0" w:noHBand="0" w:noVBand="1"/>
        </w:tblPrEx>
        <w:trPr>
          <w:gridBefore w:val="2"/>
          <w:gridAfter w:val="1"/>
          <w:wBefore w:w="112" w:type="dxa"/>
          <w:wAfter w:w="27" w:type="dxa"/>
          <w:cantSplit/>
          <w:jc w:val="center"/>
        </w:trPr>
        <w:tc>
          <w:tcPr>
            <w:tcW w:w="933" w:type="dxa"/>
            <w:gridSpan w:val="2"/>
            <w:tcBorders>
              <w:top w:val="single" w:sz="6" w:space="0" w:color="auto"/>
              <w:left w:val="single" w:sz="6" w:space="0" w:color="auto"/>
              <w:bottom w:val="single" w:sz="6" w:space="0" w:color="auto"/>
              <w:right w:val="single" w:sz="6" w:space="0" w:color="auto"/>
            </w:tcBorders>
          </w:tcPr>
          <w:p w14:paraId="106C4156" w14:textId="77777777" w:rsidR="006C32D2" w:rsidRPr="0024724C" w:rsidRDefault="006C32D2" w:rsidP="00977CF4">
            <w:pPr>
              <w:keepNext/>
              <w:keepLines/>
              <w:spacing w:after="0"/>
              <w:rPr>
                <w:rFonts w:ascii="Arial" w:hAnsi="Arial"/>
                <w:sz w:val="18"/>
              </w:rPr>
            </w:pPr>
            <w:r w:rsidRPr="0024724C">
              <w:rPr>
                <w:rFonts w:ascii="Arial" w:hAnsi="Arial"/>
                <w:sz w:val="18"/>
              </w:rPr>
              <w:t>5.1.47</w:t>
            </w:r>
          </w:p>
        </w:tc>
        <w:tc>
          <w:tcPr>
            <w:tcW w:w="2962" w:type="dxa"/>
            <w:gridSpan w:val="2"/>
            <w:tcBorders>
              <w:top w:val="single" w:sz="6" w:space="0" w:color="auto"/>
              <w:left w:val="single" w:sz="6" w:space="0" w:color="auto"/>
              <w:bottom w:val="single" w:sz="6" w:space="0" w:color="auto"/>
              <w:right w:val="single" w:sz="6" w:space="0" w:color="auto"/>
            </w:tcBorders>
          </w:tcPr>
          <w:p w14:paraId="24133CDC" w14:textId="77777777" w:rsidR="006C32D2" w:rsidRPr="0024724C" w:rsidRDefault="006C32D2" w:rsidP="00977CF4">
            <w:pPr>
              <w:keepNext/>
              <w:keepLines/>
              <w:spacing w:after="0"/>
              <w:rPr>
                <w:rFonts w:ascii="Arial" w:hAnsi="Arial"/>
                <w:sz w:val="18"/>
              </w:rPr>
            </w:pPr>
            <w:r w:rsidRPr="0024724C">
              <w:rPr>
                <w:rFonts w:ascii="Arial" w:hAnsi="Arial"/>
                <w:sz w:val="18"/>
              </w:rPr>
              <w:t>E-UTRAN FDD - FDD Intra frequency conditional handover</w:t>
            </w:r>
          </w:p>
        </w:tc>
        <w:tc>
          <w:tcPr>
            <w:tcW w:w="828" w:type="dxa"/>
            <w:gridSpan w:val="4"/>
            <w:tcBorders>
              <w:top w:val="single" w:sz="6" w:space="0" w:color="auto"/>
              <w:left w:val="single" w:sz="6" w:space="0" w:color="auto"/>
              <w:bottom w:val="single" w:sz="6" w:space="0" w:color="auto"/>
              <w:right w:val="single" w:sz="6" w:space="0" w:color="auto"/>
            </w:tcBorders>
          </w:tcPr>
          <w:p w14:paraId="11129BBE" w14:textId="77777777" w:rsidR="006C32D2" w:rsidRPr="0024724C" w:rsidRDefault="006C32D2" w:rsidP="00977CF4">
            <w:pPr>
              <w:keepNext/>
              <w:keepLines/>
              <w:spacing w:after="0"/>
              <w:rPr>
                <w:rFonts w:ascii="Arial" w:hAnsi="Arial"/>
                <w:sz w:val="18"/>
              </w:rPr>
            </w:pPr>
            <w:r w:rsidRPr="0024724C">
              <w:rPr>
                <w:rFonts w:ascii="Arial" w:hAnsi="Arial"/>
                <w:sz w:val="18"/>
              </w:rPr>
              <w:t>Rel-16</w:t>
            </w:r>
          </w:p>
        </w:tc>
        <w:tc>
          <w:tcPr>
            <w:tcW w:w="1274" w:type="dxa"/>
            <w:gridSpan w:val="3"/>
            <w:tcBorders>
              <w:top w:val="single" w:sz="6" w:space="0" w:color="auto"/>
              <w:left w:val="single" w:sz="6" w:space="0" w:color="auto"/>
              <w:bottom w:val="single" w:sz="6" w:space="0" w:color="auto"/>
              <w:right w:val="single" w:sz="6" w:space="0" w:color="auto"/>
            </w:tcBorders>
          </w:tcPr>
          <w:p w14:paraId="11ED7702" w14:textId="77777777" w:rsidR="006C32D2" w:rsidRPr="0024724C" w:rsidRDefault="006C32D2" w:rsidP="00977CF4">
            <w:pPr>
              <w:keepNext/>
              <w:keepLines/>
              <w:spacing w:after="0"/>
              <w:rPr>
                <w:rFonts w:ascii="Arial" w:eastAsia="PMingLiU" w:hAnsi="Arial"/>
                <w:sz w:val="18"/>
                <w:lang w:eastAsia="zh-TW"/>
              </w:rPr>
            </w:pPr>
            <w:r w:rsidRPr="0024724C">
              <w:rPr>
                <w:rFonts w:ascii="Arial" w:eastAsia="PMingLiU" w:hAnsi="Arial"/>
                <w:sz w:val="18"/>
                <w:lang w:eastAsia="zh-TW"/>
              </w:rPr>
              <w:t>C01u</w:t>
            </w:r>
          </w:p>
        </w:tc>
        <w:tc>
          <w:tcPr>
            <w:tcW w:w="2473" w:type="dxa"/>
            <w:gridSpan w:val="3"/>
            <w:tcBorders>
              <w:top w:val="single" w:sz="6" w:space="0" w:color="auto"/>
              <w:left w:val="single" w:sz="6" w:space="0" w:color="auto"/>
              <w:bottom w:val="single" w:sz="6" w:space="0" w:color="auto"/>
              <w:right w:val="single" w:sz="6" w:space="0" w:color="auto"/>
            </w:tcBorders>
          </w:tcPr>
          <w:p w14:paraId="5DFB36EE" w14:textId="77777777" w:rsidR="006C32D2" w:rsidRPr="0024724C" w:rsidRDefault="006C32D2" w:rsidP="00977CF4">
            <w:pPr>
              <w:keepNext/>
              <w:keepLines/>
              <w:spacing w:after="0"/>
              <w:rPr>
                <w:rFonts w:ascii="Arial" w:hAnsi="Arial"/>
                <w:sz w:val="18"/>
              </w:rPr>
            </w:pPr>
            <w:r w:rsidRPr="0024724C">
              <w:rPr>
                <w:rFonts w:ascii="Arial" w:hAnsi="Arial"/>
                <w:sz w:val="18"/>
              </w:rPr>
              <w:t>UE supporting E-UTRA FDD and conditional HO</w:t>
            </w:r>
          </w:p>
        </w:tc>
        <w:tc>
          <w:tcPr>
            <w:tcW w:w="1668" w:type="dxa"/>
            <w:gridSpan w:val="3"/>
            <w:tcBorders>
              <w:top w:val="single" w:sz="6" w:space="0" w:color="auto"/>
              <w:left w:val="single" w:sz="6" w:space="0" w:color="auto"/>
              <w:bottom w:val="single" w:sz="6" w:space="0" w:color="auto"/>
              <w:right w:val="single" w:sz="6" w:space="0" w:color="auto"/>
            </w:tcBorders>
          </w:tcPr>
          <w:p w14:paraId="097732F0" w14:textId="77777777" w:rsidR="006C32D2" w:rsidRPr="0024724C" w:rsidRDefault="006C32D2" w:rsidP="00977CF4">
            <w:pPr>
              <w:keepNext/>
              <w:keepLines/>
              <w:spacing w:after="0"/>
              <w:rPr>
                <w:rFonts w:ascii="Arial" w:hAnsi="Arial"/>
                <w:sz w:val="18"/>
              </w:rPr>
            </w:pPr>
          </w:p>
        </w:tc>
        <w:tc>
          <w:tcPr>
            <w:tcW w:w="1704" w:type="dxa"/>
            <w:gridSpan w:val="3"/>
            <w:tcBorders>
              <w:top w:val="single" w:sz="6" w:space="0" w:color="auto"/>
              <w:left w:val="single" w:sz="6" w:space="0" w:color="auto"/>
              <w:bottom w:val="single" w:sz="6" w:space="0" w:color="auto"/>
              <w:right w:val="single" w:sz="6" w:space="0" w:color="auto"/>
            </w:tcBorders>
          </w:tcPr>
          <w:p w14:paraId="3CE9D8EF" w14:textId="77777777" w:rsidR="006C32D2" w:rsidRPr="0024724C" w:rsidRDefault="006C32D2" w:rsidP="00977CF4">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7234280E" w14:textId="77777777" w:rsidR="006C32D2" w:rsidRPr="0024724C" w:rsidRDefault="006C32D2" w:rsidP="00977CF4">
            <w:pPr>
              <w:keepNext/>
              <w:keepLines/>
              <w:spacing w:after="0"/>
              <w:rPr>
                <w:rFonts w:ascii="Arial" w:hAnsi="Arial"/>
                <w:sz w:val="18"/>
              </w:rPr>
            </w:pPr>
            <w:r w:rsidRPr="0024724C">
              <w:rPr>
                <w:rFonts w:ascii="Arial" w:hAnsi="Arial"/>
                <w:sz w:val="18"/>
              </w:rPr>
              <w:t>2Rx, 4Rx</w:t>
            </w:r>
          </w:p>
        </w:tc>
      </w:tr>
      <w:tr w:rsidR="006C32D2" w:rsidRPr="00A564B4" w14:paraId="1195203F" w14:textId="77777777" w:rsidTr="006C32D2">
        <w:trPr>
          <w:gridAfter w:val="2"/>
          <w:wAfter w:w="143" w:type="dxa"/>
          <w:cantSplit/>
          <w:jc w:val="center"/>
        </w:trPr>
        <w:tc>
          <w:tcPr>
            <w:tcW w:w="929" w:type="dxa"/>
            <w:gridSpan w:val="3"/>
            <w:tcBorders>
              <w:bottom w:val="single" w:sz="6" w:space="0" w:color="auto"/>
            </w:tcBorders>
          </w:tcPr>
          <w:p w14:paraId="0E58F338" w14:textId="51EFD459" w:rsidR="006C32D2" w:rsidRPr="001F65C5" w:rsidRDefault="006C32D2" w:rsidP="006C32D2">
            <w:pPr>
              <w:pStyle w:val="TAL"/>
            </w:pPr>
            <w:r w:rsidRPr="0024724C">
              <w:t>5.1.48</w:t>
            </w:r>
          </w:p>
        </w:tc>
        <w:tc>
          <w:tcPr>
            <w:tcW w:w="2960" w:type="dxa"/>
            <w:gridSpan w:val="2"/>
            <w:tcBorders>
              <w:bottom w:val="single" w:sz="6" w:space="0" w:color="auto"/>
            </w:tcBorders>
          </w:tcPr>
          <w:p w14:paraId="0577596E" w14:textId="78B24866" w:rsidR="006C32D2" w:rsidRPr="001F65C5" w:rsidRDefault="006C32D2" w:rsidP="006C32D2">
            <w:pPr>
              <w:pStyle w:val="TAL"/>
            </w:pPr>
            <w:r w:rsidRPr="0024724C">
              <w:t>E-UTRAN TDD - TDD Intra frequency conditional handover</w:t>
            </w:r>
          </w:p>
        </w:tc>
        <w:tc>
          <w:tcPr>
            <w:tcW w:w="828" w:type="dxa"/>
            <w:gridSpan w:val="2"/>
            <w:tcBorders>
              <w:bottom w:val="single" w:sz="6" w:space="0" w:color="auto"/>
            </w:tcBorders>
          </w:tcPr>
          <w:p w14:paraId="4EAE7946" w14:textId="6A906ABC" w:rsidR="006C32D2" w:rsidRPr="001F65C5" w:rsidRDefault="006C32D2" w:rsidP="006C32D2">
            <w:pPr>
              <w:pStyle w:val="TAL"/>
              <w:rPr>
                <w:szCs w:val="18"/>
                <w:lang w:eastAsia="zh-CN"/>
              </w:rPr>
            </w:pPr>
            <w:r w:rsidRPr="0024724C">
              <w:t>Rel-16</w:t>
            </w:r>
          </w:p>
        </w:tc>
        <w:tc>
          <w:tcPr>
            <w:tcW w:w="1275" w:type="dxa"/>
            <w:gridSpan w:val="4"/>
            <w:tcBorders>
              <w:bottom w:val="single" w:sz="6" w:space="0" w:color="auto"/>
            </w:tcBorders>
          </w:tcPr>
          <w:p w14:paraId="166F41A2" w14:textId="415BADE6" w:rsidR="006C32D2" w:rsidRPr="001F65C5" w:rsidRDefault="006C32D2" w:rsidP="006C32D2">
            <w:pPr>
              <w:pStyle w:val="TAL"/>
              <w:rPr>
                <w:szCs w:val="18"/>
                <w:lang w:eastAsia="zh-CN"/>
              </w:rPr>
            </w:pPr>
            <w:r w:rsidRPr="0024724C">
              <w:rPr>
                <w:rFonts w:eastAsia="PMingLiU"/>
                <w:lang w:eastAsia="zh-TW"/>
              </w:rPr>
              <w:t>C02o</w:t>
            </w:r>
          </w:p>
        </w:tc>
        <w:tc>
          <w:tcPr>
            <w:tcW w:w="2471" w:type="dxa"/>
            <w:gridSpan w:val="3"/>
            <w:tcBorders>
              <w:bottom w:val="single" w:sz="6" w:space="0" w:color="auto"/>
            </w:tcBorders>
          </w:tcPr>
          <w:p w14:paraId="4535971A" w14:textId="752B3734" w:rsidR="006C32D2" w:rsidRPr="001F65C5" w:rsidRDefault="006C32D2" w:rsidP="006C32D2">
            <w:pPr>
              <w:pStyle w:val="TAL"/>
            </w:pPr>
            <w:r w:rsidRPr="0024724C">
              <w:t>UE supporting E-UTRA TDD and conditional HO</w:t>
            </w:r>
          </w:p>
        </w:tc>
        <w:tc>
          <w:tcPr>
            <w:tcW w:w="1668" w:type="dxa"/>
            <w:gridSpan w:val="3"/>
            <w:shd w:val="clear" w:color="auto" w:fill="auto"/>
          </w:tcPr>
          <w:p w14:paraId="33F2A394" w14:textId="77777777" w:rsidR="006C32D2" w:rsidRPr="00A564B4" w:rsidRDefault="006C32D2" w:rsidP="006C32D2">
            <w:pPr>
              <w:pStyle w:val="TAL"/>
              <w:rPr>
                <w:lang w:eastAsia="en-US"/>
              </w:rPr>
            </w:pPr>
          </w:p>
        </w:tc>
        <w:tc>
          <w:tcPr>
            <w:tcW w:w="1695" w:type="dxa"/>
            <w:gridSpan w:val="3"/>
            <w:shd w:val="clear" w:color="auto" w:fill="auto"/>
          </w:tcPr>
          <w:p w14:paraId="7E7A2427" w14:textId="77777777" w:rsidR="006C32D2" w:rsidRPr="00A564B4" w:rsidRDefault="006C32D2" w:rsidP="006C32D2">
            <w:pPr>
              <w:pStyle w:val="TAL"/>
              <w:rPr>
                <w:lang w:eastAsia="en-US"/>
              </w:rPr>
            </w:pPr>
          </w:p>
        </w:tc>
        <w:tc>
          <w:tcPr>
            <w:tcW w:w="1717" w:type="dxa"/>
            <w:gridSpan w:val="3"/>
          </w:tcPr>
          <w:p w14:paraId="2EC9DFA2" w14:textId="15F1C040" w:rsidR="006C32D2" w:rsidRPr="001F65C5" w:rsidRDefault="006C32D2" w:rsidP="006C32D2">
            <w:pPr>
              <w:pStyle w:val="TAL"/>
            </w:pPr>
            <w:r w:rsidRPr="0024724C">
              <w:t>2Rx, 4Rx</w:t>
            </w:r>
          </w:p>
        </w:tc>
      </w:tr>
      <w:tr w:rsidR="006C32D2" w:rsidRPr="00A564B4" w14:paraId="45827FFC" w14:textId="77777777" w:rsidTr="006C32D2">
        <w:trPr>
          <w:gridAfter w:val="2"/>
          <w:wAfter w:w="143" w:type="dxa"/>
          <w:cantSplit/>
          <w:jc w:val="center"/>
        </w:trPr>
        <w:tc>
          <w:tcPr>
            <w:tcW w:w="929" w:type="dxa"/>
            <w:gridSpan w:val="3"/>
            <w:tcBorders>
              <w:bottom w:val="single" w:sz="6" w:space="0" w:color="auto"/>
            </w:tcBorders>
          </w:tcPr>
          <w:p w14:paraId="45330A9B" w14:textId="4E49BB64" w:rsidR="006C32D2" w:rsidRPr="0024724C" w:rsidRDefault="006C32D2" w:rsidP="006C32D2">
            <w:pPr>
              <w:pStyle w:val="TAL"/>
            </w:pPr>
            <w:r w:rsidRPr="0024724C">
              <w:t>5.1.49</w:t>
            </w:r>
          </w:p>
        </w:tc>
        <w:tc>
          <w:tcPr>
            <w:tcW w:w="2960" w:type="dxa"/>
            <w:gridSpan w:val="2"/>
            <w:tcBorders>
              <w:bottom w:val="single" w:sz="6" w:space="0" w:color="auto"/>
            </w:tcBorders>
          </w:tcPr>
          <w:p w14:paraId="522ABE8A" w14:textId="7DA6C35E" w:rsidR="006C32D2" w:rsidRPr="0024724C" w:rsidRDefault="006C32D2" w:rsidP="006C32D2">
            <w:pPr>
              <w:pStyle w:val="TAL"/>
            </w:pPr>
            <w:r w:rsidRPr="0024724C">
              <w:t>E-UTRAN FDD - FDD Inter frequency conditional handover</w:t>
            </w:r>
          </w:p>
        </w:tc>
        <w:tc>
          <w:tcPr>
            <w:tcW w:w="828" w:type="dxa"/>
            <w:gridSpan w:val="2"/>
            <w:tcBorders>
              <w:bottom w:val="single" w:sz="6" w:space="0" w:color="auto"/>
            </w:tcBorders>
          </w:tcPr>
          <w:p w14:paraId="4CDC92FE" w14:textId="01A1D767" w:rsidR="006C32D2" w:rsidRPr="0024724C" w:rsidRDefault="006C32D2" w:rsidP="006C32D2">
            <w:pPr>
              <w:pStyle w:val="TAL"/>
            </w:pPr>
            <w:r w:rsidRPr="0024724C">
              <w:t>Rel-16</w:t>
            </w:r>
          </w:p>
        </w:tc>
        <w:tc>
          <w:tcPr>
            <w:tcW w:w="1275" w:type="dxa"/>
            <w:gridSpan w:val="4"/>
            <w:tcBorders>
              <w:bottom w:val="single" w:sz="6" w:space="0" w:color="auto"/>
            </w:tcBorders>
          </w:tcPr>
          <w:p w14:paraId="44FFF277" w14:textId="38D12D69" w:rsidR="006C32D2" w:rsidRPr="0024724C" w:rsidRDefault="006C32D2" w:rsidP="006C32D2">
            <w:pPr>
              <w:pStyle w:val="TAL"/>
              <w:rPr>
                <w:rFonts w:eastAsia="PMingLiU"/>
                <w:lang w:eastAsia="zh-TW"/>
              </w:rPr>
            </w:pPr>
            <w:r w:rsidRPr="0024724C">
              <w:rPr>
                <w:rFonts w:eastAsia="PMingLiU"/>
                <w:lang w:eastAsia="zh-TW"/>
              </w:rPr>
              <w:t>C01dc</w:t>
            </w:r>
          </w:p>
        </w:tc>
        <w:tc>
          <w:tcPr>
            <w:tcW w:w="2471" w:type="dxa"/>
            <w:gridSpan w:val="3"/>
            <w:tcBorders>
              <w:bottom w:val="single" w:sz="6" w:space="0" w:color="auto"/>
            </w:tcBorders>
          </w:tcPr>
          <w:p w14:paraId="2A05910E" w14:textId="4BC7E851" w:rsidR="006C32D2" w:rsidRPr="0024724C" w:rsidRDefault="006C32D2" w:rsidP="006C32D2">
            <w:pPr>
              <w:pStyle w:val="TAL"/>
            </w:pPr>
            <w:r w:rsidRPr="0024724C">
              <w:t>UE supporting E-UTRA FDD and conditional HO and Feature Group Indicators 5, 13 and 25</w:t>
            </w:r>
          </w:p>
        </w:tc>
        <w:tc>
          <w:tcPr>
            <w:tcW w:w="1668" w:type="dxa"/>
            <w:gridSpan w:val="3"/>
            <w:shd w:val="clear" w:color="auto" w:fill="auto"/>
          </w:tcPr>
          <w:p w14:paraId="329A870D" w14:textId="77777777" w:rsidR="006C32D2" w:rsidRPr="00A564B4" w:rsidRDefault="006C32D2" w:rsidP="006C32D2">
            <w:pPr>
              <w:pStyle w:val="TAL"/>
              <w:rPr>
                <w:lang w:eastAsia="en-US"/>
              </w:rPr>
            </w:pPr>
          </w:p>
        </w:tc>
        <w:tc>
          <w:tcPr>
            <w:tcW w:w="1695" w:type="dxa"/>
            <w:gridSpan w:val="3"/>
            <w:shd w:val="clear" w:color="auto" w:fill="auto"/>
          </w:tcPr>
          <w:p w14:paraId="6D3BC3B4" w14:textId="77777777" w:rsidR="006C32D2" w:rsidRPr="00A564B4" w:rsidRDefault="006C32D2" w:rsidP="006C32D2">
            <w:pPr>
              <w:pStyle w:val="TAL"/>
              <w:rPr>
                <w:lang w:eastAsia="en-US"/>
              </w:rPr>
            </w:pPr>
          </w:p>
        </w:tc>
        <w:tc>
          <w:tcPr>
            <w:tcW w:w="1717" w:type="dxa"/>
            <w:gridSpan w:val="3"/>
          </w:tcPr>
          <w:p w14:paraId="28CFC342" w14:textId="4F284231" w:rsidR="006C32D2" w:rsidRPr="0024724C" w:rsidRDefault="006C32D2" w:rsidP="006C32D2">
            <w:pPr>
              <w:pStyle w:val="TAL"/>
            </w:pPr>
            <w:r w:rsidRPr="0024724C">
              <w:t>2Rx, 4Rx</w:t>
            </w:r>
          </w:p>
        </w:tc>
      </w:tr>
      <w:tr w:rsidR="006C32D2" w:rsidRPr="00A564B4" w14:paraId="6790D20C" w14:textId="77777777" w:rsidTr="006C32D2">
        <w:trPr>
          <w:gridAfter w:val="2"/>
          <w:wAfter w:w="143" w:type="dxa"/>
          <w:cantSplit/>
          <w:jc w:val="center"/>
        </w:trPr>
        <w:tc>
          <w:tcPr>
            <w:tcW w:w="929" w:type="dxa"/>
            <w:gridSpan w:val="3"/>
            <w:tcBorders>
              <w:bottom w:val="single" w:sz="6" w:space="0" w:color="auto"/>
            </w:tcBorders>
          </w:tcPr>
          <w:p w14:paraId="4E302A28" w14:textId="24D022BB" w:rsidR="006C32D2" w:rsidRPr="0024724C" w:rsidRDefault="006C32D2" w:rsidP="006C32D2">
            <w:pPr>
              <w:pStyle w:val="TAL"/>
            </w:pPr>
            <w:r w:rsidRPr="0024724C">
              <w:t>5.1.50</w:t>
            </w:r>
          </w:p>
        </w:tc>
        <w:tc>
          <w:tcPr>
            <w:tcW w:w="2960" w:type="dxa"/>
            <w:gridSpan w:val="2"/>
            <w:tcBorders>
              <w:bottom w:val="single" w:sz="6" w:space="0" w:color="auto"/>
            </w:tcBorders>
          </w:tcPr>
          <w:p w14:paraId="28CE2443" w14:textId="5FD113B5" w:rsidR="006C32D2" w:rsidRPr="0024724C" w:rsidRDefault="006C32D2" w:rsidP="006C32D2">
            <w:pPr>
              <w:pStyle w:val="TAL"/>
            </w:pPr>
            <w:r w:rsidRPr="0024724C">
              <w:t>E-UTRAN TDD - TDD Inter frequency conditional handover</w:t>
            </w:r>
          </w:p>
        </w:tc>
        <w:tc>
          <w:tcPr>
            <w:tcW w:w="828" w:type="dxa"/>
            <w:gridSpan w:val="2"/>
            <w:tcBorders>
              <w:bottom w:val="single" w:sz="6" w:space="0" w:color="auto"/>
            </w:tcBorders>
          </w:tcPr>
          <w:p w14:paraId="0751EF1E" w14:textId="72EDF44C" w:rsidR="006C32D2" w:rsidRPr="0024724C" w:rsidRDefault="006C32D2" w:rsidP="006C32D2">
            <w:pPr>
              <w:pStyle w:val="TAL"/>
            </w:pPr>
            <w:r w:rsidRPr="0024724C">
              <w:t>Rel-16</w:t>
            </w:r>
          </w:p>
        </w:tc>
        <w:tc>
          <w:tcPr>
            <w:tcW w:w="1275" w:type="dxa"/>
            <w:gridSpan w:val="4"/>
            <w:tcBorders>
              <w:bottom w:val="single" w:sz="6" w:space="0" w:color="auto"/>
            </w:tcBorders>
          </w:tcPr>
          <w:p w14:paraId="6D4EFE07" w14:textId="2DC1F6E1" w:rsidR="006C32D2" w:rsidRPr="0024724C" w:rsidRDefault="006C32D2" w:rsidP="006C32D2">
            <w:pPr>
              <w:pStyle w:val="TAL"/>
              <w:rPr>
                <w:rFonts w:eastAsia="PMingLiU"/>
                <w:lang w:eastAsia="zh-TW"/>
              </w:rPr>
            </w:pPr>
            <w:r w:rsidRPr="0024724C">
              <w:rPr>
                <w:rFonts w:eastAsia="PMingLiU"/>
                <w:lang w:eastAsia="zh-TW"/>
              </w:rPr>
              <w:t>C02dc</w:t>
            </w:r>
          </w:p>
        </w:tc>
        <w:tc>
          <w:tcPr>
            <w:tcW w:w="2471" w:type="dxa"/>
            <w:gridSpan w:val="3"/>
            <w:tcBorders>
              <w:bottom w:val="single" w:sz="6" w:space="0" w:color="auto"/>
            </w:tcBorders>
          </w:tcPr>
          <w:p w14:paraId="0A745239" w14:textId="0528E58A" w:rsidR="006C32D2" w:rsidRPr="0024724C" w:rsidRDefault="006C32D2" w:rsidP="006C32D2">
            <w:pPr>
              <w:pStyle w:val="TAL"/>
            </w:pPr>
            <w:r w:rsidRPr="0024724C">
              <w:t>UE supporting E-UTRA TDD and conditional HO and Feature Group Indicators 5, 13 and 25</w:t>
            </w:r>
          </w:p>
        </w:tc>
        <w:tc>
          <w:tcPr>
            <w:tcW w:w="1668" w:type="dxa"/>
            <w:gridSpan w:val="3"/>
            <w:shd w:val="clear" w:color="auto" w:fill="auto"/>
          </w:tcPr>
          <w:p w14:paraId="2B831BF7" w14:textId="77777777" w:rsidR="006C32D2" w:rsidRPr="00A564B4" w:rsidRDefault="006C32D2" w:rsidP="006C32D2">
            <w:pPr>
              <w:pStyle w:val="TAL"/>
              <w:rPr>
                <w:lang w:eastAsia="en-US"/>
              </w:rPr>
            </w:pPr>
          </w:p>
        </w:tc>
        <w:tc>
          <w:tcPr>
            <w:tcW w:w="1695" w:type="dxa"/>
            <w:gridSpan w:val="3"/>
            <w:shd w:val="clear" w:color="auto" w:fill="auto"/>
          </w:tcPr>
          <w:p w14:paraId="5FD4A29A" w14:textId="77777777" w:rsidR="006C32D2" w:rsidRPr="00A564B4" w:rsidRDefault="006C32D2" w:rsidP="006C32D2">
            <w:pPr>
              <w:pStyle w:val="TAL"/>
              <w:rPr>
                <w:lang w:eastAsia="en-US"/>
              </w:rPr>
            </w:pPr>
          </w:p>
        </w:tc>
        <w:tc>
          <w:tcPr>
            <w:tcW w:w="1717" w:type="dxa"/>
            <w:gridSpan w:val="3"/>
          </w:tcPr>
          <w:p w14:paraId="7B6EDFE8" w14:textId="0CFAA3C5" w:rsidR="006C32D2" w:rsidRPr="0024724C" w:rsidRDefault="006C32D2" w:rsidP="006C32D2">
            <w:pPr>
              <w:pStyle w:val="TAL"/>
            </w:pPr>
            <w:r w:rsidRPr="0024724C">
              <w:t>2Rx, 4Rx</w:t>
            </w:r>
          </w:p>
        </w:tc>
      </w:tr>
      <w:tr w:rsidR="006C32D2" w:rsidRPr="00A564B4" w14:paraId="686BB77A" w14:textId="77777777" w:rsidTr="006C32D2">
        <w:trPr>
          <w:gridAfter w:val="2"/>
          <w:wAfter w:w="143" w:type="dxa"/>
          <w:cantSplit/>
          <w:jc w:val="center"/>
        </w:trPr>
        <w:tc>
          <w:tcPr>
            <w:tcW w:w="929" w:type="dxa"/>
            <w:gridSpan w:val="3"/>
            <w:tcBorders>
              <w:bottom w:val="single" w:sz="6" w:space="0" w:color="auto"/>
            </w:tcBorders>
          </w:tcPr>
          <w:p w14:paraId="78FC253B" w14:textId="1B2ADEFD" w:rsidR="006C32D2" w:rsidRPr="0024724C" w:rsidRDefault="006C32D2" w:rsidP="006C32D2">
            <w:pPr>
              <w:pStyle w:val="TAL"/>
            </w:pPr>
            <w:r w:rsidRPr="0024724C">
              <w:t>5.1.51</w:t>
            </w:r>
          </w:p>
        </w:tc>
        <w:tc>
          <w:tcPr>
            <w:tcW w:w="2960" w:type="dxa"/>
            <w:gridSpan w:val="2"/>
            <w:tcBorders>
              <w:bottom w:val="single" w:sz="6" w:space="0" w:color="auto"/>
            </w:tcBorders>
          </w:tcPr>
          <w:p w14:paraId="7C2D2F62" w14:textId="56B94B54" w:rsidR="006C32D2" w:rsidRPr="0024724C" w:rsidRDefault="006C32D2" w:rsidP="006C32D2">
            <w:pPr>
              <w:pStyle w:val="TAL"/>
            </w:pPr>
            <w:r w:rsidRPr="0024724C">
              <w:t>E-UTRAN FDD - TDD Inter frequency conditional handover</w:t>
            </w:r>
          </w:p>
        </w:tc>
        <w:tc>
          <w:tcPr>
            <w:tcW w:w="828" w:type="dxa"/>
            <w:gridSpan w:val="2"/>
            <w:tcBorders>
              <w:bottom w:val="single" w:sz="6" w:space="0" w:color="auto"/>
            </w:tcBorders>
          </w:tcPr>
          <w:p w14:paraId="6C7FB29E" w14:textId="1D8BB0EE" w:rsidR="006C32D2" w:rsidRPr="0024724C" w:rsidRDefault="006C32D2" w:rsidP="006C32D2">
            <w:pPr>
              <w:pStyle w:val="TAL"/>
            </w:pPr>
            <w:r w:rsidRPr="0024724C">
              <w:t>Rel-16</w:t>
            </w:r>
          </w:p>
        </w:tc>
        <w:tc>
          <w:tcPr>
            <w:tcW w:w="1275" w:type="dxa"/>
            <w:gridSpan w:val="4"/>
            <w:tcBorders>
              <w:bottom w:val="single" w:sz="6" w:space="0" w:color="auto"/>
            </w:tcBorders>
          </w:tcPr>
          <w:p w14:paraId="79F44684" w14:textId="130F6505"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2B421E2E" w14:textId="50A31A0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228C97AA" w14:textId="77777777" w:rsidR="006C32D2" w:rsidRPr="00A564B4" w:rsidRDefault="006C32D2" w:rsidP="006C32D2">
            <w:pPr>
              <w:pStyle w:val="TAL"/>
              <w:rPr>
                <w:lang w:eastAsia="en-US"/>
              </w:rPr>
            </w:pPr>
          </w:p>
        </w:tc>
        <w:tc>
          <w:tcPr>
            <w:tcW w:w="1695" w:type="dxa"/>
            <w:gridSpan w:val="3"/>
            <w:shd w:val="clear" w:color="auto" w:fill="auto"/>
          </w:tcPr>
          <w:p w14:paraId="06A31D24" w14:textId="77777777" w:rsidR="006C32D2" w:rsidRPr="00A564B4" w:rsidRDefault="006C32D2" w:rsidP="006C32D2">
            <w:pPr>
              <w:pStyle w:val="TAL"/>
              <w:rPr>
                <w:lang w:eastAsia="en-US"/>
              </w:rPr>
            </w:pPr>
          </w:p>
        </w:tc>
        <w:tc>
          <w:tcPr>
            <w:tcW w:w="1717" w:type="dxa"/>
            <w:gridSpan w:val="3"/>
          </w:tcPr>
          <w:p w14:paraId="3AA1B363" w14:textId="1C2A54A3" w:rsidR="006C32D2" w:rsidRPr="0024724C" w:rsidRDefault="006C32D2" w:rsidP="006C32D2">
            <w:pPr>
              <w:pStyle w:val="TAL"/>
            </w:pPr>
            <w:r w:rsidRPr="0024724C">
              <w:t>2Rx, 4Rx</w:t>
            </w:r>
          </w:p>
        </w:tc>
      </w:tr>
      <w:tr w:rsidR="006C32D2" w:rsidRPr="00A564B4" w14:paraId="0B970AD7" w14:textId="77777777" w:rsidTr="006C32D2">
        <w:trPr>
          <w:gridAfter w:val="2"/>
          <w:wAfter w:w="143" w:type="dxa"/>
          <w:cantSplit/>
          <w:jc w:val="center"/>
        </w:trPr>
        <w:tc>
          <w:tcPr>
            <w:tcW w:w="929" w:type="dxa"/>
            <w:gridSpan w:val="3"/>
            <w:tcBorders>
              <w:bottom w:val="single" w:sz="6" w:space="0" w:color="auto"/>
            </w:tcBorders>
          </w:tcPr>
          <w:p w14:paraId="7ABF8640" w14:textId="5C042F02" w:rsidR="006C32D2" w:rsidRPr="0024724C" w:rsidRDefault="006C32D2" w:rsidP="006C32D2">
            <w:pPr>
              <w:pStyle w:val="TAL"/>
            </w:pPr>
            <w:r w:rsidRPr="0024724C">
              <w:t>5.1.52</w:t>
            </w:r>
          </w:p>
        </w:tc>
        <w:tc>
          <w:tcPr>
            <w:tcW w:w="2960" w:type="dxa"/>
            <w:gridSpan w:val="2"/>
            <w:tcBorders>
              <w:bottom w:val="single" w:sz="6" w:space="0" w:color="auto"/>
            </w:tcBorders>
          </w:tcPr>
          <w:p w14:paraId="208E3139" w14:textId="278C3F90" w:rsidR="006C32D2" w:rsidRPr="0024724C" w:rsidRDefault="006C32D2" w:rsidP="006C32D2">
            <w:pPr>
              <w:pStyle w:val="TAL"/>
            </w:pPr>
            <w:r w:rsidRPr="0024724C">
              <w:t>E-UTRAN TDD - FDD Inter frequency conditional handover</w:t>
            </w:r>
          </w:p>
        </w:tc>
        <w:tc>
          <w:tcPr>
            <w:tcW w:w="828" w:type="dxa"/>
            <w:gridSpan w:val="2"/>
            <w:tcBorders>
              <w:bottom w:val="single" w:sz="6" w:space="0" w:color="auto"/>
            </w:tcBorders>
          </w:tcPr>
          <w:p w14:paraId="0A0327CF" w14:textId="4A6F3700" w:rsidR="006C32D2" w:rsidRPr="0024724C" w:rsidRDefault="006C32D2" w:rsidP="006C32D2">
            <w:pPr>
              <w:pStyle w:val="TAL"/>
            </w:pPr>
            <w:r w:rsidRPr="0024724C">
              <w:t>Rel-16</w:t>
            </w:r>
          </w:p>
        </w:tc>
        <w:tc>
          <w:tcPr>
            <w:tcW w:w="1275" w:type="dxa"/>
            <w:gridSpan w:val="4"/>
            <w:tcBorders>
              <w:bottom w:val="single" w:sz="6" w:space="0" w:color="auto"/>
            </w:tcBorders>
          </w:tcPr>
          <w:p w14:paraId="361AEA58" w14:textId="279DE3FA"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419D0A02" w14:textId="6F3FB3A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4095D8FA" w14:textId="77777777" w:rsidR="006C32D2" w:rsidRPr="00A564B4" w:rsidRDefault="006C32D2" w:rsidP="006C32D2">
            <w:pPr>
              <w:pStyle w:val="TAL"/>
              <w:rPr>
                <w:lang w:eastAsia="en-US"/>
              </w:rPr>
            </w:pPr>
          </w:p>
        </w:tc>
        <w:tc>
          <w:tcPr>
            <w:tcW w:w="1695" w:type="dxa"/>
            <w:gridSpan w:val="3"/>
            <w:shd w:val="clear" w:color="auto" w:fill="auto"/>
          </w:tcPr>
          <w:p w14:paraId="4FB1B806" w14:textId="77777777" w:rsidR="006C32D2" w:rsidRPr="00A564B4" w:rsidRDefault="006C32D2" w:rsidP="006C32D2">
            <w:pPr>
              <w:pStyle w:val="TAL"/>
              <w:rPr>
                <w:lang w:eastAsia="en-US"/>
              </w:rPr>
            </w:pPr>
          </w:p>
        </w:tc>
        <w:tc>
          <w:tcPr>
            <w:tcW w:w="1717" w:type="dxa"/>
            <w:gridSpan w:val="3"/>
          </w:tcPr>
          <w:p w14:paraId="6FEDA9C6" w14:textId="79DBF298" w:rsidR="006C32D2" w:rsidRPr="0024724C" w:rsidRDefault="006C32D2" w:rsidP="006C32D2">
            <w:pPr>
              <w:pStyle w:val="TAL"/>
            </w:pPr>
            <w:r w:rsidRPr="0024724C">
              <w:t>2Rx, 4Rx</w:t>
            </w:r>
          </w:p>
        </w:tc>
      </w:tr>
      <w:tr w:rsidR="006C32D2" w:rsidRPr="00A564B4" w14:paraId="0AE596F7" w14:textId="77777777" w:rsidTr="006C32D2">
        <w:trPr>
          <w:gridAfter w:val="2"/>
          <w:wAfter w:w="143" w:type="dxa"/>
          <w:cantSplit/>
          <w:jc w:val="center"/>
        </w:trPr>
        <w:tc>
          <w:tcPr>
            <w:tcW w:w="929" w:type="dxa"/>
            <w:gridSpan w:val="3"/>
            <w:tcBorders>
              <w:bottom w:val="single" w:sz="6" w:space="0" w:color="auto"/>
            </w:tcBorders>
          </w:tcPr>
          <w:p w14:paraId="072811CD" w14:textId="3693CF0E" w:rsidR="006C32D2" w:rsidRPr="001F65C5" w:rsidRDefault="006C32D2" w:rsidP="006C32D2">
            <w:pPr>
              <w:pStyle w:val="TAL"/>
            </w:pPr>
            <w:r w:rsidRPr="001F65C5">
              <w:rPr>
                <w:rFonts w:hint="eastAsia"/>
              </w:rPr>
              <w:t>5.1.53</w:t>
            </w:r>
          </w:p>
        </w:tc>
        <w:tc>
          <w:tcPr>
            <w:tcW w:w="2960" w:type="dxa"/>
            <w:gridSpan w:val="2"/>
            <w:tcBorders>
              <w:bottom w:val="single" w:sz="6" w:space="0" w:color="auto"/>
            </w:tcBorders>
          </w:tcPr>
          <w:p w14:paraId="273FA8E9" w14:textId="0E863D22" w:rsidR="006C32D2" w:rsidRPr="001F65C5" w:rsidRDefault="006C32D2" w:rsidP="006C32D2">
            <w:pPr>
              <w:pStyle w:val="TAL"/>
            </w:pPr>
            <w:r w:rsidRPr="001F65C5">
              <w:rPr>
                <w:rFonts w:hint="eastAsia"/>
              </w:rPr>
              <w:t>E-UTRAN TDD – TDD Intra-band Inter-frequency sync DAPS handover</w:t>
            </w:r>
          </w:p>
        </w:tc>
        <w:tc>
          <w:tcPr>
            <w:tcW w:w="828" w:type="dxa"/>
            <w:gridSpan w:val="2"/>
            <w:tcBorders>
              <w:bottom w:val="single" w:sz="6" w:space="0" w:color="auto"/>
            </w:tcBorders>
          </w:tcPr>
          <w:p w14:paraId="503FB867" w14:textId="12A7240F"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7922561" w14:textId="38ECAD55"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7CB0CB88" w14:textId="0CCFB57E"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7D23AF" w14:textId="77777777" w:rsidR="006C32D2" w:rsidRPr="00A564B4" w:rsidRDefault="006C32D2" w:rsidP="006C32D2">
            <w:pPr>
              <w:pStyle w:val="TAL"/>
              <w:rPr>
                <w:lang w:eastAsia="en-US"/>
              </w:rPr>
            </w:pPr>
          </w:p>
        </w:tc>
        <w:tc>
          <w:tcPr>
            <w:tcW w:w="1695" w:type="dxa"/>
            <w:gridSpan w:val="3"/>
            <w:shd w:val="clear" w:color="auto" w:fill="auto"/>
          </w:tcPr>
          <w:p w14:paraId="4CCEAD0A" w14:textId="77777777" w:rsidR="006C32D2" w:rsidRPr="00A564B4" w:rsidRDefault="006C32D2" w:rsidP="006C32D2">
            <w:pPr>
              <w:pStyle w:val="TAL"/>
              <w:rPr>
                <w:lang w:eastAsia="en-US"/>
              </w:rPr>
            </w:pPr>
          </w:p>
        </w:tc>
        <w:tc>
          <w:tcPr>
            <w:tcW w:w="1717" w:type="dxa"/>
            <w:gridSpan w:val="3"/>
          </w:tcPr>
          <w:p w14:paraId="2FD148E0" w14:textId="17724AF0" w:rsidR="006C32D2" w:rsidRPr="001F65C5" w:rsidRDefault="006C32D2" w:rsidP="006C32D2">
            <w:pPr>
              <w:pStyle w:val="TAL"/>
            </w:pPr>
            <w:r w:rsidRPr="001F65C5">
              <w:t>2Rx, 4Rx</w:t>
            </w:r>
          </w:p>
        </w:tc>
      </w:tr>
      <w:tr w:rsidR="006C32D2" w:rsidRPr="00A564B4" w14:paraId="72F34853" w14:textId="77777777" w:rsidTr="006C32D2">
        <w:trPr>
          <w:gridAfter w:val="2"/>
          <w:wAfter w:w="143" w:type="dxa"/>
          <w:cantSplit/>
          <w:jc w:val="center"/>
        </w:trPr>
        <w:tc>
          <w:tcPr>
            <w:tcW w:w="929" w:type="dxa"/>
            <w:gridSpan w:val="3"/>
            <w:tcBorders>
              <w:bottom w:val="single" w:sz="6" w:space="0" w:color="auto"/>
            </w:tcBorders>
          </w:tcPr>
          <w:p w14:paraId="453B0481" w14:textId="5D42369D" w:rsidR="006C32D2" w:rsidRPr="001F65C5" w:rsidRDefault="006C32D2" w:rsidP="006C32D2">
            <w:pPr>
              <w:pStyle w:val="TAL"/>
            </w:pPr>
            <w:r w:rsidRPr="001F65C5">
              <w:rPr>
                <w:rFonts w:hint="eastAsia"/>
              </w:rPr>
              <w:t>5.1.54</w:t>
            </w:r>
          </w:p>
        </w:tc>
        <w:tc>
          <w:tcPr>
            <w:tcW w:w="2960" w:type="dxa"/>
            <w:gridSpan w:val="2"/>
            <w:tcBorders>
              <w:bottom w:val="single" w:sz="6" w:space="0" w:color="auto"/>
            </w:tcBorders>
          </w:tcPr>
          <w:p w14:paraId="0428A481" w14:textId="5035FDF9" w:rsidR="006C32D2" w:rsidRPr="001F65C5" w:rsidRDefault="006C32D2" w:rsidP="006C32D2">
            <w:pPr>
              <w:pStyle w:val="TAL"/>
            </w:pPr>
            <w:r w:rsidRPr="001F65C5">
              <w:rPr>
                <w:rFonts w:hint="eastAsia"/>
              </w:rPr>
              <w:t>E-UTRAN TDD – TDD Inter-band Inter-frequency sync DAPS handover</w:t>
            </w:r>
          </w:p>
        </w:tc>
        <w:tc>
          <w:tcPr>
            <w:tcW w:w="828" w:type="dxa"/>
            <w:gridSpan w:val="2"/>
            <w:tcBorders>
              <w:bottom w:val="single" w:sz="6" w:space="0" w:color="auto"/>
            </w:tcBorders>
          </w:tcPr>
          <w:p w14:paraId="263BA1F6" w14:textId="425D2A99"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C11D94" w14:textId="0D70170B"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03988DFC" w14:textId="0166738C"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0E8BC083" w14:textId="77777777" w:rsidR="006C32D2" w:rsidRPr="00A564B4" w:rsidRDefault="006C32D2" w:rsidP="006C32D2">
            <w:pPr>
              <w:pStyle w:val="TAL"/>
              <w:rPr>
                <w:lang w:eastAsia="en-US"/>
              </w:rPr>
            </w:pPr>
          </w:p>
        </w:tc>
        <w:tc>
          <w:tcPr>
            <w:tcW w:w="1695" w:type="dxa"/>
            <w:gridSpan w:val="3"/>
            <w:shd w:val="clear" w:color="auto" w:fill="auto"/>
          </w:tcPr>
          <w:p w14:paraId="22650B67" w14:textId="77777777" w:rsidR="006C32D2" w:rsidRPr="00A564B4" w:rsidRDefault="006C32D2" w:rsidP="006C32D2">
            <w:pPr>
              <w:pStyle w:val="TAL"/>
              <w:rPr>
                <w:lang w:eastAsia="en-US"/>
              </w:rPr>
            </w:pPr>
          </w:p>
        </w:tc>
        <w:tc>
          <w:tcPr>
            <w:tcW w:w="1717" w:type="dxa"/>
            <w:gridSpan w:val="3"/>
          </w:tcPr>
          <w:p w14:paraId="19732F89" w14:textId="526B6B25" w:rsidR="006C32D2" w:rsidRPr="001F65C5" w:rsidRDefault="006C32D2" w:rsidP="006C32D2">
            <w:pPr>
              <w:pStyle w:val="TAL"/>
            </w:pPr>
            <w:r w:rsidRPr="001F65C5">
              <w:t>2Rx, 4Rx</w:t>
            </w:r>
          </w:p>
        </w:tc>
      </w:tr>
      <w:tr w:rsidR="006C32D2" w:rsidRPr="00A564B4" w14:paraId="014EB79A" w14:textId="77777777" w:rsidTr="006C32D2">
        <w:trPr>
          <w:gridAfter w:val="2"/>
          <w:wAfter w:w="143" w:type="dxa"/>
          <w:cantSplit/>
          <w:jc w:val="center"/>
        </w:trPr>
        <w:tc>
          <w:tcPr>
            <w:tcW w:w="929" w:type="dxa"/>
            <w:gridSpan w:val="3"/>
            <w:tcBorders>
              <w:bottom w:val="single" w:sz="6" w:space="0" w:color="auto"/>
            </w:tcBorders>
          </w:tcPr>
          <w:p w14:paraId="5ABE8642" w14:textId="776AE8C3" w:rsidR="006C32D2" w:rsidRPr="001F65C5" w:rsidRDefault="006C32D2" w:rsidP="006C32D2">
            <w:pPr>
              <w:pStyle w:val="TAL"/>
            </w:pPr>
            <w:r w:rsidRPr="001F65C5">
              <w:rPr>
                <w:rFonts w:hint="eastAsia"/>
              </w:rPr>
              <w:t>5.1.55</w:t>
            </w:r>
          </w:p>
        </w:tc>
        <w:tc>
          <w:tcPr>
            <w:tcW w:w="2960" w:type="dxa"/>
            <w:gridSpan w:val="2"/>
            <w:tcBorders>
              <w:bottom w:val="single" w:sz="6" w:space="0" w:color="auto"/>
            </w:tcBorders>
          </w:tcPr>
          <w:p w14:paraId="5A3186B7" w14:textId="5B7065D8" w:rsidR="006C32D2" w:rsidRPr="001F65C5" w:rsidRDefault="006C32D2" w:rsidP="006C32D2">
            <w:pPr>
              <w:pStyle w:val="TAL"/>
            </w:pPr>
            <w:r w:rsidRPr="001F65C5">
              <w:rPr>
                <w:rFonts w:hint="eastAsia"/>
              </w:rPr>
              <w:t>E-UTRAN FDD - TDD inter-band inter-frequency synchronous DAPS handover</w:t>
            </w:r>
          </w:p>
        </w:tc>
        <w:tc>
          <w:tcPr>
            <w:tcW w:w="828" w:type="dxa"/>
            <w:gridSpan w:val="2"/>
            <w:tcBorders>
              <w:bottom w:val="single" w:sz="6" w:space="0" w:color="auto"/>
            </w:tcBorders>
          </w:tcPr>
          <w:p w14:paraId="3909F42C" w14:textId="01FFE39E"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DE8FFB8" w14:textId="0491BBC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7EA71779" w14:textId="370B9F37"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6B3C70CB" w14:textId="77777777" w:rsidR="006C32D2" w:rsidRPr="00A564B4" w:rsidRDefault="006C32D2" w:rsidP="006C32D2">
            <w:pPr>
              <w:pStyle w:val="TAL"/>
              <w:rPr>
                <w:lang w:eastAsia="en-US"/>
              </w:rPr>
            </w:pPr>
          </w:p>
        </w:tc>
        <w:tc>
          <w:tcPr>
            <w:tcW w:w="1695" w:type="dxa"/>
            <w:gridSpan w:val="3"/>
            <w:shd w:val="clear" w:color="auto" w:fill="auto"/>
          </w:tcPr>
          <w:p w14:paraId="08C0150F" w14:textId="77777777" w:rsidR="006C32D2" w:rsidRPr="00A564B4" w:rsidRDefault="006C32D2" w:rsidP="006C32D2">
            <w:pPr>
              <w:pStyle w:val="TAL"/>
              <w:rPr>
                <w:lang w:eastAsia="en-US"/>
              </w:rPr>
            </w:pPr>
          </w:p>
        </w:tc>
        <w:tc>
          <w:tcPr>
            <w:tcW w:w="1717" w:type="dxa"/>
            <w:gridSpan w:val="3"/>
          </w:tcPr>
          <w:p w14:paraId="4BF496EC" w14:textId="53E7C9BC" w:rsidR="006C32D2" w:rsidRPr="001F65C5" w:rsidRDefault="006C32D2" w:rsidP="006C32D2">
            <w:pPr>
              <w:pStyle w:val="TAL"/>
            </w:pPr>
            <w:r w:rsidRPr="001F65C5">
              <w:t>2Rx, 4Rx</w:t>
            </w:r>
          </w:p>
        </w:tc>
      </w:tr>
      <w:tr w:rsidR="006C32D2" w:rsidRPr="00A564B4" w14:paraId="37DDB3AD" w14:textId="77777777" w:rsidTr="006C32D2">
        <w:trPr>
          <w:gridAfter w:val="2"/>
          <w:wAfter w:w="143" w:type="dxa"/>
          <w:cantSplit/>
          <w:jc w:val="center"/>
        </w:trPr>
        <w:tc>
          <w:tcPr>
            <w:tcW w:w="929" w:type="dxa"/>
            <w:gridSpan w:val="3"/>
            <w:tcBorders>
              <w:bottom w:val="single" w:sz="6" w:space="0" w:color="auto"/>
            </w:tcBorders>
          </w:tcPr>
          <w:p w14:paraId="2A930A76" w14:textId="5E7166FC" w:rsidR="006C32D2" w:rsidRPr="001F65C5" w:rsidRDefault="006C32D2" w:rsidP="006C32D2">
            <w:pPr>
              <w:pStyle w:val="TAL"/>
            </w:pPr>
            <w:r w:rsidRPr="001F65C5">
              <w:rPr>
                <w:rFonts w:hint="eastAsia"/>
              </w:rPr>
              <w:t>5.1.56</w:t>
            </w:r>
          </w:p>
        </w:tc>
        <w:tc>
          <w:tcPr>
            <w:tcW w:w="2960" w:type="dxa"/>
            <w:gridSpan w:val="2"/>
            <w:tcBorders>
              <w:bottom w:val="single" w:sz="6" w:space="0" w:color="auto"/>
            </w:tcBorders>
          </w:tcPr>
          <w:p w14:paraId="66050CCF" w14:textId="3F88B19B" w:rsidR="006C32D2" w:rsidRPr="001F65C5" w:rsidRDefault="006C32D2" w:rsidP="006C32D2">
            <w:pPr>
              <w:pStyle w:val="TAL"/>
            </w:pPr>
            <w:r w:rsidRPr="001F65C5">
              <w:rPr>
                <w:rFonts w:hint="eastAsia"/>
              </w:rPr>
              <w:t>E-UTRAN TDD - FDD inter-band inter-frequency synchronous DAPS handover</w:t>
            </w:r>
          </w:p>
        </w:tc>
        <w:tc>
          <w:tcPr>
            <w:tcW w:w="828" w:type="dxa"/>
            <w:gridSpan w:val="2"/>
            <w:tcBorders>
              <w:bottom w:val="single" w:sz="6" w:space="0" w:color="auto"/>
            </w:tcBorders>
          </w:tcPr>
          <w:p w14:paraId="6AC94706" w14:textId="7A125BE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6B6AB9D" w14:textId="0056A54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68E27861" w14:textId="5214ED5D"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533112FB" w14:textId="77777777" w:rsidR="006C32D2" w:rsidRPr="00A564B4" w:rsidRDefault="006C32D2" w:rsidP="006C32D2">
            <w:pPr>
              <w:pStyle w:val="TAL"/>
              <w:rPr>
                <w:lang w:eastAsia="en-US"/>
              </w:rPr>
            </w:pPr>
          </w:p>
        </w:tc>
        <w:tc>
          <w:tcPr>
            <w:tcW w:w="1695" w:type="dxa"/>
            <w:gridSpan w:val="3"/>
            <w:shd w:val="clear" w:color="auto" w:fill="auto"/>
          </w:tcPr>
          <w:p w14:paraId="1CB1F6AF" w14:textId="77777777" w:rsidR="006C32D2" w:rsidRPr="00A564B4" w:rsidRDefault="006C32D2" w:rsidP="006C32D2">
            <w:pPr>
              <w:pStyle w:val="TAL"/>
              <w:rPr>
                <w:lang w:eastAsia="en-US"/>
              </w:rPr>
            </w:pPr>
          </w:p>
        </w:tc>
        <w:tc>
          <w:tcPr>
            <w:tcW w:w="1717" w:type="dxa"/>
            <w:gridSpan w:val="3"/>
          </w:tcPr>
          <w:p w14:paraId="725166B2" w14:textId="07E2E327" w:rsidR="006C32D2" w:rsidRPr="001F65C5" w:rsidRDefault="006C32D2" w:rsidP="006C32D2">
            <w:pPr>
              <w:pStyle w:val="TAL"/>
            </w:pPr>
            <w:r w:rsidRPr="001F65C5">
              <w:t>2Rx, 4Rx</w:t>
            </w:r>
          </w:p>
        </w:tc>
      </w:tr>
      <w:tr w:rsidR="006C32D2" w:rsidRPr="00A564B4" w14:paraId="78F14998" w14:textId="77777777" w:rsidTr="006C32D2">
        <w:trPr>
          <w:gridAfter w:val="2"/>
          <w:wAfter w:w="143" w:type="dxa"/>
          <w:cantSplit/>
          <w:jc w:val="center"/>
        </w:trPr>
        <w:tc>
          <w:tcPr>
            <w:tcW w:w="929" w:type="dxa"/>
            <w:gridSpan w:val="3"/>
            <w:tcBorders>
              <w:bottom w:val="single" w:sz="6" w:space="0" w:color="auto"/>
            </w:tcBorders>
          </w:tcPr>
          <w:p w14:paraId="10722869" w14:textId="78360CD7" w:rsidR="006C32D2" w:rsidRPr="001F65C5" w:rsidRDefault="006C32D2" w:rsidP="006C32D2">
            <w:pPr>
              <w:pStyle w:val="TAL"/>
            </w:pPr>
            <w:r w:rsidRPr="001F65C5">
              <w:rPr>
                <w:rFonts w:hint="eastAsia"/>
              </w:rPr>
              <w:t>5.1.57</w:t>
            </w:r>
          </w:p>
        </w:tc>
        <w:tc>
          <w:tcPr>
            <w:tcW w:w="2960" w:type="dxa"/>
            <w:gridSpan w:val="2"/>
            <w:tcBorders>
              <w:bottom w:val="single" w:sz="6" w:space="0" w:color="auto"/>
            </w:tcBorders>
          </w:tcPr>
          <w:p w14:paraId="0684ECD6" w14:textId="4C97943B" w:rsidR="006C32D2" w:rsidRPr="001F65C5" w:rsidRDefault="006C32D2" w:rsidP="006C32D2">
            <w:pPr>
              <w:pStyle w:val="TAL"/>
            </w:pPr>
            <w:r w:rsidRPr="001F65C5">
              <w:rPr>
                <w:rFonts w:hint="eastAsia"/>
              </w:rPr>
              <w:t>E-UTRAN FDD – TDD Inter-band Inter-frequency async DAPS handover</w:t>
            </w:r>
          </w:p>
        </w:tc>
        <w:tc>
          <w:tcPr>
            <w:tcW w:w="828" w:type="dxa"/>
            <w:gridSpan w:val="2"/>
            <w:tcBorders>
              <w:bottom w:val="single" w:sz="6" w:space="0" w:color="auto"/>
            </w:tcBorders>
          </w:tcPr>
          <w:p w14:paraId="347E730F" w14:textId="6E1E8CA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210CB75" w14:textId="34A451CB"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095A2C83" w14:textId="0B5E5CE0"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636A4B5F" w14:textId="77777777" w:rsidR="006C32D2" w:rsidRPr="00A564B4" w:rsidRDefault="006C32D2" w:rsidP="006C32D2">
            <w:pPr>
              <w:pStyle w:val="TAL"/>
              <w:rPr>
                <w:lang w:eastAsia="en-US"/>
              </w:rPr>
            </w:pPr>
          </w:p>
        </w:tc>
        <w:tc>
          <w:tcPr>
            <w:tcW w:w="1695" w:type="dxa"/>
            <w:gridSpan w:val="3"/>
            <w:shd w:val="clear" w:color="auto" w:fill="auto"/>
          </w:tcPr>
          <w:p w14:paraId="7FDA54AC" w14:textId="77777777" w:rsidR="006C32D2" w:rsidRPr="00A564B4" w:rsidRDefault="006C32D2" w:rsidP="006C32D2">
            <w:pPr>
              <w:pStyle w:val="TAL"/>
              <w:rPr>
                <w:lang w:eastAsia="en-US"/>
              </w:rPr>
            </w:pPr>
          </w:p>
        </w:tc>
        <w:tc>
          <w:tcPr>
            <w:tcW w:w="1717" w:type="dxa"/>
            <w:gridSpan w:val="3"/>
          </w:tcPr>
          <w:p w14:paraId="75EF5087" w14:textId="3E1DB4F9" w:rsidR="006C32D2" w:rsidRPr="001F65C5" w:rsidRDefault="006C32D2" w:rsidP="006C32D2">
            <w:pPr>
              <w:pStyle w:val="TAL"/>
            </w:pPr>
            <w:r w:rsidRPr="001F65C5">
              <w:t>2Rx, 4Rx</w:t>
            </w:r>
          </w:p>
        </w:tc>
      </w:tr>
      <w:tr w:rsidR="006C32D2" w:rsidRPr="00A564B4" w14:paraId="37BE6F79" w14:textId="77777777" w:rsidTr="006C32D2">
        <w:trPr>
          <w:gridAfter w:val="2"/>
          <w:wAfter w:w="143" w:type="dxa"/>
          <w:cantSplit/>
          <w:jc w:val="center"/>
        </w:trPr>
        <w:tc>
          <w:tcPr>
            <w:tcW w:w="929" w:type="dxa"/>
            <w:gridSpan w:val="3"/>
            <w:tcBorders>
              <w:bottom w:val="single" w:sz="6" w:space="0" w:color="auto"/>
            </w:tcBorders>
          </w:tcPr>
          <w:p w14:paraId="06E1045C" w14:textId="04E75EE8" w:rsidR="006C32D2" w:rsidRPr="001F65C5" w:rsidRDefault="006C32D2" w:rsidP="006C32D2">
            <w:pPr>
              <w:pStyle w:val="TAL"/>
            </w:pPr>
            <w:r w:rsidRPr="001F65C5">
              <w:rPr>
                <w:rFonts w:hint="eastAsia"/>
              </w:rPr>
              <w:t>5.1.58</w:t>
            </w:r>
          </w:p>
        </w:tc>
        <w:tc>
          <w:tcPr>
            <w:tcW w:w="2960" w:type="dxa"/>
            <w:gridSpan w:val="2"/>
            <w:tcBorders>
              <w:bottom w:val="single" w:sz="6" w:space="0" w:color="auto"/>
            </w:tcBorders>
          </w:tcPr>
          <w:p w14:paraId="0170EF67" w14:textId="3B30A33A" w:rsidR="006C32D2" w:rsidRPr="001F65C5" w:rsidRDefault="006C32D2" w:rsidP="006C32D2">
            <w:pPr>
              <w:pStyle w:val="TAL"/>
            </w:pPr>
            <w:r w:rsidRPr="001F65C5">
              <w:rPr>
                <w:rFonts w:hint="eastAsia"/>
              </w:rPr>
              <w:t>E-UTRAN TDD – FDD Inter-band Inter-frequency async DAPS handover</w:t>
            </w:r>
          </w:p>
        </w:tc>
        <w:tc>
          <w:tcPr>
            <w:tcW w:w="828" w:type="dxa"/>
            <w:gridSpan w:val="2"/>
            <w:tcBorders>
              <w:bottom w:val="single" w:sz="6" w:space="0" w:color="auto"/>
            </w:tcBorders>
          </w:tcPr>
          <w:p w14:paraId="649CFBD0" w14:textId="53F2C3B5"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57539A5" w14:textId="243E11E3"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2D316781" w14:textId="0908BF32"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5B5C7D61" w14:textId="77777777" w:rsidR="006C32D2" w:rsidRPr="00A564B4" w:rsidRDefault="006C32D2" w:rsidP="006C32D2">
            <w:pPr>
              <w:pStyle w:val="TAL"/>
              <w:rPr>
                <w:lang w:eastAsia="en-US"/>
              </w:rPr>
            </w:pPr>
          </w:p>
        </w:tc>
        <w:tc>
          <w:tcPr>
            <w:tcW w:w="1695" w:type="dxa"/>
            <w:gridSpan w:val="3"/>
            <w:shd w:val="clear" w:color="auto" w:fill="auto"/>
          </w:tcPr>
          <w:p w14:paraId="0642D0F4" w14:textId="77777777" w:rsidR="006C32D2" w:rsidRPr="00A564B4" w:rsidRDefault="006C32D2" w:rsidP="006C32D2">
            <w:pPr>
              <w:pStyle w:val="TAL"/>
              <w:rPr>
                <w:lang w:eastAsia="en-US"/>
              </w:rPr>
            </w:pPr>
          </w:p>
        </w:tc>
        <w:tc>
          <w:tcPr>
            <w:tcW w:w="1717" w:type="dxa"/>
            <w:gridSpan w:val="3"/>
          </w:tcPr>
          <w:p w14:paraId="4C56C488" w14:textId="2F9B9205" w:rsidR="006C32D2" w:rsidRPr="001F65C5" w:rsidRDefault="006C32D2" w:rsidP="006C32D2">
            <w:pPr>
              <w:pStyle w:val="TAL"/>
            </w:pPr>
            <w:r w:rsidRPr="001F65C5">
              <w:t>2Rx, 4Rx</w:t>
            </w:r>
          </w:p>
        </w:tc>
      </w:tr>
      <w:tr w:rsidR="00AA4537" w:rsidRPr="00A564B4" w14:paraId="2EA9468C" w14:textId="77777777" w:rsidTr="0004382D">
        <w:trPr>
          <w:gridAfter w:val="2"/>
          <w:wAfter w:w="143" w:type="dxa"/>
          <w:cantSplit/>
          <w:jc w:val="center"/>
        </w:trPr>
        <w:tc>
          <w:tcPr>
            <w:tcW w:w="929" w:type="dxa"/>
            <w:gridSpan w:val="3"/>
            <w:tcBorders>
              <w:bottom w:val="single" w:sz="6" w:space="0" w:color="auto"/>
            </w:tcBorders>
          </w:tcPr>
          <w:p w14:paraId="4B9571DB" w14:textId="77777777" w:rsidR="00AA4537" w:rsidRPr="00A564B4" w:rsidRDefault="00AA4537" w:rsidP="0004382D">
            <w:pPr>
              <w:pStyle w:val="TAL"/>
              <w:rPr>
                <w:lang w:eastAsia="en-US"/>
              </w:rPr>
            </w:pPr>
            <w:r w:rsidRPr="00A564B4">
              <w:rPr>
                <w:lang w:eastAsia="en-US"/>
              </w:rPr>
              <w:t>5.2.1</w:t>
            </w:r>
          </w:p>
        </w:tc>
        <w:tc>
          <w:tcPr>
            <w:tcW w:w="2960" w:type="dxa"/>
            <w:gridSpan w:val="2"/>
            <w:tcBorders>
              <w:bottom w:val="single" w:sz="6" w:space="0" w:color="auto"/>
            </w:tcBorders>
          </w:tcPr>
          <w:p w14:paraId="3F3DBF71" w14:textId="77777777" w:rsidR="00AA4537" w:rsidRPr="00A564B4" w:rsidRDefault="00AA4537" w:rsidP="0004382D">
            <w:pPr>
              <w:pStyle w:val="TAL"/>
              <w:rPr>
                <w:lang w:eastAsia="en-US"/>
              </w:rPr>
            </w:pPr>
            <w:r w:rsidRPr="00A564B4">
              <w:rPr>
                <w:lang w:eastAsia="en-US"/>
              </w:rPr>
              <w:t>E-UTRAN FDD - UTRAN FDD handover</w:t>
            </w:r>
          </w:p>
        </w:tc>
        <w:tc>
          <w:tcPr>
            <w:tcW w:w="828" w:type="dxa"/>
            <w:gridSpan w:val="2"/>
            <w:tcBorders>
              <w:bottom w:val="single" w:sz="6" w:space="0" w:color="auto"/>
            </w:tcBorders>
          </w:tcPr>
          <w:p w14:paraId="3EE62692" w14:textId="77777777" w:rsidR="00AA4537" w:rsidRPr="00A564B4" w:rsidRDefault="00AA4537" w:rsidP="0004382D">
            <w:pPr>
              <w:pStyle w:val="TAL"/>
              <w:rPr>
                <w:lang w:eastAsia="en-US"/>
              </w:rPr>
            </w:pPr>
            <w:r w:rsidRPr="00A564B4">
              <w:rPr>
                <w:lang w:eastAsia="en-US"/>
              </w:rPr>
              <w:t>Rel-8</w:t>
            </w:r>
          </w:p>
        </w:tc>
        <w:tc>
          <w:tcPr>
            <w:tcW w:w="1275" w:type="dxa"/>
            <w:gridSpan w:val="4"/>
            <w:tcBorders>
              <w:bottom w:val="single" w:sz="6" w:space="0" w:color="auto"/>
            </w:tcBorders>
          </w:tcPr>
          <w:p w14:paraId="1E6284AF" w14:textId="77777777" w:rsidR="00AA4537" w:rsidRPr="00A564B4" w:rsidRDefault="00AA4537" w:rsidP="0004382D">
            <w:pPr>
              <w:pStyle w:val="TAL"/>
              <w:rPr>
                <w:lang w:eastAsia="en-US"/>
              </w:rPr>
            </w:pPr>
            <w:r w:rsidRPr="00A564B4">
              <w:rPr>
                <w:lang w:eastAsia="zh-CN"/>
              </w:rPr>
              <w:t>C04a</w:t>
            </w:r>
          </w:p>
        </w:tc>
        <w:tc>
          <w:tcPr>
            <w:tcW w:w="2471" w:type="dxa"/>
            <w:gridSpan w:val="3"/>
            <w:tcBorders>
              <w:bottom w:val="single" w:sz="6" w:space="0" w:color="auto"/>
            </w:tcBorders>
          </w:tcPr>
          <w:p w14:paraId="4488F8A7" w14:textId="77777777" w:rsidR="00AA4537" w:rsidRPr="00A564B4" w:rsidRDefault="00AA4537" w:rsidP="0004382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5B7F8A8" w14:textId="77777777" w:rsidR="00AA4537" w:rsidRPr="00A564B4" w:rsidRDefault="00AA4537" w:rsidP="0004382D">
            <w:pPr>
              <w:pStyle w:val="TAL"/>
              <w:rPr>
                <w:lang w:eastAsia="en-US"/>
              </w:rPr>
            </w:pPr>
          </w:p>
        </w:tc>
        <w:tc>
          <w:tcPr>
            <w:tcW w:w="1695" w:type="dxa"/>
            <w:gridSpan w:val="3"/>
            <w:shd w:val="clear" w:color="auto" w:fill="auto"/>
          </w:tcPr>
          <w:p w14:paraId="0DCB24A5" w14:textId="77777777" w:rsidR="00AA4537" w:rsidRPr="00A564B4" w:rsidRDefault="00AA4537" w:rsidP="0004382D">
            <w:pPr>
              <w:pStyle w:val="TAL"/>
              <w:rPr>
                <w:lang w:eastAsia="en-US"/>
              </w:rPr>
            </w:pPr>
          </w:p>
        </w:tc>
        <w:tc>
          <w:tcPr>
            <w:tcW w:w="1717" w:type="dxa"/>
            <w:gridSpan w:val="3"/>
          </w:tcPr>
          <w:p w14:paraId="454978BA" w14:textId="77777777" w:rsidR="00AA4537" w:rsidRPr="00A564B4" w:rsidRDefault="00AA4537" w:rsidP="0004382D">
            <w:pPr>
              <w:pStyle w:val="TAL"/>
              <w:rPr>
                <w:lang w:eastAsia="en-US"/>
              </w:rPr>
            </w:pPr>
            <w:r w:rsidRPr="00A564B4">
              <w:rPr>
                <w:lang w:eastAsia="en-US"/>
              </w:rPr>
              <w:t>2Rx, 4Rx</w:t>
            </w:r>
          </w:p>
        </w:tc>
      </w:tr>
      <w:tr w:rsidR="006C32D2" w:rsidRPr="00A564B4" w14:paraId="0254E9F7" w14:textId="77777777" w:rsidTr="006C32D2">
        <w:trPr>
          <w:gridAfter w:val="2"/>
          <w:wAfter w:w="143" w:type="dxa"/>
          <w:cantSplit/>
          <w:jc w:val="center"/>
        </w:trPr>
        <w:tc>
          <w:tcPr>
            <w:tcW w:w="929" w:type="dxa"/>
            <w:gridSpan w:val="3"/>
            <w:tcBorders>
              <w:bottom w:val="single" w:sz="6" w:space="0" w:color="auto"/>
            </w:tcBorders>
          </w:tcPr>
          <w:p w14:paraId="0D3F83BC" w14:textId="77777777" w:rsidR="006C32D2" w:rsidRPr="00A564B4" w:rsidRDefault="006C32D2" w:rsidP="006C32D2">
            <w:pPr>
              <w:pStyle w:val="TAL"/>
              <w:rPr>
                <w:lang w:eastAsia="en-US"/>
              </w:rPr>
            </w:pPr>
            <w:r w:rsidRPr="00A564B4">
              <w:rPr>
                <w:lang w:eastAsia="en-US"/>
              </w:rPr>
              <w:t>5.2.2</w:t>
            </w:r>
          </w:p>
        </w:tc>
        <w:tc>
          <w:tcPr>
            <w:tcW w:w="2960" w:type="dxa"/>
            <w:gridSpan w:val="2"/>
            <w:tcBorders>
              <w:bottom w:val="single" w:sz="6" w:space="0" w:color="auto"/>
            </w:tcBorders>
          </w:tcPr>
          <w:p w14:paraId="58AD8130" w14:textId="77777777" w:rsidR="006C32D2" w:rsidRPr="00A564B4" w:rsidRDefault="006C32D2" w:rsidP="006C32D2">
            <w:pPr>
              <w:pStyle w:val="TAL"/>
              <w:rPr>
                <w:lang w:eastAsia="en-US"/>
              </w:rPr>
            </w:pPr>
            <w:r w:rsidRPr="00A564B4">
              <w:rPr>
                <w:lang w:eastAsia="en-US"/>
              </w:rPr>
              <w:t>E-UTRAN TDD - UTRAN FDD handover</w:t>
            </w:r>
          </w:p>
        </w:tc>
        <w:tc>
          <w:tcPr>
            <w:tcW w:w="828" w:type="dxa"/>
            <w:gridSpan w:val="2"/>
            <w:tcBorders>
              <w:bottom w:val="single" w:sz="6" w:space="0" w:color="auto"/>
            </w:tcBorders>
          </w:tcPr>
          <w:p w14:paraId="1341E9A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2AC7B23" w14:textId="77777777" w:rsidR="006C32D2" w:rsidRPr="00A564B4" w:rsidRDefault="006C32D2" w:rsidP="006C32D2">
            <w:pPr>
              <w:pStyle w:val="TAL"/>
              <w:rPr>
                <w:lang w:eastAsia="en-US"/>
              </w:rPr>
            </w:pPr>
            <w:r w:rsidRPr="00A564B4">
              <w:rPr>
                <w:lang w:eastAsia="zh-CN"/>
              </w:rPr>
              <w:t>C07a</w:t>
            </w:r>
          </w:p>
        </w:tc>
        <w:tc>
          <w:tcPr>
            <w:tcW w:w="2471" w:type="dxa"/>
            <w:gridSpan w:val="3"/>
            <w:tcBorders>
              <w:bottom w:val="single" w:sz="6" w:space="0" w:color="auto"/>
            </w:tcBorders>
          </w:tcPr>
          <w:p w14:paraId="0DFCC9A8" w14:textId="77777777" w:rsidR="006C32D2" w:rsidRPr="00A564B4" w:rsidRDefault="006C32D2" w:rsidP="006C32D2">
            <w:pPr>
              <w:pStyle w:val="TAL"/>
              <w:rPr>
                <w:lang w:eastAsia="en-US"/>
              </w:rPr>
            </w:pPr>
            <w:r w:rsidRPr="00A564B4">
              <w:rPr>
                <w:lang w:eastAsia="en-US"/>
              </w:rPr>
              <w:t>UE supporting E-UTRA TDD and UTRA FDD and Feature Group Indicators 8 and 22</w:t>
            </w:r>
          </w:p>
        </w:tc>
        <w:tc>
          <w:tcPr>
            <w:tcW w:w="1668" w:type="dxa"/>
            <w:gridSpan w:val="3"/>
            <w:shd w:val="clear" w:color="auto" w:fill="auto"/>
          </w:tcPr>
          <w:p w14:paraId="35D0E0A3" w14:textId="77777777" w:rsidR="006C32D2" w:rsidRPr="00A564B4" w:rsidRDefault="006C32D2" w:rsidP="006C32D2">
            <w:pPr>
              <w:pStyle w:val="TAL"/>
              <w:rPr>
                <w:lang w:eastAsia="en-US"/>
              </w:rPr>
            </w:pPr>
          </w:p>
        </w:tc>
        <w:tc>
          <w:tcPr>
            <w:tcW w:w="1695" w:type="dxa"/>
            <w:gridSpan w:val="3"/>
            <w:shd w:val="clear" w:color="auto" w:fill="auto"/>
          </w:tcPr>
          <w:p w14:paraId="2946A64E" w14:textId="77777777" w:rsidR="006C32D2" w:rsidRPr="00A564B4" w:rsidRDefault="006C32D2" w:rsidP="006C32D2">
            <w:pPr>
              <w:pStyle w:val="TAL"/>
              <w:rPr>
                <w:lang w:eastAsia="en-US"/>
              </w:rPr>
            </w:pPr>
          </w:p>
        </w:tc>
        <w:tc>
          <w:tcPr>
            <w:tcW w:w="1717" w:type="dxa"/>
            <w:gridSpan w:val="3"/>
          </w:tcPr>
          <w:p w14:paraId="1666D70E" w14:textId="77777777" w:rsidR="006C32D2" w:rsidRPr="00A564B4" w:rsidRDefault="006C32D2" w:rsidP="006C32D2">
            <w:pPr>
              <w:pStyle w:val="TAL"/>
              <w:rPr>
                <w:lang w:eastAsia="en-US"/>
              </w:rPr>
            </w:pPr>
            <w:r w:rsidRPr="00A564B4">
              <w:rPr>
                <w:lang w:eastAsia="en-US"/>
              </w:rPr>
              <w:t>2Rx, 4Rx</w:t>
            </w:r>
          </w:p>
        </w:tc>
      </w:tr>
      <w:tr w:rsidR="006C32D2" w:rsidRPr="00A564B4" w14:paraId="7F9CE4C4" w14:textId="77777777" w:rsidTr="006C32D2">
        <w:trPr>
          <w:gridAfter w:val="2"/>
          <w:wAfter w:w="143" w:type="dxa"/>
          <w:cantSplit/>
          <w:jc w:val="center"/>
        </w:trPr>
        <w:tc>
          <w:tcPr>
            <w:tcW w:w="929" w:type="dxa"/>
            <w:gridSpan w:val="3"/>
            <w:tcBorders>
              <w:bottom w:val="single" w:sz="6" w:space="0" w:color="auto"/>
            </w:tcBorders>
          </w:tcPr>
          <w:p w14:paraId="0EA04CD9" w14:textId="77777777" w:rsidR="006C32D2" w:rsidRPr="00A564B4" w:rsidRDefault="006C32D2" w:rsidP="006C32D2">
            <w:pPr>
              <w:pStyle w:val="TAL"/>
              <w:rPr>
                <w:lang w:eastAsia="en-US"/>
              </w:rPr>
            </w:pPr>
            <w:r w:rsidRPr="00A564B4">
              <w:rPr>
                <w:lang w:eastAsia="en-US"/>
              </w:rPr>
              <w:t>5.2.3</w:t>
            </w:r>
          </w:p>
        </w:tc>
        <w:tc>
          <w:tcPr>
            <w:tcW w:w="2960" w:type="dxa"/>
            <w:gridSpan w:val="2"/>
            <w:tcBorders>
              <w:bottom w:val="single" w:sz="6" w:space="0" w:color="auto"/>
            </w:tcBorders>
          </w:tcPr>
          <w:p w14:paraId="36B0E971" w14:textId="77777777" w:rsidR="006C32D2" w:rsidRPr="00A564B4" w:rsidRDefault="006C32D2" w:rsidP="006C32D2">
            <w:pPr>
              <w:pStyle w:val="TAL"/>
              <w:rPr>
                <w:lang w:eastAsia="en-US"/>
              </w:rPr>
            </w:pPr>
            <w:r w:rsidRPr="00A564B4">
              <w:rPr>
                <w:lang w:eastAsia="en-US"/>
              </w:rPr>
              <w:t>E-UTRAN FDD - GSM handover</w:t>
            </w:r>
          </w:p>
        </w:tc>
        <w:tc>
          <w:tcPr>
            <w:tcW w:w="828" w:type="dxa"/>
            <w:gridSpan w:val="2"/>
            <w:tcBorders>
              <w:bottom w:val="single" w:sz="6" w:space="0" w:color="auto"/>
            </w:tcBorders>
          </w:tcPr>
          <w:p w14:paraId="3BF85EE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25DAF5E" w14:textId="77777777" w:rsidR="006C32D2" w:rsidRPr="00A564B4" w:rsidRDefault="006C32D2" w:rsidP="006C32D2">
            <w:pPr>
              <w:pStyle w:val="TAL"/>
              <w:rPr>
                <w:lang w:eastAsia="en-US"/>
              </w:rPr>
            </w:pPr>
            <w:r w:rsidRPr="00A564B4">
              <w:rPr>
                <w:lang w:eastAsia="zh-CN"/>
              </w:rPr>
              <w:t>C08e</w:t>
            </w:r>
          </w:p>
        </w:tc>
        <w:tc>
          <w:tcPr>
            <w:tcW w:w="2471" w:type="dxa"/>
            <w:gridSpan w:val="3"/>
            <w:tcBorders>
              <w:bottom w:val="single" w:sz="6" w:space="0" w:color="auto"/>
            </w:tcBorders>
          </w:tcPr>
          <w:p w14:paraId="1F1D6EC2" w14:textId="77777777" w:rsidR="006C32D2" w:rsidRPr="00A564B4" w:rsidRDefault="006C32D2" w:rsidP="006C32D2">
            <w:pPr>
              <w:pStyle w:val="TAL"/>
              <w:rPr>
                <w:lang w:eastAsia="en-US"/>
              </w:rPr>
            </w:pPr>
            <w:r w:rsidRPr="00A564B4">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6C32D2" w:rsidRPr="00A564B4" w:rsidRDefault="006C32D2" w:rsidP="006C32D2">
            <w:pPr>
              <w:pStyle w:val="TAL"/>
              <w:rPr>
                <w:lang w:eastAsia="en-US"/>
              </w:rPr>
            </w:pPr>
          </w:p>
        </w:tc>
        <w:tc>
          <w:tcPr>
            <w:tcW w:w="1695" w:type="dxa"/>
            <w:gridSpan w:val="3"/>
            <w:shd w:val="clear" w:color="auto" w:fill="auto"/>
          </w:tcPr>
          <w:p w14:paraId="6B348009" w14:textId="77777777" w:rsidR="006C32D2" w:rsidRPr="00A564B4" w:rsidRDefault="006C32D2" w:rsidP="006C32D2">
            <w:pPr>
              <w:pStyle w:val="TAL"/>
              <w:rPr>
                <w:lang w:eastAsia="en-US"/>
              </w:rPr>
            </w:pPr>
          </w:p>
        </w:tc>
        <w:tc>
          <w:tcPr>
            <w:tcW w:w="1717" w:type="dxa"/>
            <w:gridSpan w:val="3"/>
          </w:tcPr>
          <w:p w14:paraId="5820DBCB" w14:textId="77777777" w:rsidR="006C32D2" w:rsidRPr="00A564B4" w:rsidRDefault="006C32D2" w:rsidP="006C32D2">
            <w:pPr>
              <w:pStyle w:val="TAL"/>
              <w:rPr>
                <w:lang w:eastAsia="en-US"/>
              </w:rPr>
            </w:pPr>
            <w:r w:rsidRPr="00A564B4">
              <w:rPr>
                <w:lang w:eastAsia="en-US"/>
              </w:rPr>
              <w:t>2Rx, 4Rx</w:t>
            </w:r>
          </w:p>
        </w:tc>
      </w:tr>
      <w:tr w:rsidR="006C32D2" w:rsidRPr="00A564B4" w14:paraId="6C76D244" w14:textId="77777777" w:rsidTr="006C32D2">
        <w:trPr>
          <w:gridAfter w:val="2"/>
          <w:wAfter w:w="143" w:type="dxa"/>
          <w:cantSplit/>
          <w:jc w:val="center"/>
        </w:trPr>
        <w:tc>
          <w:tcPr>
            <w:tcW w:w="929" w:type="dxa"/>
            <w:gridSpan w:val="3"/>
            <w:tcBorders>
              <w:bottom w:val="single" w:sz="6" w:space="0" w:color="auto"/>
            </w:tcBorders>
          </w:tcPr>
          <w:p w14:paraId="4101343B" w14:textId="77777777" w:rsidR="006C32D2" w:rsidRPr="00A564B4" w:rsidRDefault="006C32D2" w:rsidP="006C32D2">
            <w:pPr>
              <w:pStyle w:val="TAL"/>
              <w:rPr>
                <w:lang w:eastAsia="en-US"/>
              </w:rPr>
            </w:pPr>
            <w:r w:rsidRPr="00A564B4">
              <w:rPr>
                <w:lang w:eastAsia="en-US"/>
              </w:rPr>
              <w:t>5.2.4</w:t>
            </w:r>
          </w:p>
        </w:tc>
        <w:tc>
          <w:tcPr>
            <w:tcW w:w="2960" w:type="dxa"/>
            <w:gridSpan w:val="2"/>
            <w:tcBorders>
              <w:bottom w:val="single" w:sz="6" w:space="0" w:color="auto"/>
            </w:tcBorders>
          </w:tcPr>
          <w:p w14:paraId="663D8D2E" w14:textId="77777777" w:rsidR="006C32D2" w:rsidRPr="00A564B4" w:rsidRDefault="006C32D2" w:rsidP="006C32D2">
            <w:pPr>
              <w:pStyle w:val="TAL"/>
              <w:rPr>
                <w:lang w:eastAsia="en-US"/>
              </w:rPr>
            </w:pPr>
            <w:r w:rsidRPr="00A564B4">
              <w:rPr>
                <w:lang w:eastAsia="en-US"/>
              </w:rPr>
              <w:t>E-UTRAN TDD - UTRAN TDD handover</w:t>
            </w:r>
          </w:p>
        </w:tc>
        <w:tc>
          <w:tcPr>
            <w:tcW w:w="828" w:type="dxa"/>
            <w:gridSpan w:val="2"/>
            <w:tcBorders>
              <w:bottom w:val="single" w:sz="6" w:space="0" w:color="auto"/>
            </w:tcBorders>
          </w:tcPr>
          <w:p w14:paraId="625DFE1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AE8C2A5"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5E800011"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6F8F7AFE" w14:textId="77777777" w:rsidR="006C32D2" w:rsidRPr="00A564B4" w:rsidRDefault="006C32D2" w:rsidP="006C32D2">
            <w:pPr>
              <w:pStyle w:val="TAL"/>
              <w:rPr>
                <w:lang w:eastAsia="en-US"/>
              </w:rPr>
            </w:pPr>
          </w:p>
        </w:tc>
        <w:tc>
          <w:tcPr>
            <w:tcW w:w="1695" w:type="dxa"/>
            <w:gridSpan w:val="3"/>
            <w:shd w:val="clear" w:color="auto" w:fill="auto"/>
          </w:tcPr>
          <w:p w14:paraId="6E6E54E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19BC6B8D" w14:textId="77777777" w:rsidR="006C32D2" w:rsidRPr="00A564B4" w:rsidRDefault="006C32D2" w:rsidP="006C32D2">
            <w:pPr>
              <w:pStyle w:val="TAL"/>
              <w:rPr>
                <w:lang w:eastAsia="en-US"/>
              </w:rPr>
            </w:pPr>
            <w:r w:rsidRPr="00A564B4">
              <w:rPr>
                <w:lang w:eastAsia="en-US"/>
              </w:rPr>
              <w:t>2Rx, 4Rx</w:t>
            </w:r>
          </w:p>
        </w:tc>
      </w:tr>
      <w:tr w:rsidR="006C32D2" w:rsidRPr="00A564B4" w14:paraId="3E24AE2B" w14:textId="77777777" w:rsidTr="006C32D2">
        <w:trPr>
          <w:gridAfter w:val="2"/>
          <w:wAfter w:w="143" w:type="dxa"/>
          <w:cantSplit/>
          <w:jc w:val="center"/>
        </w:trPr>
        <w:tc>
          <w:tcPr>
            <w:tcW w:w="929" w:type="dxa"/>
            <w:gridSpan w:val="3"/>
            <w:tcBorders>
              <w:bottom w:val="single" w:sz="6" w:space="0" w:color="auto"/>
            </w:tcBorders>
          </w:tcPr>
          <w:p w14:paraId="256D76F0" w14:textId="77777777" w:rsidR="006C32D2" w:rsidRPr="00A564B4" w:rsidRDefault="006C32D2" w:rsidP="006C32D2">
            <w:pPr>
              <w:pStyle w:val="TAL"/>
              <w:rPr>
                <w:lang w:eastAsia="en-US"/>
              </w:rPr>
            </w:pPr>
            <w:r w:rsidRPr="00A564B4">
              <w:rPr>
                <w:lang w:eastAsia="en-US"/>
              </w:rPr>
              <w:t>5.2.5</w:t>
            </w:r>
          </w:p>
        </w:tc>
        <w:tc>
          <w:tcPr>
            <w:tcW w:w="2960" w:type="dxa"/>
            <w:gridSpan w:val="2"/>
            <w:tcBorders>
              <w:bottom w:val="single" w:sz="6" w:space="0" w:color="auto"/>
            </w:tcBorders>
          </w:tcPr>
          <w:p w14:paraId="73788EF4" w14:textId="77777777" w:rsidR="006C32D2" w:rsidRPr="00A564B4" w:rsidRDefault="006C32D2" w:rsidP="006C32D2">
            <w:pPr>
              <w:pStyle w:val="TAL"/>
              <w:rPr>
                <w:lang w:eastAsia="en-US"/>
              </w:rPr>
            </w:pPr>
            <w:r w:rsidRPr="00A564B4">
              <w:rPr>
                <w:lang w:eastAsia="en-US"/>
              </w:rPr>
              <w:t>E-UTRAN FDD - UTRAN TDD handover</w:t>
            </w:r>
          </w:p>
        </w:tc>
        <w:tc>
          <w:tcPr>
            <w:tcW w:w="828" w:type="dxa"/>
            <w:gridSpan w:val="2"/>
            <w:tcBorders>
              <w:bottom w:val="single" w:sz="6" w:space="0" w:color="auto"/>
            </w:tcBorders>
          </w:tcPr>
          <w:p w14:paraId="7311289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4E1B50" w14:textId="77777777" w:rsidR="006C32D2" w:rsidRPr="00A564B4" w:rsidRDefault="006C32D2" w:rsidP="006C32D2">
            <w:pPr>
              <w:pStyle w:val="TAL"/>
              <w:rPr>
                <w:lang w:eastAsia="zh-CN"/>
              </w:rPr>
            </w:pPr>
            <w:r w:rsidRPr="00A564B4">
              <w:rPr>
                <w:lang w:eastAsia="en-US"/>
              </w:rPr>
              <w:t>C06a</w:t>
            </w:r>
          </w:p>
        </w:tc>
        <w:tc>
          <w:tcPr>
            <w:tcW w:w="2471" w:type="dxa"/>
            <w:gridSpan w:val="3"/>
            <w:tcBorders>
              <w:bottom w:val="single" w:sz="6" w:space="0" w:color="auto"/>
            </w:tcBorders>
          </w:tcPr>
          <w:p w14:paraId="737AC7C4" w14:textId="77777777" w:rsidR="006C32D2" w:rsidRPr="00A564B4" w:rsidRDefault="006C32D2" w:rsidP="006C32D2">
            <w:pPr>
              <w:pStyle w:val="TAL"/>
              <w:rPr>
                <w:lang w:eastAsia="en-US"/>
              </w:rPr>
            </w:pPr>
            <w:r w:rsidRPr="00A564B4">
              <w:rPr>
                <w:lang w:eastAsia="en-US"/>
              </w:rPr>
              <w:t>UE supporting E-UTRA FDD and UTRA TDD and Feature Group Indicators 8 and 22</w:t>
            </w:r>
          </w:p>
        </w:tc>
        <w:tc>
          <w:tcPr>
            <w:tcW w:w="1668" w:type="dxa"/>
            <w:gridSpan w:val="3"/>
            <w:shd w:val="clear" w:color="auto" w:fill="auto"/>
          </w:tcPr>
          <w:p w14:paraId="484EA636" w14:textId="77777777" w:rsidR="006C32D2" w:rsidRPr="00A564B4" w:rsidRDefault="006C32D2" w:rsidP="006C32D2">
            <w:pPr>
              <w:pStyle w:val="TAL"/>
              <w:rPr>
                <w:lang w:eastAsia="en-US"/>
              </w:rPr>
            </w:pPr>
          </w:p>
        </w:tc>
        <w:tc>
          <w:tcPr>
            <w:tcW w:w="1695" w:type="dxa"/>
            <w:gridSpan w:val="3"/>
            <w:shd w:val="clear" w:color="auto" w:fill="auto"/>
          </w:tcPr>
          <w:p w14:paraId="0C4B30C6"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3B9AD686" w14:textId="77777777" w:rsidR="006C32D2" w:rsidRPr="00A564B4" w:rsidRDefault="006C32D2" w:rsidP="006C32D2">
            <w:pPr>
              <w:pStyle w:val="TAL"/>
              <w:rPr>
                <w:lang w:eastAsia="en-US"/>
              </w:rPr>
            </w:pPr>
            <w:r w:rsidRPr="00A564B4">
              <w:rPr>
                <w:lang w:eastAsia="en-US"/>
              </w:rPr>
              <w:t>2Rx, 4Rx</w:t>
            </w:r>
          </w:p>
        </w:tc>
      </w:tr>
      <w:tr w:rsidR="006C32D2" w:rsidRPr="00A564B4" w14:paraId="6335424B" w14:textId="77777777" w:rsidTr="006C32D2">
        <w:trPr>
          <w:gridAfter w:val="2"/>
          <w:wAfter w:w="143" w:type="dxa"/>
          <w:cantSplit/>
          <w:jc w:val="center"/>
        </w:trPr>
        <w:tc>
          <w:tcPr>
            <w:tcW w:w="929" w:type="dxa"/>
            <w:gridSpan w:val="3"/>
            <w:tcBorders>
              <w:bottom w:val="single" w:sz="6" w:space="0" w:color="auto"/>
            </w:tcBorders>
          </w:tcPr>
          <w:p w14:paraId="203A7925" w14:textId="77777777" w:rsidR="006C32D2" w:rsidRPr="00A564B4" w:rsidRDefault="006C32D2" w:rsidP="006C32D2">
            <w:pPr>
              <w:pStyle w:val="TAL"/>
              <w:rPr>
                <w:lang w:eastAsia="en-US"/>
              </w:rPr>
            </w:pPr>
            <w:r w:rsidRPr="00A564B4">
              <w:rPr>
                <w:lang w:eastAsia="en-US"/>
              </w:rPr>
              <w:t>5.2.6</w:t>
            </w:r>
          </w:p>
        </w:tc>
        <w:tc>
          <w:tcPr>
            <w:tcW w:w="2960" w:type="dxa"/>
            <w:gridSpan w:val="2"/>
            <w:tcBorders>
              <w:bottom w:val="single" w:sz="6" w:space="0" w:color="auto"/>
            </w:tcBorders>
          </w:tcPr>
          <w:p w14:paraId="7E464BE4" w14:textId="77777777" w:rsidR="006C32D2" w:rsidRPr="00A564B4" w:rsidRDefault="006C32D2" w:rsidP="006C32D2">
            <w:pPr>
              <w:pStyle w:val="TAL"/>
              <w:rPr>
                <w:lang w:eastAsia="en-US"/>
              </w:rPr>
            </w:pPr>
            <w:r w:rsidRPr="00A564B4">
              <w:rPr>
                <w:lang w:eastAsia="en-US"/>
              </w:rPr>
              <w:t>E-UTRA TDD - GSM handover</w:t>
            </w:r>
          </w:p>
        </w:tc>
        <w:tc>
          <w:tcPr>
            <w:tcW w:w="828" w:type="dxa"/>
            <w:gridSpan w:val="2"/>
            <w:tcBorders>
              <w:bottom w:val="single" w:sz="6" w:space="0" w:color="auto"/>
            </w:tcBorders>
          </w:tcPr>
          <w:p w14:paraId="69DA66A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AA12C8B" w14:textId="77777777" w:rsidR="006C32D2" w:rsidRPr="00A564B4" w:rsidRDefault="006C32D2" w:rsidP="006C32D2">
            <w:pPr>
              <w:pStyle w:val="TAL"/>
              <w:rPr>
                <w:lang w:eastAsia="zh-CN"/>
              </w:rPr>
            </w:pPr>
            <w:r w:rsidRPr="00A564B4">
              <w:rPr>
                <w:lang w:eastAsia="zh-CN"/>
              </w:rPr>
              <w:t>C09f</w:t>
            </w:r>
          </w:p>
        </w:tc>
        <w:tc>
          <w:tcPr>
            <w:tcW w:w="2471" w:type="dxa"/>
            <w:gridSpan w:val="3"/>
            <w:tcBorders>
              <w:bottom w:val="single" w:sz="6" w:space="0" w:color="auto"/>
            </w:tcBorders>
          </w:tcPr>
          <w:p w14:paraId="1436D7D2" w14:textId="77777777" w:rsidR="006C32D2" w:rsidRPr="00A564B4" w:rsidRDefault="006C32D2" w:rsidP="006C32D2">
            <w:pPr>
              <w:pStyle w:val="TAL"/>
              <w:rPr>
                <w:lang w:eastAsia="en-US"/>
              </w:rPr>
            </w:pPr>
            <w:r w:rsidRPr="00A564B4">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6C32D2" w:rsidRPr="00A564B4" w:rsidRDefault="006C32D2" w:rsidP="006C32D2">
            <w:pPr>
              <w:pStyle w:val="TAL"/>
              <w:rPr>
                <w:lang w:eastAsia="en-US"/>
              </w:rPr>
            </w:pPr>
          </w:p>
        </w:tc>
        <w:tc>
          <w:tcPr>
            <w:tcW w:w="1695" w:type="dxa"/>
            <w:gridSpan w:val="3"/>
            <w:shd w:val="clear" w:color="auto" w:fill="auto"/>
          </w:tcPr>
          <w:p w14:paraId="4DA69BC5" w14:textId="77777777" w:rsidR="006C32D2" w:rsidRPr="00A564B4" w:rsidRDefault="006C32D2" w:rsidP="006C32D2">
            <w:pPr>
              <w:pStyle w:val="TAL"/>
              <w:rPr>
                <w:lang w:eastAsia="en-US"/>
              </w:rPr>
            </w:pPr>
          </w:p>
        </w:tc>
        <w:tc>
          <w:tcPr>
            <w:tcW w:w="1717" w:type="dxa"/>
            <w:gridSpan w:val="3"/>
          </w:tcPr>
          <w:p w14:paraId="0BB2BE25" w14:textId="77777777" w:rsidR="006C32D2" w:rsidRPr="00A564B4" w:rsidRDefault="006C32D2" w:rsidP="006C32D2">
            <w:pPr>
              <w:pStyle w:val="TAL"/>
              <w:rPr>
                <w:lang w:eastAsia="en-US"/>
              </w:rPr>
            </w:pPr>
            <w:r w:rsidRPr="00A564B4">
              <w:rPr>
                <w:lang w:eastAsia="en-US"/>
              </w:rPr>
              <w:t>2Rx, 4Rx</w:t>
            </w:r>
          </w:p>
        </w:tc>
      </w:tr>
      <w:tr w:rsidR="006C32D2" w:rsidRPr="00A564B4" w14:paraId="09053B95" w14:textId="77777777" w:rsidTr="006C32D2">
        <w:trPr>
          <w:gridAfter w:val="2"/>
          <w:wAfter w:w="143" w:type="dxa"/>
          <w:cantSplit/>
          <w:jc w:val="center"/>
        </w:trPr>
        <w:tc>
          <w:tcPr>
            <w:tcW w:w="929" w:type="dxa"/>
            <w:gridSpan w:val="3"/>
            <w:tcBorders>
              <w:bottom w:val="single" w:sz="6" w:space="0" w:color="auto"/>
            </w:tcBorders>
          </w:tcPr>
          <w:p w14:paraId="0D3D2193" w14:textId="77777777" w:rsidR="006C32D2" w:rsidRPr="00A564B4" w:rsidRDefault="006C32D2" w:rsidP="006C32D2">
            <w:pPr>
              <w:pStyle w:val="TAL"/>
              <w:rPr>
                <w:lang w:eastAsia="en-US"/>
              </w:rPr>
            </w:pPr>
            <w:r w:rsidRPr="00A564B4">
              <w:rPr>
                <w:lang w:eastAsia="en-US"/>
              </w:rPr>
              <w:t>5.2.7</w:t>
            </w:r>
          </w:p>
        </w:tc>
        <w:tc>
          <w:tcPr>
            <w:tcW w:w="2960" w:type="dxa"/>
            <w:gridSpan w:val="2"/>
            <w:tcBorders>
              <w:bottom w:val="single" w:sz="6" w:space="0" w:color="auto"/>
            </w:tcBorders>
          </w:tcPr>
          <w:p w14:paraId="7D3DAE35" w14:textId="77777777" w:rsidR="006C32D2" w:rsidRPr="00A564B4" w:rsidRDefault="006C32D2" w:rsidP="006C32D2">
            <w:pPr>
              <w:pStyle w:val="TAL"/>
              <w:rPr>
                <w:lang w:eastAsia="en-US"/>
              </w:rPr>
            </w:pPr>
            <w:r w:rsidRPr="00A564B4">
              <w:rPr>
                <w:lang w:eastAsia="en-US"/>
              </w:rPr>
              <w:t>E-UTRAN FDD - UTRAN FDD handover: unknown target cell</w:t>
            </w:r>
          </w:p>
        </w:tc>
        <w:tc>
          <w:tcPr>
            <w:tcW w:w="828" w:type="dxa"/>
            <w:gridSpan w:val="2"/>
            <w:tcBorders>
              <w:bottom w:val="single" w:sz="6" w:space="0" w:color="auto"/>
            </w:tcBorders>
          </w:tcPr>
          <w:p w14:paraId="425135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06EADB7" w14:textId="77777777" w:rsidR="006C32D2" w:rsidRPr="00A564B4" w:rsidRDefault="006C32D2" w:rsidP="006C32D2">
            <w:pPr>
              <w:pStyle w:val="TAL"/>
              <w:rPr>
                <w:lang w:eastAsia="zh-CN"/>
              </w:rPr>
            </w:pPr>
            <w:r w:rsidRPr="00A564B4">
              <w:rPr>
                <w:lang w:eastAsia="zh-CN"/>
              </w:rPr>
              <w:t>C04a</w:t>
            </w:r>
          </w:p>
        </w:tc>
        <w:tc>
          <w:tcPr>
            <w:tcW w:w="2471" w:type="dxa"/>
            <w:gridSpan w:val="3"/>
            <w:tcBorders>
              <w:bottom w:val="single" w:sz="6" w:space="0" w:color="auto"/>
            </w:tcBorders>
          </w:tcPr>
          <w:p w14:paraId="710B10B5" w14:textId="77777777" w:rsidR="006C32D2" w:rsidRPr="00A564B4" w:rsidRDefault="006C32D2" w:rsidP="006C32D2">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08CD7AE" w14:textId="77777777" w:rsidR="006C32D2" w:rsidRPr="00A564B4" w:rsidRDefault="006C32D2" w:rsidP="006C32D2">
            <w:pPr>
              <w:pStyle w:val="TAL"/>
              <w:rPr>
                <w:lang w:eastAsia="en-US"/>
              </w:rPr>
            </w:pPr>
          </w:p>
        </w:tc>
        <w:tc>
          <w:tcPr>
            <w:tcW w:w="1695" w:type="dxa"/>
            <w:gridSpan w:val="3"/>
            <w:shd w:val="clear" w:color="auto" w:fill="auto"/>
          </w:tcPr>
          <w:p w14:paraId="463B05A7" w14:textId="77777777" w:rsidR="006C32D2" w:rsidRPr="00A564B4" w:rsidRDefault="006C32D2" w:rsidP="006C32D2">
            <w:pPr>
              <w:pStyle w:val="TAL"/>
              <w:rPr>
                <w:lang w:eastAsia="en-US"/>
              </w:rPr>
            </w:pPr>
          </w:p>
        </w:tc>
        <w:tc>
          <w:tcPr>
            <w:tcW w:w="1717" w:type="dxa"/>
            <w:gridSpan w:val="3"/>
          </w:tcPr>
          <w:p w14:paraId="6154B088" w14:textId="77777777" w:rsidR="006C32D2" w:rsidRPr="00A564B4" w:rsidRDefault="006C32D2" w:rsidP="006C32D2">
            <w:pPr>
              <w:pStyle w:val="TAL"/>
              <w:rPr>
                <w:lang w:eastAsia="en-US"/>
              </w:rPr>
            </w:pPr>
            <w:r w:rsidRPr="00A564B4">
              <w:rPr>
                <w:lang w:eastAsia="en-US"/>
              </w:rPr>
              <w:t>2Rx, 4Rx</w:t>
            </w:r>
          </w:p>
        </w:tc>
      </w:tr>
      <w:tr w:rsidR="006C32D2" w:rsidRPr="00A564B4" w14:paraId="0913D173" w14:textId="77777777" w:rsidTr="006C32D2">
        <w:trPr>
          <w:gridAfter w:val="2"/>
          <w:wAfter w:w="143" w:type="dxa"/>
          <w:cantSplit/>
          <w:jc w:val="center"/>
        </w:trPr>
        <w:tc>
          <w:tcPr>
            <w:tcW w:w="929" w:type="dxa"/>
            <w:gridSpan w:val="3"/>
            <w:tcBorders>
              <w:bottom w:val="single" w:sz="6" w:space="0" w:color="auto"/>
            </w:tcBorders>
          </w:tcPr>
          <w:p w14:paraId="28CB855E" w14:textId="77777777" w:rsidR="006C32D2" w:rsidRPr="00A564B4" w:rsidRDefault="006C32D2" w:rsidP="006C32D2">
            <w:pPr>
              <w:pStyle w:val="TAL"/>
              <w:rPr>
                <w:lang w:eastAsia="en-US"/>
              </w:rPr>
            </w:pPr>
            <w:r w:rsidRPr="00A564B4">
              <w:rPr>
                <w:lang w:eastAsia="en-US"/>
              </w:rPr>
              <w:t>5.2.8</w:t>
            </w:r>
          </w:p>
        </w:tc>
        <w:tc>
          <w:tcPr>
            <w:tcW w:w="2960" w:type="dxa"/>
            <w:gridSpan w:val="2"/>
            <w:tcBorders>
              <w:bottom w:val="single" w:sz="6" w:space="0" w:color="auto"/>
            </w:tcBorders>
          </w:tcPr>
          <w:p w14:paraId="22C83081" w14:textId="77777777" w:rsidR="006C32D2" w:rsidRPr="00A564B4" w:rsidRDefault="006C32D2" w:rsidP="006C32D2">
            <w:pPr>
              <w:pStyle w:val="TAL"/>
              <w:rPr>
                <w:lang w:eastAsia="en-US"/>
              </w:rPr>
            </w:pPr>
            <w:r w:rsidRPr="00A564B4">
              <w:rPr>
                <w:lang w:eastAsia="en-US"/>
              </w:rPr>
              <w:t>E-UTRAN FDD - GSM handover: unknown target cell</w:t>
            </w:r>
          </w:p>
        </w:tc>
        <w:tc>
          <w:tcPr>
            <w:tcW w:w="828" w:type="dxa"/>
            <w:gridSpan w:val="2"/>
            <w:tcBorders>
              <w:bottom w:val="single" w:sz="6" w:space="0" w:color="auto"/>
            </w:tcBorders>
          </w:tcPr>
          <w:p w14:paraId="74F9980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64A5C93" w14:textId="77777777" w:rsidR="006C32D2" w:rsidRPr="00A564B4" w:rsidRDefault="006C32D2" w:rsidP="006C32D2">
            <w:pPr>
              <w:pStyle w:val="TAL"/>
              <w:rPr>
                <w:lang w:eastAsia="zh-CN"/>
              </w:rPr>
            </w:pPr>
            <w:r w:rsidRPr="00A564B4">
              <w:rPr>
                <w:lang w:eastAsia="zh-CN"/>
              </w:rPr>
              <w:t>C08a</w:t>
            </w:r>
          </w:p>
        </w:tc>
        <w:tc>
          <w:tcPr>
            <w:tcW w:w="2471" w:type="dxa"/>
            <w:gridSpan w:val="3"/>
            <w:tcBorders>
              <w:bottom w:val="single" w:sz="6" w:space="0" w:color="auto"/>
            </w:tcBorders>
          </w:tcPr>
          <w:p w14:paraId="0DCE3C03" w14:textId="77777777" w:rsidR="006C32D2" w:rsidRPr="00A564B4" w:rsidRDefault="006C32D2" w:rsidP="006C32D2">
            <w:pPr>
              <w:pStyle w:val="TAL"/>
              <w:rPr>
                <w:lang w:eastAsia="en-US"/>
              </w:rPr>
            </w:pPr>
            <w:r w:rsidRPr="00A564B4">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6C32D2" w:rsidRPr="00A564B4" w:rsidRDefault="006C32D2" w:rsidP="006C32D2">
            <w:pPr>
              <w:pStyle w:val="TAL"/>
              <w:rPr>
                <w:lang w:eastAsia="en-US"/>
              </w:rPr>
            </w:pPr>
          </w:p>
        </w:tc>
        <w:tc>
          <w:tcPr>
            <w:tcW w:w="1695" w:type="dxa"/>
            <w:gridSpan w:val="3"/>
            <w:shd w:val="clear" w:color="auto" w:fill="auto"/>
          </w:tcPr>
          <w:p w14:paraId="3FD4D5B4" w14:textId="77777777" w:rsidR="006C32D2" w:rsidRPr="00A564B4" w:rsidRDefault="006C32D2" w:rsidP="006C32D2">
            <w:pPr>
              <w:pStyle w:val="TAL"/>
              <w:rPr>
                <w:lang w:eastAsia="en-US"/>
              </w:rPr>
            </w:pPr>
          </w:p>
        </w:tc>
        <w:tc>
          <w:tcPr>
            <w:tcW w:w="1717" w:type="dxa"/>
            <w:gridSpan w:val="3"/>
          </w:tcPr>
          <w:p w14:paraId="63171F2C" w14:textId="77777777" w:rsidR="006C32D2" w:rsidRPr="00A564B4" w:rsidRDefault="006C32D2" w:rsidP="006C32D2">
            <w:pPr>
              <w:pStyle w:val="TAL"/>
              <w:rPr>
                <w:lang w:eastAsia="en-US"/>
              </w:rPr>
            </w:pPr>
            <w:r w:rsidRPr="00A564B4">
              <w:rPr>
                <w:lang w:eastAsia="en-US"/>
              </w:rPr>
              <w:t>2Rx, 4Rx</w:t>
            </w:r>
          </w:p>
        </w:tc>
      </w:tr>
      <w:tr w:rsidR="006C32D2" w:rsidRPr="00A564B4" w14:paraId="30670550" w14:textId="77777777" w:rsidTr="006C32D2">
        <w:trPr>
          <w:gridAfter w:val="2"/>
          <w:wAfter w:w="143" w:type="dxa"/>
          <w:cantSplit/>
          <w:jc w:val="center"/>
        </w:trPr>
        <w:tc>
          <w:tcPr>
            <w:tcW w:w="929" w:type="dxa"/>
            <w:gridSpan w:val="3"/>
            <w:tcBorders>
              <w:bottom w:val="single" w:sz="6" w:space="0" w:color="auto"/>
            </w:tcBorders>
          </w:tcPr>
          <w:p w14:paraId="5856E2EC" w14:textId="77777777" w:rsidR="006C32D2" w:rsidRPr="00A564B4" w:rsidRDefault="006C32D2" w:rsidP="006C32D2">
            <w:pPr>
              <w:pStyle w:val="TAL"/>
              <w:rPr>
                <w:lang w:eastAsia="en-US"/>
              </w:rPr>
            </w:pPr>
            <w:r w:rsidRPr="00A564B4">
              <w:rPr>
                <w:lang w:eastAsia="en-US"/>
              </w:rPr>
              <w:t>5.2.9</w:t>
            </w:r>
          </w:p>
        </w:tc>
        <w:tc>
          <w:tcPr>
            <w:tcW w:w="2960" w:type="dxa"/>
            <w:gridSpan w:val="2"/>
            <w:tcBorders>
              <w:bottom w:val="single" w:sz="6" w:space="0" w:color="auto"/>
            </w:tcBorders>
          </w:tcPr>
          <w:p w14:paraId="184C4FC7" w14:textId="77777777" w:rsidR="006C32D2" w:rsidRPr="00A564B4" w:rsidRDefault="006C32D2" w:rsidP="006C32D2">
            <w:pPr>
              <w:pStyle w:val="TAL"/>
              <w:rPr>
                <w:lang w:eastAsia="en-US"/>
              </w:rPr>
            </w:pPr>
            <w:r w:rsidRPr="00A564B4">
              <w:rPr>
                <w:lang w:eastAsia="en-US"/>
              </w:rPr>
              <w:t>E-UTRAN TDD - GSM handover: unknown target cell</w:t>
            </w:r>
          </w:p>
        </w:tc>
        <w:tc>
          <w:tcPr>
            <w:tcW w:w="828" w:type="dxa"/>
            <w:gridSpan w:val="2"/>
            <w:tcBorders>
              <w:bottom w:val="single" w:sz="6" w:space="0" w:color="auto"/>
            </w:tcBorders>
          </w:tcPr>
          <w:p w14:paraId="429D492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70D32EB" w14:textId="77777777" w:rsidR="006C32D2" w:rsidRPr="00A564B4" w:rsidRDefault="006C32D2" w:rsidP="006C32D2">
            <w:pPr>
              <w:pStyle w:val="TAL"/>
              <w:rPr>
                <w:lang w:eastAsia="zh-CN"/>
              </w:rPr>
            </w:pPr>
            <w:r w:rsidRPr="00A564B4">
              <w:rPr>
                <w:lang w:eastAsia="zh-CN"/>
              </w:rPr>
              <w:t>C09b</w:t>
            </w:r>
          </w:p>
        </w:tc>
        <w:tc>
          <w:tcPr>
            <w:tcW w:w="2471" w:type="dxa"/>
            <w:gridSpan w:val="3"/>
            <w:tcBorders>
              <w:bottom w:val="single" w:sz="6" w:space="0" w:color="auto"/>
            </w:tcBorders>
          </w:tcPr>
          <w:p w14:paraId="4067269B" w14:textId="77777777" w:rsidR="006C32D2" w:rsidRPr="00A564B4" w:rsidRDefault="006C32D2" w:rsidP="006C32D2">
            <w:pPr>
              <w:pStyle w:val="TAL"/>
              <w:rPr>
                <w:lang w:eastAsia="en-US"/>
              </w:rPr>
            </w:pPr>
            <w:r w:rsidRPr="00A564B4">
              <w:rPr>
                <w:lang w:eastAsia="en-US"/>
              </w:rPr>
              <w:t>UE supporting E-UTRA TDD and GSM and Feature Group Indicators 9 and 23</w:t>
            </w:r>
          </w:p>
        </w:tc>
        <w:tc>
          <w:tcPr>
            <w:tcW w:w="1668" w:type="dxa"/>
            <w:gridSpan w:val="3"/>
            <w:shd w:val="clear" w:color="auto" w:fill="auto"/>
          </w:tcPr>
          <w:p w14:paraId="5040DBDA" w14:textId="77777777" w:rsidR="006C32D2" w:rsidRPr="00A564B4" w:rsidRDefault="006C32D2" w:rsidP="006C32D2">
            <w:pPr>
              <w:pStyle w:val="TAL"/>
              <w:rPr>
                <w:lang w:eastAsia="en-US"/>
              </w:rPr>
            </w:pPr>
          </w:p>
        </w:tc>
        <w:tc>
          <w:tcPr>
            <w:tcW w:w="1695" w:type="dxa"/>
            <w:gridSpan w:val="3"/>
            <w:shd w:val="clear" w:color="auto" w:fill="auto"/>
          </w:tcPr>
          <w:p w14:paraId="633F2857" w14:textId="77777777" w:rsidR="006C32D2" w:rsidRPr="00A564B4" w:rsidRDefault="006C32D2" w:rsidP="006C32D2">
            <w:pPr>
              <w:pStyle w:val="TAL"/>
              <w:rPr>
                <w:lang w:eastAsia="en-US"/>
              </w:rPr>
            </w:pPr>
          </w:p>
        </w:tc>
        <w:tc>
          <w:tcPr>
            <w:tcW w:w="1717" w:type="dxa"/>
            <w:gridSpan w:val="3"/>
          </w:tcPr>
          <w:p w14:paraId="08FB6BE6" w14:textId="77777777" w:rsidR="006C32D2" w:rsidRPr="00A564B4" w:rsidRDefault="006C32D2" w:rsidP="006C32D2">
            <w:pPr>
              <w:pStyle w:val="TAL"/>
              <w:rPr>
                <w:lang w:eastAsia="en-US"/>
              </w:rPr>
            </w:pPr>
            <w:r w:rsidRPr="00A564B4">
              <w:rPr>
                <w:lang w:eastAsia="en-US"/>
              </w:rPr>
              <w:t>2Rx, 4Rx</w:t>
            </w:r>
          </w:p>
        </w:tc>
      </w:tr>
      <w:tr w:rsidR="006C32D2" w:rsidRPr="00A564B4" w14:paraId="61197937" w14:textId="77777777" w:rsidTr="006C32D2">
        <w:trPr>
          <w:gridAfter w:val="2"/>
          <w:wAfter w:w="143" w:type="dxa"/>
          <w:cantSplit/>
          <w:jc w:val="center"/>
        </w:trPr>
        <w:tc>
          <w:tcPr>
            <w:tcW w:w="929" w:type="dxa"/>
            <w:gridSpan w:val="3"/>
            <w:tcBorders>
              <w:bottom w:val="single" w:sz="6" w:space="0" w:color="auto"/>
            </w:tcBorders>
          </w:tcPr>
          <w:p w14:paraId="7B438EB9" w14:textId="77777777" w:rsidR="006C32D2" w:rsidRPr="00A564B4" w:rsidRDefault="006C32D2" w:rsidP="006C32D2">
            <w:pPr>
              <w:pStyle w:val="TAL"/>
              <w:rPr>
                <w:lang w:eastAsia="en-US"/>
              </w:rPr>
            </w:pPr>
            <w:r w:rsidRPr="00A564B4">
              <w:rPr>
                <w:lang w:eastAsia="en-US"/>
              </w:rPr>
              <w:t>5.2.10</w:t>
            </w:r>
          </w:p>
        </w:tc>
        <w:tc>
          <w:tcPr>
            <w:tcW w:w="2960" w:type="dxa"/>
            <w:gridSpan w:val="2"/>
            <w:tcBorders>
              <w:bottom w:val="single" w:sz="6" w:space="0" w:color="auto"/>
            </w:tcBorders>
          </w:tcPr>
          <w:p w14:paraId="69C7460B" w14:textId="77777777" w:rsidR="006C32D2" w:rsidRPr="00A564B4" w:rsidRDefault="006C32D2" w:rsidP="006C32D2">
            <w:pPr>
              <w:pStyle w:val="TAL"/>
              <w:rPr>
                <w:lang w:eastAsia="en-US"/>
              </w:rPr>
            </w:pPr>
            <w:r w:rsidRPr="00A564B4">
              <w:rPr>
                <w:lang w:eastAsia="en-US"/>
              </w:rPr>
              <w:t>E-UTRAN TDD - UTRAN TDD handover: unknown target cell</w:t>
            </w:r>
          </w:p>
        </w:tc>
        <w:tc>
          <w:tcPr>
            <w:tcW w:w="828" w:type="dxa"/>
            <w:gridSpan w:val="2"/>
            <w:tcBorders>
              <w:bottom w:val="single" w:sz="6" w:space="0" w:color="auto"/>
            </w:tcBorders>
          </w:tcPr>
          <w:p w14:paraId="1CD6F12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ED76B8"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3CF07B16"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70AED9C6" w14:textId="77777777" w:rsidR="006C32D2" w:rsidRPr="00A564B4" w:rsidRDefault="006C32D2" w:rsidP="006C32D2">
            <w:pPr>
              <w:pStyle w:val="TAL"/>
              <w:rPr>
                <w:lang w:eastAsia="en-US"/>
              </w:rPr>
            </w:pPr>
          </w:p>
        </w:tc>
        <w:tc>
          <w:tcPr>
            <w:tcW w:w="1695" w:type="dxa"/>
            <w:gridSpan w:val="3"/>
            <w:shd w:val="clear" w:color="auto" w:fill="auto"/>
          </w:tcPr>
          <w:p w14:paraId="7EE5788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444D35E5" w14:textId="77777777" w:rsidR="006C32D2" w:rsidRPr="00A564B4" w:rsidRDefault="006C32D2" w:rsidP="006C32D2">
            <w:pPr>
              <w:pStyle w:val="TAL"/>
              <w:rPr>
                <w:lang w:eastAsia="en-US"/>
              </w:rPr>
            </w:pPr>
            <w:r w:rsidRPr="00A564B4">
              <w:rPr>
                <w:lang w:eastAsia="en-US"/>
              </w:rPr>
              <w:t>2Rx, 4Rx</w:t>
            </w:r>
          </w:p>
        </w:tc>
      </w:tr>
      <w:tr w:rsidR="006C32D2" w:rsidRPr="00A564B4" w14:paraId="4FBFC867" w14:textId="77777777" w:rsidTr="006C32D2">
        <w:trPr>
          <w:gridAfter w:val="2"/>
          <w:wAfter w:w="143" w:type="dxa"/>
          <w:cantSplit/>
          <w:jc w:val="center"/>
        </w:trPr>
        <w:tc>
          <w:tcPr>
            <w:tcW w:w="929" w:type="dxa"/>
            <w:gridSpan w:val="3"/>
            <w:tcBorders>
              <w:bottom w:val="single" w:sz="6" w:space="0" w:color="auto"/>
            </w:tcBorders>
          </w:tcPr>
          <w:p w14:paraId="294C29D2" w14:textId="77777777" w:rsidR="006C32D2" w:rsidRPr="00A564B4" w:rsidRDefault="006C32D2" w:rsidP="006C32D2">
            <w:pPr>
              <w:pStyle w:val="TAL"/>
              <w:rPr>
                <w:lang w:eastAsia="zh-CN"/>
              </w:rPr>
            </w:pPr>
            <w:r w:rsidRPr="00A564B4">
              <w:rPr>
                <w:lang w:eastAsia="zh-CN"/>
              </w:rPr>
              <w:t>5.2.11</w:t>
            </w:r>
          </w:p>
        </w:tc>
        <w:tc>
          <w:tcPr>
            <w:tcW w:w="2960" w:type="dxa"/>
            <w:gridSpan w:val="2"/>
            <w:tcBorders>
              <w:bottom w:val="single" w:sz="6" w:space="0" w:color="auto"/>
            </w:tcBorders>
          </w:tcPr>
          <w:p w14:paraId="69ED13E9" w14:textId="77777777" w:rsidR="006C32D2" w:rsidRPr="00A564B4" w:rsidRDefault="006C32D2" w:rsidP="006C32D2">
            <w:pPr>
              <w:pStyle w:val="TAL"/>
              <w:rPr>
                <w:lang w:eastAsia="en-US"/>
              </w:rPr>
            </w:pPr>
            <w:r w:rsidRPr="00A564B4">
              <w:rPr>
                <w:lang w:eastAsia="en-US"/>
              </w:rPr>
              <w:t>E-UTRAN FDD - UTRAN FDD handover</w:t>
            </w:r>
            <w:r w:rsidRPr="00A564B4">
              <w:rPr>
                <w:lang w:eastAsia="zh-CN"/>
              </w:rPr>
              <w:t xml:space="preserve"> for 5MHz Bandwidth</w:t>
            </w:r>
          </w:p>
        </w:tc>
        <w:tc>
          <w:tcPr>
            <w:tcW w:w="828" w:type="dxa"/>
            <w:gridSpan w:val="2"/>
            <w:tcBorders>
              <w:bottom w:val="single" w:sz="6" w:space="0" w:color="auto"/>
            </w:tcBorders>
          </w:tcPr>
          <w:p w14:paraId="4721BB71"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420CA2B" w14:textId="77777777" w:rsidR="006C32D2" w:rsidRPr="00A564B4" w:rsidRDefault="006C32D2" w:rsidP="006C32D2">
            <w:pPr>
              <w:pStyle w:val="TAL"/>
              <w:rPr>
                <w:lang w:eastAsia="zh-CN"/>
              </w:rPr>
            </w:pPr>
            <w:r w:rsidRPr="00A564B4">
              <w:rPr>
                <w:lang w:eastAsia="zh-CN"/>
              </w:rPr>
              <w:t>C54</w:t>
            </w:r>
          </w:p>
        </w:tc>
        <w:tc>
          <w:tcPr>
            <w:tcW w:w="2471" w:type="dxa"/>
            <w:gridSpan w:val="3"/>
            <w:tcBorders>
              <w:bottom w:val="single" w:sz="6" w:space="0" w:color="auto"/>
            </w:tcBorders>
          </w:tcPr>
          <w:p w14:paraId="28F8D7F2"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8 and 22</w:t>
            </w:r>
          </w:p>
        </w:tc>
        <w:tc>
          <w:tcPr>
            <w:tcW w:w="1668" w:type="dxa"/>
            <w:gridSpan w:val="3"/>
            <w:shd w:val="clear" w:color="auto" w:fill="auto"/>
          </w:tcPr>
          <w:p w14:paraId="6D81305C" w14:textId="77777777" w:rsidR="006C32D2" w:rsidRPr="00A564B4" w:rsidRDefault="006C32D2" w:rsidP="006C32D2">
            <w:pPr>
              <w:pStyle w:val="TAL"/>
              <w:rPr>
                <w:lang w:eastAsia="en-US"/>
              </w:rPr>
            </w:pPr>
          </w:p>
        </w:tc>
        <w:tc>
          <w:tcPr>
            <w:tcW w:w="1695" w:type="dxa"/>
            <w:gridSpan w:val="3"/>
            <w:shd w:val="clear" w:color="auto" w:fill="auto"/>
          </w:tcPr>
          <w:p w14:paraId="10292446" w14:textId="77777777" w:rsidR="006C32D2" w:rsidRPr="00A564B4" w:rsidRDefault="006C32D2" w:rsidP="006C32D2">
            <w:pPr>
              <w:pStyle w:val="TAL"/>
              <w:rPr>
                <w:lang w:eastAsia="en-US"/>
              </w:rPr>
            </w:pPr>
          </w:p>
        </w:tc>
        <w:tc>
          <w:tcPr>
            <w:tcW w:w="1717" w:type="dxa"/>
            <w:gridSpan w:val="3"/>
          </w:tcPr>
          <w:p w14:paraId="156145CF" w14:textId="77777777" w:rsidR="006C32D2" w:rsidRPr="00A564B4" w:rsidRDefault="006C32D2" w:rsidP="006C32D2">
            <w:pPr>
              <w:pStyle w:val="TAL"/>
              <w:rPr>
                <w:lang w:eastAsia="en-US"/>
              </w:rPr>
            </w:pPr>
          </w:p>
        </w:tc>
      </w:tr>
      <w:tr w:rsidR="006C32D2" w:rsidRPr="00A564B4" w14:paraId="0E18F212" w14:textId="77777777" w:rsidTr="006C32D2">
        <w:trPr>
          <w:gridAfter w:val="2"/>
          <w:wAfter w:w="143" w:type="dxa"/>
          <w:cantSplit/>
          <w:jc w:val="center"/>
        </w:trPr>
        <w:tc>
          <w:tcPr>
            <w:tcW w:w="929" w:type="dxa"/>
            <w:gridSpan w:val="3"/>
            <w:tcBorders>
              <w:bottom w:val="single" w:sz="6" w:space="0" w:color="auto"/>
            </w:tcBorders>
          </w:tcPr>
          <w:p w14:paraId="0B77E5B9" w14:textId="77777777" w:rsidR="006C32D2" w:rsidRPr="00A564B4" w:rsidRDefault="006C32D2" w:rsidP="006C32D2">
            <w:pPr>
              <w:pStyle w:val="TAL"/>
              <w:rPr>
                <w:lang w:eastAsia="en-US"/>
              </w:rPr>
            </w:pPr>
            <w:r w:rsidRPr="00A564B4">
              <w:rPr>
                <w:lang w:eastAsia="en-US"/>
              </w:rPr>
              <w:t>5.3.1</w:t>
            </w:r>
          </w:p>
        </w:tc>
        <w:tc>
          <w:tcPr>
            <w:tcW w:w="2960" w:type="dxa"/>
            <w:gridSpan w:val="2"/>
            <w:tcBorders>
              <w:bottom w:val="single" w:sz="6" w:space="0" w:color="auto"/>
            </w:tcBorders>
          </w:tcPr>
          <w:p w14:paraId="11B49691" w14:textId="77777777" w:rsidR="006C32D2" w:rsidRPr="00A564B4" w:rsidRDefault="006C32D2" w:rsidP="006C32D2">
            <w:pPr>
              <w:pStyle w:val="TAL"/>
              <w:rPr>
                <w:lang w:eastAsia="en-US"/>
              </w:rPr>
            </w:pPr>
            <w:r w:rsidRPr="00A564B4">
              <w:rPr>
                <w:lang w:eastAsia="en-US"/>
              </w:rPr>
              <w:t>E-UTRAN FDD - HRPD Handover</w:t>
            </w:r>
          </w:p>
        </w:tc>
        <w:tc>
          <w:tcPr>
            <w:tcW w:w="828" w:type="dxa"/>
            <w:gridSpan w:val="2"/>
            <w:tcBorders>
              <w:bottom w:val="single" w:sz="6" w:space="0" w:color="auto"/>
            </w:tcBorders>
          </w:tcPr>
          <w:p w14:paraId="5801008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97E42AA"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3BD044C2"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3FEA8784" w14:textId="77777777" w:rsidR="006C32D2" w:rsidRPr="00A564B4" w:rsidRDefault="006C32D2" w:rsidP="006C32D2">
            <w:pPr>
              <w:pStyle w:val="TAL"/>
              <w:rPr>
                <w:lang w:eastAsia="en-US"/>
              </w:rPr>
            </w:pPr>
          </w:p>
        </w:tc>
        <w:tc>
          <w:tcPr>
            <w:tcW w:w="1695" w:type="dxa"/>
            <w:gridSpan w:val="3"/>
            <w:shd w:val="clear" w:color="auto" w:fill="auto"/>
          </w:tcPr>
          <w:p w14:paraId="235D9FE8" w14:textId="77777777" w:rsidR="006C32D2" w:rsidRPr="00A564B4" w:rsidRDefault="006C32D2" w:rsidP="006C32D2">
            <w:pPr>
              <w:pStyle w:val="TAL"/>
              <w:rPr>
                <w:lang w:eastAsia="en-US"/>
              </w:rPr>
            </w:pPr>
          </w:p>
        </w:tc>
        <w:tc>
          <w:tcPr>
            <w:tcW w:w="1717" w:type="dxa"/>
            <w:gridSpan w:val="3"/>
          </w:tcPr>
          <w:p w14:paraId="59CC4FA9" w14:textId="77777777" w:rsidR="006C32D2" w:rsidRPr="00A564B4" w:rsidRDefault="006C32D2" w:rsidP="006C32D2">
            <w:pPr>
              <w:pStyle w:val="TAL"/>
              <w:rPr>
                <w:lang w:eastAsia="en-US"/>
              </w:rPr>
            </w:pPr>
            <w:r w:rsidRPr="00A564B4">
              <w:rPr>
                <w:lang w:eastAsia="en-US"/>
              </w:rPr>
              <w:t>2Rx, 4Rx</w:t>
            </w:r>
          </w:p>
        </w:tc>
      </w:tr>
      <w:tr w:rsidR="006C32D2" w:rsidRPr="00A564B4" w14:paraId="52686247" w14:textId="77777777" w:rsidTr="006C32D2">
        <w:trPr>
          <w:gridAfter w:val="2"/>
          <w:wAfter w:w="143" w:type="dxa"/>
          <w:cantSplit/>
          <w:jc w:val="center"/>
        </w:trPr>
        <w:tc>
          <w:tcPr>
            <w:tcW w:w="929" w:type="dxa"/>
            <w:gridSpan w:val="3"/>
            <w:tcBorders>
              <w:bottom w:val="single" w:sz="6" w:space="0" w:color="auto"/>
            </w:tcBorders>
          </w:tcPr>
          <w:p w14:paraId="6E0B50B0" w14:textId="77777777" w:rsidR="006C32D2" w:rsidRPr="00A564B4" w:rsidRDefault="006C32D2" w:rsidP="006C32D2">
            <w:pPr>
              <w:pStyle w:val="TAL"/>
              <w:rPr>
                <w:lang w:eastAsia="en-US"/>
              </w:rPr>
            </w:pPr>
            <w:r w:rsidRPr="00A564B4">
              <w:rPr>
                <w:lang w:eastAsia="en-US"/>
              </w:rPr>
              <w:t>5.3.2</w:t>
            </w:r>
          </w:p>
        </w:tc>
        <w:tc>
          <w:tcPr>
            <w:tcW w:w="2960" w:type="dxa"/>
            <w:gridSpan w:val="2"/>
            <w:tcBorders>
              <w:bottom w:val="single" w:sz="6" w:space="0" w:color="auto"/>
            </w:tcBorders>
          </w:tcPr>
          <w:p w14:paraId="432359F6" w14:textId="77777777" w:rsidR="006C32D2" w:rsidRPr="00A564B4" w:rsidRDefault="006C32D2" w:rsidP="006C32D2">
            <w:pPr>
              <w:pStyle w:val="TAL"/>
              <w:rPr>
                <w:lang w:eastAsia="en-US"/>
              </w:rPr>
            </w:pPr>
            <w:r w:rsidRPr="00A564B4">
              <w:rPr>
                <w:lang w:eastAsia="en-US"/>
              </w:rPr>
              <w:t>E-UTRAN FDD - cdma2000 1xRTT handover</w:t>
            </w:r>
          </w:p>
        </w:tc>
        <w:tc>
          <w:tcPr>
            <w:tcW w:w="828" w:type="dxa"/>
            <w:gridSpan w:val="2"/>
            <w:tcBorders>
              <w:bottom w:val="single" w:sz="6" w:space="0" w:color="auto"/>
            </w:tcBorders>
          </w:tcPr>
          <w:p w14:paraId="3E3F0D1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3E69D60"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11303A2E"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0234A313" w14:textId="77777777" w:rsidR="006C32D2" w:rsidRPr="00A564B4" w:rsidRDefault="006C32D2" w:rsidP="006C32D2">
            <w:pPr>
              <w:pStyle w:val="TAL"/>
              <w:rPr>
                <w:lang w:eastAsia="en-US"/>
              </w:rPr>
            </w:pPr>
          </w:p>
        </w:tc>
        <w:tc>
          <w:tcPr>
            <w:tcW w:w="1695" w:type="dxa"/>
            <w:gridSpan w:val="3"/>
            <w:shd w:val="clear" w:color="auto" w:fill="auto"/>
          </w:tcPr>
          <w:p w14:paraId="3860B165" w14:textId="77777777" w:rsidR="006C32D2" w:rsidRPr="00A564B4" w:rsidRDefault="006C32D2" w:rsidP="006C32D2">
            <w:pPr>
              <w:pStyle w:val="TAL"/>
              <w:rPr>
                <w:lang w:eastAsia="en-US"/>
              </w:rPr>
            </w:pPr>
          </w:p>
        </w:tc>
        <w:tc>
          <w:tcPr>
            <w:tcW w:w="1717" w:type="dxa"/>
            <w:gridSpan w:val="3"/>
          </w:tcPr>
          <w:p w14:paraId="708250F3" w14:textId="77777777" w:rsidR="006C32D2" w:rsidRPr="00A564B4" w:rsidRDefault="006C32D2" w:rsidP="006C32D2">
            <w:pPr>
              <w:pStyle w:val="TAL"/>
              <w:rPr>
                <w:lang w:eastAsia="en-US"/>
              </w:rPr>
            </w:pPr>
            <w:r w:rsidRPr="00A564B4">
              <w:rPr>
                <w:lang w:eastAsia="en-US"/>
              </w:rPr>
              <w:t>2Rx, 4Rx</w:t>
            </w:r>
          </w:p>
        </w:tc>
      </w:tr>
      <w:tr w:rsidR="006C32D2" w:rsidRPr="00A564B4" w14:paraId="38140D0C" w14:textId="77777777" w:rsidTr="006C32D2">
        <w:trPr>
          <w:gridAfter w:val="2"/>
          <w:wAfter w:w="143" w:type="dxa"/>
          <w:cantSplit/>
          <w:jc w:val="center"/>
        </w:trPr>
        <w:tc>
          <w:tcPr>
            <w:tcW w:w="929" w:type="dxa"/>
            <w:gridSpan w:val="3"/>
            <w:tcBorders>
              <w:bottom w:val="single" w:sz="6" w:space="0" w:color="auto"/>
            </w:tcBorders>
          </w:tcPr>
          <w:p w14:paraId="098F1C22" w14:textId="77777777" w:rsidR="006C32D2" w:rsidRPr="00A564B4" w:rsidRDefault="006C32D2" w:rsidP="006C32D2">
            <w:pPr>
              <w:pStyle w:val="TAL"/>
              <w:rPr>
                <w:lang w:eastAsia="en-US"/>
              </w:rPr>
            </w:pPr>
            <w:r w:rsidRPr="00A564B4">
              <w:rPr>
                <w:lang w:eastAsia="en-US"/>
              </w:rPr>
              <w:t>5.3.3</w:t>
            </w:r>
          </w:p>
        </w:tc>
        <w:tc>
          <w:tcPr>
            <w:tcW w:w="2960" w:type="dxa"/>
            <w:gridSpan w:val="2"/>
            <w:tcBorders>
              <w:bottom w:val="single" w:sz="6" w:space="0" w:color="auto"/>
            </w:tcBorders>
          </w:tcPr>
          <w:p w14:paraId="5236EBC3" w14:textId="77777777" w:rsidR="006C32D2" w:rsidRPr="00A564B4" w:rsidRDefault="006C32D2" w:rsidP="006C32D2">
            <w:pPr>
              <w:pStyle w:val="TAL"/>
              <w:rPr>
                <w:lang w:eastAsia="en-US"/>
              </w:rPr>
            </w:pPr>
            <w:r w:rsidRPr="00A564B4">
              <w:rPr>
                <w:lang w:eastAsia="en-US"/>
              </w:rPr>
              <w:t>E-UTRAN FDD - HRPD handover: unknown target cell</w:t>
            </w:r>
          </w:p>
        </w:tc>
        <w:tc>
          <w:tcPr>
            <w:tcW w:w="828" w:type="dxa"/>
            <w:gridSpan w:val="2"/>
            <w:tcBorders>
              <w:bottom w:val="single" w:sz="6" w:space="0" w:color="auto"/>
            </w:tcBorders>
          </w:tcPr>
          <w:p w14:paraId="1FFF8683"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8D80DEF"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039B4219"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76437C5D" w14:textId="77777777" w:rsidR="006C32D2" w:rsidRPr="00A564B4" w:rsidRDefault="006C32D2" w:rsidP="006C32D2">
            <w:pPr>
              <w:pStyle w:val="TAL"/>
              <w:rPr>
                <w:lang w:eastAsia="en-US"/>
              </w:rPr>
            </w:pPr>
          </w:p>
        </w:tc>
        <w:tc>
          <w:tcPr>
            <w:tcW w:w="1695" w:type="dxa"/>
            <w:gridSpan w:val="3"/>
            <w:shd w:val="clear" w:color="auto" w:fill="auto"/>
          </w:tcPr>
          <w:p w14:paraId="16070056" w14:textId="77777777" w:rsidR="006C32D2" w:rsidRPr="00A564B4" w:rsidRDefault="006C32D2" w:rsidP="006C32D2">
            <w:pPr>
              <w:pStyle w:val="TAL"/>
              <w:rPr>
                <w:lang w:eastAsia="en-US"/>
              </w:rPr>
            </w:pPr>
          </w:p>
        </w:tc>
        <w:tc>
          <w:tcPr>
            <w:tcW w:w="1717" w:type="dxa"/>
            <w:gridSpan w:val="3"/>
          </w:tcPr>
          <w:p w14:paraId="25A4A328" w14:textId="77777777" w:rsidR="006C32D2" w:rsidRPr="00A564B4" w:rsidRDefault="006C32D2" w:rsidP="006C32D2">
            <w:pPr>
              <w:pStyle w:val="TAL"/>
              <w:rPr>
                <w:lang w:eastAsia="en-US"/>
              </w:rPr>
            </w:pPr>
            <w:r w:rsidRPr="00A564B4">
              <w:rPr>
                <w:lang w:eastAsia="en-US"/>
              </w:rPr>
              <w:t>2Rx, 4Rx</w:t>
            </w:r>
          </w:p>
        </w:tc>
      </w:tr>
      <w:tr w:rsidR="006C32D2" w:rsidRPr="00A564B4" w14:paraId="6EEAFBA2" w14:textId="77777777" w:rsidTr="006C32D2">
        <w:trPr>
          <w:gridAfter w:val="2"/>
          <w:wAfter w:w="143" w:type="dxa"/>
          <w:cantSplit/>
          <w:jc w:val="center"/>
        </w:trPr>
        <w:tc>
          <w:tcPr>
            <w:tcW w:w="929" w:type="dxa"/>
            <w:gridSpan w:val="3"/>
            <w:tcBorders>
              <w:bottom w:val="single" w:sz="6" w:space="0" w:color="auto"/>
            </w:tcBorders>
          </w:tcPr>
          <w:p w14:paraId="74456531" w14:textId="77777777" w:rsidR="006C32D2" w:rsidRPr="00A564B4" w:rsidRDefault="006C32D2" w:rsidP="006C32D2">
            <w:pPr>
              <w:pStyle w:val="TAL"/>
              <w:rPr>
                <w:lang w:eastAsia="en-US"/>
              </w:rPr>
            </w:pPr>
            <w:r w:rsidRPr="00A564B4">
              <w:rPr>
                <w:lang w:eastAsia="en-US"/>
              </w:rPr>
              <w:t>5.3.4</w:t>
            </w:r>
          </w:p>
        </w:tc>
        <w:tc>
          <w:tcPr>
            <w:tcW w:w="2960" w:type="dxa"/>
            <w:gridSpan w:val="2"/>
            <w:tcBorders>
              <w:bottom w:val="single" w:sz="6" w:space="0" w:color="auto"/>
            </w:tcBorders>
          </w:tcPr>
          <w:p w14:paraId="2547EEDB" w14:textId="77777777" w:rsidR="006C32D2" w:rsidRPr="00A564B4" w:rsidRDefault="006C32D2" w:rsidP="006C32D2">
            <w:pPr>
              <w:pStyle w:val="TAL"/>
              <w:rPr>
                <w:lang w:eastAsia="en-US"/>
              </w:rPr>
            </w:pPr>
            <w:r w:rsidRPr="00A564B4">
              <w:rPr>
                <w:lang w:eastAsia="en-US"/>
              </w:rPr>
              <w:t>E-UTRAN FDD - cdma2000 1xRTT handover: unknown target cell</w:t>
            </w:r>
          </w:p>
        </w:tc>
        <w:tc>
          <w:tcPr>
            <w:tcW w:w="828" w:type="dxa"/>
            <w:gridSpan w:val="2"/>
            <w:tcBorders>
              <w:bottom w:val="single" w:sz="6" w:space="0" w:color="auto"/>
            </w:tcBorders>
          </w:tcPr>
          <w:p w14:paraId="53A30A5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FBF8F"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2CF4ADA3"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41B61424" w14:textId="77777777" w:rsidR="006C32D2" w:rsidRPr="00A564B4" w:rsidRDefault="006C32D2" w:rsidP="006C32D2">
            <w:pPr>
              <w:pStyle w:val="TAL"/>
              <w:rPr>
                <w:lang w:eastAsia="en-US"/>
              </w:rPr>
            </w:pPr>
          </w:p>
        </w:tc>
        <w:tc>
          <w:tcPr>
            <w:tcW w:w="1695" w:type="dxa"/>
            <w:gridSpan w:val="3"/>
            <w:shd w:val="clear" w:color="auto" w:fill="auto"/>
          </w:tcPr>
          <w:p w14:paraId="012F7F53" w14:textId="77777777" w:rsidR="006C32D2" w:rsidRPr="00A564B4" w:rsidRDefault="006C32D2" w:rsidP="006C32D2">
            <w:pPr>
              <w:pStyle w:val="TAL"/>
              <w:rPr>
                <w:lang w:eastAsia="en-US"/>
              </w:rPr>
            </w:pPr>
          </w:p>
        </w:tc>
        <w:tc>
          <w:tcPr>
            <w:tcW w:w="1717" w:type="dxa"/>
            <w:gridSpan w:val="3"/>
          </w:tcPr>
          <w:p w14:paraId="16344941" w14:textId="77777777" w:rsidR="006C32D2" w:rsidRPr="00A564B4" w:rsidRDefault="006C32D2" w:rsidP="006C32D2">
            <w:pPr>
              <w:pStyle w:val="TAL"/>
              <w:rPr>
                <w:lang w:eastAsia="en-US"/>
              </w:rPr>
            </w:pPr>
            <w:r w:rsidRPr="00A564B4">
              <w:rPr>
                <w:lang w:eastAsia="en-US"/>
              </w:rPr>
              <w:t>2Rx, 4Rx</w:t>
            </w:r>
          </w:p>
        </w:tc>
      </w:tr>
      <w:tr w:rsidR="006C32D2" w:rsidRPr="00A564B4" w14:paraId="7AF7E183" w14:textId="77777777" w:rsidTr="006C32D2">
        <w:trPr>
          <w:gridAfter w:val="2"/>
          <w:wAfter w:w="143" w:type="dxa"/>
          <w:cantSplit/>
          <w:jc w:val="center"/>
        </w:trPr>
        <w:tc>
          <w:tcPr>
            <w:tcW w:w="929" w:type="dxa"/>
            <w:gridSpan w:val="3"/>
            <w:tcBorders>
              <w:bottom w:val="single" w:sz="6" w:space="0" w:color="auto"/>
            </w:tcBorders>
          </w:tcPr>
          <w:p w14:paraId="47C463F5" w14:textId="77777777" w:rsidR="006C32D2" w:rsidRPr="00A564B4" w:rsidRDefault="006C32D2" w:rsidP="006C32D2">
            <w:pPr>
              <w:pStyle w:val="TAL"/>
              <w:rPr>
                <w:lang w:eastAsia="zh-CN"/>
              </w:rPr>
            </w:pPr>
            <w:r w:rsidRPr="00A564B4">
              <w:rPr>
                <w:lang w:eastAsia="zh-CN"/>
              </w:rPr>
              <w:t>5.3.5</w:t>
            </w:r>
          </w:p>
        </w:tc>
        <w:tc>
          <w:tcPr>
            <w:tcW w:w="2960" w:type="dxa"/>
            <w:gridSpan w:val="2"/>
            <w:tcBorders>
              <w:bottom w:val="single" w:sz="6" w:space="0" w:color="auto"/>
            </w:tcBorders>
          </w:tcPr>
          <w:p w14:paraId="543B9807" w14:textId="77777777" w:rsidR="006C32D2" w:rsidRPr="00A564B4" w:rsidRDefault="006C32D2" w:rsidP="006C32D2">
            <w:pPr>
              <w:pStyle w:val="TAL"/>
              <w:rPr>
                <w:lang w:eastAsia="zh-CN"/>
              </w:rPr>
            </w:pPr>
            <w:r w:rsidRPr="00A564B4">
              <w:rPr>
                <w:lang w:eastAsia="en-US"/>
              </w:rPr>
              <w:t>E-UTRAN TDD-HRPD Handover</w:t>
            </w:r>
          </w:p>
        </w:tc>
        <w:tc>
          <w:tcPr>
            <w:tcW w:w="828" w:type="dxa"/>
            <w:gridSpan w:val="2"/>
            <w:tcBorders>
              <w:bottom w:val="single" w:sz="6" w:space="0" w:color="auto"/>
            </w:tcBorders>
          </w:tcPr>
          <w:p w14:paraId="0D441F3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096E05DB" w14:textId="77777777" w:rsidR="006C32D2" w:rsidRPr="00A564B4" w:rsidRDefault="006C32D2" w:rsidP="006C32D2">
            <w:pPr>
              <w:pStyle w:val="TAL"/>
              <w:rPr>
                <w:lang w:eastAsia="zh-CN"/>
              </w:rPr>
            </w:pPr>
            <w:r w:rsidRPr="00A564B4">
              <w:rPr>
                <w:lang w:eastAsia="ko-KR"/>
              </w:rPr>
              <w:t>C36</w:t>
            </w:r>
          </w:p>
        </w:tc>
        <w:tc>
          <w:tcPr>
            <w:tcW w:w="2471" w:type="dxa"/>
            <w:gridSpan w:val="3"/>
            <w:tcBorders>
              <w:bottom w:val="single" w:sz="6" w:space="0" w:color="auto"/>
            </w:tcBorders>
          </w:tcPr>
          <w:p w14:paraId="5CE34E9D" w14:textId="77777777" w:rsidR="006C32D2" w:rsidRPr="00A564B4" w:rsidRDefault="006C32D2" w:rsidP="006C32D2">
            <w:pPr>
              <w:pStyle w:val="TAL"/>
              <w:rPr>
                <w:sz w:val="20"/>
                <w:lang w:eastAsia="zh-CN"/>
              </w:rPr>
            </w:pPr>
            <w:r w:rsidRPr="00A564B4">
              <w:rPr>
                <w:lang w:eastAsia="en-US"/>
              </w:rPr>
              <w:t xml:space="preserve">UE supporting E-UTRA </w:t>
            </w:r>
            <w:r w:rsidRPr="00A564B4">
              <w:rPr>
                <w:lang w:eastAsia="ko-KR"/>
              </w:rPr>
              <w:t>TDD</w:t>
            </w:r>
            <w:r w:rsidRPr="00A564B4">
              <w:rPr>
                <w:lang w:eastAsia="en-US"/>
              </w:rPr>
              <w:t xml:space="preserve"> and </w:t>
            </w:r>
            <w:r w:rsidRPr="00A564B4">
              <w:rPr>
                <w:lang w:eastAsia="ko-KR"/>
              </w:rPr>
              <w:t xml:space="preserve">cdma2000 </w:t>
            </w:r>
            <w:r w:rsidRPr="00A564B4">
              <w:rPr>
                <w:lang w:eastAsia="en-US"/>
              </w:rPr>
              <w:t>HRPD and Feature Group Indicators 12 and 26.</w:t>
            </w:r>
          </w:p>
        </w:tc>
        <w:tc>
          <w:tcPr>
            <w:tcW w:w="1668" w:type="dxa"/>
            <w:gridSpan w:val="3"/>
            <w:shd w:val="clear" w:color="auto" w:fill="auto"/>
          </w:tcPr>
          <w:p w14:paraId="174BD5BF" w14:textId="77777777" w:rsidR="006C32D2" w:rsidRPr="00A564B4" w:rsidRDefault="006C32D2" w:rsidP="006C32D2">
            <w:pPr>
              <w:pStyle w:val="TAL"/>
              <w:rPr>
                <w:lang w:eastAsia="en-US"/>
              </w:rPr>
            </w:pPr>
          </w:p>
        </w:tc>
        <w:tc>
          <w:tcPr>
            <w:tcW w:w="1695" w:type="dxa"/>
            <w:gridSpan w:val="3"/>
            <w:shd w:val="clear" w:color="auto" w:fill="auto"/>
          </w:tcPr>
          <w:p w14:paraId="5353CBC4" w14:textId="77777777" w:rsidR="006C32D2" w:rsidRPr="00A564B4" w:rsidRDefault="006C32D2" w:rsidP="006C32D2">
            <w:pPr>
              <w:pStyle w:val="TAL"/>
              <w:rPr>
                <w:lang w:eastAsia="en-US"/>
              </w:rPr>
            </w:pPr>
          </w:p>
        </w:tc>
        <w:tc>
          <w:tcPr>
            <w:tcW w:w="1717" w:type="dxa"/>
            <w:gridSpan w:val="3"/>
          </w:tcPr>
          <w:p w14:paraId="50BCEDB4" w14:textId="77777777" w:rsidR="006C32D2" w:rsidRPr="00A564B4" w:rsidRDefault="006C32D2" w:rsidP="006C32D2">
            <w:pPr>
              <w:pStyle w:val="TAL"/>
              <w:rPr>
                <w:lang w:eastAsia="en-US"/>
              </w:rPr>
            </w:pPr>
            <w:r w:rsidRPr="00A564B4">
              <w:rPr>
                <w:lang w:eastAsia="en-US"/>
              </w:rPr>
              <w:t>2Rx, 4Rx</w:t>
            </w:r>
          </w:p>
        </w:tc>
      </w:tr>
      <w:tr w:rsidR="006C32D2" w:rsidRPr="00A564B4" w14:paraId="26812A6D" w14:textId="77777777" w:rsidTr="006C32D2">
        <w:trPr>
          <w:gridAfter w:val="2"/>
          <w:wAfter w:w="143" w:type="dxa"/>
          <w:cantSplit/>
          <w:jc w:val="center"/>
        </w:trPr>
        <w:tc>
          <w:tcPr>
            <w:tcW w:w="929" w:type="dxa"/>
            <w:gridSpan w:val="3"/>
            <w:tcBorders>
              <w:bottom w:val="single" w:sz="6" w:space="0" w:color="auto"/>
            </w:tcBorders>
          </w:tcPr>
          <w:p w14:paraId="1293579A" w14:textId="77777777" w:rsidR="006C32D2" w:rsidRPr="00A564B4" w:rsidRDefault="006C32D2" w:rsidP="006C32D2">
            <w:pPr>
              <w:pStyle w:val="TAL"/>
              <w:rPr>
                <w:lang w:eastAsia="en-US"/>
              </w:rPr>
            </w:pPr>
            <w:r w:rsidRPr="00A564B4">
              <w:rPr>
                <w:lang w:eastAsia="en-US"/>
              </w:rPr>
              <w:t>5.3.6</w:t>
            </w:r>
          </w:p>
        </w:tc>
        <w:tc>
          <w:tcPr>
            <w:tcW w:w="2960" w:type="dxa"/>
            <w:gridSpan w:val="2"/>
            <w:tcBorders>
              <w:bottom w:val="single" w:sz="6" w:space="0" w:color="auto"/>
            </w:tcBorders>
          </w:tcPr>
          <w:p w14:paraId="39946FE9" w14:textId="77777777" w:rsidR="006C32D2" w:rsidRPr="00A564B4" w:rsidRDefault="006C32D2" w:rsidP="006C32D2">
            <w:pPr>
              <w:pStyle w:val="TAL"/>
              <w:rPr>
                <w:lang w:eastAsia="en-US"/>
              </w:rPr>
            </w:pPr>
            <w:r w:rsidRPr="00A564B4">
              <w:rPr>
                <w:lang w:eastAsia="en-US"/>
              </w:rPr>
              <w:t>E-UTRAN TDD-cdma2000 1X Handover</w:t>
            </w:r>
          </w:p>
        </w:tc>
        <w:tc>
          <w:tcPr>
            <w:tcW w:w="828" w:type="dxa"/>
            <w:gridSpan w:val="2"/>
            <w:tcBorders>
              <w:bottom w:val="single" w:sz="6" w:space="0" w:color="auto"/>
            </w:tcBorders>
          </w:tcPr>
          <w:p w14:paraId="0E9603A2"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C1603FE" w14:textId="77777777" w:rsidR="006C32D2" w:rsidRPr="00A564B4" w:rsidRDefault="006C32D2" w:rsidP="006C32D2">
            <w:pPr>
              <w:pStyle w:val="TAL"/>
              <w:rPr>
                <w:lang w:eastAsia="zh-CN"/>
              </w:rPr>
            </w:pPr>
            <w:r w:rsidRPr="00A564B4">
              <w:rPr>
                <w:lang w:eastAsia="ko-KR"/>
              </w:rPr>
              <w:t>C37</w:t>
            </w:r>
          </w:p>
        </w:tc>
        <w:tc>
          <w:tcPr>
            <w:tcW w:w="2471" w:type="dxa"/>
            <w:gridSpan w:val="3"/>
            <w:tcBorders>
              <w:bottom w:val="single" w:sz="6" w:space="0" w:color="auto"/>
            </w:tcBorders>
          </w:tcPr>
          <w:p w14:paraId="63A3EC3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ko-KR"/>
              </w:rPr>
              <w:t>TDD</w:t>
            </w:r>
            <w:r w:rsidRPr="00A564B4">
              <w:rPr>
                <w:lang w:eastAsia="en-US"/>
              </w:rPr>
              <w:t xml:space="preserve"> and cdma2000 1xRTT and Feature Group Indicators 1</w:t>
            </w:r>
            <w:r w:rsidRPr="00A564B4">
              <w:rPr>
                <w:lang w:eastAsia="zh-CN"/>
              </w:rPr>
              <w:t xml:space="preserve">1 </w:t>
            </w:r>
            <w:r w:rsidRPr="00A564B4">
              <w:rPr>
                <w:lang w:eastAsia="en-US"/>
              </w:rPr>
              <w:t>and 2</w:t>
            </w:r>
            <w:r w:rsidRPr="00A564B4">
              <w:rPr>
                <w:lang w:eastAsia="zh-CN"/>
              </w:rPr>
              <w:t>4.</w:t>
            </w:r>
          </w:p>
        </w:tc>
        <w:tc>
          <w:tcPr>
            <w:tcW w:w="1668" w:type="dxa"/>
            <w:gridSpan w:val="3"/>
            <w:tcBorders>
              <w:bottom w:val="single" w:sz="6" w:space="0" w:color="auto"/>
            </w:tcBorders>
            <w:shd w:val="clear" w:color="auto" w:fill="auto"/>
          </w:tcPr>
          <w:p w14:paraId="22A98B4B"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5D516E2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FB8099" w14:textId="77777777" w:rsidR="006C32D2" w:rsidRPr="00A564B4" w:rsidRDefault="006C32D2" w:rsidP="006C32D2">
            <w:pPr>
              <w:pStyle w:val="TAL"/>
              <w:rPr>
                <w:lang w:eastAsia="en-US"/>
              </w:rPr>
            </w:pPr>
            <w:r w:rsidRPr="00A564B4">
              <w:rPr>
                <w:lang w:eastAsia="en-US"/>
              </w:rPr>
              <w:t>2Rx, 4Rx</w:t>
            </w:r>
          </w:p>
        </w:tc>
      </w:tr>
      <w:tr w:rsidR="006C32D2" w:rsidRPr="00A564B4" w14:paraId="0826C23E" w14:textId="77777777" w:rsidTr="006C32D2">
        <w:trPr>
          <w:gridAfter w:val="2"/>
          <w:wAfter w:w="143" w:type="dxa"/>
          <w:cantSplit/>
          <w:jc w:val="center"/>
        </w:trPr>
        <w:tc>
          <w:tcPr>
            <w:tcW w:w="11826" w:type="dxa"/>
            <w:gridSpan w:val="20"/>
            <w:shd w:val="pct10" w:color="auto" w:fill="FFFFFF"/>
          </w:tcPr>
          <w:p w14:paraId="44455DF5" w14:textId="77777777" w:rsidR="006C32D2" w:rsidRPr="00A564B4" w:rsidRDefault="006C32D2" w:rsidP="006C32D2">
            <w:pPr>
              <w:pStyle w:val="TAL"/>
              <w:rPr>
                <w:b/>
                <w:lang w:eastAsia="en-US"/>
              </w:rPr>
            </w:pPr>
            <w:r w:rsidRPr="00A564B4">
              <w:rPr>
                <w:b/>
                <w:lang w:eastAsia="en-US"/>
              </w:rPr>
              <w:t>RRC Connection Mobility Control</w:t>
            </w:r>
          </w:p>
        </w:tc>
        <w:tc>
          <w:tcPr>
            <w:tcW w:w="1717" w:type="dxa"/>
            <w:gridSpan w:val="3"/>
            <w:shd w:val="pct10" w:color="auto" w:fill="FFFFFF"/>
          </w:tcPr>
          <w:p w14:paraId="343248FC" w14:textId="77777777" w:rsidR="006C32D2" w:rsidRPr="00A564B4" w:rsidRDefault="006C32D2" w:rsidP="006C32D2">
            <w:pPr>
              <w:pStyle w:val="TAL"/>
              <w:rPr>
                <w:b/>
                <w:lang w:eastAsia="en-US"/>
              </w:rPr>
            </w:pPr>
          </w:p>
        </w:tc>
      </w:tr>
      <w:tr w:rsidR="006C32D2" w:rsidRPr="00A564B4" w14:paraId="74161844" w14:textId="77777777" w:rsidTr="006C32D2">
        <w:trPr>
          <w:gridAfter w:val="2"/>
          <w:wAfter w:w="143" w:type="dxa"/>
          <w:cantSplit/>
          <w:jc w:val="center"/>
        </w:trPr>
        <w:tc>
          <w:tcPr>
            <w:tcW w:w="929" w:type="dxa"/>
            <w:gridSpan w:val="3"/>
            <w:tcBorders>
              <w:bottom w:val="single" w:sz="6" w:space="0" w:color="auto"/>
            </w:tcBorders>
          </w:tcPr>
          <w:p w14:paraId="51F67E11" w14:textId="77777777" w:rsidR="006C32D2" w:rsidRPr="00A564B4" w:rsidRDefault="006C32D2" w:rsidP="006C32D2">
            <w:pPr>
              <w:pStyle w:val="TAL"/>
              <w:rPr>
                <w:lang w:eastAsia="en-US"/>
              </w:rPr>
            </w:pPr>
            <w:r w:rsidRPr="00A564B4">
              <w:rPr>
                <w:lang w:eastAsia="en-US"/>
              </w:rPr>
              <w:t>6.1.1</w:t>
            </w:r>
          </w:p>
        </w:tc>
        <w:tc>
          <w:tcPr>
            <w:tcW w:w="2960" w:type="dxa"/>
            <w:gridSpan w:val="2"/>
            <w:tcBorders>
              <w:bottom w:val="single" w:sz="6" w:space="0" w:color="auto"/>
            </w:tcBorders>
          </w:tcPr>
          <w:p w14:paraId="784F3F31" w14:textId="77777777" w:rsidR="006C32D2" w:rsidRPr="00A564B4" w:rsidRDefault="006C32D2" w:rsidP="006C32D2">
            <w:pPr>
              <w:pStyle w:val="TAL"/>
              <w:rPr>
                <w:lang w:eastAsia="en-US"/>
              </w:rPr>
            </w:pPr>
            <w:r w:rsidRPr="00A564B4">
              <w:rPr>
                <w:lang w:eastAsia="en-US"/>
              </w:rPr>
              <w:t>E-UTRAN FDD Intra-frequency RRC Re-establishment</w:t>
            </w:r>
          </w:p>
        </w:tc>
        <w:tc>
          <w:tcPr>
            <w:tcW w:w="828" w:type="dxa"/>
            <w:gridSpan w:val="2"/>
            <w:tcBorders>
              <w:bottom w:val="single" w:sz="6" w:space="0" w:color="auto"/>
            </w:tcBorders>
          </w:tcPr>
          <w:p w14:paraId="1338460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E2F42C"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4DBE2B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13910C5C" w14:textId="77777777" w:rsidR="006C32D2" w:rsidRPr="00A564B4" w:rsidRDefault="006C32D2" w:rsidP="006C32D2">
            <w:pPr>
              <w:pStyle w:val="TAL"/>
              <w:rPr>
                <w:lang w:eastAsia="en-US"/>
              </w:rPr>
            </w:pPr>
          </w:p>
        </w:tc>
        <w:tc>
          <w:tcPr>
            <w:tcW w:w="1695" w:type="dxa"/>
            <w:gridSpan w:val="3"/>
            <w:shd w:val="clear" w:color="auto" w:fill="auto"/>
          </w:tcPr>
          <w:p w14:paraId="3E93ECE7" w14:textId="77777777" w:rsidR="006C32D2" w:rsidRPr="00A564B4" w:rsidRDefault="006C32D2" w:rsidP="006C32D2">
            <w:pPr>
              <w:pStyle w:val="TAL"/>
              <w:rPr>
                <w:lang w:eastAsia="en-US"/>
              </w:rPr>
            </w:pPr>
          </w:p>
        </w:tc>
        <w:tc>
          <w:tcPr>
            <w:tcW w:w="1717" w:type="dxa"/>
            <w:gridSpan w:val="3"/>
          </w:tcPr>
          <w:p w14:paraId="4BF43EB2" w14:textId="77777777" w:rsidR="006C32D2" w:rsidRPr="00A564B4" w:rsidRDefault="006C32D2" w:rsidP="006C32D2">
            <w:pPr>
              <w:pStyle w:val="TAL"/>
              <w:rPr>
                <w:lang w:eastAsia="en-US"/>
              </w:rPr>
            </w:pPr>
            <w:r w:rsidRPr="00A564B4">
              <w:rPr>
                <w:lang w:eastAsia="en-US"/>
              </w:rPr>
              <w:t>2Rx, 4Rx</w:t>
            </w:r>
          </w:p>
        </w:tc>
      </w:tr>
      <w:tr w:rsidR="006C32D2" w:rsidRPr="00A564B4" w14:paraId="60761B3A" w14:textId="77777777" w:rsidTr="006C32D2">
        <w:trPr>
          <w:gridAfter w:val="2"/>
          <w:wAfter w:w="143" w:type="dxa"/>
          <w:cantSplit/>
          <w:jc w:val="center"/>
        </w:trPr>
        <w:tc>
          <w:tcPr>
            <w:tcW w:w="929" w:type="dxa"/>
            <w:gridSpan w:val="3"/>
            <w:tcBorders>
              <w:bottom w:val="single" w:sz="6" w:space="0" w:color="auto"/>
            </w:tcBorders>
          </w:tcPr>
          <w:p w14:paraId="0EADCE3C" w14:textId="77777777" w:rsidR="006C32D2" w:rsidRPr="00A564B4" w:rsidRDefault="006C32D2" w:rsidP="006C32D2">
            <w:pPr>
              <w:pStyle w:val="TAL"/>
              <w:rPr>
                <w:lang w:eastAsia="en-US"/>
              </w:rPr>
            </w:pPr>
            <w:r w:rsidRPr="00A564B4">
              <w:rPr>
                <w:lang w:eastAsia="en-US"/>
              </w:rPr>
              <w:t>6.1.1_2</w:t>
            </w:r>
          </w:p>
        </w:tc>
        <w:tc>
          <w:tcPr>
            <w:tcW w:w="2960" w:type="dxa"/>
            <w:gridSpan w:val="2"/>
            <w:tcBorders>
              <w:bottom w:val="single" w:sz="6" w:space="0" w:color="auto"/>
            </w:tcBorders>
          </w:tcPr>
          <w:p w14:paraId="3CCD8C12" w14:textId="77777777" w:rsidR="006C32D2" w:rsidRPr="00A564B4" w:rsidRDefault="006C32D2" w:rsidP="006C32D2">
            <w:pPr>
              <w:pStyle w:val="TAL"/>
              <w:rPr>
                <w:lang w:eastAsia="en-US"/>
              </w:rPr>
            </w:pPr>
            <w:r w:rsidRPr="00A564B4">
              <w:rPr>
                <w:lang w:eastAsia="en-US"/>
              </w:rPr>
              <w:t>E-UTRAN FDD Intra-frequency RRC Re-establishment for UE Category 1bis</w:t>
            </w:r>
          </w:p>
        </w:tc>
        <w:tc>
          <w:tcPr>
            <w:tcW w:w="828" w:type="dxa"/>
            <w:gridSpan w:val="2"/>
            <w:tcBorders>
              <w:bottom w:val="single" w:sz="6" w:space="0" w:color="auto"/>
            </w:tcBorders>
          </w:tcPr>
          <w:p w14:paraId="348351D3" w14:textId="77777777" w:rsidR="006C32D2" w:rsidRPr="00A564B4" w:rsidRDefault="006C32D2" w:rsidP="006C32D2">
            <w:pPr>
              <w:pStyle w:val="TAL"/>
              <w:rPr>
                <w:lang w:eastAsia="en-US"/>
              </w:rPr>
            </w:pPr>
            <w:r w:rsidRPr="00A564B4">
              <w:rPr>
                <w:lang w:eastAsia="en-US"/>
              </w:rPr>
              <w:t>Rel-</w:t>
            </w:r>
            <w:r w:rsidRPr="00A564B4">
              <w:rPr>
                <w:rFonts w:eastAsia="SimSun"/>
                <w:lang w:eastAsia="en-US"/>
              </w:rPr>
              <w:t>13</w:t>
            </w:r>
          </w:p>
        </w:tc>
        <w:tc>
          <w:tcPr>
            <w:tcW w:w="1275" w:type="dxa"/>
            <w:gridSpan w:val="4"/>
            <w:tcBorders>
              <w:bottom w:val="single" w:sz="6" w:space="0" w:color="auto"/>
            </w:tcBorders>
          </w:tcPr>
          <w:p w14:paraId="2CE6E9D7" w14:textId="77777777" w:rsidR="006C32D2" w:rsidRPr="00A564B4" w:rsidRDefault="006C32D2" w:rsidP="006C32D2">
            <w:pPr>
              <w:pStyle w:val="TAL"/>
              <w:rPr>
                <w:lang w:eastAsia="en-US"/>
              </w:rPr>
            </w:pPr>
            <w:r w:rsidRPr="00A564B4">
              <w:rPr>
                <w:lang w:eastAsia="en-US"/>
              </w:rPr>
              <w:t>C01</w:t>
            </w:r>
            <w:r w:rsidRPr="00A564B4">
              <w:rPr>
                <w:rFonts w:eastAsia="SimSun"/>
                <w:lang w:eastAsia="en-US"/>
              </w:rPr>
              <w:t>m</w:t>
            </w:r>
          </w:p>
        </w:tc>
        <w:tc>
          <w:tcPr>
            <w:tcW w:w="2471" w:type="dxa"/>
            <w:gridSpan w:val="3"/>
            <w:tcBorders>
              <w:bottom w:val="single" w:sz="6" w:space="0" w:color="auto"/>
            </w:tcBorders>
          </w:tcPr>
          <w:p w14:paraId="31A59CF2"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3982C076" w14:textId="77777777" w:rsidR="006C32D2" w:rsidRPr="00A564B4" w:rsidRDefault="006C32D2" w:rsidP="006C32D2">
            <w:pPr>
              <w:pStyle w:val="TAL"/>
              <w:rPr>
                <w:lang w:eastAsia="en-US"/>
              </w:rPr>
            </w:pPr>
          </w:p>
        </w:tc>
        <w:tc>
          <w:tcPr>
            <w:tcW w:w="1695" w:type="dxa"/>
            <w:gridSpan w:val="3"/>
            <w:shd w:val="clear" w:color="auto" w:fill="auto"/>
          </w:tcPr>
          <w:p w14:paraId="681E52D2" w14:textId="77777777" w:rsidR="006C32D2" w:rsidRPr="00A564B4" w:rsidRDefault="006C32D2" w:rsidP="006C32D2">
            <w:pPr>
              <w:pStyle w:val="TAL"/>
              <w:rPr>
                <w:lang w:eastAsia="en-US"/>
              </w:rPr>
            </w:pPr>
          </w:p>
        </w:tc>
        <w:tc>
          <w:tcPr>
            <w:tcW w:w="1717" w:type="dxa"/>
            <w:gridSpan w:val="3"/>
          </w:tcPr>
          <w:p w14:paraId="6E5C27F7" w14:textId="77777777" w:rsidR="006C32D2" w:rsidRPr="00A564B4" w:rsidRDefault="006C32D2" w:rsidP="006C32D2">
            <w:pPr>
              <w:pStyle w:val="TAL"/>
              <w:rPr>
                <w:lang w:eastAsia="en-US"/>
              </w:rPr>
            </w:pPr>
          </w:p>
        </w:tc>
      </w:tr>
      <w:tr w:rsidR="006C32D2" w:rsidRPr="00A564B4" w14:paraId="0B6721CF" w14:textId="77777777" w:rsidTr="006C32D2">
        <w:trPr>
          <w:gridAfter w:val="2"/>
          <w:wAfter w:w="143" w:type="dxa"/>
          <w:cantSplit/>
          <w:jc w:val="center"/>
        </w:trPr>
        <w:tc>
          <w:tcPr>
            <w:tcW w:w="929" w:type="dxa"/>
            <w:gridSpan w:val="3"/>
            <w:tcBorders>
              <w:bottom w:val="single" w:sz="6" w:space="0" w:color="auto"/>
            </w:tcBorders>
          </w:tcPr>
          <w:p w14:paraId="2DFF5A83" w14:textId="77777777" w:rsidR="006C32D2" w:rsidRPr="00A564B4" w:rsidRDefault="006C32D2" w:rsidP="006C32D2">
            <w:pPr>
              <w:pStyle w:val="TAL"/>
              <w:rPr>
                <w:lang w:eastAsia="en-US"/>
              </w:rPr>
            </w:pPr>
            <w:r w:rsidRPr="00A564B4">
              <w:rPr>
                <w:lang w:eastAsia="en-US"/>
              </w:rPr>
              <w:t>6.1.2</w:t>
            </w:r>
          </w:p>
        </w:tc>
        <w:tc>
          <w:tcPr>
            <w:tcW w:w="2960" w:type="dxa"/>
            <w:gridSpan w:val="2"/>
            <w:tcBorders>
              <w:bottom w:val="single" w:sz="6" w:space="0" w:color="auto"/>
            </w:tcBorders>
          </w:tcPr>
          <w:p w14:paraId="38401048" w14:textId="77777777" w:rsidR="006C32D2" w:rsidRPr="00A564B4" w:rsidRDefault="006C32D2" w:rsidP="006C32D2">
            <w:pPr>
              <w:pStyle w:val="TAL"/>
              <w:rPr>
                <w:lang w:eastAsia="en-US"/>
              </w:rPr>
            </w:pPr>
            <w:r w:rsidRPr="00A564B4">
              <w:rPr>
                <w:lang w:eastAsia="en-US"/>
              </w:rPr>
              <w:t>E-UTRAN FDD Inter-frequency RRC Re-establishment</w:t>
            </w:r>
          </w:p>
        </w:tc>
        <w:tc>
          <w:tcPr>
            <w:tcW w:w="828" w:type="dxa"/>
            <w:gridSpan w:val="2"/>
            <w:tcBorders>
              <w:bottom w:val="single" w:sz="6" w:space="0" w:color="auto"/>
            </w:tcBorders>
          </w:tcPr>
          <w:p w14:paraId="0CBD78F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BD586C6"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29A02FE0"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shd w:val="clear" w:color="auto" w:fill="auto"/>
          </w:tcPr>
          <w:p w14:paraId="015964F8" w14:textId="77777777" w:rsidR="006C32D2" w:rsidRPr="00A564B4" w:rsidRDefault="006C32D2" w:rsidP="006C32D2">
            <w:pPr>
              <w:pStyle w:val="TAL"/>
              <w:rPr>
                <w:lang w:eastAsia="en-US"/>
              </w:rPr>
            </w:pPr>
          </w:p>
        </w:tc>
        <w:tc>
          <w:tcPr>
            <w:tcW w:w="1695" w:type="dxa"/>
            <w:gridSpan w:val="3"/>
            <w:shd w:val="clear" w:color="auto" w:fill="auto"/>
          </w:tcPr>
          <w:p w14:paraId="5D83213C" w14:textId="77777777" w:rsidR="006C32D2" w:rsidRPr="00A564B4" w:rsidRDefault="006C32D2" w:rsidP="006C32D2">
            <w:pPr>
              <w:pStyle w:val="TAL"/>
              <w:rPr>
                <w:lang w:eastAsia="en-US"/>
              </w:rPr>
            </w:pPr>
          </w:p>
        </w:tc>
        <w:tc>
          <w:tcPr>
            <w:tcW w:w="1717" w:type="dxa"/>
            <w:gridSpan w:val="3"/>
          </w:tcPr>
          <w:p w14:paraId="0A9EDBE9" w14:textId="77777777" w:rsidR="006C32D2" w:rsidRPr="00A564B4" w:rsidRDefault="006C32D2" w:rsidP="006C32D2">
            <w:pPr>
              <w:pStyle w:val="TAL"/>
              <w:rPr>
                <w:lang w:eastAsia="en-US"/>
              </w:rPr>
            </w:pPr>
            <w:r w:rsidRPr="00A564B4">
              <w:rPr>
                <w:lang w:eastAsia="en-US"/>
              </w:rPr>
              <w:t>2Rx, 4Rx</w:t>
            </w:r>
          </w:p>
        </w:tc>
      </w:tr>
      <w:tr w:rsidR="006C32D2" w:rsidRPr="00A564B4" w14:paraId="0A392907" w14:textId="77777777" w:rsidTr="006C32D2">
        <w:trPr>
          <w:gridAfter w:val="2"/>
          <w:wAfter w:w="143" w:type="dxa"/>
          <w:cantSplit/>
          <w:jc w:val="center"/>
        </w:trPr>
        <w:tc>
          <w:tcPr>
            <w:tcW w:w="929" w:type="dxa"/>
            <w:gridSpan w:val="3"/>
            <w:tcBorders>
              <w:bottom w:val="single" w:sz="6" w:space="0" w:color="auto"/>
            </w:tcBorders>
          </w:tcPr>
          <w:p w14:paraId="0E88C377" w14:textId="77777777" w:rsidR="006C32D2" w:rsidRPr="00A564B4" w:rsidRDefault="006C32D2" w:rsidP="006C32D2">
            <w:pPr>
              <w:pStyle w:val="TAL"/>
              <w:rPr>
                <w:lang w:eastAsia="en-US"/>
              </w:rPr>
            </w:pPr>
            <w:r w:rsidRPr="00A564B4">
              <w:rPr>
                <w:lang w:eastAsia="en-US"/>
              </w:rPr>
              <w:t>6.1.</w:t>
            </w:r>
            <w:r w:rsidRPr="00A564B4">
              <w:rPr>
                <w:lang w:eastAsia="zh-CN"/>
              </w:rPr>
              <w:t>2_2</w:t>
            </w:r>
          </w:p>
        </w:tc>
        <w:tc>
          <w:tcPr>
            <w:tcW w:w="2960" w:type="dxa"/>
            <w:gridSpan w:val="2"/>
            <w:tcBorders>
              <w:bottom w:val="single" w:sz="6" w:space="0" w:color="auto"/>
            </w:tcBorders>
          </w:tcPr>
          <w:p w14:paraId="2FBF67BA" w14:textId="77777777" w:rsidR="006C32D2" w:rsidRPr="00A564B4" w:rsidRDefault="006C32D2" w:rsidP="006C32D2">
            <w:pPr>
              <w:pStyle w:val="TAL"/>
              <w:rPr>
                <w:lang w:eastAsia="en-US"/>
              </w:rPr>
            </w:pPr>
            <w:r w:rsidRPr="00A564B4">
              <w:rPr>
                <w:lang w:eastAsia="en-US"/>
              </w:rPr>
              <w:t>E-UTRAN FDD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5CFB069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538954A" w14:textId="77777777" w:rsidR="006C32D2" w:rsidRPr="00A564B4" w:rsidRDefault="006C32D2" w:rsidP="006C32D2">
            <w:pPr>
              <w:pStyle w:val="TAL"/>
              <w:rPr>
                <w:lang w:eastAsia="en-US"/>
              </w:rPr>
            </w:pPr>
            <w:r w:rsidRPr="00A564B4">
              <w:rPr>
                <w:lang w:eastAsia="en-US"/>
              </w:rPr>
              <w:t>C01</w:t>
            </w:r>
            <w:r w:rsidRPr="00A564B4">
              <w:rPr>
                <w:rFonts w:eastAsia="SimSun"/>
                <w:lang w:eastAsia="zh-CN"/>
              </w:rPr>
              <w:t>n</w:t>
            </w:r>
          </w:p>
        </w:tc>
        <w:tc>
          <w:tcPr>
            <w:tcW w:w="2471" w:type="dxa"/>
            <w:gridSpan w:val="3"/>
            <w:tcBorders>
              <w:bottom w:val="single" w:sz="6" w:space="0" w:color="auto"/>
            </w:tcBorders>
          </w:tcPr>
          <w:p w14:paraId="06C407D6"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shd w:val="clear" w:color="auto" w:fill="auto"/>
          </w:tcPr>
          <w:p w14:paraId="296D48F4" w14:textId="77777777" w:rsidR="006C32D2" w:rsidRPr="00A564B4" w:rsidRDefault="006C32D2" w:rsidP="006C32D2">
            <w:pPr>
              <w:pStyle w:val="TAL"/>
              <w:rPr>
                <w:lang w:eastAsia="en-US"/>
              </w:rPr>
            </w:pPr>
          </w:p>
        </w:tc>
        <w:tc>
          <w:tcPr>
            <w:tcW w:w="1695" w:type="dxa"/>
            <w:gridSpan w:val="3"/>
            <w:shd w:val="clear" w:color="auto" w:fill="auto"/>
          </w:tcPr>
          <w:p w14:paraId="6094728F" w14:textId="77777777" w:rsidR="006C32D2" w:rsidRPr="00A564B4" w:rsidRDefault="006C32D2" w:rsidP="006C32D2">
            <w:pPr>
              <w:pStyle w:val="TAL"/>
              <w:rPr>
                <w:lang w:eastAsia="en-US"/>
              </w:rPr>
            </w:pPr>
          </w:p>
        </w:tc>
        <w:tc>
          <w:tcPr>
            <w:tcW w:w="1717" w:type="dxa"/>
            <w:gridSpan w:val="3"/>
          </w:tcPr>
          <w:p w14:paraId="39FBC173" w14:textId="77777777" w:rsidR="006C32D2" w:rsidRPr="00A564B4" w:rsidRDefault="006C32D2" w:rsidP="006C32D2">
            <w:pPr>
              <w:pStyle w:val="TAL"/>
              <w:rPr>
                <w:lang w:eastAsia="en-US"/>
              </w:rPr>
            </w:pPr>
          </w:p>
        </w:tc>
      </w:tr>
      <w:tr w:rsidR="006C32D2" w:rsidRPr="00A564B4" w14:paraId="057D9F0D" w14:textId="77777777" w:rsidTr="006C32D2">
        <w:trPr>
          <w:gridAfter w:val="2"/>
          <w:wAfter w:w="143" w:type="dxa"/>
          <w:cantSplit/>
          <w:jc w:val="center"/>
        </w:trPr>
        <w:tc>
          <w:tcPr>
            <w:tcW w:w="929" w:type="dxa"/>
            <w:gridSpan w:val="3"/>
            <w:tcBorders>
              <w:bottom w:val="single" w:sz="6" w:space="0" w:color="auto"/>
            </w:tcBorders>
          </w:tcPr>
          <w:p w14:paraId="4DE7B9A0" w14:textId="77777777" w:rsidR="006C32D2" w:rsidRPr="00A564B4" w:rsidRDefault="006C32D2" w:rsidP="006C32D2">
            <w:pPr>
              <w:pStyle w:val="TAL"/>
              <w:rPr>
                <w:lang w:eastAsia="en-US"/>
              </w:rPr>
            </w:pPr>
            <w:r w:rsidRPr="00A564B4">
              <w:rPr>
                <w:lang w:eastAsia="en-US"/>
              </w:rPr>
              <w:t>6.1.3</w:t>
            </w:r>
          </w:p>
        </w:tc>
        <w:tc>
          <w:tcPr>
            <w:tcW w:w="2960" w:type="dxa"/>
            <w:gridSpan w:val="2"/>
            <w:tcBorders>
              <w:bottom w:val="single" w:sz="6" w:space="0" w:color="auto"/>
            </w:tcBorders>
          </w:tcPr>
          <w:p w14:paraId="4DC8FEEC" w14:textId="77777777" w:rsidR="006C32D2" w:rsidRPr="00A564B4" w:rsidRDefault="006C32D2" w:rsidP="006C32D2">
            <w:pPr>
              <w:pStyle w:val="TAL"/>
              <w:rPr>
                <w:lang w:eastAsia="en-US"/>
              </w:rPr>
            </w:pPr>
            <w:r w:rsidRPr="00A564B4">
              <w:rPr>
                <w:lang w:eastAsia="en-US"/>
              </w:rPr>
              <w:t>E-UTRAN TDD Intra-frequency RRC Re-establishment</w:t>
            </w:r>
          </w:p>
        </w:tc>
        <w:tc>
          <w:tcPr>
            <w:tcW w:w="828" w:type="dxa"/>
            <w:gridSpan w:val="2"/>
            <w:tcBorders>
              <w:bottom w:val="single" w:sz="6" w:space="0" w:color="auto"/>
            </w:tcBorders>
          </w:tcPr>
          <w:p w14:paraId="32E88EB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EB88476"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27BE6541"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E3F45E7" w14:textId="77777777" w:rsidR="006C32D2" w:rsidRPr="00A564B4" w:rsidRDefault="006C32D2" w:rsidP="006C32D2">
            <w:pPr>
              <w:pStyle w:val="TAL"/>
              <w:rPr>
                <w:lang w:eastAsia="en-US"/>
              </w:rPr>
            </w:pPr>
          </w:p>
        </w:tc>
        <w:tc>
          <w:tcPr>
            <w:tcW w:w="1695" w:type="dxa"/>
            <w:gridSpan w:val="3"/>
            <w:shd w:val="clear" w:color="auto" w:fill="auto"/>
          </w:tcPr>
          <w:p w14:paraId="6C69A035" w14:textId="77777777" w:rsidR="006C32D2" w:rsidRPr="00A564B4" w:rsidRDefault="006C32D2" w:rsidP="006C32D2">
            <w:pPr>
              <w:pStyle w:val="TAL"/>
              <w:rPr>
                <w:lang w:eastAsia="en-US"/>
              </w:rPr>
            </w:pPr>
          </w:p>
        </w:tc>
        <w:tc>
          <w:tcPr>
            <w:tcW w:w="1717" w:type="dxa"/>
            <w:gridSpan w:val="3"/>
          </w:tcPr>
          <w:p w14:paraId="2B3403AC" w14:textId="77777777" w:rsidR="006C32D2" w:rsidRPr="00A564B4" w:rsidRDefault="006C32D2" w:rsidP="006C32D2">
            <w:pPr>
              <w:pStyle w:val="TAL"/>
              <w:rPr>
                <w:lang w:eastAsia="en-US"/>
              </w:rPr>
            </w:pPr>
            <w:r w:rsidRPr="00A564B4">
              <w:rPr>
                <w:lang w:eastAsia="en-US"/>
              </w:rPr>
              <w:t>2Rx, 4Rx</w:t>
            </w:r>
          </w:p>
        </w:tc>
      </w:tr>
      <w:tr w:rsidR="006C32D2" w:rsidRPr="00A564B4" w14:paraId="7FA00D7B" w14:textId="77777777" w:rsidTr="006C32D2">
        <w:trPr>
          <w:gridAfter w:val="2"/>
          <w:wAfter w:w="143" w:type="dxa"/>
          <w:cantSplit/>
          <w:jc w:val="center"/>
        </w:trPr>
        <w:tc>
          <w:tcPr>
            <w:tcW w:w="929" w:type="dxa"/>
            <w:gridSpan w:val="3"/>
            <w:tcBorders>
              <w:bottom w:val="single" w:sz="6" w:space="0" w:color="auto"/>
            </w:tcBorders>
          </w:tcPr>
          <w:p w14:paraId="3F4B66BA" w14:textId="77777777" w:rsidR="006C32D2" w:rsidRPr="00A564B4" w:rsidRDefault="006C32D2" w:rsidP="006C32D2">
            <w:pPr>
              <w:pStyle w:val="TAL"/>
              <w:rPr>
                <w:lang w:eastAsia="en-US"/>
              </w:rPr>
            </w:pPr>
            <w:r w:rsidRPr="00A564B4">
              <w:rPr>
                <w:lang w:eastAsia="en-US"/>
              </w:rPr>
              <w:t>6.1.</w:t>
            </w:r>
            <w:r w:rsidRPr="00A564B4">
              <w:rPr>
                <w:lang w:eastAsia="zh-CN"/>
              </w:rPr>
              <w:t>3_2</w:t>
            </w:r>
          </w:p>
        </w:tc>
        <w:tc>
          <w:tcPr>
            <w:tcW w:w="2960" w:type="dxa"/>
            <w:gridSpan w:val="2"/>
            <w:tcBorders>
              <w:bottom w:val="single" w:sz="6" w:space="0" w:color="auto"/>
            </w:tcBorders>
          </w:tcPr>
          <w:p w14:paraId="4AB0BF77"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Intra-frequency RRC Re-establishment for UE Category 1bis</w:t>
            </w:r>
          </w:p>
        </w:tc>
        <w:tc>
          <w:tcPr>
            <w:tcW w:w="828" w:type="dxa"/>
            <w:gridSpan w:val="2"/>
            <w:tcBorders>
              <w:bottom w:val="single" w:sz="6" w:space="0" w:color="auto"/>
            </w:tcBorders>
          </w:tcPr>
          <w:p w14:paraId="79AE268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908CAE8"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2m</w:t>
            </w:r>
          </w:p>
        </w:tc>
        <w:tc>
          <w:tcPr>
            <w:tcW w:w="2471" w:type="dxa"/>
            <w:gridSpan w:val="3"/>
            <w:tcBorders>
              <w:bottom w:val="single" w:sz="6" w:space="0" w:color="auto"/>
            </w:tcBorders>
          </w:tcPr>
          <w:p w14:paraId="515CF3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UE Category 1bis</w:t>
            </w:r>
          </w:p>
        </w:tc>
        <w:tc>
          <w:tcPr>
            <w:tcW w:w="1668" w:type="dxa"/>
            <w:gridSpan w:val="3"/>
            <w:shd w:val="clear" w:color="auto" w:fill="auto"/>
          </w:tcPr>
          <w:p w14:paraId="75EC0D2D" w14:textId="77777777" w:rsidR="006C32D2" w:rsidRPr="00A564B4" w:rsidRDefault="006C32D2" w:rsidP="006C32D2">
            <w:pPr>
              <w:pStyle w:val="TAL"/>
              <w:rPr>
                <w:lang w:eastAsia="en-US"/>
              </w:rPr>
            </w:pPr>
          </w:p>
        </w:tc>
        <w:tc>
          <w:tcPr>
            <w:tcW w:w="1695" w:type="dxa"/>
            <w:gridSpan w:val="3"/>
            <w:shd w:val="clear" w:color="auto" w:fill="auto"/>
          </w:tcPr>
          <w:p w14:paraId="7BC26304" w14:textId="77777777" w:rsidR="006C32D2" w:rsidRPr="00A564B4" w:rsidRDefault="006C32D2" w:rsidP="006C32D2">
            <w:pPr>
              <w:pStyle w:val="TAL"/>
              <w:rPr>
                <w:lang w:eastAsia="en-US"/>
              </w:rPr>
            </w:pPr>
          </w:p>
        </w:tc>
        <w:tc>
          <w:tcPr>
            <w:tcW w:w="1717" w:type="dxa"/>
            <w:gridSpan w:val="3"/>
          </w:tcPr>
          <w:p w14:paraId="6B5D9167" w14:textId="77777777" w:rsidR="006C32D2" w:rsidRPr="00A564B4" w:rsidRDefault="006C32D2" w:rsidP="006C32D2">
            <w:pPr>
              <w:pStyle w:val="TAL"/>
              <w:rPr>
                <w:lang w:eastAsia="en-US"/>
              </w:rPr>
            </w:pPr>
          </w:p>
        </w:tc>
      </w:tr>
      <w:tr w:rsidR="006C32D2" w:rsidRPr="00A564B4" w14:paraId="415CF100" w14:textId="77777777" w:rsidTr="006C32D2">
        <w:trPr>
          <w:gridAfter w:val="2"/>
          <w:wAfter w:w="143" w:type="dxa"/>
          <w:cantSplit/>
          <w:jc w:val="center"/>
        </w:trPr>
        <w:tc>
          <w:tcPr>
            <w:tcW w:w="929" w:type="dxa"/>
            <w:gridSpan w:val="3"/>
            <w:tcBorders>
              <w:bottom w:val="single" w:sz="6" w:space="0" w:color="auto"/>
            </w:tcBorders>
          </w:tcPr>
          <w:p w14:paraId="3A322BA2" w14:textId="77777777" w:rsidR="006C32D2" w:rsidRPr="00A564B4" w:rsidRDefault="006C32D2" w:rsidP="006C32D2">
            <w:pPr>
              <w:pStyle w:val="TAL"/>
              <w:rPr>
                <w:lang w:eastAsia="en-US"/>
              </w:rPr>
            </w:pPr>
            <w:r w:rsidRPr="00A564B4">
              <w:rPr>
                <w:lang w:eastAsia="en-US"/>
              </w:rPr>
              <w:t>6.1.4</w:t>
            </w:r>
          </w:p>
        </w:tc>
        <w:tc>
          <w:tcPr>
            <w:tcW w:w="2960" w:type="dxa"/>
            <w:gridSpan w:val="2"/>
            <w:tcBorders>
              <w:bottom w:val="single" w:sz="6" w:space="0" w:color="auto"/>
            </w:tcBorders>
          </w:tcPr>
          <w:p w14:paraId="31C0BABF" w14:textId="77777777" w:rsidR="006C32D2" w:rsidRPr="00A564B4" w:rsidRDefault="006C32D2" w:rsidP="006C32D2">
            <w:pPr>
              <w:pStyle w:val="TAL"/>
              <w:rPr>
                <w:lang w:eastAsia="en-US"/>
              </w:rPr>
            </w:pPr>
            <w:r w:rsidRPr="00A564B4">
              <w:rPr>
                <w:lang w:eastAsia="en-US"/>
              </w:rPr>
              <w:t>E-UTRAN TDD Inter-frequency RRC Re-establishment</w:t>
            </w:r>
          </w:p>
        </w:tc>
        <w:tc>
          <w:tcPr>
            <w:tcW w:w="828" w:type="dxa"/>
            <w:gridSpan w:val="2"/>
            <w:tcBorders>
              <w:bottom w:val="single" w:sz="6" w:space="0" w:color="auto"/>
            </w:tcBorders>
          </w:tcPr>
          <w:p w14:paraId="49C9038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F986F10"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55E994AC"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shd w:val="clear" w:color="auto" w:fill="auto"/>
          </w:tcPr>
          <w:p w14:paraId="7CF97ED8" w14:textId="77777777" w:rsidR="006C32D2" w:rsidRPr="00A564B4" w:rsidRDefault="006C32D2" w:rsidP="006C32D2">
            <w:pPr>
              <w:pStyle w:val="TAL"/>
              <w:rPr>
                <w:lang w:eastAsia="en-US"/>
              </w:rPr>
            </w:pPr>
          </w:p>
        </w:tc>
        <w:tc>
          <w:tcPr>
            <w:tcW w:w="1695" w:type="dxa"/>
            <w:gridSpan w:val="3"/>
            <w:shd w:val="clear" w:color="auto" w:fill="auto"/>
          </w:tcPr>
          <w:p w14:paraId="0A84280C" w14:textId="77777777" w:rsidR="006C32D2" w:rsidRPr="00A564B4" w:rsidRDefault="006C32D2" w:rsidP="006C32D2">
            <w:pPr>
              <w:pStyle w:val="TAL"/>
              <w:rPr>
                <w:lang w:eastAsia="en-US"/>
              </w:rPr>
            </w:pPr>
          </w:p>
        </w:tc>
        <w:tc>
          <w:tcPr>
            <w:tcW w:w="1717" w:type="dxa"/>
            <w:gridSpan w:val="3"/>
          </w:tcPr>
          <w:p w14:paraId="0B010657" w14:textId="77777777" w:rsidR="006C32D2" w:rsidRPr="00A564B4" w:rsidRDefault="006C32D2" w:rsidP="006C32D2">
            <w:pPr>
              <w:pStyle w:val="TAL"/>
              <w:rPr>
                <w:lang w:eastAsia="en-US"/>
              </w:rPr>
            </w:pPr>
            <w:r w:rsidRPr="00A564B4">
              <w:rPr>
                <w:lang w:eastAsia="en-US"/>
              </w:rPr>
              <w:t>2Rx, 4Rx</w:t>
            </w:r>
          </w:p>
        </w:tc>
      </w:tr>
      <w:tr w:rsidR="006C32D2" w:rsidRPr="00A564B4" w14:paraId="78CE5E39" w14:textId="77777777" w:rsidTr="006C32D2">
        <w:trPr>
          <w:gridAfter w:val="2"/>
          <w:wAfter w:w="143" w:type="dxa"/>
          <w:cantSplit/>
          <w:jc w:val="center"/>
        </w:trPr>
        <w:tc>
          <w:tcPr>
            <w:tcW w:w="929" w:type="dxa"/>
            <w:gridSpan w:val="3"/>
            <w:tcBorders>
              <w:bottom w:val="single" w:sz="6" w:space="0" w:color="auto"/>
            </w:tcBorders>
          </w:tcPr>
          <w:p w14:paraId="25966C16" w14:textId="77777777" w:rsidR="006C32D2" w:rsidRPr="00A564B4" w:rsidRDefault="006C32D2" w:rsidP="006C32D2">
            <w:pPr>
              <w:pStyle w:val="TAL"/>
              <w:rPr>
                <w:lang w:eastAsia="en-US"/>
              </w:rPr>
            </w:pPr>
            <w:r w:rsidRPr="00A564B4">
              <w:rPr>
                <w:lang w:eastAsia="en-US"/>
              </w:rPr>
              <w:t>6.1.</w:t>
            </w:r>
            <w:r w:rsidRPr="00A564B4">
              <w:rPr>
                <w:lang w:eastAsia="zh-CN"/>
              </w:rPr>
              <w:t>4_2</w:t>
            </w:r>
          </w:p>
        </w:tc>
        <w:tc>
          <w:tcPr>
            <w:tcW w:w="2960" w:type="dxa"/>
            <w:gridSpan w:val="2"/>
            <w:tcBorders>
              <w:bottom w:val="single" w:sz="6" w:space="0" w:color="auto"/>
            </w:tcBorders>
          </w:tcPr>
          <w:p w14:paraId="16BD4EBA"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7781FB07"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508823FE"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2n</w:t>
            </w:r>
          </w:p>
        </w:tc>
        <w:tc>
          <w:tcPr>
            <w:tcW w:w="2471" w:type="dxa"/>
            <w:gridSpan w:val="3"/>
            <w:tcBorders>
              <w:bottom w:val="single" w:sz="6" w:space="0" w:color="auto"/>
            </w:tcBorders>
          </w:tcPr>
          <w:p w14:paraId="11D9A93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Feature Group Indicator 25</w:t>
            </w:r>
            <w:r w:rsidRPr="00A564B4">
              <w:rPr>
                <w:rFonts w:eastAsia="SimSun"/>
                <w:lang w:eastAsia="zh-CN"/>
              </w:rPr>
              <w:t xml:space="preserve"> </w:t>
            </w:r>
            <w:r w:rsidRPr="00A564B4">
              <w:rPr>
                <w:lang w:eastAsia="en-US"/>
              </w:rPr>
              <w:t>and UE Category 1bis</w:t>
            </w:r>
          </w:p>
        </w:tc>
        <w:tc>
          <w:tcPr>
            <w:tcW w:w="1668" w:type="dxa"/>
            <w:gridSpan w:val="3"/>
            <w:shd w:val="clear" w:color="auto" w:fill="auto"/>
          </w:tcPr>
          <w:p w14:paraId="663D193D" w14:textId="77777777" w:rsidR="006C32D2" w:rsidRPr="00A564B4" w:rsidRDefault="006C32D2" w:rsidP="006C32D2">
            <w:pPr>
              <w:pStyle w:val="TAL"/>
              <w:rPr>
                <w:lang w:eastAsia="en-US"/>
              </w:rPr>
            </w:pPr>
          </w:p>
        </w:tc>
        <w:tc>
          <w:tcPr>
            <w:tcW w:w="1695" w:type="dxa"/>
            <w:gridSpan w:val="3"/>
            <w:shd w:val="clear" w:color="auto" w:fill="auto"/>
          </w:tcPr>
          <w:p w14:paraId="50FE21D6" w14:textId="77777777" w:rsidR="006C32D2" w:rsidRPr="00A564B4" w:rsidRDefault="006C32D2" w:rsidP="006C32D2">
            <w:pPr>
              <w:pStyle w:val="TAL"/>
              <w:rPr>
                <w:lang w:eastAsia="en-US"/>
              </w:rPr>
            </w:pPr>
          </w:p>
        </w:tc>
        <w:tc>
          <w:tcPr>
            <w:tcW w:w="1717" w:type="dxa"/>
            <w:gridSpan w:val="3"/>
          </w:tcPr>
          <w:p w14:paraId="4064DF11" w14:textId="77777777" w:rsidR="006C32D2" w:rsidRPr="00A564B4" w:rsidRDefault="006C32D2" w:rsidP="006C32D2">
            <w:pPr>
              <w:pStyle w:val="TAL"/>
              <w:rPr>
                <w:lang w:eastAsia="en-US"/>
              </w:rPr>
            </w:pPr>
          </w:p>
        </w:tc>
      </w:tr>
      <w:tr w:rsidR="006C32D2" w:rsidRPr="00A564B4" w14:paraId="5395E146" w14:textId="77777777" w:rsidTr="006C32D2">
        <w:trPr>
          <w:gridAfter w:val="2"/>
          <w:wAfter w:w="143" w:type="dxa"/>
          <w:cantSplit/>
          <w:jc w:val="center"/>
        </w:trPr>
        <w:tc>
          <w:tcPr>
            <w:tcW w:w="929" w:type="dxa"/>
            <w:gridSpan w:val="3"/>
            <w:tcBorders>
              <w:bottom w:val="single" w:sz="6" w:space="0" w:color="auto"/>
            </w:tcBorders>
          </w:tcPr>
          <w:p w14:paraId="2001A2C0" w14:textId="77777777" w:rsidR="006C32D2" w:rsidRPr="00A564B4" w:rsidRDefault="006C32D2" w:rsidP="006C32D2">
            <w:pPr>
              <w:pStyle w:val="TAL"/>
              <w:rPr>
                <w:lang w:eastAsia="zh-CN"/>
              </w:rPr>
            </w:pPr>
            <w:r w:rsidRPr="00A564B4">
              <w:rPr>
                <w:lang w:eastAsia="zh-CN"/>
              </w:rPr>
              <w:t>6.1.5</w:t>
            </w:r>
          </w:p>
        </w:tc>
        <w:tc>
          <w:tcPr>
            <w:tcW w:w="2960" w:type="dxa"/>
            <w:gridSpan w:val="2"/>
            <w:tcBorders>
              <w:bottom w:val="single" w:sz="6" w:space="0" w:color="auto"/>
            </w:tcBorders>
          </w:tcPr>
          <w:p w14:paraId="79CD64E8" w14:textId="77777777" w:rsidR="006C32D2" w:rsidRPr="00A564B4" w:rsidRDefault="006C32D2" w:rsidP="006C32D2">
            <w:pPr>
              <w:pStyle w:val="TAL"/>
              <w:rPr>
                <w:lang w:eastAsia="en-US"/>
              </w:rPr>
            </w:pPr>
            <w:r w:rsidRPr="00A564B4">
              <w:rPr>
                <w:rFonts w:cs="v4.2.0"/>
                <w:snapToGrid w:val="0"/>
                <w:lang w:eastAsia="en-US"/>
              </w:rPr>
              <w:t>E-UTRAN FDD Intra-frequency RRC Re-establishment</w:t>
            </w:r>
            <w:r w:rsidRPr="00A564B4">
              <w:rPr>
                <w:rFonts w:cs="v4.2.0"/>
                <w:snapToGrid w:val="0"/>
                <w:lang w:eastAsia="zh-CN"/>
              </w:rPr>
              <w:t xml:space="preserve"> for 5MHz Bandwidth</w:t>
            </w:r>
          </w:p>
        </w:tc>
        <w:tc>
          <w:tcPr>
            <w:tcW w:w="828" w:type="dxa"/>
            <w:gridSpan w:val="2"/>
            <w:tcBorders>
              <w:bottom w:val="single" w:sz="6" w:space="0" w:color="auto"/>
            </w:tcBorders>
          </w:tcPr>
          <w:p w14:paraId="57A50B3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AC55C2"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7B62DB5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A84F611" w14:textId="77777777" w:rsidR="006C32D2" w:rsidRPr="00A564B4" w:rsidRDefault="006C32D2" w:rsidP="006C32D2">
            <w:pPr>
              <w:pStyle w:val="TAL"/>
              <w:rPr>
                <w:lang w:eastAsia="en-US"/>
              </w:rPr>
            </w:pPr>
          </w:p>
        </w:tc>
        <w:tc>
          <w:tcPr>
            <w:tcW w:w="1695" w:type="dxa"/>
            <w:gridSpan w:val="3"/>
            <w:shd w:val="clear" w:color="auto" w:fill="auto"/>
          </w:tcPr>
          <w:p w14:paraId="79E0A7D7" w14:textId="77777777" w:rsidR="006C32D2" w:rsidRPr="00A564B4" w:rsidRDefault="006C32D2" w:rsidP="006C32D2">
            <w:pPr>
              <w:pStyle w:val="TAL"/>
              <w:rPr>
                <w:lang w:eastAsia="en-US"/>
              </w:rPr>
            </w:pPr>
          </w:p>
        </w:tc>
        <w:tc>
          <w:tcPr>
            <w:tcW w:w="1717" w:type="dxa"/>
            <w:gridSpan w:val="3"/>
          </w:tcPr>
          <w:p w14:paraId="3A93CFC1" w14:textId="77777777" w:rsidR="006C32D2" w:rsidRPr="00A564B4" w:rsidRDefault="006C32D2" w:rsidP="006C32D2">
            <w:pPr>
              <w:pStyle w:val="TAL"/>
              <w:rPr>
                <w:lang w:eastAsia="en-US"/>
              </w:rPr>
            </w:pPr>
          </w:p>
        </w:tc>
      </w:tr>
      <w:tr w:rsidR="006C32D2" w:rsidRPr="00A564B4" w14:paraId="0AEDFDFF" w14:textId="77777777" w:rsidTr="006C32D2">
        <w:trPr>
          <w:gridAfter w:val="2"/>
          <w:wAfter w:w="143" w:type="dxa"/>
          <w:cantSplit/>
          <w:jc w:val="center"/>
        </w:trPr>
        <w:tc>
          <w:tcPr>
            <w:tcW w:w="929" w:type="dxa"/>
            <w:gridSpan w:val="3"/>
            <w:tcBorders>
              <w:bottom w:val="single" w:sz="6" w:space="0" w:color="auto"/>
            </w:tcBorders>
          </w:tcPr>
          <w:p w14:paraId="37F0232E" w14:textId="77777777" w:rsidR="006C32D2" w:rsidRPr="00A564B4" w:rsidRDefault="006C32D2" w:rsidP="006C32D2">
            <w:pPr>
              <w:pStyle w:val="TAL"/>
              <w:rPr>
                <w:rFonts w:eastAsia="SimSun"/>
                <w:lang w:eastAsia="zh-CN"/>
              </w:rPr>
            </w:pPr>
            <w:r w:rsidRPr="00A564B4">
              <w:rPr>
                <w:rFonts w:eastAsia="SimSun"/>
                <w:lang w:eastAsia="zh-CN"/>
              </w:rPr>
              <w:t>6.1.6</w:t>
            </w:r>
          </w:p>
        </w:tc>
        <w:tc>
          <w:tcPr>
            <w:tcW w:w="2960" w:type="dxa"/>
            <w:gridSpan w:val="2"/>
            <w:tcBorders>
              <w:bottom w:val="single" w:sz="6" w:space="0" w:color="auto"/>
            </w:tcBorders>
          </w:tcPr>
          <w:p w14:paraId="12827301"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category 0</w:t>
            </w:r>
          </w:p>
        </w:tc>
        <w:tc>
          <w:tcPr>
            <w:tcW w:w="828" w:type="dxa"/>
            <w:gridSpan w:val="2"/>
            <w:tcBorders>
              <w:bottom w:val="single" w:sz="6" w:space="0" w:color="auto"/>
            </w:tcBorders>
          </w:tcPr>
          <w:p w14:paraId="3182B84B"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7EE4E14B" w14:textId="77777777" w:rsidR="006C32D2" w:rsidRPr="00A564B4" w:rsidRDefault="006C32D2" w:rsidP="006C32D2">
            <w:pPr>
              <w:pStyle w:val="TAL"/>
              <w:rPr>
                <w:rFonts w:eastAsia="SimSun"/>
                <w:lang w:eastAsia="zh-CN"/>
              </w:rPr>
            </w:pPr>
            <w:r w:rsidRPr="00A564B4">
              <w:rPr>
                <w:rFonts w:eastAsia="PMingLiU"/>
                <w:lang w:eastAsia="zh-TW"/>
              </w:rPr>
              <w:t>C94</w:t>
            </w:r>
          </w:p>
        </w:tc>
        <w:tc>
          <w:tcPr>
            <w:tcW w:w="2471" w:type="dxa"/>
            <w:gridSpan w:val="3"/>
            <w:tcBorders>
              <w:bottom w:val="single" w:sz="6" w:space="0" w:color="auto"/>
            </w:tcBorders>
          </w:tcPr>
          <w:p w14:paraId="2DA4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8E5676B" w14:textId="77777777" w:rsidR="006C32D2" w:rsidRPr="00A564B4" w:rsidRDefault="006C32D2" w:rsidP="006C32D2">
            <w:pPr>
              <w:pStyle w:val="TAL"/>
              <w:rPr>
                <w:lang w:eastAsia="en-US"/>
              </w:rPr>
            </w:pPr>
          </w:p>
        </w:tc>
        <w:tc>
          <w:tcPr>
            <w:tcW w:w="1695" w:type="dxa"/>
            <w:gridSpan w:val="3"/>
            <w:shd w:val="clear" w:color="auto" w:fill="auto"/>
          </w:tcPr>
          <w:p w14:paraId="63BD3176" w14:textId="77777777" w:rsidR="006C32D2" w:rsidRPr="00A564B4" w:rsidRDefault="006C32D2" w:rsidP="006C32D2">
            <w:pPr>
              <w:pStyle w:val="TAL"/>
              <w:rPr>
                <w:lang w:eastAsia="en-US"/>
              </w:rPr>
            </w:pPr>
          </w:p>
        </w:tc>
        <w:tc>
          <w:tcPr>
            <w:tcW w:w="1717" w:type="dxa"/>
            <w:gridSpan w:val="3"/>
          </w:tcPr>
          <w:p w14:paraId="6C1F618B" w14:textId="77777777" w:rsidR="006C32D2" w:rsidRPr="00A564B4" w:rsidRDefault="006C32D2" w:rsidP="006C32D2">
            <w:pPr>
              <w:pStyle w:val="TAL"/>
              <w:rPr>
                <w:lang w:eastAsia="en-US"/>
              </w:rPr>
            </w:pPr>
          </w:p>
        </w:tc>
      </w:tr>
      <w:tr w:rsidR="006C32D2" w:rsidRPr="00A564B4" w14:paraId="6C01300B" w14:textId="77777777" w:rsidTr="006C32D2">
        <w:trPr>
          <w:gridAfter w:val="2"/>
          <w:wAfter w:w="143" w:type="dxa"/>
          <w:cantSplit/>
          <w:jc w:val="center"/>
        </w:trPr>
        <w:tc>
          <w:tcPr>
            <w:tcW w:w="929" w:type="dxa"/>
            <w:gridSpan w:val="3"/>
            <w:tcBorders>
              <w:bottom w:val="single" w:sz="6" w:space="0" w:color="auto"/>
            </w:tcBorders>
          </w:tcPr>
          <w:p w14:paraId="6735D3B6" w14:textId="77777777" w:rsidR="006C32D2" w:rsidRPr="00A564B4" w:rsidRDefault="006C32D2" w:rsidP="006C32D2">
            <w:pPr>
              <w:pStyle w:val="TAL"/>
              <w:rPr>
                <w:rFonts w:eastAsia="SimSun"/>
                <w:lang w:eastAsia="zh-CN"/>
              </w:rPr>
            </w:pPr>
            <w:r w:rsidRPr="00A564B4">
              <w:rPr>
                <w:rFonts w:eastAsia="SimSun"/>
                <w:lang w:eastAsia="zh-CN"/>
              </w:rPr>
              <w:t>6.1.7</w:t>
            </w:r>
          </w:p>
        </w:tc>
        <w:tc>
          <w:tcPr>
            <w:tcW w:w="2960" w:type="dxa"/>
            <w:gridSpan w:val="2"/>
            <w:tcBorders>
              <w:bottom w:val="single" w:sz="6" w:space="0" w:color="auto"/>
            </w:tcBorders>
          </w:tcPr>
          <w:p w14:paraId="1707D02D"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category 0</w:t>
            </w:r>
          </w:p>
        </w:tc>
        <w:tc>
          <w:tcPr>
            <w:tcW w:w="828" w:type="dxa"/>
            <w:gridSpan w:val="2"/>
            <w:tcBorders>
              <w:bottom w:val="single" w:sz="6" w:space="0" w:color="auto"/>
            </w:tcBorders>
          </w:tcPr>
          <w:p w14:paraId="21CA06C5"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5E7284CA" w14:textId="77777777" w:rsidR="006C32D2" w:rsidRPr="00A564B4" w:rsidRDefault="006C32D2" w:rsidP="006C32D2">
            <w:pPr>
              <w:pStyle w:val="TAL"/>
              <w:rPr>
                <w:rFonts w:eastAsia="SimSun"/>
                <w:lang w:eastAsia="zh-CN"/>
              </w:rPr>
            </w:pPr>
            <w:r w:rsidRPr="00A564B4">
              <w:rPr>
                <w:rFonts w:eastAsia="PMingLiU"/>
                <w:lang w:eastAsia="zh-TW"/>
              </w:rPr>
              <w:t>C107</w:t>
            </w:r>
          </w:p>
        </w:tc>
        <w:tc>
          <w:tcPr>
            <w:tcW w:w="2471" w:type="dxa"/>
            <w:gridSpan w:val="3"/>
            <w:tcBorders>
              <w:bottom w:val="single" w:sz="6" w:space="0" w:color="auto"/>
            </w:tcBorders>
          </w:tcPr>
          <w:p w14:paraId="6A5D0F5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F21CA1B" w14:textId="77777777" w:rsidR="006C32D2" w:rsidRPr="00A564B4" w:rsidRDefault="006C32D2" w:rsidP="006C32D2">
            <w:pPr>
              <w:pStyle w:val="TAL"/>
              <w:rPr>
                <w:lang w:eastAsia="en-US"/>
              </w:rPr>
            </w:pPr>
          </w:p>
        </w:tc>
        <w:tc>
          <w:tcPr>
            <w:tcW w:w="1695" w:type="dxa"/>
            <w:gridSpan w:val="3"/>
            <w:shd w:val="clear" w:color="auto" w:fill="auto"/>
          </w:tcPr>
          <w:p w14:paraId="1E533751" w14:textId="77777777" w:rsidR="006C32D2" w:rsidRPr="00A564B4" w:rsidRDefault="006C32D2" w:rsidP="006C32D2">
            <w:pPr>
              <w:pStyle w:val="TAL"/>
              <w:rPr>
                <w:lang w:eastAsia="en-US"/>
              </w:rPr>
            </w:pPr>
          </w:p>
        </w:tc>
        <w:tc>
          <w:tcPr>
            <w:tcW w:w="1717" w:type="dxa"/>
            <w:gridSpan w:val="3"/>
          </w:tcPr>
          <w:p w14:paraId="797DD92B" w14:textId="77777777" w:rsidR="006C32D2" w:rsidRPr="00A564B4" w:rsidRDefault="006C32D2" w:rsidP="006C32D2">
            <w:pPr>
              <w:pStyle w:val="TAL"/>
              <w:rPr>
                <w:lang w:eastAsia="en-US"/>
              </w:rPr>
            </w:pPr>
          </w:p>
        </w:tc>
      </w:tr>
      <w:tr w:rsidR="006C32D2" w:rsidRPr="00A564B4" w14:paraId="1F85F3FA" w14:textId="77777777" w:rsidTr="006C32D2">
        <w:trPr>
          <w:gridAfter w:val="2"/>
          <w:wAfter w:w="143" w:type="dxa"/>
          <w:cantSplit/>
          <w:jc w:val="center"/>
        </w:trPr>
        <w:tc>
          <w:tcPr>
            <w:tcW w:w="929" w:type="dxa"/>
            <w:gridSpan w:val="3"/>
            <w:tcBorders>
              <w:bottom w:val="single" w:sz="6" w:space="0" w:color="auto"/>
            </w:tcBorders>
          </w:tcPr>
          <w:p w14:paraId="049D05B8" w14:textId="77777777" w:rsidR="006C32D2" w:rsidRPr="00A564B4" w:rsidRDefault="006C32D2" w:rsidP="006C32D2">
            <w:pPr>
              <w:pStyle w:val="TAL"/>
              <w:rPr>
                <w:rFonts w:eastAsia="PMingLiU"/>
                <w:lang w:eastAsia="zh-TW"/>
              </w:rPr>
            </w:pPr>
            <w:r w:rsidRPr="00A564B4">
              <w:rPr>
                <w:rFonts w:eastAsia="PMingLiU"/>
                <w:lang w:eastAsia="zh-TW"/>
              </w:rPr>
              <w:t>6.1.8</w:t>
            </w:r>
          </w:p>
        </w:tc>
        <w:tc>
          <w:tcPr>
            <w:tcW w:w="2960" w:type="dxa"/>
            <w:gridSpan w:val="2"/>
            <w:tcBorders>
              <w:bottom w:val="single" w:sz="6" w:space="0" w:color="auto"/>
            </w:tcBorders>
          </w:tcPr>
          <w:p w14:paraId="16F110BB" w14:textId="77777777" w:rsidR="006C32D2" w:rsidRPr="00A564B4" w:rsidRDefault="006C32D2" w:rsidP="006C32D2">
            <w:pPr>
              <w:pStyle w:val="TAL"/>
              <w:rPr>
                <w:lang w:eastAsia="en-US"/>
              </w:rPr>
            </w:pPr>
            <w:r w:rsidRPr="00A564B4">
              <w:rPr>
                <w:rFonts w:cs="v4.2.0"/>
                <w:snapToGrid w:val="0"/>
                <w:lang w:eastAsia="en-US"/>
              </w:rPr>
              <w:t>E-UTRAN TDD Intra-frequency RRC Re-establishment for UE category 0</w:t>
            </w:r>
          </w:p>
        </w:tc>
        <w:tc>
          <w:tcPr>
            <w:tcW w:w="828" w:type="dxa"/>
            <w:gridSpan w:val="2"/>
            <w:tcBorders>
              <w:bottom w:val="single" w:sz="6" w:space="0" w:color="auto"/>
            </w:tcBorders>
          </w:tcPr>
          <w:p w14:paraId="391B81D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F50FFE0" w14:textId="77777777" w:rsidR="006C32D2" w:rsidRPr="00A564B4" w:rsidRDefault="006C32D2" w:rsidP="006C32D2">
            <w:pPr>
              <w:pStyle w:val="TAL"/>
              <w:rPr>
                <w:rFonts w:eastAsia="PMingLiU"/>
                <w:lang w:eastAsia="zh-TW"/>
              </w:rPr>
            </w:pPr>
            <w:r w:rsidRPr="00A564B4">
              <w:rPr>
                <w:rFonts w:eastAsia="PMingLiU"/>
                <w:lang w:eastAsia="zh-TW"/>
              </w:rPr>
              <w:t>C93</w:t>
            </w:r>
          </w:p>
        </w:tc>
        <w:tc>
          <w:tcPr>
            <w:tcW w:w="2471" w:type="dxa"/>
            <w:gridSpan w:val="3"/>
            <w:tcBorders>
              <w:bottom w:val="single" w:sz="6" w:space="0" w:color="auto"/>
            </w:tcBorders>
          </w:tcPr>
          <w:p w14:paraId="11752E5D"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rPr>
                <w:rFonts w:eastAsia="PMingLiU"/>
                <w:lang w:eastAsia="zh-TW"/>
              </w:rPr>
              <w:t>UE Category 0</w:t>
            </w:r>
          </w:p>
        </w:tc>
        <w:tc>
          <w:tcPr>
            <w:tcW w:w="1668" w:type="dxa"/>
            <w:gridSpan w:val="3"/>
            <w:shd w:val="clear" w:color="auto" w:fill="auto"/>
          </w:tcPr>
          <w:p w14:paraId="57804E2C" w14:textId="77777777" w:rsidR="006C32D2" w:rsidRPr="00A564B4" w:rsidRDefault="006C32D2" w:rsidP="006C32D2">
            <w:pPr>
              <w:pStyle w:val="TAL"/>
              <w:rPr>
                <w:lang w:eastAsia="en-US"/>
              </w:rPr>
            </w:pPr>
          </w:p>
        </w:tc>
        <w:tc>
          <w:tcPr>
            <w:tcW w:w="1695" w:type="dxa"/>
            <w:gridSpan w:val="3"/>
            <w:shd w:val="clear" w:color="auto" w:fill="auto"/>
          </w:tcPr>
          <w:p w14:paraId="7043C426" w14:textId="77777777" w:rsidR="006C32D2" w:rsidRPr="00A564B4" w:rsidRDefault="006C32D2" w:rsidP="006C32D2">
            <w:pPr>
              <w:pStyle w:val="TAL"/>
              <w:rPr>
                <w:lang w:eastAsia="en-US"/>
              </w:rPr>
            </w:pPr>
          </w:p>
        </w:tc>
        <w:tc>
          <w:tcPr>
            <w:tcW w:w="1717" w:type="dxa"/>
            <w:gridSpan w:val="3"/>
          </w:tcPr>
          <w:p w14:paraId="72C8E1A9" w14:textId="77777777" w:rsidR="006C32D2" w:rsidRPr="00A564B4" w:rsidRDefault="006C32D2" w:rsidP="006C32D2">
            <w:pPr>
              <w:pStyle w:val="TAL"/>
              <w:rPr>
                <w:lang w:eastAsia="en-US"/>
              </w:rPr>
            </w:pPr>
          </w:p>
        </w:tc>
      </w:tr>
      <w:tr w:rsidR="006C32D2" w:rsidRPr="00A564B4" w14:paraId="7D240F92" w14:textId="77777777" w:rsidTr="006C32D2">
        <w:trPr>
          <w:gridAfter w:val="2"/>
          <w:wAfter w:w="143" w:type="dxa"/>
          <w:cantSplit/>
          <w:jc w:val="center"/>
        </w:trPr>
        <w:tc>
          <w:tcPr>
            <w:tcW w:w="929" w:type="dxa"/>
            <w:gridSpan w:val="3"/>
            <w:tcBorders>
              <w:bottom w:val="single" w:sz="6" w:space="0" w:color="auto"/>
            </w:tcBorders>
          </w:tcPr>
          <w:p w14:paraId="70ED80BB" w14:textId="77777777" w:rsidR="006C32D2" w:rsidRPr="00A564B4" w:rsidRDefault="006C32D2" w:rsidP="006C32D2">
            <w:pPr>
              <w:pStyle w:val="TAL"/>
              <w:rPr>
                <w:rFonts w:eastAsia="SimSun"/>
                <w:lang w:eastAsia="zh-CN"/>
              </w:rPr>
            </w:pPr>
            <w:r w:rsidRPr="00A564B4">
              <w:rPr>
                <w:rFonts w:eastAsia="SimSun"/>
                <w:lang w:eastAsia="zh-CN"/>
              </w:rPr>
              <w:t>6.1.9</w:t>
            </w:r>
          </w:p>
        </w:tc>
        <w:tc>
          <w:tcPr>
            <w:tcW w:w="2960" w:type="dxa"/>
            <w:gridSpan w:val="2"/>
            <w:tcBorders>
              <w:bottom w:val="single" w:sz="6" w:space="0" w:color="auto"/>
            </w:tcBorders>
          </w:tcPr>
          <w:p w14:paraId="627067A3" w14:textId="77777777" w:rsidR="006C32D2" w:rsidRPr="00A564B4" w:rsidRDefault="006C32D2" w:rsidP="006C32D2">
            <w:pPr>
              <w:pStyle w:val="TAL"/>
              <w:rPr>
                <w:rFonts w:cs="v4.2.0"/>
                <w:snapToGrid w:val="0"/>
                <w:lang w:eastAsia="en-US"/>
              </w:rPr>
            </w:pPr>
            <w:r w:rsidRPr="00A564B4">
              <w:rPr>
                <w:rFonts w:cs="v4.2.0"/>
                <w:snapToGrid w:val="0"/>
                <w:lang w:eastAsia="en-US"/>
              </w:rPr>
              <w:t>E-UTRAN FD-FDD Intra-frequency RRC Re-establishment for CE UE in CEModeA</w:t>
            </w:r>
          </w:p>
        </w:tc>
        <w:tc>
          <w:tcPr>
            <w:tcW w:w="828" w:type="dxa"/>
            <w:gridSpan w:val="2"/>
            <w:tcBorders>
              <w:bottom w:val="single" w:sz="6" w:space="0" w:color="auto"/>
            </w:tcBorders>
          </w:tcPr>
          <w:p w14:paraId="0D44D307"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24605BDB" w14:textId="77777777" w:rsidR="006C32D2" w:rsidRPr="00A564B4" w:rsidRDefault="006C32D2" w:rsidP="006C32D2">
            <w:pPr>
              <w:pStyle w:val="TAL"/>
              <w:rPr>
                <w:rFonts w:eastAsia="SimSun"/>
                <w:lang w:eastAsia="zh-CN"/>
              </w:rPr>
            </w:pPr>
            <w:r w:rsidRPr="00A564B4">
              <w:rPr>
                <w:rFonts w:eastAsia="PMingLiU"/>
                <w:lang w:eastAsia="zh-TW"/>
              </w:rPr>
              <w:t>C94a</w:t>
            </w:r>
          </w:p>
        </w:tc>
        <w:tc>
          <w:tcPr>
            <w:tcW w:w="2471" w:type="dxa"/>
            <w:gridSpan w:val="3"/>
            <w:tcBorders>
              <w:bottom w:val="single" w:sz="6" w:space="0" w:color="auto"/>
            </w:tcBorders>
          </w:tcPr>
          <w:p w14:paraId="1FB0AF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58537F17" w14:textId="77777777" w:rsidR="006C32D2" w:rsidRPr="00A564B4" w:rsidRDefault="006C32D2" w:rsidP="006C32D2">
            <w:pPr>
              <w:pStyle w:val="TAL"/>
              <w:rPr>
                <w:lang w:eastAsia="en-US"/>
              </w:rPr>
            </w:pPr>
          </w:p>
        </w:tc>
        <w:tc>
          <w:tcPr>
            <w:tcW w:w="1695" w:type="dxa"/>
            <w:gridSpan w:val="3"/>
            <w:shd w:val="clear" w:color="auto" w:fill="auto"/>
          </w:tcPr>
          <w:p w14:paraId="163F787D" w14:textId="77777777" w:rsidR="006C32D2" w:rsidRPr="00A564B4" w:rsidRDefault="006C32D2" w:rsidP="006C32D2">
            <w:pPr>
              <w:pStyle w:val="TAL"/>
              <w:rPr>
                <w:lang w:eastAsia="en-US"/>
              </w:rPr>
            </w:pPr>
          </w:p>
        </w:tc>
        <w:tc>
          <w:tcPr>
            <w:tcW w:w="1717" w:type="dxa"/>
            <w:gridSpan w:val="3"/>
          </w:tcPr>
          <w:p w14:paraId="1BFE12CD" w14:textId="77777777" w:rsidR="006C32D2" w:rsidRPr="00A564B4" w:rsidRDefault="006C32D2" w:rsidP="006C32D2">
            <w:pPr>
              <w:pStyle w:val="TAL"/>
              <w:rPr>
                <w:lang w:eastAsia="en-US"/>
              </w:rPr>
            </w:pPr>
          </w:p>
        </w:tc>
      </w:tr>
      <w:tr w:rsidR="006C32D2" w:rsidRPr="00A564B4" w14:paraId="28217EF2" w14:textId="77777777" w:rsidTr="006C32D2">
        <w:trPr>
          <w:gridAfter w:val="2"/>
          <w:wAfter w:w="143" w:type="dxa"/>
          <w:cantSplit/>
          <w:jc w:val="center"/>
        </w:trPr>
        <w:tc>
          <w:tcPr>
            <w:tcW w:w="929" w:type="dxa"/>
            <w:gridSpan w:val="3"/>
            <w:tcBorders>
              <w:bottom w:val="single" w:sz="6" w:space="0" w:color="auto"/>
            </w:tcBorders>
          </w:tcPr>
          <w:p w14:paraId="6B7650B8" w14:textId="77777777" w:rsidR="006C32D2" w:rsidRPr="00A564B4" w:rsidRDefault="006C32D2" w:rsidP="006C32D2">
            <w:pPr>
              <w:pStyle w:val="TAL"/>
              <w:rPr>
                <w:rFonts w:eastAsia="SimSun"/>
                <w:lang w:eastAsia="zh-CN"/>
              </w:rPr>
            </w:pPr>
            <w:r w:rsidRPr="00A564B4">
              <w:rPr>
                <w:rFonts w:eastAsia="SimSun"/>
                <w:lang w:eastAsia="zh-CN"/>
              </w:rPr>
              <w:t>6.1.10</w:t>
            </w:r>
          </w:p>
        </w:tc>
        <w:tc>
          <w:tcPr>
            <w:tcW w:w="2960" w:type="dxa"/>
            <w:gridSpan w:val="2"/>
            <w:tcBorders>
              <w:bottom w:val="single" w:sz="6" w:space="0" w:color="auto"/>
            </w:tcBorders>
          </w:tcPr>
          <w:p w14:paraId="35038646"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RRC Re-establishment for CE UE in CEModeA</w:t>
            </w:r>
          </w:p>
        </w:tc>
        <w:tc>
          <w:tcPr>
            <w:tcW w:w="828" w:type="dxa"/>
            <w:gridSpan w:val="2"/>
            <w:tcBorders>
              <w:bottom w:val="single" w:sz="6" w:space="0" w:color="auto"/>
            </w:tcBorders>
          </w:tcPr>
          <w:p w14:paraId="634306C4"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1D677727"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2552E6D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786F8200" w14:textId="77777777" w:rsidR="006C32D2" w:rsidRPr="00A564B4" w:rsidRDefault="006C32D2" w:rsidP="006C32D2">
            <w:pPr>
              <w:pStyle w:val="TAL"/>
              <w:rPr>
                <w:lang w:eastAsia="en-US"/>
              </w:rPr>
            </w:pPr>
          </w:p>
        </w:tc>
        <w:tc>
          <w:tcPr>
            <w:tcW w:w="1695" w:type="dxa"/>
            <w:gridSpan w:val="3"/>
            <w:shd w:val="clear" w:color="auto" w:fill="auto"/>
          </w:tcPr>
          <w:p w14:paraId="68DB3268" w14:textId="77777777" w:rsidR="006C32D2" w:rsidRPr="00A564B4" w:rsidRDefault="006C32D2" w:rsidP="006C32D2">
            <w:pPr>
              <w:pStyle w:val="TAL"/>
              <w:rPr>
                <w:lang w:eastAsia="en-US"/>
              </w:rPr>
            </w:pPr>
          </w:p>
        </w:tc>
        <w:tc>
          <w:tcPr>
            <w:tcW w:w="1717" w:type="dxa"/>
            <w:gridSpan w:val="3"/>
          </w:tcPr>
          <w:p w14:paraId="3C29BC16" w14:textId="77777777" w:rsidR="006C32D2" w:rsidRPr="00A564B4" w:rsidRDefault="006C32D2" w:rsidP="006C32D2">
            <w:pPr>
              <w:pStyle w:val="TAL"/>
              <w:rPr>
                <w:lang w:eastAsia="en-US"/>
              </w:rPr>
            </w:pPr>
          </w:p>
        </w:tc>
      </w:tr>
      <w:tr w:rsidR="006C32D2" w:rsidRPr="00A564B4" w14:paraId="49136F28" w14:textId="77777777" w:rsidTr="006C32D2">
        <w:trPr>
          <w:gridAfter w:val="2"/>
          <w:wAfter w:w="143" w:type="dxa"/>
          <w:cantSplit/>
          <w:jc w:val="center"/>
        </w:trPr>
        <w:tc>
          <w:tcPr>
            <w:tcW w:w="929" w:type="dxa"/>
            <w:gridSpan w:val="3"/>
            <w:tcBorders>
              <w:bottom w:val="single" w:sz="6" w:space="0" w:color="auto"/>
            </w:tcBorders>
          </w:tcPr>
          <w:p w14:paraId="280FD36C" w14:textId="77777777" w:rsidR="006C32D2" w:rsidRPr="00A564B4" w:rsidRDefault="006C32D2" w:rsidP="006C32D2">
            <w:pPr>
              <w:pStyle w:val="TAL"/>
              <w:rPr>
                <w:rFonts w:eastAsia="SimSun"/>
                <w:lang w:eastAsia="zh-CN"/>
              </w:rPr>
            </w:pPr>
            <w:r w:rsidRPr="00A564B4">
              <w:rPr>
                <w:rFonts w:eastAsia="SimSun"/>
                <w:lang w:eastAsia="zh-CN"/>
              </w:rPr>
              <w:t>6.1.11</w:t>
            </w:r>
          </w:p>
        </w:tc>
        <w:tc>
          <w:tcPr>
            <w:tcW w:w="2960" w:type="dxa"/>
            <w:gridSpan w:val="2"/>
            <w:tcBorders>
              <w:bottom w:val="single" w:sz="6" w:space="0" w:color="auto"/>
            </w:tcBorders>
          </w:tcPr>
          <w:p w14:paraId="022E90FB" w14:textId="77777777" w:rsidR="006C32D2" w:rsidRPr="00A564B4" w:rsidRDefault="006C32D2" w:rsidP="006C32D2">
            <w:pPr>
              <w:pStyle w:val="TAL"/>
              <w:rPr>
                <w:rFonts w:cs="v4.2.0"/>
                <w:snapToGrid w:val="0"/>
                <w:lang w:eastAsia="en-US"/>
              </w:rPr>
            </w:pPr>
            <w:r w:rsidRPr="00A564B4">
              <w:rPr>
                <w:rFonts w:cs="v4.2.0"/>
                <w:snapToGrid w:val="0"/>
                <w:lang w:eastAsia="en-US"/>
              </w:rPr>
              <w:t>E-UTRAN TDD Intra-frequency RRC Re-establishment for CE UE in CEModeA</w:t>
            </w:r>
          </w:p>
        </w:tc>
        <w:tc>
          <w:tcPr>
            <w:tcW w:w="828" w:type="dxa"/>
            <w:gridSpan w:val="2"/>
            <w:tcBorders>
              <w:bottom w:val="single" w:sz="6" w:space="0" w:color="auto"/>
            </w:tcBorders>
          </w:tcPr>
          <w:p w14:paraId="4F7CB03E"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7D822A2A" w14:textId="77777777" w:rsidR="006C32D2" w:rsidRPr="00A564B4" w:rsidRDefault="006C32D2" w:rsidP="006C32D2">
            <w:pPr>
              <w:pStyle w:val="TAL"/>
              <w:rPr>
                <w:rFonts w:eastAsia="SimSun"/>
                <w:lang w:eastAsia="zh-CN"/>
              </w:rPr>
            </w:pPr>
            <w:r w:rsidRPr="00A564B4">
              <w:rPr>
                <w:rFonts w:eastAsia="PMingLiU"/>
                <w:lang w:eastAsia="zh-TW"/>
              </w:rPr>
              <w:t>C93a</w:t>
            </w:r>
          </w:p>
        </w:tc>
        <w:tc>
          <w:tcPr>
            <w:tcW w:w="2471" w:type="dxa"/>
            <w:gridSpan w:val="3"/>
            <w:tcBorders>
              <w:bottom w:val="single" w:sz="6" w:space="0" w:color="auto"/>
            </w:tcBorders>
          </w:tcPr>
          <w:p w14:paraId="059896D4"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49DF095F" w14:textId="77777777" w:rsidR="006C32D2" w:rsidRPr="00A564B4" w:rsidRDefault="006C32D2" w:rsidP="006C32D2">
            <w:pPr>
              <w:pStyle w:val="TAL"/>
              <w:rPr>
                <w:lang w:eastAsia="en-US"/>
              </w:rPr>
            </w:pPr>
          </w:p>
        </w:tc>
        <w:tc>
          <w:tcPr>
            <w:tcW w:w="1695" w:type="dxa"/>
            <w:gridSpan w:val="3"/>
            <w:shd w:val="clear" w:color="auto" w:fill="auto"/>
          </w:tcPr>
          <w:p w14:paraId="0C7770DC" w14:textId="77777777" w:rsidR="006C32D2" w:rsidRPr="00A564B4" w:rsidRDefault="006C32D2" w:rsidP="006C32D2">
            <w:pPr>
              <w:pStyle w:val="TAL"/>
              <w:rPr>
                <w:lang w:eastAsia="en-US"/>
              </w:rPr>
            </w:pPr>
          </w:p>
        </w:tc>
        <w:tc>
          <w:tcPr>
            <w:tcW w:w="1717" w:type="dxa"/>
            <w:gridSpan w:val="3"/>
          </w:tcPr>
          <w:p w14:paraId="5D315840" w14:textId="77777777" w:rsidR="006C32D2" w:rsidRPr="00A564B4" w:rsidRDefault="006C32D2" w:rsidP="006C32D2">
            <w:pPr>
              <w:pStyle w:val="TAL"/>
              <w:rPr>
                <w:lang w:eastAsia="en-US"/>
              </w:rPr>
            </w:pPr>
          </w:p>
        </w:tc>
      </w:tr>
      <w:tr w:rsidR="006C32D2" w:rsidRPr="00A564B4" w14:paraId="0C56B312" w14:textId="77777777" w:rsidTr="006C32D2">
        <w:trPr>
          <w:gridAfter w:val="2"/>
          <w:wAfter w:w="143" w:type="dxa"/>
          <w:cantSplit/>
          <w:jc w:val="center"/>
        </w:trPr>
        <w:tc>
          <w:tcPr>
            <w:tcW w:w="929" w:type="dxa"/>
            <w:gridSpan w:val="3"/>
            <w:tcBorders>
              <w:bottom w:val="single" w:sz="6" w:space="0" w:color="auto"/>
            </w:tcBorders>
          </w:tcPr>
          <w:p w14:paraId="099C3E8E" w14:textId="77777777" w:rsidR="006C32D2" w:rsidRPr="00A564B4" w:rsidRDefault="006C32D2" w:rsidP="006C32D2">
            <w:pPr>
              <w:pStyle w:val="TAL"/>
              <w:rPr>
                <w:rFonts w:eastAsia="SimSun"/>
                <w:lang w:eastAsia="zh-CN"/>
              </w:rPr>
            </w:pPr>
            <w:r w:rsidRPr="00A564B4">
              <w:rPr>
                <w:rFonts w:eastAsia="SimSun"/>
                <w:lang w:eastAsia="zh-CN"/>
              </w:rPr>
              <w:t>6.1.12</w:t>
            </w:r>
          </w:p>
        </w:tc>
        <w:tc>
          <w:tcPr>
            <w:tcW w:w="2960" w:type="dxa"/>
            <w:gridSpan w:val="2"/>
            <w:tcBorders>
              <w:bottom w:val="single" w:sz="6" w:space="0" w:color="auto"/>
            </w:tcBorders>
          </w:tcPr>
          <w:p w14:paraId="4A188C13"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in CEModeB</w:t>
            </w:r>
          </w:p>
        </w:tc>
        <w:tc>
          <w:tcPr>
            <w:tcW w:w="828" w:type="dxa"/>
            <w:gridSpan w:val="2"/>
            <w:tcBorders>
              <w:bottom w:val="single" w:sz="6" w:space="0" w:color="auto"/>
            </w:tcBorders>
          </w:tcPr>
          <w:p w14:paraId="2AC2A17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7B9805E" w14:textId="77777777" w:rsidR="006C32D2" w:rsidRPr="00A564B4" w:rsidRDefault="006C32D2" w:rsidP="006C32D2">
            <w:pPr>
              <w:pStyle w:val="TAL"/>
              <w:rPr>
                <w:rFonts w:eastAsia="PMingLiU"/>
                <w:lang w:eastAsia="zh-TW"/>
              </w:rPr>
            </w:pPr>
            <w:r w:rsidRPr="00A564B4">
              <w:rPr>
                <w:lang w:eastAsia="en-US"/>
              </w:rPr>
              <w:t>C94e</w:t>
            </w:r>
          </w:p>
        </w:tc>
        <w:tc>
          <w:tcPr>
            <w:tcW w:w="2471" w:type="dxa"/>
            <w:gridSpan w:val="3"/>
            <w:tcBorders>
              <w:bottom w:val="single" w:sz="6" w:space="0" w:color="auto"/>
            </w:tcBorders>
          </w:tcPr>
          <w:p w14:paraId="727E4EB7" w14:textId="77777777" w:rsidR="006C32D2" w:rsidRPr="00A564B4" w:rsidRDefault="006C32D2" w:rsidP="006C32D2">
            <w:pPr>
              <w:pStyle w:val="TAL"/>
              <w:rPr>
                <w:lang w:eastAsia="en-US"/>
              </w:rPr>
            </w:pPr>
            <w:r w:rsidRPr="00A564B4">
              <w:rPr>
                <w:lang w:eastAsia="en-US"/>
              </w:rPr>
              <w:t>UE supporting E-UTRA FD-FDD and CEModeB</w:t>
            </w:r>
          </w:p>
        </w:tc>
        <w:tc>
          <w:tcPr>
            <w:tcW w:w="1668" w:type="dxa"/>
            <w:gridSpan w:val="3"/>
            <w:shd w:val="clear" w:color="auto" w:fill="auto"/>
          </w:tcPr>
          <w:p w14:paraId="729EC800" w14:textId="77777777" w:rsidR="006C32D2" w:rsidRPr="00A564B4" w:rsidRDefault="006C32D2" w:rsidP="006C32D2">
            <w:pPr>
              <w:pStyle w:val="TAL"/>
              <w:rPr>
                <w:lang w:eastAsia="en-US"/>
              </w:rPr>
            </w:pPr>
          </w:p>
        </w:tc>
        <w:tc>
          <w:tcPr>
            <w:tcW w:w="1695" w:type="dxa"/>
            <w:gridSpan w:val="3"/>
            <w:shd w:val="clear" w:color="auto" w:fill="auto"/>
          </w:tcPr>
          <w:p w14:paraId="506B9C37" w14:textId="77777777" w:rsidR="006C32D2" w:rsidRPr="00A564B4" w:rsidRDefault="006C32D2" w:rsidP="006C32D2">
            <w:pPr>
              <w:pStyle w:val="TAL"/>
              <w:rPr>
                <w:lang w:eastAsia="en-US"/>
              </w:rPr>
            </w:pPr>
          </w:p>
        </w:tc>
        <w:tc>
          <w:tcPr>
            <w:tcW w:w="1717" w:type="dxa"/>
            <w:gridSpan w:val="3"/>
          </w:tcPr>
          <w:p w14:paraId="4B54B954" w14:textId="77777777" w:rsidR="006C32D2" w:rsidRPr="00A564B4" w:rsidRDefault="006C32D2" w:rsidP="006C32D2">
            <w:pPr>
              <w:pStyle w:val="TAL"/>
              <w:rPr>
                <w:lang w:eastAsia="en-US"/>
              </w:rPr>
            </w:pPr>
          </w:p>
        </w:tc>
      </w:tr>
      <w:tr w:rsidR="006C32D2" w:rsidRPr="00A564B4" w14:paraId="73498803" w14:textId="77777777" w:rsidTr="006C32D2">
        <w:trPr>
          <w:gridAfter w:val="2"/>
          <w:wAfter w:w="143" w:type="dxa"/>
          <w:cantSplit/>
          <w:jc w:val="center"/>
        </w:trPr>
        <w:tc>
          <w:tcPr>
            <w:tcW w:w="929" w:type="dxa"/>
            <w:gridSpan w:val="3"/>
            <w:tcBorders>
              <w:bottom w:val="single" w:sz="6" w:space="0" w:color="auto"/>
            </w:tcBorders>
          </w:tcPr>
          <w:p w14:paraId="75206E10" w14:textId="77777777" w:rsidR="006C32D2" w:rsidRPr="00A564B4" w:rsidRDefault="006C32D2" w:rsidP="006C32D2">
            <w:pPr>
              <w:pStyle w:val="TAL"/>
              <w:rPr>
                <w:rFonts w:eastAsia="SimSun"/>
                <w:lang w:eastAsia="zh-CN"/>
              </w:rPr>
            </w:pPr>
            <w:r w:rsidRPr="00A564B4">
              <w:rPr>
                <w:rFonts w:eastAsia="SimSun"/>
                <w:lang w:eastAsia="zh-CN"/>
              </w:rPr>
              <w:t>6.1.13</w:t>
            </w:r>
          </w:p>
        </w:tc>
        <w:tc>
          <w:tcPr>
            <w:tcW w:w="2960" w:type="dxa"/>
            <w:gridSpan w:val="2"/>
            <w:tcBorders>
              <w:bottom w:val="single" w:sz="6" w:space="0" w:color="auto"/>
            </w:tcBorders>
          </w:tcPr>
          <w:p w14:paraId="782B4250"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in CEModeB</w:t>
            </w:r>
          </w:p>
        </w:tc>
        <w:tc>
          <w:tcPr>
            <w:tcW w:w="828" w:type="dxa"/>
            <w:gridSpan w:val="2"/>
            <w:tcBorders>
              <w:bottom w:val="single" w:sz="6" w:space="0" w:color="auto"/>
            </w:tcBorders>
          </w:tcPr>
          <w:p w14:paraId="2E9BE37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D72DF98" w14:textId="77777777" w:rsidR="006C32D2" w:rsidRPr="00A564B4" w:rsidRDefault="006C32D2" w:rsidP="006C32D2">
            <w:pPr>
              <w:pStyle w:val="TAL"/>
              <w:rPr>
                <w:rFonts w:eastAsia="PMingLiU"/>
                <w:lang w:eastAsia="zh-TW"/>
              </w:rPr>
            </w:pPr>
            <w:r w:rsidRPr="00A564B4">
              <w:rPr>
                <w:lang w:eastAsia="en-US"/>
              </w:rPr>
              <w:t>C94f</w:t>
            </w:r>
          </w:p>
        </w:tc>
        <w:tc>
          <w:tcPr>
            <w:tcW w:w="2471" w:type="dxa"/>
            <w:gridSpan w:val="3"/>
            <w:tcBorders>
              <w:bottom w:val="single" w:sz="6" w:space="0" w:color="auto"/>
            </w:tcBorders>
          </w:tcPr>
          <w:p w14:paraId="2AF8920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D05E44B" w14:textId="77777777" w:rsidR="006C32D2" w:rsidRPr="00A564B4" w:rsidRDefault="006C32D2" w:rsidP="006C32D2">
            <w:pPr>
              <w:pStyle w:val="TAL"/>
              <w:rPr>
                <w:lang w:eastAsia="en-US"/>
              </w:rPr>
            </w:pPr>
          </w:p>
        </w:tc>
        <w:tc>
          <w:tcPr>
            <w:tcW w:w="1695" w:type="dxa"/>
            <w:gridSpan w:val="3"/>
            <w:shd w:val="clear" w:color="auto" w:fill="auto"/>
          </w:tcPr>
          <w:p w14:paraId="0613C001" w14:textId="77777777" w:rsidR="006C32D2" w:rsidRPr="00A564B4" w:rsidRDefault="006C32D2" w:rsidP="006C32D2">
            <w:pPr>
              <w:pStyle w:val="TAL"/>
              <w:rPr>
                <w:lang w:eastAsia="en-US"/>
              </w:rPr>
            </w:pPr>
          </w:p>
        </w:tc>
        <w:tc>
          <w:tcPr>
            <w:tcW w:w="1717" w:type="dxa"/>
            <w:gridSpan w:val="3"/>
          </w:tcPr>
          <w:p w14:paraId="3EB9A707" w14:textId="77777777" w:rsidR="006C32D2" w:rsidRPr="00A564B4" w:rsidRDefault="006C32D2" w:rsidP="006C32D2">
            <w:pPr>
              <w:pStyle w:val="TAL"/>
              <w:rPr>
                <w:lang w:eastAsia="en-US"/>
              </w:rPr>
            </w:pPr>
          </w:p>
        </w:tc>
      </w:tr>
      <w:tr w:rsidR="006C32D2" w:rsidRPr="00A564B4" w14:paraId="7915C0E9" w14:textId="77777777" w:rsidTr="006C32D2">
        <w:trPr>
          <w:gridAfter w:val="2"/>
          <w:wAfter w:w="143" w:type="dxa"/>
          <w:cantSplit/>
          <w:jc w:val="center"/>
        </w:trPr>
        <w:tc>
          <w:tcPr>
            <w:tcW w:w="929" w:type="dxa"/>
            <w:gridSpan w:val="3"/>
            <w:tcBorders>
              <w:bottom w:val="single" w:sz="6" w:space="0" w:color="auto"/>
            </w:tcBorders>
          </w:tcPr>
          <w:p w14:paraId="66F3DE70" w14:textId="77777777" w:rsidR="006C32D2" w:rsidRPr="00A564B4" w:rsidRDefault="006C32D2" w:rsidP="006C32D2">
            <w:pPr>
              <w:pStyle w:val="TAL"/>
              <w:rPr>
                <w:rFonts w:eastAsia="SimSun"/>
                <w:lang w:eastAsia="zh-CN"/>
              </w:rPr>
            </w:pPr>
            <w:r w:rsidRPr="00A564B4">
              <w:rPr>
                <w:rFonts w:eastAsia="SimSun"/>
                <w:lang w:eastAsia="zh-CN"/>
              </w:rPr>
              <w:t>6.1.14</w:t>
            </w:r>
          </w:p>
        </w:tc>
        <w:tc>
          <w:tcPr>
            <w:tcW w:w="2960" w:type="dxa"/>
            <w:gridSpan w:val="2"/>
            <w:tcBorders>
              <w:bottom w:val="single" w:sz="6" w:space="0" w:color="auto"/>
            </w:tcBorders>
          </w:tcPr>
          <w:p w14:paraId="34A95890" w14:textId="77777777" w:rsidR="006C32D2" w:rsidRPr="00A564B4" w:rsidRDefault="006C32D2" w:rsidP="006C32D2">
            <w:pPr>
              <w:pStyle w:val="TAL"/>
              <w:rPr>
                <w:rFonts w:cs="v4.2.0"/>
                <w:snapToGrid w:val="0"/>
                <w:lang w:eastAsia="en-US"/>
              </w:rPr>
            </w:pPr>
            <w:r w:rsidRPr="00A564B4">
              <w:rPr>
                <w:snapToGrid w:val="0"/>
                <w:lang w:eastAsia="en-US"/>
              </w:rPr>
              <w:t>E-UTRAN TDD Intra-frequency RRC Re-establishment for UE in CEModeB</w:t>
            </w:r>
          </w:p>
        </w:tc>
        <w:tc>
          <w:tcPr>
            <w:tcW w:w="828" w:type="dxa"/>
            <w:gridSpan w:val="2"/>
            <w:tcBorders>
              <w:bottom w:val="single" w:sz="6" w:space="0" w:color="auto"/>
            </w:tcBorders>
          </w:tcPr>
          <w:p w14:paraId="5FB7590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7DFAE7A" w14:textId="77777777" w:rsidR="006C32D2" w:rsidRPr="00A564B4" w:rsidRDefault="006C32D2" w:rsidP="006C32D2">
            <w:pPr>
              <w:pStyle w:val="TAL"/>
              <w:rPr>
                <w:rFonts w:eastAsia="PMingLiU"/>
                <w:lang w:eastAsia="zh-TW"/>
              </w:rPr>
            </w:pPr>
            <w:r w:rsidRPr="00A564B4">
              <w:rPr>
                <w:rFonts w:eastAsia="PMingLiU"/>
                <w:lang w:eastAsia="zh-TW"/>
              </w:rPr>
              <w:t>C93e</w:t>
            </w:r>
          </w:p>
        </w:tc>
        <w:tc>
          <w:tcPr>
            <w:tcW w:w="2471" w:type="dxa"/>
            <w:gridSpan w:val="3"/>
            <w:tcBorders>
              <w:bottom w:val="single" w:sz="6" w:space="0" w:color="auto"/>
            </w:tcBorders>
          </w:tcPr>
          <w:p w14:paraId="7B3529A0" w14:textId="77777777" w:rsidR="006C32D2" w:rsidRPr="00A564B4" w:rsidRDefault="006C32D2" w:rsidP="006C32D2">
            <w:pPr>
              <w:pStyle w:val="TAL"/>
              <w:rPr>
                <w:lang w:eastAsia="en-US"/>
              </w:rPr>
            </w:pPr>
            <w:r w:rsidRPr="00A564B4">
              <w:rPr>
                <w:lang w:eastAsia="en-US"/>
              </w:rPr>
              <w:t>UE supporting E-UTRA TDD and CEModeB</w:t>
            </w:r>
          </w:p>
        </w:tc>
        <w:tc>
          <w:tcPr>
            <w:tcW w:w="1668" w:type="dxa"/>
            <w:gridSpan w:val="3"/>
            <w:shd w:val="clear" w:color="auto" w:fill="auto"/>
          </w:tcPr>
          <w:p w14:paraId="418ADEE1" w14:textId="77777777" w:rsidR="006C32D2" w:rsidRPr="00A564B4" w:rsidRDefault="006C32D2" w:rsidP="006C32D2">
            <w:pPr>
              <w:pStyle w:val="TAL"/>
              <w:rPr>
                <w:lang w:eastAsia="en-US"/>
              </w:rPr>
            </w:pPr>
          </w:p>
        </w:tc>
        <w:tc>
          <w:tcPr>
            <w:tcW w:w="1695" w:type="dxa"/>
            <w:gridSpan w:val="3"/>
            <w:shd w:val="clear" w:color="auto" w:fill="auto"/>
          </w:tcPr>
          <w:p w14:paraId="07952C0B" w14:textId="77777777" w:rsidR="006C32D2" w:rsidRPr="00A564B4" w:rsidRDefault="006C32D2" w:rsidP="006C32D2">
            <w:pPr>
              <w:pStyle w:val="TAL"/>
              <w:rPr>
                <w:lang w:eastAsia="en-US"/>
              </w:rPr>
            </w:pPr>
          </w:p>
        </w:tc>
        <w:tc>
          <w:tcPr>
            <w:tcW w:w="1717" w:type="dxa"/>
            <w:gridSpan w:val="3"/>
          </w:tcPr>
          <w:p w14:paraId="00C74E5C" w14:textId="77777777" w:rsidR="006C32D2" w:rsidRPr="00A564B4" w:rsidRDefault="006C32D2" w:rsidP="006C32D2">
            <w:pPr>
              <w:pStyle w:val="TAL"/>
              <w:rPr>
                <w:lang w:eastAsia="en-US"/>
              </w:rPr>
            </w:pPr>
          </w:p>
        </w:tc>
      </w:tr>
      <w:tr w:rsidR="006C32D2" w:rsidRPr="00A564B4" w14:paraId="4F8BB8DB" w14:textId="77777777" w:rsidTr="006C32D2">
        <w:trPr>
          <w:gridAfter w:val="2"/>
          <w:wAfter w:w="143" w:type="dxa"/>
          <w:cantSplit/>
          <w:jc w:val="center"/>
        </w:trPr>
        <w:tc>
          <w:tcPr>
            <w:tcW w:w="929" w:type="dxa"/>
            <w:gridSpan w:val="3"/>
            <w:tcBorders>
              <w:bottom w:val="single" w:sz="6" w:space="0" w:color="auto"/>
            </w:tcBorders>
          </w:tcPr>
          <w:p w14:paraId="5296B244" w14:textId="77777777" w:rsidR="006C32D2" w:rsidRPr="00A564B4" w:rsidRDefault="006C32D2" w:rsidP="006C32D2">
            <w:pPr>
              <w:pStyle w:val="TAL"/>
              <w:rPr>
                <w:rFonts w:eastAsia="SimSun"/>
                <w:lang w:eastAsia="zh-CN"/>
              </w:rPr>
            </w:pPr>
            <w:r w:rsidRPr="00A564B4">
              <w:rPr>
                <w:rFonts w:eastAsia="SimSun"/>
                <w:lang w:eastAsia="zh-CN"/>
              </w:rPr>
              <w:t>6.1.15</w:t>
            </w:r>
          </w:p>
        </w:tc>
        <w:tc>
          <w:tcPr>
            <w:tcW w:w="2960" w:type="dxa"/>
            <w:gridSpan w:val="2"/>
            <w:tcBorders>
              <w:bottom w:val="single" w:sz="6" w:space="0" w:color="auto"/>
            </w:tcBorders>
          </w:tcPr>
          <w:p w14:paraId="7A41B73D" w14:textId="77777777" w:rsidR="006C32D2" w:rsidRPr="00A564B4" w:rsidRDefault="006C32D2" w:rsidP="006C32D2">
            <w:pPr>
              <w:pStyle w:val="TAL"/>
              <w:rPr>
                <w:snapToGrid w:val="0"/>
              </w:rPr>
            </w:pPr>
            <w:r w:rsidRPr="00A564B4">
              <w:rPr>
                <w:snapToGrid w:val="0"/>
              </w:rPr>
              <w:t>HD-FDD Intra-frequency RRC Re-establishment for category NB1 UE in In-Band mode under normal coverage</w:t>
            </w:r>
          </w:p>
        </w:tc>
        <w:tc>
          <w:tcPr>
            <w:tcW w:w="828" w:type="dxa"/>
            <w:gridSpan w:val="2"/>
            <w:tcBorders>
              <w:bottom w:val="single" w:sz="6" w:space="0" w:color="auto"/>
            </w:tcBorders>
          </w:tcPr>
          <w:p w14:paraId="461F8583"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251D139"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57D4615B"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09A7BE3F" w14:textId="77777777" w:rsidR="006C32D2" w:rsidRPr="00A564B4" w:rsidRDefault="006C32D2" w:rsidP="006C32D2">
            <w:pPr>
              <w:pStyle w:val="TAL"/>
            </w:pPr>
          </w:p>
        </w:tc>
        <w:tc>
          <w:tcPr>
            <w:tcW w:w="1695" w:type="dxa"/>
            <w:gridSpan w:val="3"/>
            <w:shd w:val="clear" w:color="auto" w:fill="auto"/>
          </w:tcPr>
          <w:p w14:paraId="033A36BB" w14:textId="77777777" w:rsidR="006C32D2" w:rsidRPr="00A564B4" w:rsidRDefault="006C32D2" w:rsidP="006C32D2">
            <w:pPr>
              <w:pStyle w:val="TAL"/>
            </w:pPr>
          </w:p>
        </w:tc>
        <w:tc>
          <w:tcPr>
            <w:tcW w:w="1717" w:type="dxa"/>
            <w:gridSpan w:val="3"/>
          </w:tcPr>
          <w:p w14:paraId="6B524E1E" w14:textId="77777777" w:rsidR="006C32D2" w:rsidRPr="00A564B4" w:rsidRDefault="006C32D2" w:rsidP="006C32D2">
            <w:pPr>
              <w:pStyle w:val="TAL"/>
            </w:pPr>
          </w:p>
        </w:tc>
      </w:tr>
      <w:tr w:rsidR="006C32D2" w:rsidRPr="00A564B4" w14:paraId="529F2CDF" w14:textId="77777777" w:rsidTr="006C32D2">
        <w:trPr>
          <w:gridAfter w:val="2"/>
          <w:wAfter w:w="143" w:type="dxa"/>
          <w:cantSplit/>
          <w:jc w:val="center"/>
        </w:trPr>
        <w:tc>
          <w:tcPr>
            <w:tcW w:w="929" w:type="dxa"/>
            <w:gridSpan w:val="3"/>
            <w:tcBorders>
              <w:bottom w:val="single" w:sz="6" w:space="0" w:color="auto"/>
            </w:tcBorders>
          </w:tcPr>
          <w:p w14:paraId="3E3F7FF4" w14:textId="77777777" w:rsidR="006C32D2" w:rsidRPr="00A564B4" w:rsidRDefault="006C32D2" w:rsidP="006C32D2">
            <w:pPr>
              <w:pStyle w:val="TAL"/>
              <w:rPr>
                <w:rFonts w:eastAsia="SimSun"/>
                <w:lang w:eastAsia="zh-CN"/>
              </w:rPr>
            </w:pPr>
            <w:r w:rsidRPr="00A564B4">
              <w:rPr>
                <w:rFonts w:eastAsia="SimSun"/>
                <w:lang w:eastAsia="zh-CN"/>
              </w:rPr>
              <w:t>6.1.16</w:t>
            </w:r>
          </w:p>
        </w:tc>
        <w:tc>
          <w:tcPr>
            <w:tcW w:w="2960" w:type="dxa"/>
            <w:gridSpan w:val="2"/>
            <w:tcBorders>
              <w:bottom w:val="single" w:sz="6" w:space="0" w:color="auto"/>
            </w:tcBorders>
          </w:tcPr>
          <w:p w14:paraId="251C77AD" w14:textId="77777777" w:rsidR="006C32D2" w:rsidRPr="00A564B4" w:rsidRDefault="006C32D2" w:rsidP="006C32D2">
            <w:pPr>
              <w:pStyle w:val="TAL"/>
              <w:rPr>
                <w:snapToGrid w:val="0"/>
              </w:rPr>
            </w:pPr>
            <w:r w:rsidRPr="00A564B4">
              <w:rPr>
                <w:snapToGrid w:val="0"/>
              </w:rPr>
              <w:t>HD-FDD Inter-frequency RRC Re-establishment for category NB1 UE in In-Band mode under Enhanced Coverage</w:t>
            </w:r>
          </w:p>
        </w:tc>
        <w:tc>
          <w:tcPr>
            <w:tcW w:w="828" w:type="dxa"/>
            <w:gridSpan w:val="2"/>
            <w:tcBorders>
              <w:bottom w:val="single" w:sz="6" w:space="0" w:color="auto"/>
            </w:tcBorders>
          </w:tcPr>
          <w:p w14:paraId="5027FEFD"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296E1344"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7EE5EBFE"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559B7CBD" w14:textId="77777777" w:rsidR="006C32D2" w:rsidRPr="00A564B4" w:rsidRDefault="006C32D2" w:rsidP="006C32D2">
            <w:pPr>
              <w:pStyle w:val="TAL"/>
            </w:pPr>
          </w:p>
        </w:tc>
        <w:tc>
          <w:tcPr>
            <w:tcW w:w="1695" w:type="dxa"/>
            <w:gridSpan w:val="3"/>
            <w:shd w:val="clear" w:color="auto" w:fill="auto"/>
          </w:tcPr>
          <w:p w14:paraId="490D361A" w14:textId="77777777" w:rsidR="006C32D2" w:rsidRPr="00A564B4" w:rsidRDefault="006C32D2" w:rsidP="006C32D2">
            <w:pPr>
              <w:pStyle w:val="TAL"/>
            </w:pPr>
          </w:p>
        </w:tc>
        <w:tc>
          <w:tcPr>
            <w:tcW w:w="1717" w:type="dxa"/>
            <w:gridSpan w:val="3"/>
          </w:tcPr>
          <w:p w14:paraId="1AE15C50" w14:textId="77777777" w:rsidR="006C32D2" w:rsidRPr="00A564B4" w:rsidRDefault="006C32D2" w:rsidP="006C32D2">
            <w:pPr>
              <w:pStyle w:val="TAL"/>
            </w:pPr>
          </w:p>
        </w:tc>
      </w:tr>
      <w:tr w:rsidR="006C32D2" w:rsidRPr="00A564B4" w14:paraId="635B53B2"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F894F9D"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6.1.18</w:t>
            </w:r>
          </w:p>
        </w:tc>
        <w:tc>
          <w:tcPr>
            <w:tcW w:w="2960" w:type="dxa"/>
            <w:gridSpan w:val="2"/>
            <w:tcBorders>
              <w:top w:val="single" w:sz="6" w:space="0" w:color="auto"/>
              <w:left w:val="single" w:sz="6" w:space="0" w:color="auto"/>
              <w:bottom w:val="single" w:sz="6" w:space="0" w:color="auto"/>
              <w:right w:val="single" w:sz="6" w:space="0" w:color="auto"/>
            </w:tcBorders>
          </w:tcPr>
          <w:p w14:paraId="11C00365" w14:textId="77777777" w:rsidR="006C32D2" w:rsidRPr="00A564B4" w:rsidRDefault="006C32D2" w:rsidP="006C32D2">
            <w:pPr>
              <w:keepNext/>
              <w:keepLines/>
              <w:spacing w:after="0"/>
              <w:rPr>
                <w:rFonts w:ascii="Arial" w:hAnsi="Arial"/>
                <w:sz w:val="18"/>
                <w:lang w:eastAsia="en-US"/>
              </w:rPr>
            </w:pPr>
            <w:r w:rsidRPr="00A564B4">
              <w:rPr>
                <w:rFonts w:ascii="Arial" w:hAnsi="Arial"/>
                <w:sz w:val="18"/>
              </w:rPr>
              <w:t>E-UTRAN HD-FDD Inter-frequency RRC Re-establishment for CE UE in CEModeA</w:t>
            </w:r>
          </w:p>
        </w:tc>
        <w:tc>
          <w:tcPr>
            <w:tcW w:w="828" w:type="dxa"/>
            <w:gridSpan w:val="2"/>
            <w:tcBorders>
              <w:top w:val="single" w:sz="6" w:space="0" w:color="auto"/>
              <w:left w:val="single" w:sz="6" w:space="0" w:color="auto"/>
              <w:bottom w:val="single" w:sz="6" w:space="0" w:color="auto"/>
              <w:right w:val="single" w:sz="6" w:space="0" w:color="auto"/>
            </w:tcBorders>
          </w:tcPr>
          <w:p w14:paraId="0E4EE680"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3ED87CF" w14:textId="77777777" w:rsidR="006C32D2" w:rsidRPr="00A564B4" w:rsidRDefault="006C32D2" w:rsidP="006C32D2">
            <w:pPr>
              <w:keepNext/>
              <w:keepLines/>
              <w:spacing w:after="0"/>
              <w:rPr>
                <w:rFonts w:ascii="Arial" w:hAnsi="Arial"/>
                <w:sz w:val="18"/>
                <w:lang w:eastAsia="en-US"/>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4A7FB25E"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6C32D2" w:rsidRPr="00A564B4" w:rsidRDefault="006C32D2" w:rsidP="006C32D2">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6C32D2" w:rsidRPr="00A564B4" w:rsidRDefault="006C32D2" w:rsidP="006C32D2">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0545D725" w14:textId="77777777" w:rsidR="006C32D2" w:rsidRPr="00A564B4" w:rsidRDefault="006C32D2" w:rsidP="006C32D2">
            <w:pPr>
              <w:keepNext/>
              <w:keepLines/>
              <w:spacing w:after="0"/>
              <w:rPr>
                <w:rFonts w:ascii="Arial" w:hAnsi="Arial"/>
                <w:sz w:val="18"/>
                <w:lang w:eastAsia="en-US"/>
              </w:rPr>
            </w:pPr>
          </w:p>
        </w:tc>
      </w:tr>
      <w:tr w:rsidR="006C32D2" w:rsidRPr="00A564B4" w14:paraId="6F3278F6" w14:textId="77777777" w:rsidTr="006C32D2">
        <w:trPr>
          <w:gridAfter w:val="2"/>
          <w:wAfter w:w="143" w:type="dxa"/>
          <w:cantSplit/>
          <w:jc w:val="center"/>
        </w:trPr>
        <w:tc>
          <w:tcPr>
            <w:tcW w:w="929" w:type="dxa"/>
            <w:gridSpan w:val="3"/>
            <w:tcBorders>
              <w:bottom w:val="single" w:sz="6" w:space="0" w:color="auto"/>
            </w:tcBorders>
          </w:tcPr>
          <w:p w14:paraId="41A6C8C7" w14:textId="77777777" w:rsidR="006C32D2" w:rsidRPr="00A564B4" w:rsidRDefault="006C32D2" w:rsidP="006C32D2">
            <w:pPr>
              <w:pStyle w:val="TAL"/>
              <w:rPr>
                <w:lang w:eastAsia="en-US"/>
              </w:rPr>
            </w:pPr>
            <w:r w:rsidRPr="00A564B4">
              <w:rPr>
                <w:lang w:eastAsia="zh-TW"/>
              </w:rPr>
              <w:t>6.1.23</w:t>
            </w:r>
          </w:p>
        </w:tc>
        <w:tc>
          <w:tcPr>
            <w:tcW w:w="2960" w:type="dxa"/>
            <w:gridSpan w:val="2"/>
            <w:tcBorders>
              <w:bottom w:val="single" w:sz="6" w:space="0" w:color="auto"/>
            </w:tcBorders>
          </w:tcPr>
          <w:p w14:paraId="36715076" w14:textId="77777777" w:rsidR="006C32D2" w:rsidRPr="00A564B4" w:rsidRDefault="006C32D2" w:rsidP="006C32D2">
            <w:pPr>
              <w:pStyle w:val="TAL"/>
              <w:rPr>
                <w:lang w:eastAsia="en-US"/>
              </w:rPr>
            </w:pPr>
            <w:r w:rsidRPr="00A564B4">
              <w:t>E-UTRAN TDD Inter-frequency RRC Re-establishment for UE category NB1 in In-Band mode under normal coverage</w:t>
            </w:r>
          </w:p>
        </w:tc>
        <w:tc>
          <w:tcPr>
            <w:tcW w:w="828" w:type="dxa"/>
            <w:gridSpan w:val="2"/>
            <w:tcBorders>
              <w:bottom w:val="single" w:sz="6" w:space="0" w:color="auto"/>
            </w:tcBorders>
          </w:tcPr>
          <w:p w14:paraId="3428945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13D070EE"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E891654"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gridSpan w:val="3"/>
            <w:shd w:val="clear" w:color="auto" w:fill="auto"/>
          </w:tcPr>
          <w:p w14:paraId="2C2A7360" w14:textId="77777777" w:rsidR="006C32D2" w:rsidRPr="00A564B4" w:rsidRDefault="006C32D2" w:rsidP="006C32D2">
            <w:pPr>
              <w:pStyle w:val="TAL"/>
              <w:rPr>
                <w:lang w:eastAsia="en-US"/>
              </w:rPr>
            </w:pPr>
          </w:p>
        </w:tc>
        <w:tc>
          <w:tcPr>
            <w:tcW w:w="1695" w:type="dxa"/>
            <w:gridSpan w:val="3"/>
            <w:shd w:val="clear" w:color="auto" w:fill="auto"/>
          </w:tcPr>
          <w:p w14:paraId="73990210" w14:textId="77777777" w:rsidR="006C32D2" w:rsidRPr="00A564B4" w:rsidRDefault="006C32D2" w:rsidP="006C32D2">
            <w:pPr>
              <w:pStyle w:val="TAL"/>
              <w:rPr>
                <w:lang w:eastAsia="en-US"/>
              </w:rPr>
            </w:pPr>
          </w:p>
        </w:tc>
        <w:tc>
          <w:tcPr>
            <w:tcW w:w="1717" w:type="dxa"/>
            <w:gridSpan w:val="3"/>
          </w:tcPr>
          <w:p w14:paraId="4FF117FF" w14:textId="77777777" w:rsidR="006C32D2" w:rsidRPr="00A564B4" w:rsidRDefault="006C32D2" w:rsidP="006C32D2">
            <w:pPr>
              <w:pStyle w:val="TAL"/>
              <w:rPr>
                <w:lang w:eastAsia="en-US"/>
              </w:rPr>
            </w:pPr>
          </w:p>
        </w:tc>
      </w:tr>
      <w:tr w:rsidR="006C32D2" w:rsidRPr="00A564B4" w14:paraId="5D7161BA" w14:textId="77777777" w:rsidTr="006C32D2">
        <w:trPr>
          <w:gridAfter w:val="2"/>
          <w:wAfter w:w="143" w:type="dxa"/>
          <w:cantSplit/>
          <w:jc w:val="center"/>
        </w:trPr>
        <w:tc>
          <w:tcPr>
            <w:tcW w:w="929" w:type="dxa"/>
            <w:gridSpan w:val="3"/>
            <w:tcBorders>
              <w:bottom w:val="single" w:sz="6" w:space="0" w:color="auto"/>
            </w:tcBorders>
          </w:tcPr>
          <w:p w14:paraId="7E5761B6" w14:textId="77777777" w:rsidR="006C32D2" w:rsidRPr="00A564B4" w:rsidRDefault="006C32D2" w:rsidP="006C32D2">
            <w:pPr>
              <w:pStyle w:val="TAL"/>
              <w:rPr>
                <w:lang w:eastAsia="en-US"/>
              </w:rPr>
            </w:pPr>
            <w:r w:rsidRPr="00A564B4">
              <w:rPr>
                <w:lang w:eastAsia="zh-TW"/>
              </w:rPr>
              <w:t>6.1.24</w:t>
            </w:r>
          </w:p>
        </w:tc>
        <w:tc>
          <w:tcPr>
            <w:tcW w:w="2960" w:type="dxa"/>
            <w:gridSpan w:val="2"/>
            <w:tcBorders>
              <w:bottom w:val="single" w:sz="6" w:space="0" w:color="auto"/>
            </w:tcBorders>
          </w:tcPr>
          <w:p w14:paraId="794C7621" w14:textId="77777777" w:rsidR="006C32D2" w:rsidRPr="00A564B4" w:rsidRDefault="006C32D2" w:rsidP="006C32D2">
            <w:pPr>
              <w:pStyle w:val="TAL"/>
              <w:rPr>
                <w:lang w:eastAsia="en-US"/>
              </w:rPr>
            </w:pPr>
            <w:r w:rsidRPr="00A564B4">
              <w:t>E-UTRAN TDD - TDD Intra-frequency RRC Re-establishment for UE category NB1 in In-Band mode under enhanced coverage</w:t>
            </w:r>
          </w:p>
        </w:tc>
        <w:tc>
          <w:tcPr>
            <w:tcW w:w="828" w:type="dxa"/>
            <w:gridSpan w:val="2"/>
            <w:tcBorders>
              <w:bottom w:val="single" w:sz="6" w:space="0" w:color="auto"/>
            </w:tcBorders>
          </w:tcPr>
          <w:p w14:paraId="055CC94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53A34572"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9AC0247" w14:textId="77777777" w:rsidR="006C32D2" w:rsidRPr="00A564B4" w:rsidRDefault="006C32D2" w:rsidP="006C32D2">
            <w:pPr>
              <w:pStyle w:val="TAL"/>
              <w:rPr>
                <w:lang w:eastAsia="en-US"/>
              </w:rPr>
            </w:pPr>
            <w:r w:rsidRPr="00A564B4">
              <w:t>UE supporting NB-IoT</w:t>
            </w:r>
            <w:r w:rsidRPr="00A564B4">
              <w:rPr>
                <w:lang w:eastAsia="zh-TW"/>
              </w:rPr>
              <w:t xml:space="preserve"> TDD</w:t>
            </w:r>
            <w:r w:rsidRPr="00A564B4">
              <w:t xml:space="preserve"> and User plane CIoT</w:t>
            </w:r>
          </w:p>
        </w:tc>
        <w:tc>
          <w:tcPr>
            <w:tcW w:w="1668" w:type="dxa"/>
            <w:gridSpan w:val="3"/>
            <w:shd w:val="clear" w:color="auto" w:fill="auto"/>
          </w:tcPr>
          <w:p w14:paraId="16E02BCC" w14:textId="77777777" w:rsidR="006C32D2" w:rsidRPr="00A564B4" w:rsidRDefault="006C32D2" w:rsidP="006C32D2">
            <w:pPr>
              <w:pStyle w:val="TAL"/>
              <w:rPr>
                <w:lang w:eastAsia="en-US"/>
              </w:rPr>
            </w:pPr>
          </w:p>
        </w:tc>
        <w:tc>
          <w:tcPr>
            <w:tcW w:w="1695" w:type="dxa"/>
            <w:gridSpan w:val="3"/>
            <w:shd w:val="clear" w:color="auto" w:fill="auto"/>
          </w:tcPr>
          <w:p w14:paraId="30FCE7F5" w14:textId="77777777" w:rsidR="006C32D2" w:rsidRPr="00A564B4" w:rsidRDefault="006C32D2" w:rsidP="006C32D2">
            <w:pPr>
              <w:pStyle w:val="TAL"/>
              <w:rPr>
                <w:lang w:eastAsia="en-US"/>
              </w:rPr>
            </w:pPr>
          </w:p>
        </w:tc>
        <w:tc>
          <w:tcPr>
            <w:tcW w:w="1717" w:type="dxa"/>
            <w:gridSpan w:val="3"/>
          </w:tcPr>
          <w:p w14:paraId="715B7A57" w14:textId="77777777" w:rsidR="006C32D2" w:rsidRPr="00A564B4" w:rsidRDefault="006C32D2" w:rsidP="006C32D2">
            <w:pPr>
              <w:pStyle w:val="TAL"/>
              <w:rPr>
                <w:lang w:eastAsia="en-US"/>
              </w:rPr>
            </w:pPr>
          </w:p>
        </w:tc>
      </w:tr>
      <w:tr w:rsidR="006C32D2" w:rsidRPr="00A564B4" w14:paraId="11B5102F" w14:textId="77777777" w:rsidTr="006C32D2">
        <w:trPr>
          <w:gridAfter w:val="2"/>
          <w:wAfter w:w="143" w:type="dxa"/>
          <w:cantSplit/>
          <w:jc w:val="center"/>
        </w:trPr>
        <w:tc>
          <w:tcPr>
            <w:tcW w:w="929" w:type="dxa"/>
            <w:gridSpan w:val="3"/>
            <w:tcBorders>
              <w:bottom w:val="single" w:sz="6" w:space="0" w:color="auto"/>
            </w:tcBorders>
          </w:tcPr>
          <w:p w14:paraId="61BEFBCD" w14:textId="77777777" w:rsidR="006C32D2" w:rsidRPr="00A564B4" w:rsidRDefault="006C32D2" w:rsidP="006C32D2">
            <w:pPr>
              <w:pStyle w:val="TAL"/>
              <w:rPr>
                <w:lang w:eastAsia="en-US"/>
              </w:rPr>
            </w:pPr>
            <w:r w:rsidRPr="00A564B4">
              <w:rPr>
                <w:lang w:eastAsia="en-US"/>
              </w:rPr>
              <w:t>6.2.1</w:t>
            </w:r>
          </w:p>
        </w:tc>
        <w:tc>
          <w:tcPr>
            <w:tcW w:w="2960" w:type="dxa"/>
            <w:gridSpan w:val="2"/>
            <w:tcBorders>
              <w:bottom w:val="single" w:sz="6" w:space="0" w:color="auto"/>
            </w:tcBorders>
          </w:tcPr>
          <w:p w14:paraId="76CEE280" w14:textId="77777777" w:rsidR="006C32D2" w:rsidRPr="00A564B4" w:rsidRDefault="006C32D2" w:rsidP="006C32D2">
            <w:pPr>
              <w:pStyle w:val="TAL"/>
              <w:rPr>
                <w:lang w:eastAsia="en-US"/>
              </w:rPr>
            </w:pPr>
            <w:r w:rsidRPr="00A564B4">
              <w:rPr>
                <w:lang w:eastAsia="en-US"/>
              </w:rPr>
              <w:t>E-UTRAN FDD - Contention Based Random Access Test</w:t>
            </w:r>
          </w:p>
        </w:tc>
        <w:tc>
          <w:tcPr>
            <w:tcW w:w="828" w:type="dxa"/>
            <w:gridSpan w:val="2"/>
            <w:tcBorders>
              <w:bottom w:val="single" w:sz="6" w:space="0" w:color="auto"/>
            </w:tcBorders>
          </w:tcPr>
          <w:p w14:paraId="79D4527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16BA253"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793F2BEE"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7854B3E" w14:textId="77777777" w:rsidR="006C32D2" w:rsidRPr="00A564B4" w:rsidRDefault="006C32D2" w:rsidP="006C32D2">
            <w:pPr>
              <w:pStyle w:val="TAL"/>
              <w:rPr>
                <w:lang w:eastAsia="en-US"/>
              </w:rPr>
            </w:pPr>
          </w:p>
        </w:tc>
        <w:tc>
          <w:tcPr>
            <w:tcW w:w="1695" w:type="dxa"/>
            <w:gridSpan w:val="3"/>
            <w:shd w:val="clear" w:color="auto" w:fill="auto"/>
          </w:tcPr>
          <w:p w14:paraId="1FA42DB7" w14:textId="77777777" w:rsidR="006C32D2" w:rsidRPr="00A564B4" w:rsidRDefault="006C32D2" w:rsidP="006C32D2">
            <w:pPr>
              <w:pStyle w:val="TAL"/>
              <w:rPr>
                <w:lang w:eastAsia="en-US"/>
              </w:rPr>
            </w:pPr>
          </w:p>
        </w:tc>
        <w:tc>
          <w:tcPr>
            <w:tcW w:w="1717" w:type="dxa"/>
            <w:gridSpan w:val="3"/>
          </w:tcPr>
          <w:p w14:paraId="787A950D" w14:textId="77777777" w:rsidR="006C32D2" w:rsidRPr="00A564B4" w:rsidRDefault="006C32D2" w:rsidP="006C32D2">
            <w:pPr>
              <w:pStyle w:val="TAL"/>
              <w:rPr>
                <w:lang w:eastAsia="en-US"/>
              </w:rPr>
            </w:pPr>
            <w:r w:rsidRPr="00A564B4">
              <w:rPr>
                <w:lang w:eastAsia="en-US"/>
              </w:rPr>
              <w:t>2Rx, 4Rx</w:t>
            </w:r>
          </w:p>
        </w:tc>
      </w:tr>
      <w:tr w:rsidR="006C32D2" w:rsidRPr="00A564B4" w14:paraId="0E004C0A" w14:textId="77777777" w:rsidTr="006C32D2">
        <w:trPr>
          <w:gridAfter w:val="2"/>
          <w:wAfter w:w="143" w:type="dxa"/>
          <w:cantSplit/>
          <w:jc w:val="center"/>
        </w:trPr>
        <w:tc>
          <w:tcPr>
            <w:tcW w:w="929" w:type="dxa"/>
            <w:gridSpan w:val="3"/>
            <w:tcBorders>
              <w:bottom w:val="single" w:sz="6" w:space="0" w:color="auto"/>
            </w:tcBorders>
          </w:tcPr>
          <w:p w14:paraId="6A3A834F" w14:textId="77777777" w:rsidR="006C32D2" w:rsidRPr="00A564B4" w:rsidRDefault="006C32D2" w:rsidP="006C32D2">
            <w:pPr>
              <w:pStyle w:val="TAL"/>
              <w:rPr>
                <w:lang w:eastAsia="en-US"/>
              </w:rPr>
            </w:pPr>
            <w:r w:rsidRPr="00A564B4">
              <w:rPr>
                <w:lang w:eastAsia="en-US"/>
              </w:rPr>
              <w:t>6.2.1_2</w:t>
            </w:r>
          </w:p>
        </w:tc>
        <w:tc>
          <w:tcPr>
            <w:tcW w:w="2960" w:type="dxa"/>
            <w:gridSpan w:val="2"/>
            <w:tcBorders>
              <w:bottom w:val="single" w:sz="6" w:space="0" w:color="auto"/>
            </w:tcBorders>
          </w:tcPr>
          <w:p w14:paraId="61CC5C4B" w14:textId="77777777" w:rsidR="006C32D2" w:rsidRPr="00A564B4" w:rsidRDefault="006C32D2" w:rsidP="006C32D2">
            <w:pPr>
              <w:pStyle w:val="TAL"/>
              <w:rPr>
                <w:lang w:eastAsia="en-US"/>
              </w:rPr>
            </w:pPr>
            <w:r w:rsidRPr="00A564B4">
              <w:rPr>
                <w:lang w:eastAsia="en-US"/>
              </w:rPr>
              <w:t>E-UTRAN FDD - Contention Based Random Access Test for UE Category 1bis</w:t>
            </w:r>
          </w:p>
        </w:tc>
        <w:tc>
          <w:tcPr>
            <w:tcW w:w="828" w:type="dxa"/>
            <w:gridSpan w:val="2"/>
            <w:tcBorders>
              <w:bottom w:val="single" w:sz="6" w:space="0" w:color="auto"/>
            </w:tcBorders>
          </w:tcPr>
          <w:p w14:paraId="77FD86FA"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4302DF0"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575F399C"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7B320550" w14:textId="77777777" w:rsidR="006C32D2" w:rsidRPr="00A564B4" w:rsidRDefault="006C32D2" w:rsidP="006C32D2">
            <w:pPr>
              <w:pStyle w:val="TAL"/>
              <w:rPr>
                <w:lang w:eastAsia="en-US"/>
              </w:rPr>
            </w:pPr>
          </w:p>
        </w:tc>
        <w:tc>
          <w:tcPr>
            <w:tcW w:w="1695" w:type="dxa"/>
            <w:gridSpan w:val="3"/>
            <w:shd w:val="clear" w:color="auto" w:fill="auto"/>
          </w:tcPr>
          <w:p w14:paraId="4902C0A1" w14:textId="77777777" w:rsidR="006C32D2" w:rsidRPr="00A564B4" w:rsidRDefault="006C32D2" w:rsidP="006C32D2">
            <w:pPr>
              <w:pStyle w:val="TAL"/>
              <w:rPr>
                <w:lang w:eastAsia="en-US"/>
              </w:rPr>
            </w:pPr>
          </w:p>
        </w:tc>
        <w:tc>
          <w:tcPr>
            <w:tcW w:w="1717" w:type="dxa"/>
            <w:gridSpan w:val="3"/>
          </w:tcPr>
          <w:p w14:paraId="09A4AFFE" w14:textId="77777777" w:rsidR="006C32D2" w:rsidRPr="00A564B4" w:rsidRDefault="006C32D2" w:rsidP="006C32D2">
            <w:pPr>
              <w:pStyle w:val="TAL"/>
              <w:rPr>
                <w:lang w:eastAsia="en-US"/>
              </w:rPr>
            </w:pPr>
          </w:p>
        </w:tc>
      </w:tr>
      <w:tr w:rsidR="006C32D2" w:rsidRPr="00A564B4" w14:paraId="02A9BB5A" w14:textId="77777777" w:rsidTr="006C32D2">
        <w:trPr>
          <w:gridAfter w:val="2"/>
          <w:wAfter w:w="143" w:type="dxa"/>
          <w:cantSplit/>
          <w:jc w:val="center"/>
        </w:trPr>
        <w:tc>
          <w:tcPr>
            <w:tcW w:w="929" w:type="dxa"/>
            <w:gridSpan w:val="3"/>
            <w:tcBorders>
              <w:bottom w:val="single" w:sz="6" w:space="0" w:color="auto"/>
            </w:tcBorders>
          </w:tcPr>
          <w:p w14:paraId="3C71C7EA" w14:textId="77777777" w:rsidR="006C32D2" w:rsidRPr="00A564B4" w:rsidRDefault="006C32D2" w:rsidP="006C32D2">
            <w:pPr>
              <w:pStyle w:val="TAL"/>
              <w:rPr>
                <w:lang w:eastAsia="en-US"/>
              </w:rPr>
            </w:pPr>
            <w:r w:rsidRPr="00A564B4">
              <w:rPr>
                <w:lang w:eastAsia="en-US"/>
              </w:rPr>
              <w:t>6.2.2</w:t>
            </w:r>
          </w:p>
        </w:tc>
        <w:tc>
          <w:tcPr>
            <w:tcW w:w="2960" w:type="dxa"/>
            <w:gridSpan w:val="2"/>
            <w:tcBorders>
              <w:bottom w:val="single" w:sz="6" w:space="0" w:color="auto"/>
            </w:tcBorders>
          </w:tcPr>
          <w:p w14:paraId="740F4342" w14:textId="77777777" w:rsidR="006C32D2" w:rsidRPr="00A564B4" w:rsidRDefault="006C32D2" w:rsidP="006C32D2">
            <w:pPr>
              <w:pStyle w:val="TAL"/>
              <w:rPr>
                <w:lang w:eastAsia="en-US"/>
              </w:rPr>
            </w:pPr>
            <w:r w:rsidRPr="00A564B4">
              <w:rPr>
                <w:lang w:eastAsia="en-US"/>
              </w:rPr>
              <w:t>E-UTRAN FDD - Non-Contention Based Random Access Test</w:t>
            </w:r>
          </w:p>
        </w:tc>
        <w:tc>
          <w:tcPr>
            <w:tcW w:w="828" w:type="dxa"/>
            <w:gridSpan w:val="2"/>
            <w:tcBorders>
              <w:bottom w:val="single" w:sz="6" w:space="0" w:color="auto"/>
            </w:tcBorders>
          </w:tcPr>
          <w:p w14:paraId="0894205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5AA13C2"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58C4C501"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FC694CD" w14:textId="77777777" w:rsidR="006C32D2" w:rsidRPr="00A564B4" w:rsidRDefault="006C32D2" w:rsidP="006C32D2">
            <w:pPr>
              <w:pStyle w:val="TAL"/>
              <w:rPr>
                <w:lang w:eastAsia="en-US"/>
              </w:rPr>
            </w:pPr>
          </w:p>
        </w:tc>
        <w:tc>
          <w:tcPr>
            <w:tcW w:w="1695" w:type="dxa"/>
            <w:gridSpan w:val="3"/>
            <w:shd w:val="clear" w:color="auto" w:fill="auto"/>
          </w:tcPr>
          <w:p w14:paraId="5047435B" w14:textId="77777777" w:rsidR="006C32D2" w:rsidRPr="00A564B4" w:rsidRDefault="006C32D2" w:rsidP="006C32D2">
            <w:pPr>
              <w:pStyle w:val="TAL"/>
              <w:rPr>
                <w:lang w:eastAsia="en-US"/>
              </w:rPr>
            </w:pPr>
          </w:p>
        </w:tc>
        <w:tc>
          <w:tcPr>
            <w:tcW w:w="1717" w:type="dxa"/>
            <w:gridSpan w:val="3"/>
          </w:tcPr>
          <w:p w14:paraId="58EFCD74" w14:textId="77777777" w:rsidR="006C32D2" w:rsidRPr="00A564B4" w:rsidRDefault="006C32D2" w:rsidP="006C32D2">
            <w:pPr>
              <w:pStyle w:val="TAL"/>
              <w:rPr>
                <w:lang w:eastAsia="en-US"/>
              </w:rPr>
            </w:pPr>
            <w:r w:rsidRPr="00A564B4">
              <w:rPr>
                <w:lang w:eastAsia="en-US"/>
              </w:rPr>
              <w:t>2Rx, 4Rx</w:t>
            </w:r>
          </w:p>
        </w:tc>
      </w:tr>
      <w:tr w:rsidR="006C32D2" w:rsidRPr="00A564B4" w14:paraId="73771E43" w14:textId="77777777" w:rsidTr="006C32D2">
        <w:trPr>
          <w:gridAfter w:val="2"/>
          <w:wAfter w:w="143" w:type="dxa"/>
          <w:cantSplit/>
          <w:jc w:val="center"/>
        </w:trPr>
        <w:tc>
          <w:tcPr>
            <w:tcW w:w="929" w:type="dxa"/>
            <w:gridSpan w:val="3"/>
            <w:tcBorders>
              <w:bottom w:val="single" w:sz="6" w:space="0" w:color="auto"/>
            </w:tcBorders>
          </w:tcPr>
          <w:p w14:paraId="448527DD" w14:textId="77777777" w:rsidR="006C32D2" w:rsidRPr="00A564B4" w:rsidRDefault="006C32D2" w:rsidP="006C32D2">
            <w:pPr>
              <w:pStyle w:val="TAL"/>
              <w:rPr>
                <w:lang w:eastAsia="en-US"/>
              </w:rPr>
            </w:pPr>
            <w:r w:rsidRPr="00A564B4">
              <w:rPr>
                <w:lang w:eastAsia="en-US"/>
              </w:rPr>
              <w:t>6.2.2_2</w:t>
            </w:r>
          </w:p>
        </w:tc>
        <w:tc>
          <w:tcPr>
            <w:tcW w:w="2960" w:type="dxa"/>
            <w:gridSpan w:val="2"/>
            <w:tcBorders>
              <w:bottom w:val="single" w:sz="6" w:space="0" w:color="auto"/>
            </w:tcBorders>
          </w:tcPr>
          <w:p w14:paraId="43571DA8" w14:textId="77777777" w:rsidR="006C32D2" w:rsidRPr="00A564B4" w:rsidRDefault="006C32D2" w:rsidP="006C32D2">
            <w:pPr>
              <w:pStyle w:val="TAL"/>
              <w:rPr>
                <w:lang w:eastAsia="en-US"/>
              </w:rPr>
            </w:pPr>
            <w:r w:rsidRPr="00A564B4">
              <w:rPr>
                <w:lang w:eastAsia="en-US"/>
              </w:rPr>
              <w:t>E-UTRAN FDD - Non-Contention Based Random Access Test for UE Category 1bis</w:t>
            </w:r>
          </w:p>
        </w:tc>
        <w:tc>
          <w:tcPr>
            <w:tcW w:w="828" w:type="dxa"/>
            <w:gridSpan w:val="2"/>
            <w:tcBorders>
              <w:bottom w:val="single" w:sz="6" w:space="0" w:color="auto"/>
            </w:tcBorders>
          </w:tcPr>
          <w:p w14:paraId="001994B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6C0746"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7B6008DB"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2E40ADEC" w14:textId="77777777" w:rsidR="006C32D2" w:rsidRPr="00A564B4" w:rsidRDefault="006C32D2" w:rsidP="006C32D2">
            <w:pPr>
              <w:pStyle w:val="TAL"/>
              <w:rPr>
                <w:lang w:eastAsia="en-US"/>
              </w:rPr>
            </w:pPr>
          </w:p>
        </w:tc>
        <w:tc>
          <w:tcPr>
            <w:tcW w:w="1695" w:type="dxa"/>
            <w:gridSpan w:val="3"/>
            <w:shd w:val="clear" w:color="auto" w:fill="auto"/>
          </w:tcPr>
          <w:p w14:paraId="025D1406" w14:textId="77777777" w:rsidR="006C32D2" w:rsidRPr="00A564B4" w:rsidRDefault="006C32D2" w:rsidP="006C32D2">
            <w:pPr>
              <w:pStyle w:val="TAL"/>
              <w:rPr>
                <w:lang w:eastAsia="en-US"/>
              </w:rPr>
            </w:pPr>
          </w:p>
        </w:tc>
        <w:tc>
          <w:tcPr>
            <w:tcW w:w="1717" w:type="dxa"/>
            <w:gridSpan w:val="3"/>
          </w:tcPr>
          <w:p w14:paraId="47D5E320" w14:textId="77777777" w:rsidR="006C32D2" w:rsidRPr="00A564B4" w:rsidRDefault="006C32D2" w:rsidP="006C32D2">
            <w:pPr>
              <w:pStyle w:val="TAL"/>
              <w:rPr>
                <w:lang w:eastAsia="en-US"/>
              </w:rPr>
            </w:pPr>
          </w:p>
        </w:tc>
      </w:tr>
      <w:tr w:rsidR="006C32D2" w:rsidRPr="00A564B4" w14:paraId="389D4F0C" w14:textId="77777777" w:rsidTr="006C32D2">
        <w:trPr>
          <w:gridAfter w:val="2"/>
          <w:wAfter w:w="143" w:type="dxa"/>
          <w:cantSplit/>
          <w:jc w:val="center"/>
        </w:trPr>
        <w:tc>
          <w:tcPr>
            <w:tcW w:w="929" w:type="dxa"/>
            <w:gridSpan w:val="3"/>
            <w:tcBorders>
              <w:bottom w:val="single" w:sz="6" w:space="0" w:color="auto"/>
            </w:tcBorders>
          </w:tcPr>
          <w:p w14:paraId="3BD0E6CD" w14:textId="77777777" w:rsidR="006C32D2" w:rsidRPr="00A564B4" w:rsidRDefault="006C32D2" w:rsidP="006C32D2">
            <w:pPr>
              <w:pStyle w:val="TAL"/>
              <w:rPr>
                <w:lang w:eastAsia="en-US"/>
              </w:rPr>
            </w:pPr>
            <w:r w:rsidRPr="00A564B4">
              <w:rPr>
                <w:lang w:eastAsia="en-US"/>
              </w:rPr>
              <w:t>6.2.3</w:t>
            </w:r>
          </w:p>
        </w:tc>
        <w:tc>
          <w:tcPr>
            <w:tcW w:w="2960" w:type="dxa"/>
            <w:gridSpan w:val="2"/>
            <w:tcBorders>
              <w:bottom w:val="single" w:sz="6" w:space="0" w:color="auto"/>
            </w:tcBorders>
          </w:tcPr>
          <w:p w14:paraId="5833270E" w14:textId="77777777" w:rsidR="006C32D2" w:rsidRPr="00A564B4" w:rsidRDefault="006C32D2" w:rsidP="006C32D2">
            <w:pPr>
              <w:pStyle w:val="TAL"/>
              <w:rPr>
                <w:lang w:eastAsia="en-US"/>
              </w:rPr>
            </w:pPr>
            <w:r w:rsidRPr="00A564B4">
              <w:rPr>
                <w:lang w:eastAsia="en-US"/>
              </w:rPr>
              <w:t>E-UTRAN TDD - Contention Based Random Access Test</w:t>
            </w:r>
          </w:p>
        </w:tc>
        <w:tc>
          <w:tcPr>
            <w:tcW w:w="828" w:type="dxa"/>
            <w:gridSpan w:val="2"/>
            <w:tcBorders>
              <w:bottom w:val="single" w:sz="6" w:space="0" w:color="auto"/>
            </w:tcBorders>
          </w:tcPr>
          <w:p w14:paraId="3D6E23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54535D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0B2F8F6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3A9D9738" w14:textId="77777777" w:rsidR="006C32D2" w:rsidRPr="00A564B4" w:rsidRDefault="006C32D2" w:rsidP="006C32D2">
            <w:pPr>
              <w:pStyle w:val="TAL"/>
              <w:rPr>
                <w:lang w:eastAsia="en-US"/>
              </w:rPr>
            </w:pPr>
          </w:p>
        </w:tc>
        <w:tc>
          <w:tcPr>
            <w:tcW w:w="1695" w:type="dxa"/>
            <w:gridSpan w:val="3"/>
            <w:shd w:val="clear" w:color="auto" w:fill="auto"/>
          </w:tcPr>
          <w:p w14:paraId="4ABF24A5" w14:textId="77777777" w:rsidR="006C32D2" w:rsidRPr="00A564B4" w:rsidRDefault="006C32D2" w:rsidP="006C32D2">
            <w:pPr>
              <w:pStyle w:val="TAL"/>
              <w:rPr>
                <w:lang w:eastAsia="en-US"/>
              </w:rPr>
            </w:pPr>
          </w:p>
        </w:tc>
        <w:tc>
          <w:tcPr>
            <w:tcW w:w="1717" w:type="dxa"/>
            <w:gridSpan w:val="3"/>
          </w:tcPr>
          <w:p w14:paraId="21EDBDF6" w14:textId="77777777" w:rsidR="006C32D2" w:rsidRPr="00A564B4" w:rsidRDefault="006C32D2" w:rsidP="006C32D2">
            <w:pPr>
              <w:pStyle w:val="TAL"/>
              <w:rPr>
                <w:lang w:eastAsia="en-US"/>
              </w:rPr>
            </w:pPr>
            <w:r w:rsidRPr="00A564B4">
              <w:rPr>
                <w:lang w:eastAsia="en-US"/>
              </w:rPr>
              <w:t>2Rx, 4Rx</w:t>
            </w:r>
          </w:p>
        </w:tc>
      </w:tr>
      <w:tr w:rsidR="006C32D2" w:rsidRPr="00A564B4" w14:paraId="477EDDB0" w14:textId="77777777" w:rsidTr="006C32D2">
        <w:trPr>
          <w:gridAfter w:val="2"/>
          <w:wAfter w:w="143" w:type="dxa"/>
          <w:cantSplit/>
          <w:jc w:val="center"/>
        </w:trPr>
        <w:tc>
          <w:tcPr>
            <w:tcW w:w="929" w:type="dxa"/>
            <w:gridSpan w:val="3"/>
            <w:tcBorders>
              <w:bottom w:val="single" w:sz="6" w:space="0" w:color="auto"/>
            </w:tcBorders>
          </w:tcPr>
          <w:p w14:paraId="05EE608C" w14:textId="77777777" w:rsidR="006C32D2" w:rsidRPr="00A564B4" w:rsidRDefault="006C32D2" w:rsidP="006C32D2">
            <w:pPr>
              <w:pStyle w:val="TAL"/>
              <w:rPr>
                <w:lang w:eastAsia="en-US"/>
              </w:rPr>
            </w:pPr>
            <w:r w:rsidRPr="00A564B4">
              <w:rPr>
                <w:lang w:eastAsia="en-US"/>
              </w:rPr>
              <w:t>6.2.3_2</w:t>
            </w:r>
          </w:p>
        </w:tc>
        <w:tc>
          <w:tcPr>
            <w:tcW w:w="2960" w:type="dxa"/>
            <w:gridSpan w:val="2"/>
            <w:tcBorders>
              <w:bottom w:val="single" w:sz="6" w:space="0" w:color="auto"/>
            </w:tcBorders>
          </w:tcPr>
          <w:p w14:paraId="24FA7E87" w14:textId="77777777" w:rsidR="006C32D2" w:rsidRPr="00A564B4" w:rsidRDefault="006C32D2" w:rsidP="006C32D2">
            <w:pPr>
              <w:pStyle w:val="TAL"/>
              <w:rPr>
                <w:lang w:eastAsia="en-US"/>
              </w:rPr>
            </w:pPr>
            <w:r w:rsidRPr="00A564B4">
              <w:rPr>
                <w:lang w:eastAsia="en-US"/>
              </w:rPr>
              <w:t>E-UTRAN TDD - Contention Based Random Access Test for UE Category 1bis</w:t>
            </w:r>
          </w:p>
        </w:tc>
        <w:tc>
          <w:tcPr>
            <w:tcW w:w="828" w:type="dxa"/>
            <w:gridSpan w:val="2"/>
            <w:tcBorders>
              <w:bottom w:val="single" w:sz="6" w:space="0" w:color="auto"/>
            </w:tcBorders>
          </w:tcPr>
          <w:p w14:paraId="38D4C63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5C48577" w14:textId="77777777" w:rsidR="006C32D2" w:rsidRPr="00A564B4" w:rsidRDefault="006C32D2" w:rsidP="006C32D2">
            <w:pPr>
              <w:pStyle w:val="TAL"/>
              <w:rPr>
                <w:lang w:eastAsia="en-US"/>
              </w:rPr>
            </w:pPr>
            <w:r w:rsidRPr="00A564B4">
              <w:rPr>
                <w:lang w:eastAsia="en-US"/>
              </w:rPr>
              <w:t>C02m</w:t>
            </w:r>
          </w:p>
        </w:tc>
        <w:tc>
          <w:tcPr>
            <w:tcW w:w="2471" w:type="dxa"/>
            <w:gridSpan w:val="3"/>
            <w:tcBorders>
              <w:bottom w:val="single" w:sz="6" w:space="0" w:color="auto"/>
            </w:tcBorders>
          </w:tcPr>
          <w:p w14:paraId="6F41187E"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2F559A0D" w14:textId="77777777" w:rsidR="006C32D2" w:rsidRPr="00A564B4" w:rsidRDefault="006C32D2" w:rsidP="006C32D2">
            <w:pPr>
              <w:pStyle w:val="TAL"/>
              <w:rPr>
                <w:lang w:eastAsia="en-US"/>
              </w:rPr>
            </w:pPr>
          </w:p>
        </w:tc>
        <w:tc>
          <w:tcPr>
            <w:tcW w:w="1695" w:type="dxa"/>
            <w:gridSpan w:val="3"/>
            <w:shd w:val="clear" w:color="auto" w:fill="auto"/>
          </w:tcPr>
          <w:p w14:paraId="0203BD5E" w14:textId="77777777" w:rsidR="006C32D2" w:rsidRPr="00A564B4" w:rsidRDefault="006C32D2" w:rsidP="006C32D2">
            <w:pPr>
              <w:pStyle w:val="TAL"/>
              <w:rPr>
                <w:lang w:eastAsia="en-US"/>
              </w:rPr>
            </w:pPr>
          </w:p>
        </w:tc>
        <w:tc>
          <w:tcPr>
            <w:tcW w:w="1717" w:type="dxa"/>
            <w:gridSpan w:val="3"/>
          </w:tcPr>
          <w:p w14:paraId="64846E0D" w14:textId="77777777" w:rsidR="006C32D2" w:rsidRPr="00A564B4" w:rsidRDefault="006C32D2" w:rsidP="006C32D2">
            <w:pPr>
              <w:pStyle w:val="TAL"/>
              <w:rPr>
                <w:lang w:eastAsia="en-US"/>
              </w:rPr>
            </w:pPr>
          </w:p>
        </w:tc>
      </w:tr>
      <w:tr w:rsidR="006C32D2" w:rsidRPr="00A564B4" w14:paraId="6755D000" w14:textId="77777777" w:rsidTr="006C32D2">
        <w:trPr>
          <w:gridAfter w:val="2"/>
          <w:wAfter w:w="143" w:type="dxa"/>
          <w:cantSplit/>
          <w:jc w:val="center"/>
        </w:trPr>
        <w:tc>
          <w:tcPr>
            <w:tcW w:w="929" w:type="dxa"/>
            <w:gridSpan w:val="3"/>
            <w:tcBorders>
              <w:bottom w:val="single" w:sz="6" w:space="0" w:color="auto"/>
            </w:tcBorders>
          </w:tcPr>
          <w:p w14:paraId="690B882B" w14:textId="77777777" w:rsidR="006C32D2" w:rsidRPr="00A564B4" w:rsidRDefault="006C32D2" w:rsidP="006C32D2">
            <w:pPr>
              <w:pStyle w:val="TAL"/>
              <w:rPr>
                <w:lang w:eastAsia="en-US"/>
              </w:rPr>
            </w:pPr>
            <w:r w:rsidRPr="00A564B4">
              <w:rPr>
                <w:lang w:eastAsia="en-US"/>
              </w:rPr>
              <w:t>6.2.4</w:t>
            </w:r>
          </w:p>
        </w:tc>
        <w:tc>
          <w:tcPr>
            <w:tcW w:w="2960" w:type="dxa"/>
            <w:gridSpan w:val="2"/>
            <w:tcBorders>
              <w:bottom w:val="single" w:sz="6" w:space="0" w:color="auto"/>
            </w:tcBorders>
          </w:tcPr>
          <w:p w14:paraId="7A73D4A6" w14:textId="77777777" w:rsidR="006C32D2" w:rsidRPr="00A564B4" w:rsidRDefault="006C32D2" w:rsidP="006C32D2">
            <w:pPr>
              <w:pStyle w:val="TAL"/>
              <w:rPr>
                <w:lang w:eastAsia="en-US"/>
              </w:rPr>
            </w:pPr>
            <w:r w:rsidRPr="00A564B4">
              <w:rPr>
                <w:lang w:eastAsia="en-US"/>
              </w:rPr>
              <w:t>E-UTRAN TDD - Non-Contention Based Random Access Test</w:t>
            </w:r>
          </w:p>
        </w:tc>
        <w:tc>
          <w:tcPr>
            <w:tcW w:w="828" w:type="dxa"/>
            <w:gridSpan w:val="2"/>
            <w:tcBorders>
              <w:bottom w:val="single" w:sz="6" w:space="0" w:color="auto"/>
            </w:tcBorders>
          </w:tcPr>
          <w:p w14:paraId="48B1EE3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D0DD02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45F7969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6596664" w14:textId="77777777" w:rsidR="006C32D2" w:rsidRPr="00A564B4" w:rsidRDefault="006C32D2" w:rsidP="006C32D2">
            <w:pPr>
              <w:pStyle w:val="TAL"/>
              <w:rPr>
                <w:lang w:eastAsia="en-US"/>
              </w:rPr>
            </w:pPr>
          </w:p>
        </w:tc>
        <w:tc>
          <w:tcPr>
            <w:tcW w:w="1695" w:type="dxa"/>
            <w:gridSpan w:val="3"/>
            <w:shd w:val="clear" w:color="auto" w:fill="auto"/>
          </w:tcPr>
          <w:p w14:paraId="6EB9D900" w14:textId="77777777" w:rsidR="006C32D2" w:rsidRPr="00A564B4" w:rsidRDefault="006C32D2" w:rsidP="006C32D2">
            <w:pPr>
              <w:pStyle w:val="TAL"/>
              <w:rPr>
                <w:lang w:eastAsia="en-US"/>
              </w:rPr>
            </w:pPr>
          </w:p>
        </w:tc>
        <w:tc>
          <w:tcPr>
            <w:tcW w:w="1717" w:type="dxa"/>
            <w:gridSpan w:val="3"/>
          </w:tcPr>
          <w:p w14:paraId="6AC6CA8F" w14:textId="77777777" w:rsidR="006C32D2" w:rsidRPr="00A564B4" w:rsidRDefault="006C32D2" w:rsidP="006C32D2">
            <w:pPr>
              <w:pStyle w:val="TAL"/>
              <w:rPr>
                <w:lang w:eastAsia="en-US"/>
              </w:rPr>
            </w:pPr>
            <w:r w:rsidRPr="00A564B4">
              <w:rPr>
                <w:lang w:eastAsia="en-US"/>
              </w:rPr>
              <w:t>2Rx, 4Rx</w:t>
            </w:r>
          </w:p>
        </w:tc>
      </w:tr>
      <w:tr w:rsidR="006C32D2" w:rsidRPr="00A564B4" w14:paraId="252E6C91" w14:textId="77777777" w:rsidTr="006C32D2">
        <w:trPr>
          <w:gridAfter w:val="2"/>
          <w:wAfter w:w="143" w:type="dxa"/>
          <w:cantSplit/>
          <w:jc w:val="center"/>
        </w:trPr>
        <w:tc>
          <w:tcPr>
            <w:tcW w:w="929" w:type="dxa"/>
            <w:gridSpan w:val="3"/>
            <w:tcBorders>
              <w:bottom w:val="single" w:sz="6" w:space="0" w:color="auto"/>
            </w:tcBorders>
          </w:tcPr>
          <w:p w14:paraId="62197A2C" w14:textId="77777777" w:rsidR="006C32D2" w:rsidRPr="00A564B4" w:rsidRDefault="006C32D2" w:rsidP="006C32D2">
            <w:pPr>
              <w:pStyle w:val="TAL"/>
              <w:rPr>
                <w:lang w:eastAsia="zh-CN"/>
              </w:rPr>
            </w:pPr>
            <w:r w:rsidRPr="00A564B4">
              <w:rPr>
                <w:lang w:eastAsia="en-US"/>
              </w:rPr>
              <w:t>6.2.4_2</w:t>
            </w:r>
          </w:p>
        </w:tc>
        <w:tc>
          <w:tcPr>
            <w:tcW w:w="2960" w:type="dxa"/>
            <w:gridSpan w:val="2"/>
            <w:tcBorders>
              <w:bottom w:val="single" w:sz="6" w:space="0" w:color="auto"/>
            </w:tcBorders>
          </w:tcPr>
          <w:p w14:paraId="0670D297" w14:textId="77777777" w:rsidR="006C32D2" w:rsidRPr="00A564B4" w:rsidRDefault="006C32D2" w:rsidP="006C32D2">
            <w:pPr>
              <w:pStyle w:val="TAL"/>
              <w:rPr>
                <w:lang w:eastAsia="en-US"/>
              </w:rPr>
            </w:pPr>
            <w:r w:rsidRPr="00A564B4">
              <w:rPr>
                <w:lang w:eastAsia="en-US"/>
              </w:rPr>
              <w:t>E-UTRAN TDD - Non-Contention Based Random Access Test for UE Category 1bis</w:t>
            </w:r>
          </w:p>
        </w:tc>
        <w:tc>
          <w:tcPr>
            <w:tcW w:w="828" w:type="dxa"/>
            <w:gridSpan w:val="2"/>
            <w:tcBorders>
              <w:bottom w:val="single" w:sz="6" w:space="0" w:color="auto"/>
            </w:tcBorders>
          </w:tcPr>
          <w:p w14:paraId="314B8DD9" w14:textId="77777777" w:rsidR="006C32D2" w:rsidRPr="00A564B4" w:rsidRDefault="006C32D2" w:rsidP="006C32D2">
            <w:pPr>
              <w:pStyle w:val="TAL"/>
              <w:rPr>
                <w:lang w:eastAsia="zh-CN"/>
              </w:rPr>
            </w:pPr>
            <w:r w:rsidRPr="00A564B4">
              <w:rPr>
                <w:lang w:eastAsia="en-US"/>
              </w:rPr>
              <w:t>Rel-8</w:t>
            </w:r>
          </w:p>
        </w:tc>
        <w:tc>
          <w:tcPr>
            <w:tcW w:w="1275" w:type="dxa"/>
            <w:gridSpan w:val="4"/>
            <w:tcBorders>
              <w:bottom w:val="single" w:sz="6" w:space="0" w:color="auto"/>
            </w:tcBorders>
          </w:tcPr>
          <w:p w14:paraId="3A8D9101" w14:textId="77777777" w:rsidR="006C32D2" w:rsidRPr="00A564B4" w:rsidRDefault="006C32D2" w:rsidP="006C32D2">
            <w:pPr>
              <w:pStyle w:val="TAL"/>
              <w:rPr>
                <w:lang w:eastAsia="zh-CN"/>
              </w:rPr>
            </w:pPr>
            <w:r w:rsidRPr="00A564B4">
              <w:rPr>
                <w:lang w:eastAsia="en-US"/>
              </w:rPr>
              <w:t>C02m</w:t>
            </w:r>
          </w:p>
        </w:tc>
        <w:tc>
          <w:tcPr>
            <w:tcW w:w="2471" w:type="dxa"/>
            <w:gridSpan w:val="3"/>
            <w:tcBorders>
              <w:bottom w:val="single" w:sz="6" w:space="0" w:color="auto"/>
            </w:tcBorders>
          </w:tcPr>
          <w:p w14:paraId="64009EAA"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06D3CEA8" w14:textId="77777777" w:rsidR="006C32D2" w:rsidRPr="00A564B4" w:rsidRDefault="006C32D2" w:rsidP="006C32D2">
            <w:pPr>
              <w:pStyle w:val="TAL"/>
              <w:rPr>
                <w:lang w:eastAsia="en-US"/>
              </w:rPr>
            </w:pPr>
          </w:p>
        </w:tc>
        <w:tc>
          <w:tcPr>
            <w:tcW w:w="1695" w:type="dxa"/>
            <w:gridSpan w:val="3"/>
            <w:shd w:val="clear" w:color="auto" w:fill="auto"/>
          </w:tcPr>
          <w:p w14:paraId="06ABAFEB" w14:textId="77777777" w:rsidR="006C32D2" w:rsidRPr="00A564B4" w:rsidRDefault="006C32D2" w:rsidP="006C32D2">
            <w:pPr>
              <w:pStyle w:val="TAL"/>
              <w:rPr>
                <w:lang w:eastAsia="en-US"/>
              </w:rPr>
            </w:pPr>
          </w:p>
        </w:tc>
        <w:tc>
          <w:tcPr>
            <w:tcW w:w="1717" w:type="dxa"/>
            <w:gridSpan w:val="3"/>
          </w:tcPr>
          <w:p w14:paraId="03887648" w14:textId="77777777" w:rsidR="006C32D2" w:rsidRPr="00A564B4" w:rsidRDefault="006C32D2" w:rsidP="006C32D2">
            <w:pPr>
              <w:pStyle w:val="TAL"/>
              <w:rPr>
                <w:lang w:eastAsia="en-US"/>
              </w:rPr>
            </w:pPr>
          </w:p>
        </w:tc>
      </w:tr>
      <w:tr w:rsidR="006C32D2" w:rsidRPr="00A564B4" w14:paraId="2C510FC9" w14:textId="77777777" w:rsidTr="006C32D2">
        <w:trPr>
          <w:gridAfter w:val="2"/>
          <w:wAfter w:w="143" w:type="dxa"/>
          <w:cantSplit/>
          <w:jc w:val="center"/>
        </w:trPr>
        <w:tc>
          <w:tcPr>
            <w:tcW w:w="929" w:type="dxa"/>
            <w:gridSpan w:val="3"/>
            <w:tcBorders>
              <w:bottom w:val="single" w:sz="6" w:space="0" w:color="auto"/>
            </w:tcBorders>
          </w:tcPr>
          <w:p w14:paraId="0107CA4D" w14:textId="77777777" w:rsidR="006C32D2" w:rsidRPr="00A564B4" w:rsidRDefault="006C32D2" w:rsidP="006C32D2">
            <w:pPr>
              <w:pStyle w:val="TAL"/>
              <w:rPr>
                <w:lang w:eastAsia="zh-CN"/>
              </w:rPr>
            </w:pPr>
            <w:r w:rsidRPr="00A564B4">
              <w:rPr>
                <w:lang w:eastAsia="zh-CN"/>
              </w:rPr>
              <w:t>6.2.5</w:t>
            </w:r>
          </w:p>
        </w:tc>
        <w:tc>
          <w:tcPr>
            <w:tcW w:w="2960" w:type="dxa"/>
            <w:gridSpan w:val="2"/>
            <w:tcBorders>
              <w:bottom w:val="single" w:sz="6" w:space="0" w:color="auto"/>
            </w:tcBorders>
          </w:tcPr>
          <w:p w14:paraId="22E8945C" w14:textId="77777777" w:rsidR="006C32D2" w:rsidRPr="00A564B4" w:rsidRDefault="006C32D2" w:rsidP="006C32D2">
            <w:pPr>
              <w:pStyle w:val="TAL"/>
              <w:rPr>
                <w:lang w:eastAsia="en-US"/>
              </w:rPr>
            </w:pPr>
            <w:r w:rsidRPr="00A564B4">
              <w:rPr>
                <w:lang w:eastAsia="en-US"/>
              </w:rPr>
              <w:t>E-UTRAN FDD - Contention Based Random Access Test</w:t>
            </w:r>
            <w:r w:rsidRPr="00A564B4">
              <w:rPr>
                <w:lang w:eastAsia="zh-CN"/>
              </w:rPr>
              <w:t xml:space="preserve"> for 5MHz Bandwidth</w:t>
            </w:r>
          </w:p>
        </w:tc>
        <w:tc>
          <w:tcPr>
            <w:tcW w:w="828" w:type="dxa"/>
            <w:gridSpan w:val="2"/>
            <w:tcBorders>
              <w:bottom w:val="single" w:sz="6" w:space="0" w:color="auto"/>
            </w:tcBorders>
          </w:tcPr>
          <w:p w14:paraId="4F906397"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4978D9"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2AAE0F0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72832C1F" w14:textId="77777777" w:rsidR="006C32D2" w:rsidRPr="00A564B4" w:rsidRDefault="006C32D2" w:rsidP="006C32D2">
            <w:pPr>
              <w:pStyle w:val="TAL"/>
              <w:rPr>
                <w:lang w:eastAsia="en-US"/>
              </w:rPr>
            </w:pPr>
          </w:p>
        </w:tc>
        <w:tc>
          <w:tcPr>
            <w:tcW w:w="1695" w:type="dxa"/>
            <w:gridSpan w:val="3"/>
            <w:shd w:val="clear" w:color="auto" w:fill="auto"/>
          </w:tcPr>
          <w:p w14:paraId="2D40A463" w14:textId="77777777" w:rsidR="006C32D2" w:rsidRPr="00A564B4" w:rsidRDefault="006C32D2" w:rsidP="006C32D2">
            <w:pPr>
              <w:pStyle w:val="TAL"/>
              <w:rPr>
                <w:lang w:eastAsia="en-US"/>
              </w:rPr>
            </w:pPr>
          </w:p>
        </w:tc>
        <w:tc>
          <w:tcPr>
            <w:tcW w:w="1717" w:type="dxa"/>
            <w:gridSpan w:val="3"/>
          </w:tcPr>
          <w:p w14:paraId="23EF3F03" w14:textId="77777777" w:rsidR="006C32D2" w:rsidRPr="00A564B4" w:rsidRDefault="006C32D2" w:rsidP="006C32D2">
            <w:pPr>
              <w:pStyle w:val="TAL"/>
              <w:rPr>
                <w:lang w:eastAsia="en-US"/>
              </w:rPr>
            </w:pPr>
            <w:r w:rsidRPr="00A564B4">
              <w:rPr>
                <w:lang w:eastAsia="en-US"/>
              </w:rPr>
              <w:t>2Rx, 4Rx</w:t>
            </w:r>
          </w:p>
        </w:tc>
      </w:tr>
      <w:tr w:rsidR="006C32D2" w:rsidRPr="00A564B4" w14:paraId="6E9C63EF" w14:textId="77777777" w:rsidTr="006C32D2">
        <w:trPr>
          <w:gridAfter w:val="2"/>
          <w:wAfter w:w="143" w:type="dxa"/>
          <w:cantSplit/>
          <w:jc w:val="center"/>
        </w:trPr>
        <w:tc>
          <w:tcPr>
            <w:tcW w:w="929" w:type="dxa"/>
            <w:gridSpan w:val="3"/>
            <w:tcBorders>
              <w:bottom w:val="single" w:sz="6" w:space="0" w:color="auto"/>
            </w:tcBorders>
          </w:tcPr>
          <w:p w14:paraId="3CD7669D" w14:textId="77777777" w:rsidR="006C32D2" w:rsidRPr="00A564B4" w:rsidRDefault="006C32D2" w:rsidP="006C32D2">
            <w:pPr>
              <w:pStyle w:val="TAL"/>
              <w:rPr>
                <w:lang w:eastAsia="zh-CN"/>
              </w:rPr>
            </w:pPr>
            <w:r w:rsidRPr="00A564B4">
              <w:rPr>
                <w:lang w:eastAsia="zh-CN"/>
              </w:rPr>
              <w:t>6.2.6</w:t>
            </w:r>
          </w:p>
        </w:tc>
        <w:tc>
          <w:tcPr>
            <w:tcW w:w="2960" w:type="dxa"/>
            <w:gridSpan w:val="2"/>
            <w:tcBorders>
              <w:bottom w:val="single" w:sz="6" w:space="0" w:color="auto"/>
            </w:tcBorders>
          </w:tcPr>
          <w:p w14:paraId="2E8871A6" w14:textId="77777777" w:rsidR="006C32D2" w:rsidRPr="00A564B4" w:rsidRDefault="006C32D2" w:rsidP="006C32D2">
            <w:pPr>
              <w:pStyle w:val="TAL"/>
              <w:rPr>
                <w:lang w:eastAsia="en-US"/>
              </w:rPr>
            </w:pPr>
            <w:r w:rsidRPr="00A564B4">
              <w:rPr>
                <w:lang w:eastAsia="en-US"/>
              </w:rPr>
              <w:t>E-UTRAN FDD - Non-Contention Based Random Access Test</w:t>
            </w:r>
            <w:r w:rsidRPr="00A564B4">
              <w:rPr>
                <w:lang w:eastAsia="zh-CN"/>
              </w:rPr>
              <w:t xml:space="preserve"> for 5MHz Bandwidth</w:t>
            </w:r>
          </w:p>
        </w:tc>
        <w:tc>
          <w:tcPr>
            <w:tcW w:w="828" w:type="dxa"/>
            <w:gridSpan w:val="2"/>
            <w:tcBorders>
              <w:bottom w:val="single" w:sz="6" w:space="0" w:color="auto"/>
            </w:tcBorders>
          </w:tcPr>
          <w:p w14:paraId="437CB443"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21C48B5"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321DFD7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4392143A" w14:textId="77777777" w:rsidR="006C32D2" w:rsidRPr="00A564B4" w:rsidRDefault="006C32D2" w:rsidP="006C32D2">
            <w:pPr>
              <w:pStyle w:val="TAL"/>
              <w:rPr>
                <w:lang w:eastAsia="en-US"/>
              </w:rPr>
            </w:pPr>
          </w:p>
        </w:tc>
        <w:tc>
          <w:tcPr>
            <w:tcW w:w="1695" w:type="dxa"/>
            <w:gridSpan w:val="3"/>
            <w:shd w:val="clear" w:color="auto" w:fill="auto"/>
          </w:tcPr>
          <w:p w14:paraId="561EC5EB" w14:textId="77777777" w:rsidR="006C32D2" w:rsidRPr="00A564B4" w:rsidRDefault="006C32D2" w:rsidP="006C32D2">
            <w:pPr>
              <w:pStyle w:val="TAL"/>
              <w:rPr>
                <w:lang w:eastAsia="en-US"/>
              </w:rPr>
            </w:pPr>
          </w:p>
        </w:tc>
        <w:tc>
          <w:tcPr>
            <w:tcW w:w="1717" w:type="dxa"/>
            <w:gridSpan w:val="3"/>
          </w:tcPr>
          <w:p w14:paraId="759BA1D5" w14:textId="77777777" w:rsidR="006C32D2" w:rsidRPr="00A564B4" w:rsidRDefault="006C32D2" w:rsidP="006C32D2">
            <w:pPr>
              <w:pStyle w:val="TAL"/>
              <w:rPr>
                <w:lang w:eastAsia="en-US"/>
              </w:rPr>
            </w:pPr>
            <w:r w:rsidRPr="00A564B4">
              <w:rPr>
                <w:lang w:eastAsia="en-US"/>
              </w:rPr>
              <w:t>2Rx, 4Rx</w:t>
            </w:r>
          </w:p>
        </w:tc>
      </w:tr>
      <w:tr w:rsidR="006C32D2" w:rsidRPr="00A564B4" w14:paraId="5D4DFE72" w14:textId="77777777" w:rsidTr="006C32D2">
        <w:trPr>
          <w:gridAfter w:val="2"/>
          <w:wAfter w:w="143" w:type="dxa"/>
          <w:cantSplit/>
          <w:jc w:val="center"/>
        </w:trPr>
        <w:tc>
          <w:tcPr>
            <w:tcW w:w="929" w:type="dxa"/>
            <w:gridSpan w:val="3"/>
            <w:tcBorders>
              <w:bottom w:val="single" w:sz="6" w:space="0" w:color="auto"/>
            </w:tcBorders>
          </w:tcPr>
          <w:p w14:paraId="00B2B5E6" w14:textId="77777777" w:rsidR="006C32D2" w:rsidRPr="00A564B4" w:rsidRDefault="006C32D2" w:rsidP="006C32D2">
            <w:pPr>
              <w:pStyle w:val="TAL"/>
              <w:rPr>
                <w:lang w:eastAsia="zh-CN"/>
              </w:rPr>
            </w:pPr>
            <w:r w:rsidRPr="00A564B4">
              <w:rPr>
                <w:lang w:eastAsia="zh-CN"/>
              </w:rPr>
              <w:t>6.2.7</w:t>
            </w:r>
          </w:p>
        </w:tc>
        <w:tc>
          <w:tcPr>
            <w:tcW w:w="2960" w:type="dxa"/>
            <w:gridSpan w:val="2"/>
            <w:tcBorders>
              <w:bottom w:val="single" w:sz="6" w:space="0" w:color="auto"/>
            </w:tcBorders>
          </w:tcPr>
          <w:p w14:paraId="62F8E596" w14:textId="77777777" w:rsidR="006C32D2" w:rsidRPr="00A564B4" w:rsidRDefault="006C32D2" w:rsidP="006C32D2">
            <w:pPr>
              <w:pStyle w:val="TAL"/>
              <w:rPr>
                <w:lang w:eastAsia="en-US"/>
              </w:rPr>
            </w:pPr>
            <w:r w:rsidRPr="00A564B4">
              <w:rPr>
                <w:lang w:eastAsia="en-US"/>
              </w:rPr>
              <w:t>E-UTRAN FDD - Non-Contention Based Random Access Test For SCell in sTAG</w:t>
            </w:r>
          </w:p>
        </w:tc>
        <w:tc>
          <w:tcPr>
            <w:tcW w:w="828" w:type="dxa"/>
            <w:gridSpan w:val="2"/>
            <w:tcBorders>
              <w:bottom w:val="single" w:sz="6" w:space="0" w:color="auto"/>
            </w:tcBorders>
          </w:tcPr>
          <w:p w14:paraId="018C8BB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7D84007" w14:textId="77777777" w:rsidR="006C32D2" w:rsidRPr="00A564B4" w:rsidRDefault="006C32D2" w:rsidP="006C32D2">
            <w:pPr>
              <w:pStyle w:val="TAL"/>
              <w:rPr>
                <w:lang w:eastAsia="zh-CN"/>
              </w:rPr>
            </w:pPr>
            <w:r w:rsidRPr="00A564B4">
              <w:rPr>
                <w:lang w:eastAsia="zh-CN"/>
              </w:rPr>
              <w:t>C61</w:t>
            </w:r>
          </w:p>
        </w:tc>
        <w:tc>
          <w:tcPr>
            <w:tcW w:w="2471" w:type="dxa"/>
            <w:gridSpan w:val="3"/>
            <w:tcBorders>
              <w:bottom w:val="single" w:sz="6" w:space="0" w:color="auto"/>
            </w:tcBorders>
          </w:tcPr>
          <w:p w14:paraId="0E1CF289"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07913446" w14:textId="77777777" w:rsidR="006C32D2" w:rsidRPr="00A564B4" w:rsidRDefault="006C32D2" w:rsidP="006C32D2">
            <w:pPr>
              <w:pStyle w:val="TAL"/>
              <w:rPr>
                <w:lang w:eastAsia="en-US"/>
              </w:rPr>
            </w:pPr>
          </w:p>
        </w:tc>
        <w:tc>
          <w:tcPr>
            <w:tcW w:w="1695" w:type="dxa"/>
            <w:gridSpan w:val="3"/>
            <w:shd w:val="clear" w:color="auto" w:fill="auto"/>
          </w:tcPr>
          <w:p w14:paraId="688F09A0" w14:textId="77777777" w:rsidR="006C32D2" w:rsidRPr="00A564B4" w:rsidRDefault="006C32D2" w:rsidP="006C32D2">
            <w:pPr>
              <w:pStyle w:val="TAL"/>
              <w:rPr>
                <w:lang w:eastAsia="en-US"/>
              </w:rPr>
            </w:pPr>
          </w:p>
        </w:tc>
        <w:tc>
          <w:tcPr>
            <w:tcW w:w="1717" w:type="dxa"/>
            <w:gridSpan w:val="3"/>
          </w:tcPr>
          <w:p w14:paraId="52713D6A" w14:textId="77777777" w:rsidR="006C32D2" w:rsidRPr="00A564B4" w:rsidRDefault="006C32D2" w:rsidP="006C32D2">
            <w:pPr>
              <w:pStyle w:val="TAL"/>
              <w:rPr>
                <w:lang w:eastAsia="en-US"/>
              </w:rPr>
            </w:pPr>
            <w:r w:rsidRPr="00A564B4">
              <w:rPr>
                <w:lang w:eastAsia="en-US"/>
              </w:rPr>
              <w:t>2Rx, 4Rx</w:t>
            </w:r>
          </w:p>
        </w:tc>
      </w:tr>
      <w:tr w:rsidR="006C32D2" w:rsidRPr="00A564B4" w14:paraId="4D572767" w14:textId="77777777" w:rsidTr="006C32D2">
        <w:trPr>
          <w:gridAfter w:val="2"/>
          <w:wAfter w:w="143" w:type="dxa"/>
          <w:cantSplit/>
          <w:jc w:val="center"/>
        </w:trPr>
        <w:tc>
          <w:tcPr>
            <w:tcW w:w="929" w:type="dxa"/>
            <w:gridSpan w:val="3"/>
            <w:tcBorders>
              <w:bottom w:val="single" w:sz="6" w:space="0" w:color="auto"/>
            </w:tcBorders>
          </w:tcPr>
          <w:p w14:paraId="14274DAF" w14:textId="77777777" w:rsidR="006C32D2" w:rsidRPr="00A564B4" w:rsidRDefault="006C32D2" w:rsidP="006C32D2">
            <w:pPr>
              <w:pStyle w:val="TAL"/>
              <w:rPr>
                <w:lang w:eastAsia="zh-CN"/>
              </w:rPr>
            </w:pPr>
            <w:r w:rsidRPr="00A564B4">
              <w:rPr>
                <w:lang w:eastAsia="zh-CN"/>
              </w:rPr>
              <w:t>6.2.8</w:t>
            </w:r>
          </w:p>
        </w:tc>
        <w:tc>
          <w:tcPr>
            <w:tcW w:w="2960" w:type="dxa"/>
            <w:gridSpan w:val="2"/>
            <w:tcBorders>
              <w:bottom w:val="single" w:sz="6" w:space="0" w:color="auto"/>
            </w:tcBorders>
          </w:tcPr>
          <w:p w14:paraId="42DBE620" w14:textId="77777777" w:rsidR="006C32D2" w:rsidRPr="00A564B4" w:rsidRDefault="006C32D2" w:rsidP="006C32D2">
            <w:pPr>
              <w:pStyle w:val="TAL"/>
              <w:rPr>
                <w:lang w:eastAsia="en-US"/>
              </w:rPr>
            </w:pPr>
            <w:r w:rsidRPr="00A564B4">
              <w:rPr>
                <w:lang w:eastAsia="en-US"/>
              </w:rPr>
              <w:t>E-UTRAN TDD - Non-Contention Based Random Access Test For SCell in sTAG</w:t>
            </w:r>
          </w:p>
        </w:tc>
        <w:tc>
          <w:tcPr>
            <w:tcW w:w="828" w:type="dxa"/>
            <w:gridSpan w:val="2"/>
            <w:tcBorders>
              <w:bottom w:val="single" w:sz="6" w:space="0" w:color="auto"/>
            </w:tcBorders>
          </w:tcPr>
          <w:p w14:paraId="0918324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04D2FFA" w14:textId="77777777" w:rsidR="006C32D2" w:rsidRPr="00A564B4" w:rsidRDefault="006C32D2" w:rsidP="006C32D2">
            <w:pPr>
              <w:pStyle w:val="TAL"/>
              <w:rPr>
                <w:lang w:eastAsia="zh-CN"/>
              </w:rPr>
            </w:pPr>
            <w:r w:rsidRPr="00A564B4">
              <w:rPr>
                <w:lang w:eastAsia="zh-CN"/>
              </w:rPr>
              <w:t>C62</w:t>
            </w:r>
          </w:p>
        </w:tc>
        <w:tc>
          <w:tcPr>
            <w:tcW w:w="2471" w:type="dxa"/>
            <w:gridSpan w:val="3"/>
            <w:tcBorders>
              <w:bottom w:val="single" w:sz="6" w:space="0" w:color="auto"/>
            </w:tcBorders>
          </w:tcPr>
          <w:p w14:paraId="2C36320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362B31AF" w14:textId="77777777" w:rsidR="006C32D2" w:rsidRPr="00A564B4" w:rsidRDefault="006C32D2" w:rsidP="006C32D2">
            <w:pPr>
              <w:pStyle w:val="TAL"/>
              <w:rPr>
                <w:lang w:eastAsia="en-US"/>
              </w:rPr>
            </w:pPr>
          </w:p>
        </w:tc>
        <w:tc>
          <w:tcPr>
            <w:tcW w:w="1695" w:type="dxa"/>
            <w:gridSpan w:val="3"/>
            <w:shd w:val="clear" w:color="auto" w:fill="auto"/>
          </w:tcPr>
          <w:p w14:paraId="321DCC55" w14:textId="77777777" w:rsidR="006C32D2" w:rsidRPr="00A564B4" w:rsidRDefault="006C32D2" w:rsidP="006C32D2">
            <w:pPr>
              <w:pStyle w:val="TAL"/>
              <w:rPr>
                <w:lang w:eastAsia="en-US"/>
              </w:rPr>
            </w:pPr>
          </w:p>
        </w:tc>
        <w:tc>
          <w:tcPr>
            <w:tcW w:w="1717" w:type="dxa"/>
            <w:gridSpan w:val="3"/>
          </w:tcPr>
          <w:p w14:paraId="3C34B6D7" w14:textId="77777777" w:rsidR="006C32D2" w:rsidRPr="00A564B4" w:rsidRDefault="006C32D2" w:rsidP="006C32D2">
            <w:pPr>
              <w:pStyle w:val="TAL"/>
              <w:rPr>
                <w:lang w:eastAsia="en-US"/>
              </w:rPr>
            </w:pPr>
            <w:r w:rsidRPr="00A564B4">
              <w:rPr>
                <w:lang w:eastAsia="en-US"/>
              </w:rPr>
              <w:t>2Rx, 4Rx</w:t>
            </w:r>
          </w:p>
        </w:tc>
      </w:tr>
      <w:tr w:rsidR="006C32D2" w:rsidRPr="00A564B4" w14:paraId="252D76A6" w14:textId="77777777" w:rsidTr="006C32D2">
        <w:trPr>
          <w:gridAfter w:val="2"/>
          <w:wAfter w:w="143" w:type="dxa"/>
          <w:cantSplit/>
          <w:jc w:val="center"/>
        </w:trPr>
        <w:tc>
          <w:tcPr>
            <w:tcW w:w="929" w:type="dxa"/>
            <w:gridSpan w:val="3"/>
            <w:tcBorders>
              <w:bottom w:val="single" w:sz="6" w:space="0" w:color="auto"/>
            </w:tcBorders>
          </w:tcPr>
          <w:p w14:paraId="238F7755" w14:textId="77777777" w:rsidR="006C32D2" w:rsidRPr="00A564B4" w:rsidRDefault="006C32D2" w:rsidP="006C32D2">
            <w:pPr>
              <w:pStyle w:val="TAL"/>
              <w:rPr>
                <w:lang w:eastAsia="zh-CN"/>
              </w:rPr>
            </w:pPr>
            <w:r w:rsidRPr="00A564B4">
              <w:rPr>
                <w:lang w:eastAsia="ko-KR"/>
              </w:rPr>
              <w:t>6.2.9</w:t>
            </w:r>
          </w:p>
        </w:tc>
        <w:tc>
          <w:tcPr>
            <w:tcW w:w="2960" w:type="dxa"/>
            <w:gridSpan w:val="2"/>
            <w:tcBorders>
              <w:bottom w:val="single" w:sz="6" w:space="0" w:color="auto"/>
            </w:tcBorders>
          </w:tcPr>
          <w:p w14:paraId="51E1B458" w14:textId="77777777" w:rsidR="006C32D2" w:rsidRPr="00A564B4" w:rsidRDefault="006C32D2" w:rsidP="006C32D2">
            <w:pPr>
              <w:pStyle w:val="TAL"/>
              <w:rPr>
                <w:lang w:eastAsia="en-US"/>
              </w:rPr>
            </w:pPr>
            <w:r w:rsidRPr="00A564B4">
              <w:rPr>
                <w:lang w:eastAsia="ko-KR"/>
              </w:rPr>
              <w:t>3DL/3UL TDD CA Non-Contention Based Random Access Test for 2 SCells</w:t>
            </w:r>
          </w:p>
        </w:tc>
        <w:tc>
          <w:tcPr>
            <w:tcW w:w="828" w:type="dxa"/>
            <w:gridSpan w:val="2"/>
            <w:tcBorders>
              <w:bottom w:val="single" w:sz="6" w:space="0" w:color="auto"/>
            </w:tcBorders>
          </w:tcPr>
          <w:p w14:paraId="5AD0843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0C6CE935" w14:textId="77777777" w:rsidR="006C32D2" w:rsidRPr="00A564B4" w:rsidRDefault="006C32D2" w:rsidP="006C32D2">
            <w:pPr>
              <w:pStyle w:val="TAL"/>
              <w:rPr>
                <w:lang w:eastAsia="zh-CN"/>
              </w:rPr>
            </w:pPr>
            <w:r w:rsidRPr="00A564B4">
              <w:rPr>
                <w:lang w:eastAsia="ko-KR"/>
              </w:rPr>
              <w:t>C230</w:t>
            </w:r>
          </w:p>
        </w:tc>
        <w:tc>
          <w:tcPr>
            <w:tcW w:w="2471" w:type="dxa"/>
            <w:gridSpan w:val="3"/>
            <w:tcBorders>
              <w:bottom w:val="single" w:sz="6" w:space="0" w:color="auto"/>
            </w:tcBorders>
          </w:tcPr>
          <w:p w14:paraId="493B44B6" w14:textId="77777777" w:rsidR="006C32D2" w:rsidRPr="00A564B4" w:rsidRDefault="006C32D2" w:rsidP="006C32D2">
            <w:pPr>
              <w:pStyle w:val="TAL"/>
              <w:rPr>
                <w:lang w:eastAsia="en-US"/>
              </w:rPr>
            </w:pPr>
            <w:r w:rsidRPr="00A564B4">
              <w:t>UE supporting E-UTRA TDD and Uplink Carrier Aggregation and multiple timing advances</w:t>
            </w:r>
          </w:p>
        </w:tc>
        <w:tc>
          <w:tcPr>
            <w:tcW w:w="1668" w:type="dxa"/>
            <w:gridSpan w:val="3"/>
            <w:shd w:val="clear" w:color="auto" w:fill="auto"/>
          </w:tcPr>
          <w:p w14:paraId="01C7C546" w14:textId="77777777" w:rsidR="006C32D2" w:rsidRPr="00A564B4" w:rsidRDefault="006C32D2" w:rsidP="006C32D2">
            <w:pPr>
              <w:pStyle w:val="TAL"/>
              <w:rPr>
                <w:lang w:eastAsia="en-US"/>
              </w:rPr>
            </w:pPr>
          </w:p>
        </w:tc>
        <w:tc>
          <w:tcPr>
            <w:tcW w:w="1695" w:type="dxa"/>
            <w:gridSpan w:val="3"/>
            <w:shd w:val="clear" w:color="auto" w:fill="auto"/>
          </w:tcPr>
          <w:p w14:paraId="67E7C906" w14:textId="77777777" w:rsidR="006C32D2" w:rsidRPr="00A564B4" w:rsidRDefault="006C32D2" w:rsidP="006C32D2">
            <w:pPr>
              <w:pStyle w:val="TAL"/>
              <w:rPr>
                <w:lang w:eastAsia="en-US"/>
              </w:rPr>
            </w:pPr>
          </w:p>
        </w:tc>
        <w:tc>
          <w:tcPr>
            <w:tcW w:w="1717" w:type="dxa"/>
            <w:gridSpan w:val="3"/>
          </w:tcPr>
          <w:p w14:paraId="4217C6AB" w14:textId="77777777" w:rsidR="006C32D2" w:rsidRPr="00A564B4" w:rsidRDefault="006C32D2" w:rsidP="006C32D2">
            <w:pPr>
              <w:pStyle w:val="TAL"/>
              <w:rPr>
                <w:lang w:eastAsia="en-US"/>
              </w:rPr>
            </w:pPr>
            <w:r w:rsidRPr="00A564B4">
              <w:t>2Rx, 4Rx</w:t>
            </w:r>
          </w:p>
        </w:tc>
      </w:tr>
      <w:tr w:rsidR="006C32D2" w:rsidRPr="00A564B4" w14:paraId="755EB4F8" w14:textId="77777777" w:rsidTr="006C32D2">
        <w:trPr>
          <w:gridAfter w:val="2"/>
          <w:wAfter w:w="143" w:type="dxa"/>
          <w:cantSplit/>
          <w:jc w:val="center"/>
        </w:trPr>
        <w:tc>
          <w:tcPr>
            <w:tcW w:w="929" w:type="dxa"/>
            <w:gridSpan w:val="3"/>
            <w:tcBorders>
              <w:bottom w:val="single" w:sz="6" w:space="0" w:color="auto"/>
            </w:tcBorders>
          </w:tcPr>
          <w:p w14:paraId="5C2D80B1" w14:textId="77777777" w:rsidR="006C32D2" w:rsidRPr="00A564B4" w:rsidRDefault="006C32D2" w:rsidP="006C32D2">
            <w:pPr>
              <w:pStyle w:val="TAL"/>
              <w:rPr>
                <w:lang w:eastAsia="zh-CN"/>
              </w:rPr>
            </w:pPr>
            <w:r w:rsidRPr="00A564B4">
              <w:rPr>
                <w:lang w:eastAsia="zh-CN"/>
              </w:rPr>
              <w:t>6.2.10</w:t>
            </w:r>
          </w:p>
        </w:tc>
        <w:tc>
          <w:tcPr>
            <w:tcW w:w="2960" w:type="dxa"/>
            <w:gridSpan w:val="2"/>
            <w:tcBorders>
              <w:bottom w:val="single" w:sz="6" w:space="0" w:color="auto"/>
            </w:tcBorders>
          </w:tcPr>
          <w:p w14:paraId="58AEDD97" w14:textId="77777777" w:rsidR="006C32D2" w:rsidRPr="00A564B4" w:rsidRDefault="006C32D2" w:rsidP="006C32D2">
            <w:pPr>
              <w:pStyle w:val="TAL"/>
              <w:rPr>
                <w:lang w:eastAsia="en-US"/>
              </w:rPr>
            </w:pPr>
            <w:r w:rsidRPr="00A564B4">
              <w:rPr>
                <w:lang w:eastAsia="en-US"/>
              </w:rPr>
              <w:t>E-UTRAN FDD Contention Based Random Access Test for CE UEs in Normal Coverage</w:t>
            </w:r>
          </w:p>
        </w:tc>
        <w:tc>
          <w:tcPr>
            <w:tcW w:w="828" w:type="dxa"/>
            <w:gridSpan w:val="2"/>
            <w:tcBorders>
              <w:bottom w:val="single" w:sz="6" w:space="0" w:color="auto"/>
            </w:tcBorders>
          </w:tcPr>
          <w:p w14:paraId="4777DB2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5C1F0CDB" w14:textId="77777777" w:rsidR="006C32D2" w:rsidRPr="00A564B4" w:rsidRDefault="006C32D2" w:rsidP="006C32D2">
            <w:pPr>
              <w:pStyle w:val="TAL"/>
              <w:rPr>
                <w:lang w:eastAsia="zh-CN"/>
              </w:rPr>
            </w:pPr>
            <w:r w:rsidRPr="00A564B4">
              <w:rPr>
                <w:lang w:eastAsia="zh-CN"/>
              </w:rPr>
              <w:t>C94a</w:t>
            </w:r>
          </w:p>
        </w:tc>
        <w:tc>
          <w:tcPr>
            <w:tcW w:w="2471" w:type="dxa"/>
            <w:gridSpan w:val="3"/>
            <w:tcBorders>
              <w:bottom w:val="single" w:sz="6" w:space="0" w:color="auto"/>
            </w:tcBorders>
          </w:tcPr>
          <w:p w14:paraId="2E3D1569" w14:textId="77777777" w:rsidR="006C32D2" w:rsidRPr="00A564B4" w:rsidRDefault="006C32D2" w:rsidP="006C32D2">
            <w:pPr>
              <w:pStyle w:val="TAL"/>
              <w:rPr>
                <w:lang w:eastAsia="en-US"/>
              </w:rPr>
            </w:pPr>
            <w:r w:rsidRPr="00A564B4">
              <w:rPr>
                <w:lang w:eastAsia="en-US"/>
              </w:rPr>
              <w:t xml:space="preserve">UE supporting E-UTRA FD-FDD and </w:t>
            </w:r>
            <w:r w:rsidRPr="00A564B4">
              <w:t>CEModeA</w:t>
            </w:r>
          </w:p>
        </w:tc>
        <w:tc>
          <w:tcPr>
            <w:tcW w:w="1668" w:type="dxa"/>
            <w:gridSpan w:val="3"/>
            <w:shd w:val="clear" w:color="auto" w:fill="auto"/>
          </w:tcPr>
          <w:p w14:paraId="786B2D8A" w14:textId="77777777" w:rsidR="006C32D2" w:rsidRPr="00A564B4" w:rsidRDefault="006C32D2" w:rsidP="006C32D2">
            <w:pPr>
              <w:pStyle w:val="TAL"/>
              <w:rPr>
                <w:lang w:eastAsia="en-US"/>
              </w:rPr>
            </w:pPr>
          </w:p>
        </w:tc>
        <w:tc>
          <w:tcPr>
            <w:tcW w:w="1695" w:type="dxa"/>
            <w:gridSpan w:val="3"/>
            <w:shd w:val="clear" w:color="auto" w:fill="auto"/>
          </w:tcPr>
          <w:p w14:paraId="42BF0384" w14:textId="77777777" w:rsidR="006C32D2" w:rsidRPr="00A564B4" w:rsidRDefault="006C32D2" w:rsidP="006C32D2">
            <w:pPr>
              <w:pStyle w:val="TAL"/>
              <w:rPr>
                <w:lang w:eastAsia="en-US"/>
              </w:rPr>
            </w:pPr>
          </w:p>
        </w:tc>
        <w:tc>
          <w:tcPr>
            <w:tcW w:w="1717" w:type="dxa"/>
            <w:gridSpan w:val="3"/>
          </w:tcPr>
          <w:p w14:paraId="34F6A683" w14:textId="77777777" w:rsidR="006C32D2" w:rsidRPr="00A564B4" w:rsidRDefault="006C32D2" w:rsidP="006C32D2">
            <w:pPr>
              <w:pStyle w:val="TAL"/>
              <w:rPr>
                <w:lang w:eastAsia="en-US"/>
              </w:rPr>
            </w:pPr>
          </w:p>
        </w:tc>
      </w:tr>
      <w:tr w:rsidR="006C32D2" w:rsidRPr="00A564B4" w14:paraId="0AE49E87" w14:textId="77777777" w:rsidTr="006C32D2">
        <w:trPr>
          <w:gridAfter w:val="2"/>
          <w:wAfter w:w="143" w:type="dxa"/>
          <w:cantSplit/>
          <w:jc w:val="center"/>
        </w:trPr>
        <w:tc>
          <w:tcPr>
            <w:tcW w:w="929" w:type="dxa"/>
            <w:gridSpan w:val="3"/>
            <w:tcBorders>
              <w:bottom w:val="single" w:sz="6" w:space="0" w:color="auto"/>
            </w:tcBorders>
          </w:tcPr>
          <w:p w14:paraId="4D5195F0" w14:textId="77777777" w:rsidR="006C32D2" w:rsidRPr="00A564B4" w:rsidRDefault="006C32D2" w:rsidP="006C32D2">
            <w:pPr>
              <w:pStyle w:val="TAL"/>
              <w:rPr>
                <w:lang w:eastAsia="zh-CN"/>
              </w:rPr>
            </w:pPr>
            <w:r w:rsidRPr="00A564B4">
              <w:rPr>
                <w:lang w:eastAsia="zh-CN"/>
              </w:rPr>
              <w:t>6.2.11</w:t>
            </w:r>
          </w:p>
        </w:tc>
        <w:tc>
          <w:tcPr>
            <w:tcW w:w="2960" w:type="dxa"/>
            <w:gridSpan w:val="2"/>
            <w:tcBorders>
              <w:bottom w:val="single" w:sz="6" w:space="0" w:color="auto"/>
            </w:tcBorders>
          </w:tcPr>
          <w:p w14:paraId="4DF1FE2A" w14:textId="77777777" w:rsidR="006C32D2" w:rsidRPr="00A564B4" w:rsidRDefault="006C32D2" w:rsidP="006C32D2">
            <w:pPr>
              <w:pStyle w:val="TAL"/>
              <w:rPr>
                <w:lang w:eastAsia="en-US"/>
              </w:rPr>
            </w:pPr>
            <w:r w:rsidRPr="00A564B4">
              <w:rPr>
                <w:lang w:eastAsia="en-US"/>
              </w:rPr>
              <w:t>E-UTRAN HD-FDD Contention Based Random Access Test for CE UEs in Normal Coverage</w:t>
            </w:r>
          </w:p>
        </w:tc>
        <w:tc>
          <w:tcPr>
            <w:tcW w:w="828" w:type="dxa"/>
            <w:gridSpan w:val="2"/>
            <w:tcBorders>
              <w:bottom w:val="single" w:sz="6" w:space="0" w:color="auto"/>
            </w:tcBorders>
          </w:tcPr>
          <w:p w14:paraId="57B07343"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2742C1A9"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70C2E96" w14:textId="77777777" w:rsidR="006C32D2" w:rsidRPr="00A564B4" w:rsidRDefault="006C32D2" w:rsidP="006C32D2">
            <w:pPr>
              <w:pStyle w:val="TAL"/>
              <w:rPr>
                <w:lang w:eastAsia="en-US"/>
              </w:rPr>
            </w:pPr>
            <w:r w:rsidRPr="00A564B4">
              <w:rPr>
                <w:lang w:eastAsia="en-US"/>
              </w:rPr>
              <w:t xml:space="preserve">UE supporting E-UTRA HD-FDD and </w:t>
            </w:r>
            <w:r w:rsidRPr="00A564B4">
              <w:t>CEModeA</w:t>
            </w:r>
          </w:p>
        </w:tc>
        <w:tc>
          <w:tcPr>
            <w:tcW w:w="1668" w:type="dxa"/>
            <w:gridSpan w:val="3"/>
            <w:shd w:val="clear" w:color="auto" w:fill="auto"/>
          </w:tcPr>
          <w:p w14:paraId="39640131" w14:textId="77777777" w:rsidR="006C32D2" w:rsidRPr="00A564B4" w:rsidRDefault="006C32D2" w:rsidP="006C32D2">
            <w:pPr>
              <w:pStyle w:val="TAL"/>
              <w:rPr>
                <w:lang w:eastAsia="en-US"/>
              </w:rPr>
            </w:pPr>
          </w:p>
        </w:tc>
        <w:tc>
          <w:tcPr>
            <w:tcW w:w="1695" w:type="dxa"/>
            <w:gridSpan w:val="3"/>
            <w:shd w:val="clear" w:color="auto" w:fill="auto"/>
          </w:tcPr>
          <w:p w14:paraId="4C8E8054" w14:textId="77777777" w:rsidR="006C32D2" w:rsidRPr="00A564B4" w:rsidRDefault="006C32D2" w:rsidP="006C32D2">
            <w:pPr>
              <w:pStyle w:val="TAL"/>
              <w:rPr>
                <w:lang w:eastAsia="en-US"/>
              </w:rPr>
            </w:pPr>
          </w:p>
        </w:tc>
        <w:tc>
          <w:tcPr>
            <w:tcW w:w="1717" w:type="dxa"/>
            <w:gridSpan w:val="3"/>
          </w:tcPr>
          <w:p w14:paraId="11DDF3F4" w14:textId="77777777" w:rsidR="006C32D2" w:rsidRPr="00A564B4" w:rsidRDefault="006C32D2" w:rsidP="006C32D2">
            <w:pPr>
              <w:pStyle w:val="TAL"/>
              <w:rPr>
                <w:lang w:eastAsia="en-US"/>
              </w:rPr>
            </w:pPr>
          </w:p>
        </w:tc>
      </w:tr>
      <w:tr w:rsidR="006C32D2" w:rsidRPr="00A564B4" w14:paraId="77AE80E2" w14:textId="77777777" w:rsidTr="006C32D2">
        <w:trPr>
          <w:gridAfter w:val="2"/>
          <w:wAfter w:w="143" w:type="dxa"/>
          <w:cantSplit/>
          <w:jc w:val="center"/>
        </w:trPr>
        <w:tc>
          <w:tcPr>
            <w:tcW w:w="929" w:type="dxa"/>
            <w:gridSpan w:val="3"/>
            <w:tcBorders>
              <w:bottom w:val="single" w:sz="6" w:space="0" w:color="auto"/>
            </w:tcBorders>
          </w:tcPr>
          <w:p w14:paraId="7FA24E12" w14:textId="77777777" w:rsidR="006C32D2" w:rsidRPr="00A564B4" w:rsidRDefault="006C32D2" w:rsidP="006C32D2">
            <w:pPr>
              <w:pStyle w:val="TAL"/>
              <w:rPr>
                <w:lang w:eastAsia="zh-CN"/>
              </w:rPr>
            </w:pPr>
            <w:r w:rsidRPr="00A564B4">
              <w:rPr>
                <w:lang w:eastAsia="zh-CN"/>
              </w:rPr>
              <w:t>6.2.12</w:t>
            </w:r>
          </w:p>
        </w:tc>
        <w:tc>
          <w:tcPr>
            <w:tcW w:w="2960" w:type="dxa"/>
            <w:gridSpan w:val="2"/>
            <w:tcBorders>
              <w:bottom w:val="single" w:sz="6" w:space="0" w:color="auto"/>
            </w:tcBorders>
          </w:tcPr>
          <w:p w14:paraId="109A0F1D" w14:textId="77777777" w:rsidR="006C32D2" w:rsidRPr="00A564B4" w:rsidRDefault="006C32D2" w:rsidP="006C32D2">
            <w:pPr>
              <w:pStyle w:val="TAL"/>
              <w:rPr>
                <w:lang w:eastAsia="en-US"/>
              </w:rPr>
            </w:pPr>
            <w:r w:rsidRPr="00A564B4">
              <w:rPr>
                <w:lang w:eastAsia="en-US"/>
              </w:rPr>
              <w:t>E-UTRAN TDD Contention Based Random Access Test for CE UEs in Normal Coverage</w:t>
            </w:r>
          </w:p>
        </w:tc>
        <w:tc>
          <w:tcPr>
            <w:tcW w:w="828" w:type="dxa"/>
            <w:gridSpan w:val="2"/>
            <w:tcBorders>
              <w:bottom w:val="single" w:sz="6" w:space="0" w:color="auto"/>
            </w:tcBorders>
          </w:tcPr>
          <w:p w14:paraId="014287B5"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705CD8C2" w14:textId="77777777" w:rsidR="006C32D2" w:rsidRPr="00A564B4" w:rsidRDefault="006C32D2" w:rsidP="006C32D2">
            <w:pPr>
              <w:pStyle w:val="TAL"/>
              <w:rPr>
                <w:lang w:eastAsia="zh-CN"/>
              </w:rPr>
            </w:pPr>
            <w:r w:rsidRPr="00A564B4">
              <w:rPr>
                <w:lang w:eastAsia="en-US"/>
              </w:rPr>
              <w:t>C93a</w:t>
            </w:r>
          </w:p>
        </w:tc>
        <w:tc>
          <w:tcPr>
            <w:tcW w:w="2471" w:type="dxa"/>
            <w:gridSpan w:val="3"/>
            <w:tcBorders>
              <w:bottom w:val="single" w:sz="6" w:space="0" w:color="auto"/>
            </w:tcBorders>
          </w:tcPr>
          <w:p w14:paraId="34F4788C"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21C171CC" w14:textId="77777777" w:rsidR="006C32D2" w:rsidRPr="00A564B4" w:rsidRDefault="006C32D2" w:rsidP="006C32D2">
            <w:pPr>
              <w:pStyle w:val="TAL"/>
              <w:rPr>
                <w:lang w:eastAsia="en-US"/>
              </w:rPr>
            </w:pPr>
          </w:p>
        </w:tc>
        <w:tc>
          <w:tcPr>
            <w:tcW w:w="1695" w:type="dxa"/>
            <w:gridSpan w:val="3"/>
            <w:shd w:val="clear" w:color="auto" w:fill="auto"/>
          </w:tcPr>
          <w:p w14:paraId="153757E8" w14:textId="77777777" w:rsidR="006C32D2" w:rsidRPr="00A564B4" w:rsidRDefault="006C32D2" w:rsidP="006C32D2">
            <w:pPr>
              <w:pStyle w:val="TAL"/>
              <w:rPr>
                <w:lang w:eastAsia="en-US"/>
              </w:rPr>
            </w:pPr>
          </w:p>
        </w:tc>
        <w:tc>
          <w:tcPr>
            <w:tcW w:w="1717" w:type="dxa"/>
            <w:gridSpan w:val="3"/>
          </w:tcPr>
          <w:p w14:paraId="07342CFC" w14:textId="77777777" w:rsidR="006C32D2" w:rsidRPr="00A564B4" w:rsidRDefault="006C32D2" w:rsidP="006C32D2">
            <w:pPr>
              <w:pStyle w:val="TAL"/>
              <w:rPr>
                <w:lang w:eastAsia="en-US"/>
              </w:rPr>
            </w:pPr>
          </w:p>
        </w:tc>
      </w:tr>
      <w:tr w:rsidR="006C32D2" w:rsidRPr="00A564B4" w14:paraId="7B96EE5E" w14:textId="77777777" w:rsidTr="006C32D2">
        <w:trPr>
          <w:gridAfter w:val="2"/>
          <w:wAfter w:w="143" w:type="dxa"/>
          <w:cantSplit/>
          <w:jc w:val="center"/>
        </w:trPr>
        <w:tc>
          <w:tcPr>
            <w:tcW w:w="929" w:type="dxa"/>
            <w:gridSpan w:val="3"/>
            <w:tcBorders>
              <w:bottom w:val="single" w:sz="6" w:space="0" w:color="auto"/>
            </w:tcBorders>
          </w:tcPr>
          <w:p w14:paraId="7C9346EC" w14:textId="77777777" w:rsidR="006C32D2" w:rsidRPr="00A564B4" w:rsidRDefault="006C32D2" w:rsidP="006C32D2">
            <w:pPr>
              <w:pStyle w:val="TAL"/>
              <w:rPr>
                <w:lang w:eastAsia="zh-CN"/>
              </w:rPr>
            </w:pPr>
            <w:r w:rsidRPr="00A564B4">
              <w:rPr>
                <w:rFonts w:eastAsia="SimSun"/>
                <w:lang w:eastAsia="zh-CN"/>
              </w:rPr>
              <w:t>6.2.13</w:t>
            </w:r>
          </w:p>
        </w:tc>
        <w:tc>
          <w:tcPr>
            <w:tcW w:w="2960" w:type="dxa"/>
            <w:gridSpan w:val="2"/>
            <w:tcBorders>
              <w:bottom w:val="single" w:sz="6" w:space="0" w:color="auto"/>
            </w:tcBorders>
          </w:tcPr>
          <w:p w14:paraId="3914D06F" w14:textId="77777777" w:rsidR="006C32D2" w:rsidRPr="00A564B4" w:rsidRDefault="006C32D2" w:rsidP="006C32D2">
            <w:pPr>
              <w:pStyle w:val="TAL"/>
              <w:rPr>
                <w:lang w:eastAsia="en-US"/>
              </w:rPr>
            </w:pPr>
            <w:r w:rsidRPr="00A564B4">
              <w:rPr>
                <w:rFonts w:cs="v4.2.0"/>
                <w:snapToGrid w:val="0"/>
                <w:lang w:eastAsia="en-US"/>
              </w:rPr>
              <w:t>E-UTRAN FDD - Contention Based Random Access Test for CE UEs in Enhanced Coverage</w:t>
            </w:r>
          </w:p>
        </w:tc>
        <w:tc>
          <w:tcPr>
            <w:tcW w:w="828" w:type="dxa"/>
            <w:gridSpan w:val="2"/>
            <w:tcBorders>
              <w:bottom w:val="single" w:sz="6" w:space="0" w:color="auto"/>
            </w:tcBorders>
          </w:tcPr>
          <w:p w14:paraId="6E8D00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324C8D9F" w14:textId="77777777" w:rsidR="006C32D2" w:rsidRPr="00A564B4" w:rsidRDefault="006C32D2" w:rsidP="006C32D2">
            <w:pPr>
              <w:pStyle w:val="TAL"/>
              <w:rPr>
                <w:lang w:eastAsia="zh-CN"/>
              </w:rPr>
            </w:pPr>
            <w:r w:rsidRPr="00A564B4">
              <w:rPr>
                <w:lang w:eastAsia="zh-CN"/>
              </w:rPr>
              <w:t>C94e</w:t>
            </w:r>
          </w:p>
        </w:tc>
        <w:tc>
          <w:tcPr>
            <w:tcW w:w="2471" w:type="dxa"/>
            <w:gridSpan w:val="3"/>
            <w:tcBorders>
              <w:bottom w:val="single" w:sz="6" w:space="0" w:color="auto"/>
            </w:tcBorders>
          </w:tcPr>
          <w:p w14:paraId="3DE1ED7F"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CEModeB</w:t>
            </w:r>
          </w:p>
        </w:tc>
        <w:tc>
          <w:tcPr>
            <w:tcW w:w="1668" w:type="dxa"/>
            <w:gridSpan w:val="3"/>
            <w:shd w:val="clear" w:color="auto" w:fill="auto"/>
          </w:tcPr>
          <w:p w14:paraId="1F60E7B9" w14:textId="77777777" w:rsidR="006C32D2" w:rsidRPr="00A564B4" w:rsidRDefault="006C32D2" w:rsidP="006C32D2">
            <w:pPr>
              <w:pStyle w:val="TAL"/>
              <w:rPr>
                <w:lang w:eastAsia="en-US"/>
              </w:rPr>
            </w:pPr>
          </w:p>
        </w:tc>
        <w:tc>
          <w:tcPr>
            <w:tcW w:w="1695" w:type="dxa"/>
            <w:gridSpan w:val="3"/>
            <w:shd w:val="clear" w:color="auto" w:fill="auto"/>
          </w:tcPr>
          <w:p w14:paraId="63A65BBA" w14:textId="77777777" w:rsidR="006C32D2" w:rsidRPr="00A564B4" w:rsidRDefault="006C32D2" w:rsidP="006C32D2">
            <w:pPr>
              <w:pStyle w:val="TAL"/>
              <w:rPr>
                <w:lang w:eastAsia="en-US"/>
              </w:rPr>
            </w:pPr>
          </w:p>
        </w:tc>
        <w:tc>
          <w:tcPr>
            <w:tcW w:w="1717" w:type="dxa"/>
            <w:gridSpan w:val="3"/>
          </w:tcPr>
          <w:p w14:paraId="0019DF44" w14:textId="77777777" w:rsidR="006C32D2" w:rsidRPr="00A564B4" w:rsidRDefault="006C32D2" w:rsidP="006C32D2">
            <w:pPr>
              <w:pStyle w:val="TAL"/>
              <w:rPr>
                <w:lang w:eastAsia="en-US"/>
              </w:rPr>
            </w:pPr>
          </w:p>
        </w:tc>
      </w:tr>
      <w:tr w:rsidR="006C32D2" w:rsidRPr="00A564B4" w14:paraId="0381E786" w14:textId="77777777" w:rsidTr="006C32D2">
        <w:trPr>
          <w:gridAfter w:val="2"/>
          <w:wAfter w:w="143" w:type="dxa"/>
          <w:cantSplit/>
          <w:jc w:val="center"/>
        </w:trPr>
        <w:tc>
          <w:tcPr>
            <w:tcW w:w="929" w:type="dxa"/>
            <w:gridSpan w:val="3"/>
            <w:tcBorders>
              <w:bottom w:val="single" w:sz="6" w:space="0" w:color="auto"/>
            </w:tcBorders>
          </w:tcPr>
          <w:p w14:paraId="684394F7" w14:textId="77777777" w:rsidR="006C32D2" w:rsidRPr="00A564B4" w:rsidRDefault="006C32D2" w:rsidP="006C32D2">
            <w:pPr>
              <w:pStyle w:val="TAL"/>
              <w:rPr>
                <w:lang w:eastAsia="zh-CN"/>
              </w:rPr>
            </w:pPr>
            <w:r w:rsidRPr="00A564B4">
              <w:rPr>
                <w:rFonts w:eastAsia="SimSun"/>
                <w:lang w:eastAsia="zh-CN"/>
              </w:rPr>
              <w:t>6.2.14</w:t>
            </w:r>
          </w:p>
        </w:tc>
        <w:tc>
          <w:tcPr>
            <w:tcW w:w="2960" w:type="dxa"/>
            <w:gridSpan w:val="2"/>
            <w:tcBorders>
              <w:bottom w:val="single" w:sz="6" w:space="0" w:color="auto"/>
            </w:tcBorders>
          </w:tcPr>
          <w:p w14:paraId="03B6C949" w14:textId="77777777" w:rsidR="006C32D2" w:rsidRPr="00A564B4" w:rsidRDefault="006C32D2" w:rsidP="006C32D2">
            <w:pPr>
              <w:pStyle w:val="TAL"/>
              <w:rPr>
                <w:lang w:eastAsia="en-US"/>
              </w:rPr>
            </w:pPr>
            <w:r w:rsidRPr="00A564B4">
              <w:rPr>
                <w:rFonts w:cs="v4.2.0"/>
                <w:snapToGrid w:val="0"/>
                <w:lang w:eastAsia="en-US"/>
              </w:rPr>
              <w:t>E-UTRAN HD-FDD - Contention Based Random Access Test for CE UEs in Enhanced Coverage</w:t>
            </w:r>
          </w:p>
        </w:tc>
        <w:tc>
          <w:tcPr>
            <w:tcW w:w="828" w:type="dxa"/>
            <w:gridSpan w:val="2"/>
            <w:tcBorders>
              <w:bottom w:val="single" w:sz="6" w:space="0" w:color="auto"/>
            </w:tcBorders>
          </w:tcPr>
          <w:p w14:paraId="1654AB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49376C8F" w14:textId="77777777" w:rsidR="006C32D2" w:rsidRPr="00A564B4" w:rsidRDefault="006C32D2" w:rsidP="006C32D2">
            <w:pPr>
              <w:pStyle w:val="TAL"/>
              <w:rPr>
                <w:lang w:eastAsia="zh-CN"/>
              </w:rPr>
            </w:pPr>
            <w:r w:rsidRPr="00A564B4">
              <w:rPr>
                <w:lang w:eastAsia="zh-CN"/>
              </w:rPr>
              <w:t>C94f</w:t>
            </w:r>
          </w:p>
        </w:tc>
        <w:tc>
          <w:tcPr>
            <w:tcW w:w="2471" w:type="dxa"/>
            <w:gridSpan w:val="3"/>
            <w:tcBorders>
              <w:bottom w:val="single" w:sz="6" w:space="0" w:color="auto"/>
            </w:tcBorders>
          </w:tcPr>
          <w:p w14:paraId="6E4C7EEA"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CEModeB</w:t>
            </w:r>
          </w:p>
        </w:tc>
        <w:tc>
          <w:tcPr>
            <w:tcW w:w="1668" w:type="dxa"/>
            <w:gridSpan w:val="3"/>
            <w:shd w:val="clear" w:color="auto" w:fill="auto"/>
          </w:tcPr>
          <w:p w14:paraId="07ADD677" w14:textId="77777777" w:rsidR="006C32D2" w:rsidRPr="00A564B4" w:rsidRDefault="006C32D2" w:rsidP="006C32D2">
            <w:pPr>
              <w:pStyle w:val="TAL"/>
              <w:rPr>
                <w:lang w:eastAsia="en-US"/>
              </w:rPr>
            </w:pPr>
          </w:p>
        </w:tc>
        <w:tc>
          <w:tcPr>
            <w:tcW w:w="1695" w:type="dxa"/>
            <w:gridSpan w:val="3"/>
            <w:shd w:val="clear" w:color="auto" w:fill="auto"/>
          </w:tcPr>
          <w:p w14:paraId="330945A9" w14:textId="77777777" w:rsidR="006C32D2" w:rsidRPr="00A564B4" w:rsidRDefault="006C32D2" w:rsidP="006C32D2">
            <w:pPr>
              <w:pStyle w:val="TAL"/>
              <w:rPr>
                <w:lang w:eastAsia="en-US"/>
              </w:rPr>
            </w:pPr>
          </w:p>
        </w:tc>
        <w:tc>
          <w:tcPr>
            <w:tcW w:w="1717" w:type="dxa"/>
            <w:gridSpan w:val="3"/>
          </w:tcPr>
          <w:p w14:paraId="05C2213D" w14:textId="77777777" w:rsidR="006C32D2" w:rsidRPr="00A564B4" w:rsidRDefault="006C32D2" w:rsidP="006C32D2">
            <w:pPr>
              <w:pStyle w:val="TAL"/>
              <w:rPr>
                <w:lang w:eastAsia="en-US"/>
              </w:rPr>
            </w:pPr>
          </w:p>
        </w:tc>
      </w:tr>
      <w:tr w:rsidR="006C32D2" w:rsidRPr="00A564B4" w14:paraId="394F5FB7" w14:textId="77777777" w:rsidTr="006C32D2">
        <w:trPr>
          <w:gridAfter w:val="2"/>
          <w:wAfter w:w="143" w:type="dxa"/>
          <w:cantSplit/>
          <w:jc w:val="center"/>
        </w:trPr>
        <w:tc>
          <w:tcPr>
            <w:tcW w:w="929" w:type="dxa"/>
            <w:gridSpan w:val="3"/>
            <w:tcBorders>
              <w:bottom w:val="single" w:sz="6" w:space="0" w:color="auto"/>
            </w:tcBorders>
          </w:tcPr>
          <w:p w14:paraId="299BA24C" w14:textId="77777777" w:rsidR="006C32D2" w:rsidRPr="00A564B4" w:rsidRDefault="006C32D2" w:rsidP="006C32D2">
            <w:pPr>
              <w:pStyle w:val="TAL"/>
              <w:rPr>
                <w:lang w:eastAsia="zh-CN"/>
              </w:rPr>
            </w:pPr>
            <w:r w:rsidRPr="00A564B4">
              <w:rPr>
                <w:rFonts w:eastAsia="SimSun"/>
                <w:lang w:eastAsia="zh-CN"/>
              </w:rPr>
              <w:t>6.2.15</w:t>
            </w:r>
          </w:p>
        </w:tc>
        <w:tc>
          <w:tcPr>
            <w:tcW w:w="2960" w:type="dxa"/>
            <w:gridSpan w:val="2"/>
            <w:tcBorders>
              <w:bottom w:val="single" w:sz="6" w:space="0" w:color="auto"/>
            </w:tcBorders>
          </w:tcPr>
          <w:p w14:paraId="52AE144D" w14:textId="77777777" w:rsidR="006C32D2" w:rsidRPr="00A564B4" w:rsidRDefault="006C32D2" w:rsidP="006C32D2">
            <w:pPr>
              <w:pStyle w:val="TAL"/>
              <w:rPr>
                <w:lang w:eastAsia="en-US"/>
              </w:rPr>
            </w:pPr>
            <w:r w:rsidRPr="00A564B4">
              <w:rPr>
                <w:rFonts w:cs="v4.2.0"/>
                <w:snapToGrid w:val="0"/>
                <w:lang w:eastAsia="en-US"/>
              </w:rPr>
              <w:t>E-UTRAN TDD - Contention Based Random Access Test for CE UEs in Enhanced Coverage</w:t>
            </w:r>
          </w:p>
        </w:tc>
        <w:tc>
          <w:tcPr>
            <w:tcW w:w="828" w:type="dxa"/>
            <w:gridSpan w:val="2"/>
            <w:tcBorders>
              <w:bottom w:val="single" w:sz="6" w:space="0" w:color="auto"/>
            </w:tcBorders>
          </w:tcPr>
          <w:p w14:paraId="7B4DADE1"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6E147DC2" w14:textId="77777777" w:rsidR="006C32D2" w:rsidRPr="00A564B4" w:rsidRDefault="006C32D2" w:rsidP="006C32D2">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2329606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CEModeB</w:t>
            </w:r>
          </w:p>
        </w:tc>
        <w:tc>
          <w:tcPr>
            <w:tcW w:w="1668" w:type="dxa"/>
            <w:gridSpan w:val="3"/>
            <w:shd w:val="clear" w:color="auto" w:fill="auto"/>
          </w:tcPr>
          <w:p w14:paraId="05644309" w14:textId="77777777" w:rsidR="006C32D2" w:rsidRPr="00A564B4" w:rsidRDefault="006C32D2" w:rsidP="006C32D2">
            <w:pPr>
              <w:pStyle w:val="TAL"/>
              <w:rPr>
                <w:lang w:eastAsia="en-US"/>
              </w:rPr>
            </w:pPr>
          </w:p>
        </w:tc>
        <w:tc>
          <w:tcPr>
            <w:tcW w:w="1695" w:type="dxa"/>
            <w:gridSpan w:val="3"/>
            <w:shd w:val="clear" w:color="auto" w:fill="auto"/>
          </w:tcPr>
          <w:p w14:paraId="726C6E28" w14:textId="77777777" w:rsidR="006C32D2" w:rsidRPr="00A564B4" w:rsidRDefault="006C32D2" w:rsidP="006C32D2">
            <w:pPr>
              <w:pStyle w:val="TAL"/>
              <w:rPr>
                <w:lang w:eastAsia="en-US"/>
              </w:rPr>
            </w:pPr>
          </w:p>
        </w:tc>
        <w:tc>
          <w:tcPr>
            <w:tcW w:w="1717" w:type="dxa"/>
            <w:gridSpan w:val="3"/>
          </w:tcPr>
          <w:p w14:paraId="44CAF615" w14:textId="77777777" w:rsidR="006C32D2" w:rsidRPr="00A564B4" w:rsidRDefault="006C32D2" w:rsidP="006C32D2">
            <w:pPr>
              <w:pStyle w:val="TAL"/>
              <w:rPr>
                <w:lang w:eastAsia="en-US"/>
              </w:rPr>
            </w:pPr>
          </w:p>
        </w:tc>
      </w:tr>
      <w:tr w:rsidR="006C32D2" w:rsidRPr="00A564B4" w14:paraId="5898E298" w14:textId="77777777" w:rsidTr="006C32D2">
        <w:trPr>
          <w:gridAfter w:val="2"/>
          <w:wAfter w:w="143" w:type="dxa"/>
          <w:cantSplit/>
          <w:jc w:val="center"/>
        </w:trPr>
        <w:tc>
          <w:tcPr>
            <w:tcW w:w="929" w:type="dxa"/>
            <w:gridSpan w:val="3"/>
            <w:tcBorders>
              <w:bottom w:val="single" w:sz="6" w:space="0" w:color="auto"/>
            </w:tcBorders>
          </w:tcPr>
          <w:p w14:paraId="3517D263" w14:textId="77777777" w:rsidR="006C32D2" w:rsidRPr="00A564B4" w:rsidRDefault="006C32D2" w:rsidP="006C32D2">
            <w:pPr>
              <w:pStyle w:val="TAL"/>
              <w:rPr>
                <w:rFonts w:eastAsia="SimSun"/>
                <w:lang w:eastAsia="zh-CN"/>
              </w:rPr>
            </w:pPr>
            <w:r w:rsidRPr="00A564B4">
              <w:rPr>
                <w:rFonts w:eastAsia="SimSun"/>
                <w:lang w:eastAsia="zh-CN"/>
              </w:rPr>
              <w:t>6.2.16</w:t>
            </w:r>
          </w:p>
        </w:tc>
        <w:tc>
          <w:tcPr>
            <w:tcW w:w="2960" w:type="dxa"/>
            <w:gridSpan w:val="2"/>
            <w:tcBorders>
              <w:bottom w:val="single" w:sz="6" w:space="0" w:color="auto"/>
            </w:tcBorders>
          </w:tcPr>
          <w:p w14:paraId="6DEEF0CF" w14:textId="77777777" w:rsidR="006C32D2" w:rsidRPr="00A564B4" w:rsidRDefault="006C32D2" w:rsidP="006C32D2">
            <w:pPr>
              <w:pStyle w:val="TAL"/>
              <w:rPr>
                <w:rFonts w:cs="v4.2.0"/>
                <w:snapToGrid w:val="0"/>
              </w:rPr>
            </w:pPr>
            <w:r w:rsidRPr="00A564B4">
              <w:rPr>
                <w:rFonts w:cs="v4.2.0"/>
                <w:snapToGrid w:val="0"/>
              </w:rPr>
              <w:t>Contention Based Random Access Test for UE category NB1 UEs In-band mode in normal coverage</w:t>
            </w:r>
          </w:p>
        </w:tc>
        <w:tc>
          <w:tcPr>
            <w:tcW w:w="828" w:type="dxa"/>
            <w:gridSpan w:val="2"/>
            <w:tcBorders>
              <w:bottom w:val="single" w:sz="6" w:space="0" w:color="auto"/>
            </w:tcBorders>
          </w:tcPr>
          <w:p w14:paraId="02993508"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A9422E3"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300B3409" w14:textId="77777777" w:rsidR="006C32D2" w:rsidRPr="00A564B4" w:rsidRDefault="006C32D2" w:rsidP="006C32D2">
            <w:pPr>
              <w:pStyle w:val="TAL"/>
            </w:pPr>
            <w:r w:rsidRPr="00A564B4">
              <w:t>UE supporting NB-IoT HD-FDD</w:t>
            </w:r>
          </w:p>
        </w:tc>
        <w:tc>
          <w:tcPr>
            <w:tcW w:w="1668" w:type="dxa"/>
            <w:gridSpan w:val="3"/>
            <w:shd w:val="clear" w:color="auto" w:fill="auto"/>
          </w:tcPr>
          <w:p w14:paraId="38D81862" w14:textId="77777777" w:rsidR="006C32D2" w:rsidRPr="00A564B4" w:rsidRDefault="006C32D2" w:rsidP="006C32D2">
            <w:pPr>
              <w:pStyle w:val="TAL"/>
            </w:pPr>
          </w:p>
        </w:tc>
        <w:tc>
          <w:tcPr>
            <w:tcW w:w="1695" w:type="dxa"/>
            <w:gridSpan w:val="3"/>
            <w:shd w:val="clear" w:color="auto" w:fill="auto"/>
          </w:tcPr>
          <w:p w14:paraId="552C3CA5" w14:textId="77777777" w:rsidR="006C32D2" w:rsidRPr="00A564B4" w:rsidRDefault="006C32D2" w:rsidP="006C32D2">
            <w:pPr>
              <w:pStyle w:val="TAL"/>
            </w:pPr>
          </w:p>
        </w:tc>
        <w:tc>
          <w:tcPr>
            <w:tcW w:w="1717" w:type="dxa"/>
            <w:gridSpan w:val="3"/>
          </w:tcPr>
          <w:p w14:paraId="1D1F6600" w14:textId="77777777" w:rsidR="006C32D2" w:rsidRPr="00A564B4" w:rsidRDefault="006C32D2" w:rsidP="006C32D2">
            <w:pPr>
              <w:pStyle w:val="TAL"/>
            </w:pPr>
          </w:p>
        </w:tc>
      </w:tr>
      <w:tr w:rsidR="006C32D2" w:rsidRPr="00A564B4" w14:paraId="1DE70789" w14:textId="77777777" w:rsidTr="006C32D2">
        <w:trPr>
          <w:gridAfter w:val="2"/>
          <w:wAfter w:w="143" w:type="dxa"/>
          <w:cantSplit/>
          <w:jc w:val="center"/>
        </w:trPr>
        <w:tc>
          <w:tcPr>
            <w:tcW w:w="929" w:type="dxa"/>
            <w:gridSpan w:val="3"/>
            <w:tcBorders>
              <w:bottom w:val="single" w:sz="6" w:space="0" w:color="auto"/>
            </w:tcBorders>
          </w:tcPr>
          <w:p w14:paraId="7C39BDD4" w14:textId="77777777" w:rsidR="006C32D2" w:rsidRPr="00A564B4" w:rsidRDefault="006C32D2" w:rsidP="006C32D2">
            <w:pPr>
              <w:pStyle w:val="TAL"/>
              <w:rPr>
                <w:rFonts w:eastAsia="SimSun"/>
                <w:lang w:eastAsia="zh-CN"/>
              </w:rPr>
            </w:pPr>
            <w:r w:rsidRPr="00A564B4">
              <w:rPr>
                <w:rFonts w:eastAsia="SimSun"/>
                <w:lang w:eastAsia="zh-CN"/>
              </w:rPr>
              <w:t>6.2.17</w:t>
            </w:r>
          </w:p>
        </w:tc>
        <w:tc>
          <w:tcPr>
            <w:tcW w:w="2960" w:type="dxa"/>
            <w:gridSpan w:val="2"/>
            <w:tcBorders>
              <w:bottom w:val="single" w:sz="6" w:space="0" w:color="auto"/>
            </w:tcBorders>
          </w:tcPr>
          <w:p w14:paraId="4E345B56" w14:textId="77777777" w:rsidR="006C32D2" w:rsidRPr="00A564B4" w:rsidRDefault="006C32D2" w:rsidP="006C32D2">
            <w:pPr>
              <w:pStyle w:val="TAL"/>
              <w:rPr>
                <w:rFonts w:cs="v4.2.0"/>
                <w:snapToGrid w:val="0"/>
              </w:rPr>
            </w:pPr>
            <w:r w:rsidRPr="00A564B4">
              <w:t>Contention Based Random Access Test for UE category NB1 UEs In-band mode in Enhanced Coverage</w:t>
            </w:r>
          </w:p>
        </w:tc>
        <w:tc>
          <w:tcPr>
            <w:tcW w:w="828" w:type="dxa"/>
            <w:gridSpan w:val="2"/>
            <w:tcBorders>
              <w:bottom w:val="single" w:sz="6" w:space="0" w:color="auto"/>
            </w:tcBorders>
          </w:tcPr>
          <w:p w14:paraId="49A0CCAE"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38D91244"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7A9E997C" w14:textId="77777777" w:rsidR="006C32D2" w:rsidRPr="00A564B4" w:rsidRDefault="006C32D2" w:rsidP="006C32D2">
            <w:pPr>
              <w:pStyle w:val="TAL"/>
            </w:pPr>
            <w:r w:rsidRPr="00A564B4">
              <w:t>UE supporting NB-IoT HD-FDD</w:t>
            </w:r>
          </w:p>
        </w:tc>
        <w:tc>
          <w:tcPr>
            <w:tcW w:w="1668" w:type="dxa"/>
            <w:gridSpan w:val="3"/>
            <w:shd w:val="clear" w:color="auto" w:fill="auto"/>
          </w:tcPr>
          <w:p w14:paraId="317321A2" w14:textId="77777777" w:rsidR="006C32D2" w:rsidRPr="00A564B4" w:rsidRDefault="006C32D2" w:rsidP="006C32D2">
            <w:pPr>
              <w:pStyle w:val="TAL"/>
            </w:pPr>
          </w:p>
        </w:tc>
        <w:tc>
          <w:tcPr>
            <w:tcW w:w="1695" w:type="dxa"/>
            <w:gridSpan w:val="3"/>
            <w:shd w:val="clear" w:color="auto" w:fill="auto"/>
          </w:tcPr>
          <w:p w14:paraId="28DE19CC" w14:textId="77777777" w:rsidR="006C32D2" w:rsidRPr="00A564B4" w:rsidRDefault="006C32D2" w:rsidP="006C32D2">
            <w:pPr>
              <w:pStyle w:val="TAL"/>
            </w:pPr>
          </w:p>
        </w:tc>
        <w:tc>
          <w:tcPr>
            <w:tcW w:w="1717" w:type="dxa"/>
            <w:gridSpan w:val="3"/>
          </w:tcPr>
          <w:p w14:paraId="6B9067B2" w14:textId="77777777" w:rsidR="006C32D2" w:rsidRPr="00A564B4" w:rsidRDefault="006C32D2" w:rsidP="006C32D2">
            <w:pPr>
              <w:pStyle w:val="TAL"/>
            </w:pPr>
          </w:p>
        </w:tc>
      </w:tr>
      <w:tr w:rsidR="006C32D2" w:rsidRPr="00A564B4" w14:paraId="685B923B" w14:textId="77777777" w:rsidTr="006C32D2">
        <w:trPr>
          <w:gridAfter w:val="2"/>
          <w:wAfter w:w="143" w:type="dxa"/>
          <w:cantSplit/>
          <w:jc w:val="center"/>
        </w:trPr>
        <w:tc>
          <w:tcPr>
            <w:tcW w:w="929" w:type="dxa"/>
            <w:gridSpan w:val="3"/>
            <w:tcBorders>
              <w:bottom w:val="single" w:sz="6" w:space="0" w:color="auto"/>
            </w:tcBorders>
          </w:tcPr>
          <w:p w14:paraId="4318CD97" w14:textId="77777777" w:rsidR="006C32D2" w:rsidRPr="00A564B4" w:rsidRDefault="006C32D2" w:rsidP="006C32D2">
            <w:pPr>
              <w:pStyle w:val="TAL"/>
              <w:rPr>
                <w:lang w:eastAsia="zh-CN"/>
              </w:rPr>
            </w:pPr>
            <w:r w:rsidRPr="00A564B4">
              <w:rPr>
                <w:lang w:eastAsia="zh-CN"/>
              </w:rPr>
              <w:t>6.2.18</w:t>
            </w:r>
          </w:p>
        </w:tc>
        <w:tc>
          <w:tcPr>
            <w:tcW w:w="2960" w:type="dxa"/>
            <w:gridSpan w:val="2"/>
            <w:tcBorders>
              <w:bottom w:val="single" w:sz="6" w:space="0" w:color="auto"/>
            </w:tcBorders>
          </w:tcPr>
          <w:p w14:paraId="2993E3E3" w14:textId="77777777" w:rsidR="006C32D2" w:rsidRPr="00A564B4" w:rsidRDefault="006C32D2" w:rsidP="006C32D2">
            <w:pPr>
              <w:pStyle w:val="TAL"/>
              <w:rPr>
                <w:lang w:eastAsia="en-US"/>
              </w:rPr>
            </w:pPr>
            <w:r w:rsidRPr="00A564B4">
              <w:rPr>
                <w:lang w:eastAsia="en-US"/>
              </w:rPr>
              <w:t>Contention Based Random Access on Non-anchor Carrier Test for UE category NB1 UEs In-band mode in Enhanced Coverage</w:t>
            </w:r>
          </w:p>
        </w:tc>
        <w:tc>
          <w:tcPr>
            <w:tcW w:w="828" w:type="dxa"/>
            <w:gridSpan w:val="2"/>
            <w:tcBorders>
              <w:bottom w:val="single" w:sz="6" w:space="0" w:color="auto"/>
            </w:tcBorders>
          </w:tcPr>
          <w:p w14:paraId="299A40A0" w14:textId="77777777" w:rsidR="006C32D2" w:rsidRPr="00A564B4" w:rsidRDefault="006C32D2" w:rsidP="006C32D2">
            <w:pPr>
              <w:pStyle w:val="TAL"/>
              <w:rPr>
                <w:lang w:eastAsia="zh-CN"/>
              </w:rPr>
            </w:pPr>
            <w:r w:rsidRPr="00A564B4">
              <w:rPr>
                <w:rFonts w:eastAsia="PMingLiU"/>
                <w:lang w:eastAsia="zh-TW"/>
              </w:rPr>
              <w:t>Rel-14</w:t>
            </w:r>
          </w:p>
        </w:tc>
        <w:tc>
          <w:tcPr>
            <w:tcW w:w="1275" w:type="dxa"/>
            <w:gridSpan w:val="4"/>
            <w:tcBorders>
              <w:bottom w:val="single" w:sz="6" w:space="0" w:color="auto"/>
            </w:tcBorders>
          </w:tcPr>
          <w:p w14:paraId="1DAE06B4" w14:textId="77777777" w:rsidR="006C32D2" w:rsidRPr="00A564B4" w:rsidRDefault="006C32D2" w:rsidP="006C32D2">
            <w:pPr>
              <w:pStyle w:val="TAL"/>
              <w:rPr>
                <w:lang w:eastAsia="zh-CN"/>
              </w:rPr>
            </w:pPr>
            <w:r w:rsidRPr="00A564B4">
              <w:rPr>
                <w:rFonts w:eastAsia="PMingLiU"/>
                <w:lang w:eastAsia="zh-TW"/>
              </w:rPr>
              <w:t>C219</w:t>
            </w:r>
          </w:p>
        </w:tc>
        <w:tc>
          <w:tcPr>
            <w:tcW w:w="2471" w:type="dxa"/>
            <w:gridSpan w:val="3"/>
            <w:tcBorders>
              <w:bottom w:val="single" w:sz="6" w:space="0" w:color="auto"/>
            </w:tcBorders>
          </w:tcPr>
          <w:p w14:paraId="3843F34B"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gridSpan w:val="3"/>
            <w:shd w:val="clear" w:color="auto" w:fill="auto"/>
          </w:tcPr>
          <w:p w14:paraId="21D95E2A" w14:textId="77777777" w:rsidR="006C32D2" w:rsidRPr="00A564B4" w:rsidRDefault="006C32D2" w:rsidP="006C32D2">
            <w:pPr>
              <w:pStyle w:val="TAL"/>
              <w:rPr>
                <w:lang w:eastAsia="en-US"/>
              </w:rPr>
            </w:pPr>
          </w:p>
        </w:tc>
        <w:tc>
          <w:tcPr>
            <w:tcW w:w="1695" w:type="dxa"/>
            <w:gridSpan w:val="3"/>
            <w:shd w:val="clear" w:color="auto" w:fill="auto"/>
          </w:tcPr>
          <w:p w14:paraId="2AFE2389" w14:textId="77777777" w:rsidR="006C32D2" w:rsidRPr="00A564B4" w:rsidRDefault="006C32D2" w:rsidP="006C32D2">
            <w:pPr>
              <w:pStyle w:val="TAL"/>
              <w:rPr>
                <w:lang w:eastAsia="en-US"/>
              </w:rPr>
            </w:pPr>
          </w:p>
        </w:tc>
        <w:tc>
          <w:tcPr>
            <w:tcW w:w="1717" w:type="dxa"/>
            <w:gridSpan w:val="3"/>
          </w:tcPr>
          <w:p w14:paraId="72A61409" w14:textId="77777777" w:rsidR="006C32D2" w:rsidRPr="00A564B4" w:rsidRDefault="006C32D2" w:rsidP="006C32D2">
            <w:pPr>
              <w:pStyle w:val="TAL"/>
              <w:rPr>
                <w:lang w:eastAsia="en-US"/>
              </w:rPr>
            </w:pPr>
          </w:p>
        </w:tc>
      </w:tr>
      <w:tr w:rsidR="006C32D2" w:rsidRPr="00A564B4" w14:paraId="6DE0273E" w14:textId="77777777" w:rsidTr="006C32D2">
        <w:trPr>
          <w:gridAfter w:val="2"/>
          <w:wAfter w:w="143" w:type="dxa"/>
          <w:cantSplit/>
          <w:jc w:val="center"/>
        </w:trPr>
        <w:tc>
          <w:tcPr>
            <w:tcW w:w="929" w:type="dxa"/>
            <w:gridSpan w:val="3"/>
            <w:tcBorders>
              <w:bottom w:val="single" w:sz="6" w:space="0" w:color="auto"/>
            </w:tcBorders>
          </w:tcPr>
          <w:p w14:paraId="1C05D01B" w14:textId="77777777" w:rsidR="006C32D2" w:rsidRPr="00A564B4" w:rsidRDefault="006C32D2" w:rsidP="006C32D2">
            <w:pPr>
              <w:pStyle w:val="TAL"/>
              <w:rPr>
                <w:lang w:eastAsia="zh-CN"/>
              </w:rPr>
            </w:pPr>
            <w:r w:rsidRPr="00A564B4">
              <w:rPr>
                <w:lang w:eastAsia="zh-TW"/>
              </w:rPr>
              <w:t>6.2.19</w:t>
            </w:r>
          </w:p>
        </w:tc>
        <w:tc>
          <w:tcPr>
            <w:tcW w:w="2960" w:type="dxa"/>
            <w:gridSpan w:val="2"/>
            <w:tcBorders>
              <w:bottom w:val="single" w:sz="6" w:space="0" w:color="auto"/>
            </w:tcBorders>
          </w:tcPr>
          <w:p w14:paraId="260D5A27" w14:textId="77777777" w:rsidR="006C32D2" w:rsidRPr="00A564B4" w:rsidRDefault="006C32D2" w:rsidP="006C32D2">
            <w:pPr>
              <w:pStyle w:val="TAL"/>
              <w:rPr>
                <w:lang w:eastAsia="en-US"/>
              </w:rPr>
            </w:pPr>
            <w:r w:rsidRPr="00A564B4">
              <w:t>TDD Contention Based Random Access Test for UE category NB1 UEs In-band mode in normal coverage</w:t>
            </w:r>
          </w:p>
        </w:tc>
        <w:tc>
          <w:tcPr>
            <w:tcW w:w="828" w:type="dxa"/>
            <w:gridSpan w:val="2"/>
            <w:tcBorders>
              <w:bottom w:val="single" w:sz="6" w:space="0" w:color="auto"/>
            </w:tcBorders>
          </w:tcPr>
          <w:p w14:paraId="69484270"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1429AC5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1DC53D6E"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2D264CD" w14:textId="77777777" w:rsidR="006C32D2" w:rsidRPr="00A564B4" w:rsidRDefault="006C32D2" w:rsidP="006C32D2">
            <w:pPr>
              <w:pStyle w:val="TAL"/>
              <w:rPr>
                <w:lang w:eastAsia="en-US"/>
              </w:rPr>
            </w:pPr>
          </w:p>
        </w:tc>
        <w:tc>
          <w:tcPr>
            <w:tcW w:w="1695" w:type="dxa"/>
            <w:gridSpan w:val="3"/>
            <w:shd w:val="clear" w:color="auto" w:fill="auto"/>
          </w:tcPr>
          <w:p w14:paraId="4C71DD05" w14:textId="77777777" w:rsidR="006C32D2" w:rsidRPr="00A564B4" w:rsidRDefault="006C32D2" w:rsidP="006C32D2">
            <w:pPr>
              <w:pStyle w:val="TAL"/>
              <w:rPr>
                <w:lang w:eastAsia="en-US"/>
              </w:rPr>
            </w:pPr>
          </w:p>
        </w:tc>
        <w:tc>
          <w:tcPr>
            <w:tcW w:w="1717" w:type="dxa"/>
            <w:gridSpan w:val="3"/>
          </w:tcPr>
          <w:p w14:paraId="4738ECC5" w14:textId="77777777" w:rsidR="006C32D2" w:rsidRPr="00A564B4" w:rsidRDefault="006C32D2" w:rsidP="006C32D2">
            <w:pPr>
              <w:pStyle w:val="TAL"/>
              <w:rPr>
                <w:lang w:eastAsia="en-US"/>
              </w:rPr>
            </w:pPr>
          </w:p>
        </w:tc>
      </w:tr>
      <w:tr w:rsidR="006C32D2" w:rsidRPr="00A564B4" w14:paraId="69F1A992" w14:textId="77777777" w:rsidTr="006C32D2">
        <w:trPr>
          <w:gridAfter w:val="2"/>
          <w:wAfter w:w="143" w:type="dxa"/>
          <w:cantSplit/>
          <w:jc w:val="center"/>
        </w:trPr>
        <w:tc>
          <w:tcPr>
            <w:tcW w:w="929" w:type="dxa"/>
            <w:gridSpan w:val="3"/>
            <w:tcBorders>
              <w:bottom w:val="single" w:sz="6" w:space="0" w:color="auto"/>
            </w:tcBorders>
          </w:tcPr>
          <w:p w14:paraId="4B4E6205" w14:textId="77777777" w:rsidR="006C32D2" w:rsidRPr="00A564B4" w:rsidRDefault="006C32D2" w:rsidP="006C32D2">
            <w:pPr>
              <w:pStyle w:val="TAL"/>
              <w:rPr>
                <w:lang w:eastAsia="zh-CN"/>
              </w:rPr>
            </w:pPr>
            <w:r w:rsidRPr="00A564B4">
              <w:rPr>
                <w:lang w:eastAsia="zh-TW"/>
              </w:rPr>
              <w:t>6.2.20</w:t>
            </w:r>
          </w:p>
        </w:tc>
        <w:tc>
          <w:tcPr>
            <w:tcW w:w="2960" w:type="dxa"/>
            <w:gridSpan w:val="2"/>
            <w:tcBorders>
              <w:bottom w:val="single" w:sz="6" w:space="0" w:color="auto"/>
            </w:tcBorders>
          </w:tcPr>
          <w:p w14:paraId="19133442" w14:textId="77777777" w:rsidR="006C32D2" w:rsidRPr="00A564B4" w:rsidRDefault="006C32D2" w:rsidP="006C32D2">
            <w:pPr>
              <w:pStyle w:val="TAL"/>
              <w:rPr>
                <w:lang w:eastAsia="en-US"/>
              </w:rPr>
            </w:pPr>
            <w:r w:rsidRPr="00A564B4">
              <w:t>TDD Contention Based Random Access Test for UE category NB1 UEs In-band mode in enhanced coverage</w:t>
            </w:r>
          </w:p>
        </w:tc>
        <w:tc>
          <w:tcPr>
            <w:tcW w:w="828" w:type="dxa"/>
            <w:gridSpan w:val="2"/>
            <w:tcBorders>
              <w:bottom w:val="single" w:sz="6" w:space="0" w:color="auto"/>
            </w:tcBorders>
          </w:tcPr>
          <w:p w14:paraId="10C884AC"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779672E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61C2FF80"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0D0CDCF" w14:textId="77777777" w:rsidR="006C32D2" w:rsidRPr="00A564B4" w:rsidRDefault="006C32D2" w:rsidP="006C32D2">
            <w:pPr>
              <w:pStyle w:val="TAL"/>
              <w:rPr>
                <w:lang w:eastAsia="en-US"/>
              </w:rPr>
            </w:pPr>
          </w:p>
        </w:tc>
        <w:tc>
          <w:tcPr>
            <w:tcW w:w="1695" w:type="dxa"/>
            <w:gridSpan w:val="3"/>
            <w:shd w:val="clear" w:color="auto" w:fill="auto"/>
          </w:tcPr>
          <w:p w14:paraId="35743ECA" w14:textId="77777777" w:rsidR="006C32D2" w:rsidRPr="00A564B4" w:rsidRDefault="006C32D2" w:rsidP="006C32D2">
            <w:pPr>
              <w:pStyle w:val="TAL"/>
              <w:rPr>
                <w:lang w:eastAsia="en-US"/>
              </w:rPr>
            </w:pPr>
          </w:p>
        </w:tc>
        <w:tc>
          <w:tcPr>
            <w:tcW w:w="1717" w:type="dxa"/>
            <w:gridSpan w:val="3"/>
          </w:tcPr>
          <w:p w14:paraId="479994E3" w14:textId="77777777" w:rsidR="006C32D2" w:rsidRPr="00A564B4" w:rsidRDefault="006C32D2" w:rsidP="006C32D2">
            <w:pPr>
              <w:pStyle w:val="TAL"/>
              <w:rPr>
                <w:lang w:eastAsia="en-US"/>
              </w:rPr>
            </w:pPr>
          </w:p>
        </w:tc>
      </w:tr>
      <w:tr w:rsidR="006C32D2" w:rsidRPr="00A564B4" w14:paraId="7FC7BF0D" w14:textId="77777777" w:rsidTr="006C32D2">
        <w:trPr>
          <w:gridAfter w:val="2"/>
          <w:wAfter w:w="143" w:type="dxa"/>
          <w:cantSplit/>
          <w:jc w:val="center"/>
        </w:trPr>
        <w:tc>
          <w:tcPr>
            <w:tcW w:w="929" w:type="dxa"/>
            <w:gridSpan w:val="3"/>
            <w:tcBorders>
              <w:bottom w:val="single" w:sz="6" w:space="0" w:color="auto"/>
            </w:tcBorders>
          </w:tcPr>
          <w:p w14:paraId="77032F76" w14:textId="77777777" w:rsidR="006C32D2" w:rsidRPr="00A564B4" w:rsidRDefault="006C32D2" w:rsidP="006C32D2">
            <w:pPr>
              <w:pStyle w:val="TAL"/>
              <w:rPr>
                <w:lang w:eastAsia="zh-TW"/>
              </w:rPr>
            </w:pPr>
            <w:r w:rsidRPr="00A564B4">
              <w:rPr>
                <w:lang w:eastAsia="zh-TW"/>
              </w:rPr>
              <w:t>6.2.21</w:t>
            </w:r>
          </w:p>
        </w:tc>
        <w:tc>
          <w:tcPr>
            <w:tcW w:w="2960" w:type="dxa"/>
            <w:gridSpan w:val="2"/>
            <w:tcBorders>
              <w:bottom w:val="single" w:sz="6" w:space="0" w:color="auto"/>
            </w:tcBorders>
          </w:tcPr>
          <w:p w14:paraId="5040B182" w14:textId="77777777" w:rsidR="006C32D2" w:rsidRPr="00A564B4" w:rsidRDefault="006C32D2" w:rsidP="006C32D2">
            <w:pPr>
              <w:pStyle w:val="TAL"/>
            </w:pPr>
            <w:r w:rsidRPr="00A564B4">
              <w:t>TDD Contention Based Random Access on Non-anchor Carrier Test for UE category NB1 UEs In-band mode in Enhanced Coverage</w:t>
            </w:r>
          </w:p>
        </w:tc>
        <w:tc>
          <w:tcPr>
            <w:tcW w:w="828" w:type="dxa"/>
            <w:gridSpan w:val="2"/>
            <w:tcBorders>
              <w:bottom w:val="single" w:sz="6" w:space="0" w:color="auto"/>
            </w:tcBorders>
          </w:tcPr>
          <w:p w14:paraId="5CE6BAF1" w14:textId="77777777" w:rsidR="006C32D2" w:rsidRPr="00A564B4" w:rsidRDefault="006C32D2" w:rsidP="006C32D2">
            <w:pPr>
              <w:pStyle w:val="TAL"/>
              <w:rPr>
                <w:lang w:eastAsia="zh-TW"/>
              </w:rPr>
            </w:pPr>
            <w:r w:rsidRPr="00A564B4">
              <w:rPr>
                <w:lang w:eastAsia="zh-TW"/>
              </w:rPr>
              <w:t>Rel-15</w:t>
            </w:r>
          </w:p>
        </w:tc>
        <w:tc>
          <w:tcPr>
            <w:tcW w:w="1275" w:type="dxa"/>
            <w:gridSpan w:val="4"/>
            <w:tcBorders>
              <w:bottom w:val="single" w:sz="6" w:space="0" w:color="auto"/>
            </w:tcBorders>
          </w:tcPr>
          <w:p w14:paraId="1A9E8CEA" w14:textId="77777777" w:rsidR="006C32D2" w:rsidRPr="00A564B4" w:rsidRDefault="006C32D2" w:rsidP="006C32D2">
            <w:pPr>
              <w:pStyle w:val="TAL"/>
              <w:rPr>
                <w:lang w:eastAsia="zh-TW"/>
              </w:rPr>
            </w:pPr>
            <w:r w:rsidRPr="00A564B4">
              <w:rPr>
                <w:lang w:eastAsia="zh-TW"/>
              </w:rPr>
              <w:t>C235</w:t>
            </w:r>
          </w:p>
        </w:tc>
        <w:tc>
          <w:tcPr>
            <w:tcW w:w="2471" w:type="dxa"/>
            <w:gridSpan w:val="3"/>
            <w:tcBorders>
              <w:bottom w:val="single" w:sz="6" w:space="0" w:color="auto"/>
            </w:tcBorders>
          </w:tcPr>
          <w:p w14:paraId="4F90ACEC"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7C46B13F" w14:textId="77777777" w:rsidR="006C32D2" w:rsidRPr="00A564B4" w:rsidRDefault="006C32D2" w:rsidP="006C32D2">
            <w:pPr>
              <w:pStyle w:val="TAL"/>
              <w:rPr>
                <w:lang w:eastAsia="en-US"/>
              </w:rPr>
            </w:pPr>
          </w:p>
        </w:tc>
        <w:tc>
          <w:tcPr>
            <w:tcW w:w="1695" w:type="dxa"/>
            <w:gridSpan w:val="3"/>
            <w:shd w:val="clear" w:color="auto" w:fill="auto"/>
          </w:tcPr>
          <w:p w14:paraId="3F0AC415" w14:textId="77777777" w:rsidR="006C32D2" w:rsidRPr="00A564B4" w:rsidRDefault="006C32D2" w:rsidP="006C32D2">
            <w:pPr>
              <w:pStyle w:val="TAL"/>
              <w:rPr>
                <w:lang w:eastAsia="en-US"/>
              </w:rPr>
            </w:pPr>
          </w:p>
        </w:tc>
        <w:tc>
          <w:tcPr>
            <w:tcW w:w="1717" w:type="dxa"/>
            <w:gridSpan w:val="3"/>
          </w:tcPr>
          <w:p w14:paraId="1B113FC2" w14:textId="77777777" w:rsidR="006C32D2" w:rsidRPr="00A564B4" w:rsidRDefault="006C32D2" w:rsidP="006C32D2">
            <w:pPr>
              <w:pStyle w:val="TAL"/>
              <w:rPr>
                <w:lang w:eastAsia="en-US"/>
              </w:rPr>
            </w:pPr>
          </w:p>
        </w:tc>
      </w:tr>
      <w:tr w:rsidR="006C32D2" w:rsidRPr="00A564B4" w14:paraId="09C100FD" w14:textId="77777777" w:rsidTr="006C32D2">
        <w:trPr>
          <w:gridAfter w:val="2"/>
          <w:wAfter w:w="143" w:type="dxa"/>
          <w:cantSplit/>
          <w:jc w:val="center"/>
        </w:trPr>
        <w:tc>
          <w:tcPr>
            <w:tcW w:w="929" w:type="dxa"/>
            <w:gridSpan w:val="3"/>
            <w:tcBorders>
              <w:bottom w:val="single" w:sz="6" w:space="0" w:color="auto"/>
            </w:tcBorders>
          </w:tcPr>
          <w:p w14:paraId="2CF9642A" w14:textId="77777777" w:rsidR="006C32D2" w:rsidRPr="00A564B4" w:rsidRDefault="006C32D2" w:rsidP="006C32D2">
            <w:pPr>
              <w:pStyle w:val="TAL"/>
              <w:rPr>
                <w:lang w:eastAsia="en-US"/>
              </w:rPr>
            </w:pPr>
            <w:r w:rsidRPr="00A564B4">
              <w:rPr>
                <w:lang w:eastAsia="zh-CN"/>
              </w:rPr>
              <w:t>6.3.1</w:t>
            </w:r>
          </w:p>
        </w:tc>
        <w:tc>
          <w:tcPr>
            <w:tcW w:w="2960" w:type="dxa"/>
            <w:gridSpan w:val="2"/>
            <w:tcBorders>
              <w:bottom w:val="single" w:sz="6" w:space="0" w:color="auto"/>
            </w:tcBorders>
          </w:tcPr>
          <w:p w14:paraId="76845E45" w14:textId="77777777" w:rsidR="006C32D2" w:rsidRPr="00A564B4" w:rsidRDefault="006C32D2" w:rsidP="006C32D2">
            <w:pPr>
              <w:pStyle w:val="TAL"/>
              <w:rPr>
                <w:lang w:eastAsia="en-US"/>
              </w:rPr>
            </w:pPr>
            <w:r w:rsidRPr="00A564B4">
              <w:rPr>
                <w:lang w:eastAsia="en-US"/>
              </w:rPr>
              <w:t>Redirection from E-UTRAN FDD to UTRAN FDD</w:t>
            </w:r>
          </w:p>
        </w:tc>
        <w:tc>
          <w:tcPr>
            <w:tcW w:w="828" w:type="dxa"/>
            <w:gridSpan w:val="2"/>
            <w:tcBorders>
              <w:bottom w:val="single" w:sz="6" w:space="0" w:color="auto"/>
            </w:tcBorders>
          </w:tcPr>
          <w:p w14:paraId="4F21740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16E01A5" w14:textId="77777777" w:rsidR="006C32D2" w:rsidRPr="00A564B4" w:rsidRDefault="006C32D2" w:rsidP="006C32D2">
            <w:pPr>
              <w:pStyle w:val="TAL"/>
              <w:rPr>
                <w:lang w:eastAsia="en-US"/>
              </w:rPr>
            </w:pPr>
            <w:r w:rsidRPr="00A564B4">
              <w:rPr>
                <w:lang w:eastAsia="zh-CN"/>
              </w:rPr>
              <w:t>C04</w:t>
            </w:r>
          </w:p>
        </w:tc>
        <w:tc>
          <w:tcPr>
            <w:tcW w:w="2471" w:type="dxa"/>
            <w:gridSpan w:val="3"/>
            <w:tcBorders>
              <w:bottom w:val="single" w:sz="6" w:space="0" w:color="auto"/>
            </w:tcBorders>
          </w:tcPr>
          <w:p w14:paraId="0441F88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71E70D01" w14:textId="77777777" w:rsidR="006C32D2" w:rsidRPr="00A564B4" w:rsidRDefault="006C32D2" w:rsidP="006C32D2">
            <w:pPr>
              <w:pStyle w:val="TAL"/>
              <w:rPr>
                <w:lang w:eastAsia="en-US"/>
              </w:rPr>
            </w:pPr>
          </w:p>
        </w:tc>
        <w:tc>
          <w:tcPr>
            <w:tcW w:w="1695" w:type="dxa"/>
            <w:gridSpan w:val="3"/>
            <w:shd w:val="clear" w:color="auto" w:fill="auto"/>
          </w:tcPr>
          <w:p w14:paraId="47EADCA5" w14:textId="77777777" w:rsidR="006C32D2" w:rsidRPr="00A564B4" w:rsidRDefault="006C32D2" w:rsidP="006C32D2">
            <w:pPr>
              <w:pStyle w:val="TAL"/>
              <w:rPr>
                <w:lang w:eastAsia="en-US"/>
              </w:rPr>
            </w:pPr>
          </w:p>
        </w:tc>
        <w:tc>
          <w:tcPr>
            <w:tcW w:w="1717" w:type="dxa"/>
            <w:gridSpan w:val="3"/>
          </w:tcPr>
          <w:p w14:paraId="181F7465" w14:textId="77777777" w:rsidR="006C32D2" w:rsidRPr="00A564B4" w:rsidRDefault="006C32D2" w:rsidP="006C32D2">
            <w:pPr>
              <w:pStyle w:val="TAL"/>
              <w:rPr>
                <w:lang w:eastAsia="en-US"/>
              </w:rPr>
            </w:pPr>
            <w:r w:rsidRPr="00A564B4">
              <w:rPr>
                <w:lang w:eastAsia="en-US"/>
              </w:rPr>
              <w:t>2Rx, 4Rx</w:t>
            </w:r>
          </w:p>
        </w:tc>
      </w:tr>
      <w:tr w:rsidR="006C32D2" w:rsidRPr="00A564B4" w14:paraId="3B690323" w14:textId="77777777" w:rsidTr="006C32D2">
        <w:trPr>
          <w:gridAfter w:val="2"/>
          <w:wAfter w:w="143" w:type="dxa"/>
          <w:cantSplit/>
          <w:jc w:val="center"/>
        </w:trPr>
        <w:tc>
          <w:tcPr>
            <w:tcW w:w="929" w:type="dxa"/>
            <w:gridSpan w:val="3"/>
            <w:tcBorders>
              <w:bottom w:val="single" w:sz="6" w:space="0" w:color="auto"/>
            </w:tcBorders>
          </w:tcPr>
          <w:p w14:paraId="4C4FA986" w14:textId="77777777" w:rsidR="006C32D2" w:rsidRPr="00A564B4" w:rsidRDefault="006C32D2" w:rsidP="006C32D2">
            <w:pPr>
              <w:pStyle w:val="TAL"/>
              <w:rPr>
                <w:lang w:eastAsia="zh-CN"/>
              </w:rPr>
            </w:pPr>
            <w:r w:rsidRPr="00A564B4">
              <w:rPr>
                <w:lang w:eastAsia="zh-CN"/>
              </w:rPr>
              <w:t>6.3.1_2</w:t>
            </w:r>
          </w:p>
        </w:tc>
        <w:tc>
          <w:tcPr>
            <w:tcW w:w="2960" w:type="dxa"/>
            <w:gridSpan w:val="2"/>
            <w:tcBorders>
              <w:bottom w:val="single" w:sz="6" w:space="0" w:color="auto"/>
            </w:tcBorders>
          </w:tcPr>
          <w:p w14:paraId="27275BB0" w14:textId="77777777" w:rsidR="006C32D2" w:rsidRPr="00A564B4" w:rsidRDefault="006C32D2" w:rsidP="006C32D2">
            <w:pPr>
              <w:pStyle w:val="TAL"/>
              <w:rPr>
                <w:lang w:eastAsia="en-US"/>
              </w:rPr>
            </w:pPr>
            <w:r w:rsidRPr="00A564B4">
              <w:rPr>
                <w:lang w:eastAsia="en-US"/>
              </w:rPr>
              <w:t>Redirection from E-UTRAN FDD to UTRAN FDD</w:t>
            </w:r>
            <w:r w:rsidRPr="00A564B4">
              <w:rPr>
                <w:lang w:eastAsia="zh-CN"/>
              </w:rPr>
              <w:t xml:space="preserve"> for UE Category 1bis</w:t>
            </w:r>
          </w:p>
        </w:tc>
        <w:tc>
          <w:tcPr>
            <w:tcW w:w="828" w:type="dxa"/>
            <w:gridSpan w:val="2"/>
            <w:tcBorders>
              <w:bottom w:val="single" w:sz="6" w:space="0" w:color="auto"/>
            </w:tcBorders>
          </w:tcPr>
          <w:p w14:paraId="2BF538E5"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79946761"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4D4EEB4D" w14:textId="77777777" w:rsidR="006C32D2" w:rsidRPr="00A564B4" w:rsidRDefault="006C32D2" w:rsidP="006C32D2">
            <w:pPr>
              <w:pStyle w:val="TAL"/>
              <w:rPr>
                <w:lang w:eastAsia="en-US"/>
              </w:rPr>
            </w:pPr>
            <w:r w:rsidRPr="00A564B4">
              <w:rPr>
                <w:lang w:eastAsia="en-US"/>
              </w:rPr>
              <w:t>UE supporting E-UTRA FDD and UTRA FDD and UE Category 1bis</w:t>
            </w:r>
          </w:p>
        </w:tc>
        <w:tc>
          <w:tcPr>
            <w:tcW w:w="1668" w:type="dxa"/>
            <w:gridSpan w:val="3"/>
            <w:shd w:val="clear" w:color="auto" w:fill="auto"/>
          </w:tcPr>
          <w:p w14:paraId="67A5B493" w14:textId="77777777" w:rsidR="006C32D2" w:rsidRPr="00A564B4" w:rsidRDefault="006C32D2" w:rsidP="006C32D2">
            <w:pPr>
              <w:pStyle w:val="TAL"/>
              <w:rPr>
                <w:lang w:eastAsia="en-US"/>
              </w:rPr>
            </w:pPr>
          </w:p>
        </w:tc>
        <w:tc>
          <w:tcPr>
            <w:tcW w:w="1695" w:type="dxa"/>
            <w:gridSpan w:val="3"/>
            <w:shd w:val="clear" w:color="auto" w:fill="auto"/>
          </w:tcPr>
          <w:p w14:paraId="5B0D4FCE" w14:textId="77777777" w:rsidR="006C32D2" w:rsidRPr="00A564B4" w:rsidRDefault="006C32D2" w:rsidP="006C32D2">
            <w:pPr>
              <w:pStyle w:val="TAL"/>
              <w:rPr>
                <w:lang w:eastAsia="en-US"/>
              </w:rPr>
            </w:pPr>
          </w:p>
        </w:tc>
        <w:tc>
          <w:tcPr>
            <w:tcW w:w="1717" w:type="dxa"/>
            <w:gridSpan w:val="3"/>
          </w:tcPr>
          <w:p w14:paraId="28BB7AF6" w14:textId="77777777" w:rsidR="006C32D2" w:rsidRPr="00A564B4" w:rsidRDefault="006C32D2" w:rsidP="006C32D2">
            <w:pPr>
              <w:pStyle w:val="TAL"/>
              <w:rPr>
                <w:lang w:eastAsia="en-US"/>
              </w:rPr>
            </w:pPr>
          </w:p>
        </w:tc>
      </w:tr>
      <w:tr w:rsidR="006C32D2" w:rsidRPr="00A564B4" w14:paraId="4F5A9932" w14:textId="77777777" w:rsidTr="006C32D2">
        <w:trPr>
          <w:gridAfter w:val="2"/>
          <w:wAfter w:w="143" w:type="dxa"/>
          <w:cantSplit/>
          <w:jc w:val="center"/>
        </w:trPr>
        <w:tc>
          <w:tcPr>
            <w:tcW w:w="929" w:type="dxa"/>
            <w:gridSpan w:val="3"/>
            <w:tcBorders>
              <w:bottom w:val="single" w:sz="6" w:space="0" w:color="auto"/>
            </w:tcBorders>
          </w:tcPr>
          <w:p w14:paraId="46AA3267" w14:textId="77777777" w:rsidR="006C32D2" w:rsidRPr="00A564B4" w:rsidRDefault="006C32D2" w:rsidP="006C32D2">
            <w:pPr>
              <w:pStyle w:val="TAL"/>
              <w:rPr>
                <w:lang w:eastAsia="en-US"/>
              </w:rPr>
            </w:pPr>
            <w:r w:rsidRPr="00A564B4">
              <w:rPr>
                <w:lang w:eastAsia="zh-CN"/>
              </w:rPr>
              <w:t>6.3.2</w:t>
            </w:r>
          </w:p>
        </w:tc>
        <w:tc>
          <w:tcPr>
            <w:tcW w:w="2960" w:type="dxa"/>
            <w:gridSpan w:val="2"/>
            <w:tcBorders>
              <w:bottom w:val="single" w:sz="6" w:space="0" w:color="auto"/>
            </w:tcBorders>
          </w:tcPr>
          <w:p w14:paraId="0A5C6759" w14:textId="77777777" w:rsidR="006C32D2" w:rsidRPr="00A564B4" w:rsidRDefault="006C32D2" w:rsidP="006C32D2">
            <w:pPr>
              <w:pStyle w:val="TAL"/>
              <w:rPr>
                <w:lang w:eastAsia="en-US"/>
              </w:rPr>
            </w:pPr>
            <w:r w:rsidRPr="00A564B4">
              <w:rPr>
                <w:lang w:eastAsia="en-US"/>
              </w:rPr>
              <w:t>Redirection from E-UTRAN TDD to UTRAN FDD</w:t>
            </w:r>
          </w:p>
        </w:tc>
        <w:tc>
          <w:tcPr>
            <w:tcW w:w="828" w:type="dxa"/>
            <w:gridSpan w:val="2"/>
            <w:tcBorders>
              <w:bottom w:val="single" w:sz="6" w:space="0" w:color="auto"/>
            </w:tcBorders>
          </w:tcPr>
          <w:p w14:paraId="15F5713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04050115"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F073B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w:t>
            </w:r>
          </w:p>
        </w:tc>
        <w:tc>
          <w:tcPr>
            <w:tcW w:w="1668" w:type="dxa"/>
            <w:gridSpan w:val="3"/>
            <w:shd w:val="clear" w:color="auto" w:fill="auto"/>
          </w:tcPr>
          <w:p w14:paraId="638831E9" w14:textId="77777777" w:rsidR="006C32D2" w:rsidRPr="00A564B4" w:rsidRDefault="006C32D2" w:rsidP="006C32D2">
            <w:pPr>
              <w:pStyle w:val="TAL"/>
              <w:rPr>
                <w:lang w:eastAsia="en-US"/>
              </w:rPr>
            </w:pPr>
          </w:p>
        </w:tc>
        <w:tc>
          <w:tcPr>
            <w:tcW w:w="1695" w:type="dxa"/>
            <w:gridSpan w:val="3"/>
            <w:shd w:val="clear" w:color="auto" w:fill="auto"/>
          </w:tcPr>
          <w:p w14:paraId="7AEF92FB" w14:textId="77777777" w:rsidR="006C32D2" w:rsidRPr="00A564B4" w:rsidRDefault="006C32D2" w:rsidP="006C32D2">
            <w:pPr>
              <w:pStyle w:val="TAL"/>
              <w:rPr>
                <w:lang w:eastAsia="en-US"/>
              </w:rPr>
            </w:pPr>
          </w:p>
        </w:tc>
        <w:tc>
          <w:tcPr>
            <w:tcW w:w="1717" w:type="dxa"/>
            <w:gridSpan w:val="3"/>
          </w:tcPr>
          <w:p w14:paraId="53E69122" w14:textId="77777777" w:rsidR="006C32D2" w:rsidRPr="00A564B4" w:rsidRDefault="006C32D2" w:rsidP="006C32D2">
            <w:pPr>
              <w:pStyle w:val="TAL"/>
              <w:rPr>
                <w:lang w:eastAsia="en-US"/>
              </w:rPr>
            </w:pPr>
            <w:r w:rsidRPr="00A564B4">
              <w:rPr>
                <w:lang w:eastAsia="en-US"/>
              </w:rPr>
              <w:t>2Rx, 4Rx</w:t>
            </w:r>
          </w:p>
        </w:tc>
      </w:tr>
      <w:tr w:rsidR="006C32D2" w:rsidRPr="00A564B4" w14:paraId="2C0E4192" w14:textId="77777777" w:rsidTr="006C32D2">
        <w:trPr>
          <w:gridAfter w:val="2"/>
          <w:wAfter w:w="143" w:type="dxa"/>
          <w:cantSplit/>
          <w:jc w:val="center"/>
        </w:trPr>
        <w:tc>
          <w:tcPr>
            <w:tcW w:w="929" w:type="dxa"/>
            <w:gridSpan w:val="3"/>
            <w:tcBorders>
              <w:bottom w:val="single" w:sz="6" w:space="0" w:color="auto"/>
            </w:tcBorders>
          </w:tcPr>
          <w:p w14:paraId="61B3F6D1" w14:textId="77777777" w:rsidR="006C32D2" w:rsidRPr="00A564B4" w:rsidRDefault="006C32D2" w:rsidP="006C32D2">
            <w:pPr>
              <w:pStyle w:val="TAL"/>
              <w:rPr>
                <w:lang w:eastAsia="zh-CN"/>
              </w:rPr>
            </w:pPr>
            <w:r w:rsidRPr="00A564B4">
              <w:rPr>
                <w:lang w:eastAsia="zh-CN"/>
              </w:rPr>
              <w:t>6.3.2_2</w:t>
            </w:r>
          </w:p>
        </w:tc>
        <w:tc>
          <w:tcPr>
            <w:tcW w:w="2960" w:type="dxa"/>
            <w:gridSpan w:val="2"/>
            <w:tcBorders>
              <w:bottom w:val="single" w:sz="6" w:space="0" w:color="auto"/>
            </w:tcBorders>
          </w:tcPr>
          <w:p w14:paraId="5010A018" w14:textId="77777777" w:rsidR="006C32D2" w:rsidRPr="00A564B4" w:rsidRDefault="006C32D2" w:rsidP="006C32D2">
            <w:pPr>
              <w:pStyle w:val="TAL"/>
              <w:rPr>
                <w:lang w:eastAsia="en-US"/>
              </w:rPr>
            </w:pPr>
            <w:r w:rsidRPr="00A564B4">
              <w:rPr>
                <w:lang w:eastAsia="en-US"/>
              </w:rPr>
              <w:t>Redirection from E-UTRAN TDD to UTRAN FDD</w:t>
            </w:r>
            <w:r w:rsidRPr="00A564B4">
              <w:rPr>
                <w:lang w:eastAsia="zh-CN"/>
              </w:rPr>
              <w:t xml:space="preserve"> for UE Category 1bis</w:t>
            </w:r>
          </w:p>
        </w:tc>
        <w:tc>
          <w:tcPr>
            <w:tcW w:w="828" w:type="dxa"/>
            <w:gridSpan w:val="2"/>
            <w:tcBorders>
              <w:bottom w:val="single" w:sz="6" w:space="0" w:color="auto"/>
            </w:tcBorders>
          </w:tcPr>
          <w:p w14:paraId="28DA8F56"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63B9AF2E"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658268D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 and UE Category 1bis</w:t>
            </w:r>
          </w:p>
        </w:tc>
        <w:tc>
          <w:tcPr>
            <w:tcW w:w="1668" w:type="dxa"/>
            <w:gridSpan w:val="3"/>
            <w:shd w:val="clear" w:color="auto" w:fill="auto"/>
          </w:tcPr>
          <w:p w14:paraId="56FD57AC" w14:textId="77777777" w:rsidR="006C32D2" w:rsidRPr="00A564B4" w:rsidRDefault="006C32D2" w:rsidP="006C32D2">
            <w:pPr>
              <w:pStyle w:val="TAL"/>
              <w:rPr>
                <w:lang w:eastAsia="en-US"/>
              </w:rPr>
            </w:pPr>
          </w:p>
        </w:tc>
        <w:tc>
          <w:tcPr>
            <w:tcW w:w="1695" w:type="dxa"/>
            <w:gridSpan w:val="3"/>
            <w:shd w:val="clear" w:color="auto" w:fill="auto"/>
          </w:tcPr>
          <w:p w14:paraId="50195194" w14:textId="77777777" w:rsidR="006C32D2" w:rsidRPr="00A564B4" w:rsidRDefault="006C32D2" w:rsidP="006C32D2">
            <w:pPr>
              <w:pStyle w:val="TAL"/>
              <w:rPr>
                <w:lang w:eastAsia="en-US"/>
              </w:rPr>
            </w:pPr>
          </w:p>
        </w:tc>
        <w:tc>
          <w:tcPr>
            <w:tcW w:w="1717" w:type="dxa"/>
            <w:gridSpan w:val="3"/>
          </w:tcPr>
          <w:p w14:paraId="765B6A69" w14:textId="77777777" w:rsidR="006C32D2" w:rsidRPr="00A564B4" w:rsidRDefault="006C32D2" w:rsidP="006C32D2">
            <w:pPr>
              <w:pStyle w:val="TAL"/>
              <w:rPr>
                <w:lang w:eastAsia="en-US"/>
              </w:rPr>
            </w:pPr>
          </w:p>
        </w:tc>
      </w:tr>
      <w:tr w:rsidR="006C32D2" w:rsidRPr="00A564B4" w14:paraId="1E4FC22C" w14:textId="77777777" w:rsidTr="006C32D2">
        <w:trPr>
          <w:gridAfter w:val="2"/>
          <w:wAfter w:w="143" w:type="dxa"/>
          <w:cantSplit/>
          <w:jc w:val="center"/>
        </w:trPr>
        <w:tc>
          <w:tcPr>
            <w:tcW w:w="929" w:type="dxa"/>
            <w:gridSpan w:val="3"/>
            <w:tcBorders>
              <w:bottom w:val="single" w:sz="6" w:space="0" w:color="auto"/>
            </w:tcBorders>
          </w:tcPr>
          <w:p w14:paraId="39F64898" w14:textId="77777777" w:rsidR="006C32D2" w:rsidRPr="00A564B4" w:rsidRDefault="006C32D2" w:rsidP="006C32D2">
            <w:pPr>
              <w:pStyle w:val="TAL"/>
              <w:rPr>
                <w:lang w:eastAsia="en-US"/>
              </w:rPr>
            </w:pPr>
            <w:r w:rsidRPr="00A564B4">
              <w:rPr>
                <w:lang w:eastAsia="zh-CN"/>
              </w:rPr>
              <w:t>6.3.3</w:t>
            </w:r>
          </w:p>
        </w:tc>
        <w:tc>
          <w:tcPr>
            <w:tcW w:w="2960" w:type="dxa"/>
            <w:gridSpan w:val="2"/>
            <w:tcBorders>
              <w:bottom w:val="single" w:sz="6" w:space="0" w:color="auto"/>
            </w:tcBorders>
          </w:tcPr>
          <w:p w14:paraId="384BBECB" w14:textId="77777777" w:rsidR="006C32D2" w:rsidRPr="00A564B4" w:rsidRDefault="006C32D2" w:rsidP="006C32D2">
            <w:pPr>
              <w:pStyle w:val="TAL"/>
              <w:rPr>
                <w:lang w:eastAsia="en-US"/>
              </w:rPr>
            </w:pPr>
            <w:r w:rsidRPr="00A564B4">
              <w:rPr>
                <w:lang w:eastAsia="en-US"/>
              </w:rPr>
              <w:t>Redirection from E-UTRAN FDD to GERAN when System Information is provided</w:t>
            </w:r>
          </w:p>
        </w:tc>
        <w:tc>
          <w:tcPr>
            <w:tcW w:w="828" w:type="dxa"/>
            <w:gridSpan w:val="2"/>
            <w:tcBorders>
              <w:bottom w:val="single" w:sz="6" w:space="0" w:color="auto"/>
            </w:tcBorders>
          </w:tcPr>
          <w:p w14:paraId="4CE347D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647D1A1" w14:textId="77777777" w:rsidR="006C32D2" w:rsidRPr="00A564B4" w:rsidRDefault="006C32D2" w:rsidP="006C32D2">
            <w:pPr>
              <w:pStyle w:val="TAL"/>
              <w:rPr>
                <w:lang w:eastAsia="en-US"/>
              </w:rPr>
            </w:pPr>
            <w:r w:rsidRPr="00A564B4">
              <w:rPr>
                <w:lang w:eastAsia="zh-CN"/>
              </w:rPr>
              <w:t>C27</w:t>
            </w:r>
          </w:p>
        </w:tc>
        <w:tc>
          <w:tcPr>
            <w:tcW w:w="2471" w:type="dxa"/>
            <w:gridSpan w:val="3"/>
            <w:tcBorders>
              <w:bottom w:val="single" w:sz="6" w:space="0" w:color="auto"/>
            </w:tcBorders>
          </w:tcPr>
          <w:p w14:paraId="4C41F51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p>
        </w:tc>
        <w:tc>
          <w:tcPr>
            <w:tcW w:w="1668" w:type="dxa"/>
            <w:gridSpan w:val="3"/>
            <w:shd w:val="clear" w:color="auto" w:fill="auto"/>
          </w:tcPr>
          <w:p w14:paraId="19653B65" w14:textId="77777777" w:rsidR="006C32D2" w:rsidRPr="00A564B4" w:rsidRDefault="006C32D2" w:rsidP="006C32D2">
            <w:pPr>
              <w:pStyle w:val="TAL"/>
              <w:rPr>
                <w:lang w:eastAsia="en-US"/>
              </w:rPr>
            </w:pPr>
          </w:p>
        </w:tc>
        <w:tc>
          <w:tcPr>
            <w:tcW w:w="1695" w:type="dxa"/>
            <w:gridSpan w:val="3"/>
            <w:shd w:val="clear" w:color="auto" w:fill="auto"/>
          </w:tcPr>
          <w:p w14:paraId="5BA44DB5" w14:textId="77777777" w:rsidR="006C32D2" w:rsidRPr="00A564B4" w:rsidRDefault="006C32D2" w:rsidP="006C32D2">
            <w:pPr>
              <w:pStyle w:val="TAL"/>
              <w:rPr>
                <w:lang w:eastAsia="en-US"/>
              </w:rPr>
            </w:pPr>
          </w:p>
        </w:tc>
        <w:tc>
          <w:tcPr>
            <w:tcW w:w="1717" w:type="dxa"/>
            <w:gridSpan w:val="3"/>
          </w:tcPr>
          <w:p w14:paraId="4946058D" w14:textId="77777777" w:rsidR="006C32D2" w:rsidRPr="00A564B4" w:rsidRDefault="006C32D2" w:rsidP="006C32D2">
            <w:pPr>
              <w:pStyle w:val="TAL"/>
              <w:rPr>
                <w:lang w:eastAsia="en-US"/>
              </w:rPr>
            </w:pPr>
            <w:r w:rsidRPr="00A564B4">
              <w:rPr>
                <w:lang w:eastAsia="en-US"/>
              </w:rPr>
              <w:t>2Rx, 4Rx</w:t>
            </w:r>
          </w:p>
        </w:tc>
      </w:tr>
      <w:tr w:rsidR="006C32D2" w:rsidRPr="00A564B4" w14:paraId="2F31F824" w14:textId="77777777" w:rsidTr="006C32D2">
        <w:trPr>
          <w:gridAfter w:val="2"/>
          <w:wAfter w:w="143" w:type="dxa"/>
          <w:cantSplit/>
          <w:jc w:val="center"/>
        </w:trPr>
        <w:tc>
          <w:tcPr>
            <w:tcW w:w="929" w:type="dxa"/>
            <w:gridSpan w:val="3"/>
            <w:tcBorders>
              <w:bottom w:val="single" w:sz="6" w:space="0" w:color="auto"/>
            </w:tcBorders>
          </w:tcPr>
          <w:p w14:paraId="74D8E48D" w14:textId="77777777" w:rsidR="006C32D2" w:rsidRPr="00A564B4" w:rsidRDefault="006C32D2" w:rsidP="006C32D2">
            <w:pPr>
              <w:pStyle w:val="TAL"/>
              <w:rPr>
                <w:lang w:eastAsia="zh-CN"/>
              </w:rPr>
            </w:pPr>
            <w:r w:rsidRPr="00A564B4">
              <w:rPr>
                <w:lang w:eastAsia="zh-CN"/>
              </w:rPr>
              <w:t>6.3.3_2</w:t>
            </w:r>
          </w:p>
        </w:tc>
        <w:tc>
          <w:tcPr>
            <w:tcW w:w="2960" w:type="dxa"/>
            <w:gridSpan w:val="2"/>
            <w:tcBorders>
              <w:bottom w:val="single" w:sz="6" w:space="0" w:color="auto"/>
            </w:tcBorders>
          </w:tcPr>
          <w:p w14:paraId="3FC4FBDE" w14:textId="77777777" w:rsidR="006C32D2" w:rsidRPr="00A564B4" w:rsidRDefault="006C32D2" w:rsidP="006C32D2">
            <w:pPr>
              <w:pStyle w:val="TAL"/>
              <w:rPr>
                <w:lang w:eastAsia="en-US"/>
              </w:rPr>
            </w:pPr>
            <w:r w:rsidRPr="00A564B4">
              <w:rPr>
                <w:lang w:eastAsia="en-US"/>
              </w:rPr>
              <w:t>Redirection from E-UTRAN FDD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2FF5D3A"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19A82AED"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63838A0F"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485448A0" w14:textId="77777777" w:rsidR="006C32D2" w:rsidRPr="00A564B4" w:rsidRDefault="006C32D2" w:rsidP="006C32D2">
            <w:pPr>
              <w:pStyle w:val="TAL"/>
              <w:rPr>
                <w:lang w:eastAsia="en-US"/>
              </w:rPr>
            </w:pPr>
          </w:p>
        </w:tc>
        <w:tc>
          <w:tcPr>
            <w:tcW w:w="1695" w:type="dxa"/>
            <w:gridSpan w:val="3"/>
            <w:shd w:val="clear" w:color="auto" w:fill="auto"/>
          </w:tcPr>
          <w:p w14:paraId="64730088" w14:textId="77777777" w:rsidR="006C32D2" w:rsidRPr="00A564B4" w:rsidRDefault="006C32D2" w:rsidP="006C32D2">
            <w:pPr>
              <w:pStyle w:val="TAL"/>
              <w:rPr>
                <w:lang w:eastAsia="en-US"/>
              </w:rPr>
            </w:pPr>
          </w:p>
        </w:tc>
        <w:tc>
          <w:tcPr>
            <w:tcW w:w="1717" w:type="dxa"/>
            <w:gridSpan w:val="3"/>
          </w:tcPr>
          <w:p w14:paraId="2AE85C84" w14:textId="77777777" w:rsidR="006C32D2" w:rsidRPr="00A564B4" w:rsidRDefault="006C32D2" w:rsidP="006C32D2">
            <w:pPr>
              <w:pStyle w:val="TAL"/>
              <w:rPr>
                <w:lang w:eastAsia="en-US"/>
              </w:rPr>
            </w:pPr>
          </w:p>
        </w:tc>
      </w:tr>
      <w:tr w:rsidR="006C32D2" w:rsidRPr="00A564B4" w14:paraId="1F0AFAC7" w14:textId="77777777" w:rsidTr="006C32D2">
        <w:trPr>
          <w:gridAfter w:val="2"/>
          <w:wAfter w:w="143" w:type="dxa"/>
          <w:cantSplit/>
          <w:jc w:val="center"/>
        </w:trPr>
        <w:tc>
          <w:tcPr>
            <w:tcW w:w="929" w:type="dxa"/>
            <w:gridSpan w:val="3"/>
            <w:tcBorders>
              <w:bottom w:val="single" w:sz="6" w:space="0" w:color="auto"/>
            </w:tcBorders>
          </w:tcPr>
          <w:p w14:paraId="2B093BCB" w14:textId="77777777" w:rsidR="006C32D2" w:rsidRPr="00A564B4" w:rsidRDefault="006C32D2" w:rsidP="006C32D2">
            <w:pPr>
              <w:pStyle w:val="TAL"/>
              <w:rPr>
                <w:lang w:eastAsia="zh-CN"/>
              </w:rPr>
            </w:pPr>
            <w:r w:rsidRPr="00A564B4">
              <w:rPr>
                <w:lang w:eastAsia="zh-CN"/>
              </w:rPr>
              <w:t>6.3.4</w:t>
            </w:r>
          </w:p>
        </w:tc>
        <w:tc>
          <w:tcPr>
            <w:tcW w:w="2960" w:type="dxa"/>
            <w:gridSpan w:val="2"/>
            <w:tcBorders>
              <w:bottom w:val="single" w:sz="6" w:space="0" w:color="auto"/>
            </w:tcBorders>
          </w:tcPr>
          <w:p w14:paraId="1C47B5DD" w14:textId="77777777" w:rsidR="006C32D2" w:rsidRPr="00A564B4" w:rsidRDefault="006C32D2" w:rsidP="006C32D2">
            <w:pPr>
              <w:pStyle w:val="TAL"/>
              <w:rPr>
                <w:lang w:eastAsia="en-US"/>
              </w:rPr>
            </w:pPr>
            <w:r w:rsidRPr="00A564B4">
              <w:rPr>
                <w:lang w:eastAsia="en-US"/>
              </w:rPr>
              <w:t>Redirection from E-UTRAN TDD to GERAN when System Information is provided</w:t>
            </w:r>
          </w:p>
        </w:tc>
        <w:tc>
          <w:tcPr>
            <w:tcW w:w="828" w:type="dxa"/>
            <w:gridSpan w:val="2"/>
            <w:tcBorders>
              <w:bottom w:val="single" w:sz="6" w:space="0" w:color="auto"/>
            </w:tcBorders>
          </w:tcPr>
          <w:p w14:paraId="06188DF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70B1CC9" w14:textId="77777777" w:rsidR="006C32D2" w:rsidRPr="00A564B4" w:rsidRDefault="006C32D2" w:rsidP="006C32D2">
            <w:pPr>
              <w:pStyle w:val="TAL"/>
              <w:rPr>
                <w:lang w:eastAsia="en-US"/>
              </w:rPr>
            </w:pPr>
            <w:r w:rsidRPr="00A564B4">
              <w:rPr>
                <w:lang w:eastAsia="zh-CN"/>
              </w:rPr>
              <w:t>C28</w:t>
            </w:r>
          </w:p>
        </w:tc>
        <w:tc>
          <w:tcPr>
            <w:tcW w:w="2471" w:type="dxa"/>
            <w:gridSpan w:val="3"/>
            <w:tcBorders>
              <w:bottom w:val="single" w:sz="6" w:space="0" w:color="auto"/>
            </w:tcBorders>
          </w:tcPr>
          <w:p w14:paraId="005C45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6EF56481" w14:textId="77777777" w:rsidR="006C32D2" w:rsidRPr="00A564B4" w:rsidRDefault="006C32D2" w:rsidP="006C32D2">
            <w:pPr>
              <w:pStyle w:val="TAL"/>
              <w:rPr>
                <w:lang w:eastAsia="en-US"/>
              </w:rPr>
            </w:pPr>
          </w:p>
        </w:tc>
        <w:tc>
          <w:tcPr>
            <w:tcW w:w="1695" w:type="dxa"/>
            <w:gridSpan w:val="3"/>
            <w:shd w:val="clear" w:color="auto" w:fill="auto"/>
          </w:tcPr>
          <w:p w14:paraId="571D9D27" w14:textId="77777777" w:rsidR="006C32D2" w:rsidRPr="00A564B4" w:rsidRDefault="006C32D2" w:rsidP="006C32D2">
            <w:pPr>
              <w:pStyle w:val="TAL"/>
              <w:rPr>
                <w:lang w:eastAsia="en-US"/>
              </w:rPr>
            </w:pPr>
          </w:p>
        </w:tc>
        <w:tc>
          <w:tcPr>
            <w:tcW w:w="1717" w:type="dxa"/>
            <w:gridSpan w:val="3"/>
          </w:tcPr>
          <w:p w14:paraId="2622C5CC" w14:textId="77777777" w:rsidR="006C32D2" w:rsidRPr="00A564B4" w:rsidRDefault="006C32D2" w:rsidP="006C32D2">
            <w:pPr>
              <w:pStyle w:val="TAL"/>
              <w:rPr>
                <w:lang w:eastAsia="en-US"/>
              </w:rPr>
            </w:pPr>
            <w:r w:rsidRPr="00A564B4">
              <w:rPr>
                <w:lang w:eastAsia="en-US"/>
              </w:rPr>
              <w:t>2Rx, 4Rx</w:t>
            </w:r>
          </w:p>
        </w:tc>
      </w:tr>
      <w:tr w:rsidR="006C32D2" w:rsidRPr="00A564B4" w14:paraId="4F1EF18F" w14:textId="77777777" w:rsidTr="006C32D2">
        <w:trPr>
          <w:gridAfter w:val="2"/>
          <w:wAfter w:w="143" w:type="dxa"/>
          <w:cantSplit/>
          <w:jc w:val="center"/>
        </w:trPr>
        <w:tc>
          <w:tcPr>
            <w:tcW w:w="929" w:type="dxa"/>
            <w:gridSpan w:val="3"/>
            <w:tcBorders>
              <w:bottom w:val="single" w:sz="6" w:space="0" w:color="auto"/>
            </w:tcBorders>
          </w:tcPr>
          <w:p w14:paraId="03436BB4" w14:textId="77777777" w:rsidR="006C32D2" w:rsidRPr="00A564B4" w:rsidRDefault="006C32D2" w:rsidP="006C32D2">
            <w:pPr>
              <w:pStyle w:val="TAL"/>
              <w:rPr>
                <w:lang w:eastAsia="zh-CN"/>
              </w:rPr>
            </w:pPr>
            <w:r w:rsidRPr="00A564B4">
              <w:rPr>
                <w:lang w:eastAsia="zh-CN"/>
              </w:rPr>
              <w:t>6.3.4_2</w:t>
            </w:r>
          </w:p>
        </w:tc>
        <w:tc>
          <w:tcPr>
            <w:tcW w:w="2960" w:type="dxa"/>
            <w:gridSpan w:val="2"/>
            <w:tcBorders>
              <w:bottom w:val="single" w:sz="6" w:space="0" w:color="auto"/>
            </w:tcBorders>
          </w:tcPr>
          <w:p w14:paraId="4C878FD6" w14:textId="77777777" w:rsidR="006C32D2" w:rsidRPr="00A564B4" w:rsidRDefault="006C32D2" w:rsidP="006C32D2">
            <w:pPr>
              <w:pStyle w:val="TAL"/>
              <w:rPr>
                <w:lang w:eastAsia="en-US"/>
              </w:rPr>
            </w:pPr>
            <w:r w:rsidRPr="00A564B4">
              <w:rPr>
                <w:lang w:eastAsia="en-US"/>
              </w:rPr>
              <w:t>Redirection from E-UTRAN TDD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7A5EE79"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03BA4764"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1C5179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7CC163ED" w14:textId="77777777" w:rsidR="006C32D2" w:rsidRPr="00A564B4" w:rsidRDefault="006C32D2" w:rsidP="006C32D2">
            <w:pPr>
              <w:pStyle w:val="TAL"/>
              <w:rPr>
                <w:lang w:eastAsia="en-US"/>
              </w:rPr>
            </w:pPr>
          </w:p>
        </w:tc>
        <w:tc>
          <w:tcPr>
            <w:tcW w:w="1695" w:type="dxa"/>
            <w:gridSpan w:val="3"/>
            <w:shd w:val="clear" w:color="auto" w:fill="auto"/>
          </w:tcPr>
          <w:p w14:paraId="222381D2" w14:textId="77777777" w:rsidR="006C32D2" w:rsidRPr="00A564B4" w:rsidRDefault="006C32D2" w:rsidP="006C32D2">
            <w:pPr>
              <w:pStyle w:val="TAL"/>
              <w:rPr>
                <w:lang w:eastAsia="en-US"/>
              </w:rPr>
            </w:pPr>
          </w:p>
        </w:tc>
        <w:tc>
          <w:tcPr>
            <w:tcW w:w="1717" w:type="dxa"/>
            <w:gridSpan w:val="3"/>
          </w:tcPr>
          <w:p w14:paraId="47381F8B" w14:textId="77777777" w:rsidR="006C32D2" w:rsidRPr="00A564B4" w:rsidRDefault="006C32D2" w:rsidP="006C32D2">
            <w:pPr>
              <w:pStyle w:val="TAL"/>
              <w:rPr>
                <w:lang w:eastAsia="en-US"/>
              </w:rPr>
            </w:pPr>
          </w:p>
        </w:tc>
      </w:tr>
      <w:tr w:rsidR="006C32D2" w:rsidRPr="00A564B4" w14:paraId="204AA119" w14:textId="77777777" w:rsidTr="006C32D2">
        <w:trPr>
          <w:gridAfter w:val="2"/>
          <w:wAfter w:w="143" w:type="dxa"/>
          <w:cantSplit/>
          <w:jc w:val="center"/>
        </w:trPr>
        <w:tc>
          <w:tcPr>
            <w:tcW w:w="929" w:type="dxa"/>
            <w:gridSpan w:val="3"/>
            <w:tcBorders>
              <w:bottom w:val="single" w:sz="6" w:space="0" w:color="auto"/>
            </w:tcBorders>
          </w:tcPr>
          <w:p w14:paraId="7125E186" w14:textId="77777777" w:rsidR="006C32D2" w:rsidRPr="00A564B4" w:rsidRDefault="006C32D2" w:rsidP="006C32D2">
            <w:pPr>
              <w:pStyle w:val="TAL"/>
              <w:rPr>
                <w:lang w:eastAsia="en-US"/>
              </w:rPr>
            </w:pPr>
            <w:r w:rsidRPr="00A564B4">
              <w:rPr>
                <w:lang w:eastAsia="zh-CN"/>
              </w:rPr>
              <w:t>6.3.5</w:t>
            </w:r>
          </w:p>
        </w:tc>
        <w:tc>
          <w:tcPr>
            <w:tcW w:w="2960" w:type="dxa"/>
            <w:gridSpan w:val="2"/>
            <w:tcBorders>
              <w:bottom w:val="single" w:sz="6" w:space="0" w:color="auto"/>
            </w:tcBorders>
          </w:tcPr>
          <w:p w14:paraId="5549C511" w14:textId="77777777" w:rsidR="006C32D2" w:rsidRPr="00A564B4" w:rsidRDefault="006C32D2" w:rsidP="006C32D2">
            <w:pPr>
              <w:pStyle w:val="TAL"/>
              <w:rPr>
                <w:lang w:eastAsia="en-US"/>
              </w:rPr>
            </w:pPr>
            <w:r w:rsidRPr="00A564B4">
              <w:rPr>
                <w:lang w:eastAsia="en-US"/>
              </w:rPr>
              <w:t>E-UTRA TDD RRC connection release redirection to UTRA TDD</w:t>
            </w:r>
          </w:p>
        </w:tc>
        <w:tc>
          <w:tcPr>
            <w:tcW w:w="828" w:type="dxa"/>
            <w:gridSpan w:val="2"/>
            <w:tcBorders>
              <w:bottom w:val="single" w:sz="6" w:space="0" w:color="auto"/>
            </w:tcBorders>
          </w:tcPr>
          <w:p w14:paraId="0A1A12E4"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537605" w14:textId="77777777" w:rsidR="006C32D2" w:rsidRPr="00A564B4" w:rsidRDefault="006C32D2" w:rsidP="006C32D2">
            <w:pPr>
              <w:pStyle w:val="TAL"/>
              <w:rPr>
                <w:lang w:eastAsia="en-US"/>
              </w:rPr>
            </w:pPr>
            <w:r w:rsidRPr="00A564B4">
              <w:rPr>
                <w:lang w:eastAsia="zh-CN"/>
              </w:rPr>
              <w:t>C26</w:t>
            </w:r>
          </w:p>
        </w:tc>
        <w:tc>
          <w:tcPr>
            <w:tcW w:w="2471" w:type="dxa"/>
            <w:gridSpan w:val="3"/>
            <w:tcBorders>
              <w:bottom w:val="single" w:sz="6" w:space="0" w:color="auto"/>
            </w:tcBorders>
          </w:tcPr>
          <w:p w14:paraId="0DE3525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64DABA1B" w14:textId="77777777" w:rsidR="006C32D2" w:rsidRPr="00A564B4" w:rsidRDefault="006C32D2" w:rsidP="006C32D2">
            <w:pPr>
              <w:pStyle w:val="TAL"/>
              <w:rPr>
                <w:lang w:eastAsia="en-US"/>
              </w:rPr>
            </w:pPr>
          </w:p>
        </w:tc>
        <w:tc>
          <w:tcPr>
            <w:tcW w:w="1695" w:type="dxa"/>
            <w:gridSpan w:val="3"/>
            <w:shd w:val="clear" w:color="auto" w:fill="auto"/>
          </w:tcPr>
          <w:p w14:paraId="36228A3B" w14:textId="77777777" w:rsidR="006C32D2" w:rsidRPr="00A564B4" w:rsidRDefault="006C32D2" w:rsidP="006C32D2">
            <w:pPr>
              <w:pStyle w:val="TAL"/>
              <w:rPr>
                <w:lang w:eastAsia="en-US"/>
              </w:rPr>
            </w:pPr>
          </w:p>
        </w:tc>
        <w:tc>
          <w:tcPr>
            <w:tcW w:w="1717" w:type="dxa"/>
            <w:gridSpan w:val="3"/>
          </w:tcPr>
          <w:p w14:paraId="661DCCE7" w14:textId="77777777" w:rsidR="006C32D2" w:rsidRPr="00A564B4" w:rsidRDefault="006C32D2" w:rsidP="006C32D2">
            <w:pPr>
              <w:pStyle w:val="TAL"/>
              <w:rPr>
                <w:lang w:eastAsia="en-US"/>
              </w:rPr>
            </w:pPr>
            <w:r w:rsidRPr="00A564B4">
              <w:rPr>
                <w:lang w:eastAsia="en-US"/>
              </w:rPr>
              <w:t>2Rx, 4Rx</w:t>
            </w:r>
          </w:p>
        </w:tc>
      </w:tr>
      <w:tr w:rsidR="006C32D2" w:rsidRPr="00A564B4" w14:paraId="16BA5CD7" w14:textId="77777777" w:rsidTr="006C32D2">
        <w:trPr>
          <w:gridAfter w:val="2"/>
          <w:wAfter w:w="143" w:type="dxa"/>
          <w:cantSplit/>
          <w:jc w:val="center"/>
        </w:trPr>
        <w:tc>
          <w:tcPr>
            <w:tcW w:w="929" w:type="dxa"/>
            <w:gridSpan w:val="3"/>
            <w:tcBorders>
              <w:bottom w:val="single" w:sz="6" w:space="0" w:color="auto"/>
            </w:tcBorders>
          </w:tcPr>
          <w:p w14:paraId="6A12F420" w14:textId="77777777" w:rsidR="006C32D2" w:rsidRPr="00A564B4" w:rsidRDefault="006C32D2" w:rsidP="006C32D2">
            <w:pPr>
              <w:pStyle w:val="TAL"/>
              <w:rPr>
                <w:lang w:eastAsia="zh-CN"/>
              </w:rPr>
            </w:pPr>
            <w:r w:rsidRPr="00A564B4">
              <w:rPr>
                <w:lang w:eastAsia="zh-CN"/>
              </w:rPr>
              <w:t>6.3.5_2</w:t>
            </w:r>
          </w:p>
        </w:tc>
        <w:tc>
          <w:tcPr>
            <w:tcW w:w="2960" w:type="dxa"/>
            <w:gridSpan w:val="2"/>
            <w:tcBorders>
              <w:bottom w:val="single" w:sz="6" w:space="0" w:color="auto"/>
            </w:tcBorders>
          </w:tcPr>
          <w:p w14:paraId="742C6ABB" w14:textId="77777777" w:rsidR="006C32D2" w:rsidRPr="00A564B4" w:rsidRDefault="006C32D2" w:rsidP="006C32D2">
            <w:pPr>
              <w:pStyle w:val="TAL"/>
              <w:rPr>
                <w:lang w:eastAsia="en-US"/>
              </w:rPr>
            </w:pPr>
            <w:r w:rsidRPr="00A564B4">
              <w:rPr>
                <w:lang w:eastAsia="en-US"/>
              </w:rPr>
              <w:t>E-UTRA TDD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6707727B"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23BFBDEA"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0DE57CB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37ED8577" w14:textId="77777777" w:rsidR="006C32D2" w:rsidRPr="00A564B4" w:rsidRDefault="006C32D2" w:rsidP="006C32D2">
            <w:pPr>
              <w:pStyle w:val="TAL"/>
              <w:rPr>
                <w:lang w:eastAsia="en-US"/>
              </w:rPr>
            </w:pPr>
          </w:p>
        </w:tc>
        <w:tc>
          <w:tcPr>
            <w:tcW w:w="1695" w:type="dxa"/>
            <w:gridSpan w:val="3"/>
            <w:shd w:val="clear" w:color="auto" w:fill="auto"/>
          </w:tcPr>
          <w:p w14:paraId="2E26070A" w14:textId="77777777" w:rsidR="006C32D2" w:rsidRPr="00A564B4" w:rsidRDefault="006C32D2" w:rsidP="006C32D2">
            <w:pPr>
              <w:pStyle w:val="TAL"/>
              <w:rPr>
                <w:lang w:eastAsia="en-US"/>
              </w:rPr>
            </w:pPr>
          </w:p>
        </w:tc>
        <w:tc>
          <w:tcPr>
            <w:tcW w:w="1717" w:type="dxa"/>
            <w:gridSpan w:val="3"/>
          </w:tcPr>
          <w:p w14:paraId="03E8D830" w14:textId="77777777" w:rsidR="006C32D2" w:rsidRPr="00A564B4" w:rsidRDefault="006C32D2" w:rsidP="006C32D2">
            <w:pPr>
              <w:pStyle w:val="TAL"/>
              <w:rPr>
                <w:lang w:eastAsia="en-US"/>
              </w:rPr>
            </w:pPr>
          </w:p>
        </w:tc>
      </w:tr>
      <w:tr w:rsidR="006C32D2" w:rsidRPr="00A564B4" w14:paraId="11FAD676" w14:textId="77777777" w:rsidTr="006C32D2">
        <w:trPr>
          <w:gridAfter w:val="2"/>
          <w:wAfter w:w="143" w:type="dxa"/>
          <w:cantSplit/>
          <w:jc w:val="center"/>
        </w:trPr>
        <w:tc>
          <w:tcPr>
            <w:tcW w:w="929" w:type="dxa"/>
            <w:gridSpan w:val="3"/>
            <w:tcBorders>
              <w:bottom w:val="single" w:sz="6" w:space="0" w:color="auto"/>
            </w:tcBorders>
          </w:tcPr>
          <w:p w14:paraId="06886ED0" w14:textId="77777777" w:rsidR="006C32D2" w:rsidRPr="00A564B4" w:rsidRDefault="006C32D2" w:rsidP="006C32D2">
            <w:pPr>
              <w:pStyle w:val="TAL"/>
              <w:rPr>
                <w:lang w:eastAsia="en-US"/>
              </w:rPr>
            </w:pPr>
            <w:r w:rsidRPr="00A564B4">
              <w:rPr>
                <w:lang w:eastAsia="zh-CN"/>
              </w:rPr>
              <w:t>6.3.6</w:t>
            </w:r>
          </w:p>
        </w:tc>
        <w:tc>
          <w:tcPr>
            <w:tcW w:w="2960" w:type="dxa"/>
            <w:gridSpan w:val="2"/>
            <w:tcBorders>
              <w:bottom w:val="single" w:sz="6" w:space="0" w:color="auto"/>
            </w:tcBorders>
          </w:tcPr>
          <w:p w14:paraId="3B0FD8B6" w14:textId="77777777" w:rsidR="006C32D2" w:rsidRPr="00A564B4" w:rsidRDefault="006C32D2" w:rsidP="006C32D2">
            <w:pPr>
              <w:pStyle w:val="TAL"/>
              <w:rPr>
                <w:lang w:eastAsia="en-US"/>
              </w:rPr>
            </w:pPr>
            <w:r w:rsidRPr="00A564B4">
              <w:rPr>
                <w:lang w:eastAsia="en-US"/>
              </w:rPr>
              <w:t>E-UTRA FDD RRC connection release redirection to UTRA TDD</w:t>
            </w:r>
          </w:p>
        </w:tc>
        <w:tc>
          <w:tcPr>
            <w:tcW w:w="828" w:type="dxa"/>
            <w:gridSpan w:val="2"/>
            <w:tcBorders>
              <w:bottom w:val="single" w:sz="6" w:space="0" w:color="auto"/>
            </w:tcBorders>
          </w:tcPr>
          <w:p w14:paraId="69F98BF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7B785F"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0CC58EBC"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w:t>
            </w:r>
          </w:p>
        </w:tc>
        <w:tc>
          <w:tcPr>
            <w:tcW w:w="1668" w:type="dxa"/>
            <w:gridSpan w:val="3"/>
            <w:shd w:val="clear" w:color="auto" w:fill="auto"/>
          </w:tcPr>
          <w:p w14:paraId="12017AF2" w14:textId="77777777" w:rsidR="006C32D2" w:rsidRPr="00A564B4" w:rsidRDefault="006C32D2" w:rsidP="006C32D2">
            <w:pPr>
              <w:pStyle w:val="TAL"/>
              <w:rPr>
                <w:lang w:eastAsia="en-US"/>
              </w:rPr>
            </w:pPr>
          </w:p>
        </w:tc>
        <w:tc>
          <w:tcPr>
            <w:tcW w:w="1695" w:type="dxa"/>
            <w:gridSpan w:val="3"/>
            <w:shd w:val="clear" w:color="auto" w:fill="auto"/>
          </w:tcPr>
          <w:p w14:paraId="5DD655AD" w14:textId="77777777" w:rsidR="006C32D2" w:rsidRPr="00A564B4" w:rsidRDefault="006C32D2" w:rsidP="006C32D2">
            <w:pPr>
              <w:pStyle w:val="TAL"/>
              <w:rPr>
                <w:lang w:eastAsia="en-US"/>
              </w:rPr>
            </w:pPr>
          </w:p>
        </w:tc>
        <w:tc>
          <w:tcPr>
            <w:tcW w:w="1717" w:type="dxa"/>
            <w:gridSpan w:val="3"/>
          </w:tcPr>
          <w:p w14:paraId="02A1BDCB" w14:textId="77777777" w:rsidR="006C32D2" w:rsidRPr="00A564B4" w:rsidRDefault="006C32D2" w:rsidP="006C32D2">
            <w:pPr>
              <w:pStyle w:val="TAL"/>
              <w:rPr>
                <w:lang w:eastAsia="en-US"/>
              </w:rPr>
            </w:pPr>
            <w:r w:rsidRPr="00A564B4">
              <w:rPr>
                <w:lang w:eastAsia="en-US"/>
              </w:rPr>
              <w:t>2Rx, 4Rx</w:t>
            </w:r>
          </w:p>
        </w:tc>
      </w:tr>
      <w:tr w:rsidR="006C32D2" w:rsidRPr="00A564B4" w14:paraId="2A41BF07" w14:textId="77777777" w:rsidTr="006C32D2">
        <w:trPr>
          <w:gridAfter w:val="2"/>
          <w:wAfter w:w="143" w:type="dxa"/>
          <w:cantSplit/>
          <w:jc w:val="center"/>
        </w:trPr>
        <w:tc>
          <w:tcPr>
            <w:tcW w:w="929" w:type="dxa"/>
            <w:gridSpan w:val="3"/>
            <w:tcBorders>
              <w:bottom w:val="single" w:sz="6" w:space="0" w:color="auto"/>
            </w:tcBorders>
          </w:tcPr>
          <w:p w14:paraId="5F022BCF" w14:textId="77777777" w:rsidR="006C32D2" w:rsidRPr="00A564B4" w:rsidRDefault="006C32D2" w:rsidP="006C32D2">
            <w:pPr>
              <w:pStyle w:val="TAL"/>
              <w:rPr>
                <w:lang w:eastAsia="zh-CN"/>
              </w:rPr>
            </w:pPr>
            <w:r w:rsidRPr="00A564B4">
              <w:rPr>
                <w:lang w:eastAsia="zh-CN"/>
              </w:rPr>
              <w:t>6.3.6_2</w:t>
            </w:r>
          </w:p>
        </w:tc>
        <w:tc>
          <w:tcPr>
            <w:tcW w:w="2960" w:type="dxa"/>
            <w:gridSpan w:val="2"/>
            <w:tcBorders>
              <w:bottom w:val="single" w:sz="6" w:space="0" w:color="auto"/>
            </w:tcBorders>
          </w:tcPr>
          <w:p w14:paraId="715784DB" w14:textId="77777777" w:rsidR="006C32D2" w:rsidRPr="00A564B4" w:rsidRDefault="006C32D2" w:rsidP="006C32D2">
            <w:pPr>
              <w:pStyle w:val="TAL"/>
              <w:rPr>
                <w:lang w:eastAsia="zh-CN"/>
              </w:rPr>
            </w:pPr>
            <w:r w:rsidRPr="00A564B4">
              <w:rPr>
                <w:lang w:eastAsia="en-US"/>
              </w:rPr>
              <w:t>E-UTRA FDD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4590AB89"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A1188D9"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6DBBE41E"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 and UE Category 1bis</w:t>
            </w:r>
          </w:p>
        </w:tc>
        <w:tc>
          <w:tcPr>
            <w:tcW w:w="1668" w:type="dxa"/>
            <w:gridSpan w:val="3"/>
            <w:shd w:val="clear" w:color="auto" w:fill="auto"/>
          </w:tcPr>
          <w:p w14:paraId="5C2B3354" w14:textId="77777777" w:rsidR="006C32D2" w:rsidRPr="00A564B4" w:rsidRDefault="006C32D2" w:rsidP="006C32D2">
            <w:pPr>
              <w:pStyle w:val="TAL"/>
              <w:rPr>
                <w:lang w:eastAsia="en-US"/>
              </w:rPr>
            </w:pPr>
          </w:p>
        </w:tc>
        <w:tc>
          <w:tcPr>
            <w:tcW w:w="1695" w:type="dxa"/>
            <w:gridSpan w:val="3"/>
            <w:shd w:val="clear" w:color="auto" w:fill="auto"/>
          </w:tcPr>
          <w:p w14:paraId="005D1508" w14:textId="77777777" w:rsidR="006C32D2" w:rsidRPr="00A564B4" w:rsidRDefault="006C32D2" w:rsidP="006C32D2">
            <w:pPr>
              <w:pStyle w:val="TAL"/>
              <w:rPr>
                <w:lang w:eastAsia="en-US"/>
              </w:rPr>
            </w:pPr>
          </w:p>
        </w:tc>
        <w:tc>
          <w:tcPr>
            <w:tcW w:w="1717" w:type="dxa"/>
            <w:gridSpan w:val="3"/>
          </w:tcPr>
          <w:p w14:paraId="0DFC7C85" w14:textId="77777777" w:rsidR="006C32D2" w:rsidRPr="00A564B4" w:rsidRDefault="006C32D2" w:rsidP="006C32D2">
            <w:pPr>
              <w:pStyle w:val="TAL"/>
              <w:rPr>
                <w:lang w:eastAsia="en-US"/>
              </w:rPr>
            </w:pPr>
          </w:p>
        </w:tc>
      </w:tr>
      <w:tr w:rsidR="006C32D2" w:rsidRPr="00A564B4" w14:paraId="7C2C7941" w14:textId="77777777" w:rsidTr="006C32D2">
        <w:trPr>
          <w:gridAfter w:val="2"/>
          <w:wAfter w:w="143" w:type="dxa"/>
          <w:cantSplit/>
          <w:jc w:val="center"/>
        </w:trPr>
        <w:tc>
          <w:tcPr>
            <w:tcW w:w="929" w:type="dxa"/>
            <w:gridSpan w:val="3"/>
            <w:tcBorders>
              <w:bottom w:val="single" w:sz="6" w:space="0" w:color="auto"/>
            </w:tcBorders>
          </w:tcPr>
          <w:p w14:paraId="374A470B" w14:textId="77777777" w:rsidR="006C32D2" w:rsidRPr="00A564B4" w:rsidRDefault="006C32D2" w:rsidP="006C32D2">
            <w:pPr>
              <w:pStyle w:val="TAL"/>
              <w:rPr>
                <w:lang w:eastAsia="zh-CN"/>
              </w:rPr>
            </w:pPr>
            <w:r w:rsidRPr="00A564B4">
              <w:rPr>
                <w:lang w:eastAsia="zh-CN"/>
              </w:rPr>
              <w:t>6.3.7</w:t>
            </w:r>
          </w:p>
        </w:tc>
        <w:tc>
          <w:tcPr>
            <w:tcW w:w="2960" w:type="dxa"/>
            <w:gridSpan w:val="2"/>
            <w:tcBorders>
              <w:bottom w:val="single" w:sz="6" w:space="0" w:color="auto"/>
            </w:tcBorders>
          </w:tcPr>
          <w:p w14:paraId="37943256" w14:textId="77777777" w:rsidR="006C32D2" w:rsidRPr="00A564B4" w:rsidRDefault="006C32D2" w:rsidP="006C32D2">
            <w:pPr>
              <w:pStyle w:val="TAL"/>
              <w:rPr>
                <w:lang w:eastAsia="en-US"/>
              </w:rPr>
            </w:pPr>
            <w:r w:rsidRPr="00A564B4">
              <w:rPr>
                <w:lang w:eastAsia="zh-CN"/>
              </w:rPr>
              <w:t>E-UTRA TDD RRC connection release redirection to UTRA TDD without SI provided</w:t>
            </w:r>
          </w:p>
        </w:tc>
        <w:tc>
          <w:tcPr>
            <w:tcW w:w="828" w:type="dxa"/>
            <w:gridSpan w:val="2"/>
            <w:tcBorders>
              <w:bottom w:val="single" w:sz="6" w:space="0" w:color="auto"/>
            </w:tcBorders>
          </w:tcPr>
          <w:p w14:paraId="4B5BCFB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C3C0AA7" w14:textId="77777777" w:rsidR="006C32D2" w:rsidRPr="00A564B4" w:rsidRDefault="006C32D2" w:rsidP="006C32D2">
            <w:pPr>
              <w:pStyle w:val="TAL"/>
              <w:rPr>
                <w:lang w:eastAsia="zh-CN"/>
              </w:rPr>
            </w:pPr>
            <w:r w:rsidRPr="00A564B4">
              <w:rPr>
                <w:lang w:eastAsia="zh-CN"/>
              </w:rPr>
              <w:t>C26</w:t>
            </w:r>
          </w:p>
        </w:tc>
        <w:tc>
          <w:tcPr>
            <w:tcW w:w="2471" w:type="dxa"/>
            <w:gridSpan w:val="3"/>
            <w:tcBorders>
              <w:bottom w:val="single" w:sz="6" w:space="0" w:color="auto"/>
            </w:tcBorders>
          </w:tcPr>
          <w:p w14:paraId="46716F7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08CE67C0" w14:textId="77777777" w:rsidR="006C32D2" w:rsidRPr="00A564B4" w:rsidRDefault="006C32D2" w:rsidP="006C32D2">
            <w:pPr>
              <w:pStyle w:val="TAL"/>
              <w:rPr>
                <w:lang w:eastAsia="en-US"/>
              </w:rPr>
            </w:pPr>
          </w:p>
        </w:tc>
        <w:tc>
          <w:tcPr>
            <w:tcW w:w="1695" w:type="dxa"/>
            <w:gridSpan w:val="3"/>
            <w:shd w:val="clear" w:color="auto" w:fill="auto"/>
          </w:tcPr>
          <w:p w14:paraId="716EEEB7" w14:textId="77777777" w:rsidR="006C32D2" w:rsidRPr="00A564B4" w:rsidRDefault="006C32D2" w:rsidP="006C32D2">
            <w:pPr>
              <w:pStyle w:val="TAL"/>
              <w:rPr>
                <w:lang w:eastAsia="en-US"/>
              </w:rPr>
            </w:pPr>
          </w:p>
        </w:tc>
        <w:tc>
          <w:tcPr>
            <w:tcW w:w="1717" w:type="dxa"/>
            <w:gridSpan w:val="3"/>
          </w:tcPr>
          <w:p w14:paraId="47C8C4A3" w14:textId="77777777" w:rsidR="006C32D2" w:rsidRPr="00A564B4" w:rsidRDefault="006C32D2" w:rsidP="006C32D2">
            <w:pPr>
              <w:pStyle w:val="TAL"/>
              <w:rPr>
                <w:lang w:eastAsia="en-US"/>
              </w:rPr>
            </w:pPr>
            <w:r w:rsidRPr="00A564B4">
              <w:rPr>
                <w:lang w:eastAsia="en-US"/>
              </w:rPr>
              <w:t>2Rx, 4Rx</w:t>
            </w:r>
          </w:p>
        </w:tc>
      </w:tr>
      <w:tr w:rsidR="006C32D2" w:rsidRPr="00A564B4" w14:paraId="12CB52D8" w14:textId="77777777" w:rsidTr="006C32D2">
        <w:trPr>
          <w:gridAfter w:val="2"/>
          <w:wAfter w:w="143" w:type="dxa"/>
          <w:cantSplit/>
          <w:jc w:val="center"/>
        </w:trPr>
        <w:tc>
          <w:tcPr>
            <w:tcW w:w="929" w:type="dxa"/>
            <w:gridSpan w:val="3"/>
            <w:tcBorders>
              <w:bottom w:val="single" w:sz="6" w:space="0" w:color="auto"/>
            </w:tcBorders>
          </w:tcPr>
          <w:p w14:paraId="51349CDC" w14:textId="77777777" w:rsidR="006C32D2" w:rsidRPr="00A564B4" w:rsidRDefault="006C32D2" w:rsidP="006C32D2">
            <w:pPr>
              <w:pStyle w:val="TAL"/>
              <w:rPr>
                <w:lang w:eastAsia="zh-CN"/>
              </w:rPr>
            </w:pPr>
            <w:r w:rsidRPr="00A564B4">
              <w:rPr>
                <w:lang w:eastAsia="zh-CN"/>
              </w:rPr>
              <w:t>6.3.7_2</w:t>
            </w:r>
          </w:p>
        </w:tc>
        <w:tc>
          <w:tcPr>
            <w:tcW w:w="2960" w:type="dxa"/>
            <w:gridSpan w:val="2"/>
            <w:tcBorders>
              <w:bottom w:val="single" w:sz="6" w:space="0" w:color="auto"/>
            </w:tcBorders>
          </w:tcPr>
          <w:p w14:paraId="6A7293A3" w14:textId="77777777" w:rsidR="006C32D2" w:rsidRPr="00A564B4" w:rsidRDefault="006C32D2" w:rsidP="006C32D2">
            <w:pPr>
              <w:pStyle w:val="TAL"/>
              <w:rPr>
                <w:lang w:eastAsia="zh-CN"/>
              </w:rPr>
            </w:pPr>
            <w:r w:rsidRPr="00A564B4">
              <w:rPr>
                <w:lang w:eastAsia="zh-CN"/>
              </w:rPr>
              <w:t>E-UTRA TDD RRC connection release redirection to UTRA TDD without SI provided for UE Category 1bis</w:t>
            </w:r>
          </w:p>
        </w:tc>
        <w:tc>
          <w:tcPr>
            <w:tcW w:w="828" w:type="dxa"/>
            <w:gridSpan w:val="2"/>
            <w:tcBorders>
              <w:bottom w:val="single" w:sz="6" w:space="0" w:color="auto"/>
            </w:tcBorders>
          </w:tcPr>
          <w:p w14:paraId="4896CDC0"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C600A0D"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6B6E839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09BC17A6" w14:textId="77777777" w:rsidR="006C32D2" w:rsidRPr="00A564B4" w:rsidRDefault="006C32D2" w:rsidP="006C32D2">
            <w:pPr>
              <w:pStyle w:val="TAL"/>
              <w:rPr>
                <w:lang w:eastAsia="en-US"/>
              </w:rPr>
            </w:pPr>
          </w:p>
        </w:tc>
        <w:tc>
          <w:tcPr>
            <w:tcW w:w="1695" w:type="dxa"/>
            <w:gridSpan w:val="3"/>
            <w:shd w:val="clear" w:color="auto" w:fill="auto"/>
          </w:tcPr>
          <w:p w14:paraId="0FE3E74A" w14:textId="77777777" w:rsidR="006C32D2" w:rsidRPr="00A564B4" w:rsidRDefault="006C32D2" w:rsidP="006C32D2">
            <w:pPr>
              <w:pStyle w:val="TAL"/>
              <w:rPr>
                <w:lang w:eastAsia="en-US"/>
              </w:rPr>
            </w:pPr>
          </w:p>
        </w:tc>
        <w:tc>
          <w:tcPr>
            <w:tcW w:w="1717" w:type="dxa"/>
            <w:gridSpan w:val="3"/>
          </w:tcPr>
          <w:p w14:paraId="352CCD43" w14:textId="77777777" w:rsidR="006C32D2" w:rsidRPr="00A564B4" w:rsidRDefault="006C32D2" w:rsidP="006C32D2">
            <w:pPr>
              <w:pStyle w:val="TAL"/>
              <w:rPr>
                <w:lang w:eastAsia="en-US"/>
              </w:rPr>
            </w:pPr>
          </w:p>
        </w:tc>
      </w:tr>
      <w:tr w:rsidR="006C32D2" w:rsidRPr="00A564B4" w14:paraId="67C1AA45" w14:textId="77777777" w:rsidTr="006C32D2">
        <w:trPr>
          <w:gridAfter w:val="2"/>
          <w:wAfter w:w="143" w:type="dxa"/>
          <w:cantSplit/>
          <w:jc w:val="center"/>
        </w:trPr>
        <w:tc>
          <w:tcPr>
            <w:tcW w:w="929" w:type="dxa"/>
            <w:gridSpan w:val="3"/>
            <w:tcBorders>
              <w:bottom w:val="single" w:sz="6" w:space="0" w:color="auto"/>
            </w:tcBorders>
          </w:tcPr>
          <w:p w14:paraId="1D35D13B" w14:textId="77777777" w:rsidR="006C32D2" w:rsidRPr="00A564B4" w:rsidRDefault="006C32D2" w:rsidP="006C32D2">
            <w:pPr>
              <w:pStyle w:val="TAL"/>
              <w:rPr>
                <w:lang w:eastAsia="zh-CN"/>
              </w:rPr>
            </w:pPr>
            <w:r w:rsidRPr="00A564B4">
              <w:rPr>
                <w:lang w:eastAsia="zh-CN"/>
              </w:rPr>
              <w:t>6.3.8</w:t>
            </w:r>
          </w:p>
        </w:tc>
        <w:tc>
          <w:tcPr>
            <w:tcW w:w="2960" w:type="dxa"/>
            <w:gridSpan w:val="2"/>
            <w:tcBorders>
              <w:bottom w:val="single" w:sz="6" w:space="0" w:color="auto"/>
            </w:tcBorders>
          </w:tcPr>
          <w:p w14:paraId="34A89715" w14:textId="77777777" w:rsidR="006C32D2" w:rsidRPr="00A564B4" w:rsidRDefault="006C32D2" w:rsidP="006C32D2">
            <w:pPr>
              <w:pStyle w:val="TAL"/>
              <w:rPr>
                <w:lang w:eastAsia="en-US"/>
              </w:rPr>
            </w:pPr>
            <w:r w:rsidRPr="00A564B4">
              <w:rPr>
                <w:lang w:eastAsia="zh-CN"/>
              </w:rPr>
              <w:t>E-UTRA FDD RRC connection release redirection to UTRA TDD without SI provided</w:t>
            </w:r>
          </w:p>
        </w:tc>
        <w:tc>
          <w:tcPr>
            <w:tcW w:w="828" w:type="dxa"/>
            <w:gridSpan w:val="2"/>
            <w:tcBorders>
              <w:bottom w:val="single" w:sz="6" w:space="0" w:color="auto"/>
            </w:tcBorders>
          </w:tcPr>
          <w:p w14:paraId="42B8C18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4E4CA55"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1832EF8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751AEC6B" w14:textId="77777777" w:rsidR="006C32D2" w:rsidRPr="00A564B4" w:rsidRDefault="006C32D2" w:rsidP="006C32D2">
            <w:pPr>
              <w:pStyle w:val="TAL"/>
              <w:rPr>
                <w:lang w:eastAsia="en-US"/>
              </w:rPr>
            </w:pPr>
          </w:p>
        </w:tc>
        <w:tc>
          <w:tcPr>
            <w:tcW w:w="1695" w:type="dxa"/>
            <w:gridSpan w:val="3"/>
            <w:shd w:val="clear" w:color="auto" w:fill="auto"/>
          </w:tcPr>
          <w:p w14:paraId="24ECCCCB" w14:textId="77777777" w:rsidR="006C32D2" w:rsidRPr="00A564B4" w:rsidRDefault="006C32D2" w:rsidP="006C32D2">
            <w:pPr>
              <w:pStyle w:val="TAL"/>
              <w:rPr>
                <w:lang w:eastAsia="en-US"/>
              </w:rPr>
            </w:pPr>
          </w:p>
        </w:tc>
        <w:tc>
          <w:tcPr>
            <w:tcW w:w="1717" w:type="dxa"/>
            <w:gridSpan w:val="3"/>
          </w:tcPr>
          <w:p w14:paraId="2B794E68" w14:textId="77777777" w:rsidR="006C32D2" w:rsidRPr="00A564B4" w:rsidRDefault="006C32D2" w:rsidP="006C32D2">
            <w:pPr>
              <w:pStyle w:val="TAL"/>
              <w:rPr>
                <w:lang w:eastAsia="en-US"/>
              </w:rPr>
            </w:pPr>
            <w:r w:rsidRPr="00A564B4">
              <w:rPr>
                <w:lang w:eastAsia="en-US"/>
              </w:rPr>
              <w:t>2Rx, 4Rx</w:t>
            </w:r>
          </w:p>
        </w:tc>
      </w:tr>
      <w:tr w:rsidR="006C32D2" w:rsidRPr="00A564B4" w14:paraId="60C4B1C9" w14:textId="77777777" w:rsidTr="006C32D2">
        <w:trPr>
          <w:gridAfter w:val="2"/>
          <w:wAfter w:w="143" w:type="dxa"/>
          <w:cantSplit/>
          <w:jc w:val="center"/>
        </w:trPr>
        <w:tc>
          <w:tcPr>
            <w:tcW w:w="929" w:type="dxa"/>
            <w:gridSpan w:val="3"/>
            <w:tcBorders>
              <w:bottom w:val="single" w:sz="6" w:space="0" w:color="auto"/>
            </w:tcBorders>
          </w:tcPr>
          <w:p w14:paraId="0BAE05A4" w14:textId="77777777" w:rsidR="006C32D2" w:rsidRPr="00A564B4" w:rsidRDefault="006C32D2" w:rsidP="006C32D2">
            <w:pPr>
              <w:pStyle w:val="TAL"/>
              <w:rPr>
                <w:lang w:eastAsia="zh-CN"/>
              </w:rPr>
            </w:pPr>
            <w:r w:rsidRPr="00A564B4">
              <w:rPr>
                <w:lang w:eastAsia="zh-CN"/>
              </w:rPr>
              <w:t>6.3.8_2</w:t>
            </w:r>
          </w:p>
        </w:tc>
        <w:tc>
          <w:tcPr>
            <w:tcW w:w="2960" w:type="dxa"/>
            <w:gridSpan w:val="2"/>
            <w:tcBorders>
              <w:bottom w:val="single" w:sz="6" w:space="0" w:color="auto"/>
            </w:tcBorders>
          </w:tcPr>
          <w:p w14:paraId="2E1B1F9F" w14:textId="77777777" w:rsidR="006C32D2" w:rsidRPr="00A564B4" w:rsidRDefault="006C32D2" w:rsidP="006C32D2">
            <w:pPr>
              <w:pStyle w:val="TAL"/>
              <w:rPr>
                <w:lang w:eastAsia="zh-CN"/>
              </w:rPr>
            </w:pPr>
            <w:r w:rsidRPr="00A564B4">
              <w:rPr>
                <w:lang w:eastAsia="zh-CN"/>
              </w:rPr>
              <w:t>E-UTRA FDD RRC connection release redirection to UTRA TDD without SI provided for UE Category 1bis</w:t>
            </w:r>
          </w:p>
        </w:tc>
        <w:tc>
          <w:tcPr>
            <w:tcW w:w="828" w:type="dxa"/>
            <w:gridSpan w:val="2"/>
            <w:tcBorders>
              <w:bottom w:val="single" w:sz="6" w:space="0" w:color="auto"/>
            </w:tcBorders>
          </w:tcPr>
          <w:p w14:paraId="6198F5B2"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4168CD3"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3025485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21558C66" w14:textId="77777777" w:rsidR="006C32D2" w:rsidRPr="00A564B4" w:rsidRDefault="006C32D2" w:rsidP="006C32D2">
            <w:pPr>
              <w:pStyle w:val="TAL"/>
              <w:rPr>
                <w:lang w:eastAsia="en-US"/>
              </w:rPr>
            </w:pPr>
          </w:p>
        </w:tc>
        <w:tc>
          <w:tcPr>
            <w:tcW w:w="1695" w:type="dxa"/>
            <w:gridSpan w:val="3"/>
            <w:shd w:val="clear" w:color="auto" w:fill="auto"/>
          </w:tcPr>
          <w:p w14:paraId="69F7E784" w14:textId="77777777" w:rsidR="006C32D2" w:rsidRPr="00A564B4" w:rsidRDefault="006C32D2" w:rsidP="006C32D2">
            <w:pPr>
              <w:pStyle w:val="TAL"/>
              <w:rPr>
                <w:lang w:eastAsia="en-US"/>
              </w:rPr>
            </w:pPr>
          </w:p>
        </w:tc>
        <w:tc>
          <w:tcPr>
            <w:tcW w:w="1717" w:type="dxa"/>
            <w:gridSpan w:val="3"/>
          </w:tcPr>
          <w:p w14:paraId="66799136" w14:textId="77777777" w:rsidR="006C32D2" w:rsidRPr="00A564B4" w:rsidRDefault="006C32D2" w:rsidP="006C32D2">
            <w:pPr>
              <w:pStyle w:val="TAL"/>
              <w:rPr>
                <w:lang w:eastAsia="en-US"/>
              </w:rPr>
            </w:pPr>
          </w:p>
        </w:tc>
      </w:tr>
      <w:tr w:rsidR="006C32D2" w:rsidRPr="00A564B4" w14:paraId="01E14ED2" w14:textId="77777777" w:rsidTr="006C32D2">
        <w:trPr>
          <w:gridAfter w:val="2"/>
          <w:wAfter w:w="143" w:type="dxa"/>
          <w:cantSplit/>
          <w:jc w:val="center"/>
        </w:trPr>
        <w:tc>
          <w:tcPr>
            <w:tcW w:w="929" w:type="dxa"/>
            <w:gridSpan w:val="3"/>
            <w:tcBorders>
              <w:bottom w:val="single" w:sz="6" w:space="0" w:color="auto"/>
            </w:tcBorders>
          </w:tcPr>
          <w:p w14:paraId="74E55ECF" w14:textId="77777777" w:rsidR="006C32D2" w:rsidRPr="00A564B4" w:rsidRDefault="006C32D2" w:rsidP="006C32D2">
            <w:pPr>
              <w:pStyle w:val="TAL"/>
              <w:rPr>
                <w:lang w:eastAsia="zh-CN"/>
              </w:rPr>
            </w:pPr>
            <w:r w:rsidRPr="00A564B4">
              <w:rPr>
                <w:lang w:eastAsia="zh-CN"/>
              </w:rPr>
              <w:t>6.3.9</w:t>
            </w:r>
          </w:p>
        </w:tc>
        <w:tc>
          <w:tcPr>
            <w:tcW w:w="2960" w:type="dxa"/>
            <w:gridSpan w:val="2"/>
            <w:tcBorders>
              <w:bottom w:val="single" w:sz="6" w:space="0" w:color="auto"/>
            </w:tcBorders>
          </w:tcPr>
          <w:p w14:paraId="1E730F88" w14:textId="77777777" w:rsidR="006C32D2" w:rsidRPr="00A564B4" w:rsidRDefault="006C32D2" w:rsidP="006C32D2">
            <w:pPr>
              <w:pStyle w:val="TAL"/>
              <w:rPr>
                <w:lang w:eastAsia="en-US"/>
              </w:rPr>
            </w:pPr>
            <w:r w:rsidRPr="00A564B4">
              <w:rPr>
                <w:lang w:eastAsia="zh-CN"/>
              </w:rPr>
              <w:t>Redirection from E-UTRAN FDD to UTRAN FDD without System Information</w:t>
            </w:r>
          </w:p>
        </w:tc>
        <w:tc>
          <w:tcPr>
            <w:tcW w:w="828" w:type="dxa"/>
            <w:gridSpan w:val="2"/>
            <w:tcBorders>
              <w:bottom w:val="single" w:sz="6" w:space="0" w:color="auto"/>
            </w:tcBorders>
          </w:tcPr>
          <w:p w14:paraId="3F279046"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6BD6AC49" w14:textId="77777777" w:rsidR="006C32D2" w:rsidRPr="00A564B4" w:rsidRDefault="006C32D2" w:rsidP="006C32D2">
            <w:pPr>
              <w:pStyle w:val="TAL"/>
              <w:rPr>
                <w:lang w:eastAsia="zh-CN"/>
              </w:rPr>
            </w:pPr>
            <w:r w:rsidRPr="00A564B4">
              <w:rPr>
                <w:lang w:eastAsia="zh-CN"/>
              </w:rPr>
              <w:t>C04</w:t>
            </w:r>
          </w:p>
        </w:tc>
        <w:tc>
          <w:tcPr>
            <w:tcW w:w="2471" w:type="dxa"/>
            <w:gridSpan w:val="3"/>
            <w:tcBorders>
              <w:bottom w:val="single" w:sz="6" w:space="0" w:color="auto"/>
            </w:tcBorders>
          </w:tcPr>
          <w:p w14:paraId="259C6B1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w:t>
            </w:r>
          </w:p>
        </w:tc>
        <w:tc>
          <w:tcPr>
            <w:tcW w:w="1668" w:type="dxa"/>
            <w:gridSpan w:val="3"/>
            <w:shd w:val="clear" w:color="auto" w:fill="auto"/>
          </w:tcPr>
          <w:p w14:paraId="7CC489CC" w14:textId="77777777" w:rsidR="006C32D2" w:rsidRPr="00A564B4" w:rsidRDefault="006C32D2" w:rsidP="006C32D2">
            <w:pPr>
              <w:pStyle w:val="TAL"/>
              <w:rPr>
                <w:lang w:eastAsia="en-US"/>
              </w:rPr>
            </w:pPr>
          </w:p>
        </w:tc>
        <w:tc>
          <w:tcPr>
            <w:tcW w:w="1695" w:type="dxa"/>
            <w:gridSpan w:val="3"/>
            <w:shd w:val="clear" w:color="auto" w:fill="auto"/>
          </w:tcPr>
          <w:p w14:paraId="1AE74568" w14:textId="77777777" w:rsidR="006C32D2" w:rsidRPr="00A564B4" w:rsidRDefault="006C32D2" w:rsidP="006C32D2">
            <w:pPr>
              <w:pStyle w:val="TAL"/>
              <w:rPr>
                <w:lang w:eastAsia="en-US"/>
              </w:rPr>
            </w:pPr>
          </w:p>
        </w:tc>
        <w:tc>
          <w:tcPr>
            <w:tcW w:w="1717" w:type="dxa"/>
            <w:gridSpan w:val="3"/>
          </w:tcPr>
          <w:p w14:paraId="355E68A5" w14:textId="77777777" w:rsidR="006C32D2" w:rsidRPr="00A564B4" w:rsidRDefault="006C32D2" w:rsidP="006C32D2">
            <w:pPr>
              <w:pStyle w:val="TAL"/>
              <w:rPr>
                <w:lang w:eastAsia="en-US"/>
              </w:rPr>
            </w:pPr>
            <w:r w:rsidRPr="00A564B4">
              <w:rPr>
                <w:lang w:eastAsia="en-US"/>
              </w:rPr>
              <w:t>2Rx, 4Rx</w:t>
            </w:r>
          </w:p>
        </w:tc>
      </w:tr>
      <w:tr w:rsidR="006C32D2" w:rsidRPr="00A564B4" w14:paraId="15982682" w14:textId="77777777" w:rsidTr="006C32D2">
        <w:trPr>
          <w:gridAfter w:val="2"/>
          <w:wAfter w:w="143" w:type="dxa"/>
          <w:cantSplit/>
          <w:jc w:val="center"/>
        </w:trPr>
        <w:tc>
          <w:tcPr>
            <w:tcW w:w="929" w:type="dxa"/>
            <w:gridSpan w:val="3"/>
            <w:tcBorders>
              <w:bottom w:val="single" w:sz="6" w:space="0" w:color="auto"/>
            </w:tcBorders>
          </w:tcPr>
          <w:p w14:paraId="3B998FB4" w14:textId="77777777" w:rsidR="006C32D2" w:rsidRPr="00A564B4" w:rsidRDefault="006C32D2" w:rsidP="006C32D2">
            <w:pPr>
              <w:pStyle w:val="TAL"/>
              <w:rPr>
                <w:lang w:eastAsia="zh-CN"/>
              </w:rPr>
            </w:pPr>
            <w:r w:rsidRPr="00A564B4">
              <w:rPr>
                <w:lang w:eastAsia="zh-CN"/>
              </w:rPr>
              <w:t>6.3.9_2</w:t>
            </w:r>
          </w:p>
        </w:tc>
        <w:tc>
          <w:tcPr>
            <w:tcW w:w="2960" w:type="dxa"/>
            <w:gridSpan w:val="2"/>
            <w:tcBorders>
              <w:bottom w:val="single" w:sz="6" w:space="0" w:color="auto"/>
            </w:tcBorders>
          </w:tcPr>
          <w:p w14:paraId="0D2AB5D3" w14:textId="77777777" w:rsidR="006C32D2" w:rsidRPr="00A564B4" w:rsidRDefault="006C32D2" w:rsidP="006C32D2">
            <w:pPr>
              <w:pStyle w:val="TAL"/>
              <w:rPr>
                <w:lang w:eastAsia="zh-CN"/>
              </w:rPr>
            </w:pPr>
            <w:r w:rsidRPr="00A564B4">
              <w:rPr>
                <w:lang w:eastAsia="zh-CN"/>
              </w:rPr>
              <w:t>Redirection from E-UTRAN FDD to UTRAN FDD without System Information for UE Category 1bis</w:t>
            </w:r>
          </w:p>
        </w:tc>
        <w:tc>
          <w:tcPr>
            <w:tcW w:w="828" w:type="dxa"/>
            <w:gridSpan w:val="2"/>
            <w:tcBorders>
              <w:bottom w:val="single" w:sz="6" w:space="0" w:color="auto"/>
            </w:tcBorders>
          </w:tcPr>
          <w:p w14:paraId="3A8E2A6E"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AFEA270"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15AA92C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shd w:val="clear" w:color="auto" w:fill="auto"/>
          </w:tcPr>
          <w:p w14:paraId="4BCDD24E" w14:textId="77777777" w:rsidR="006C32D2" w:rsidRPr="00A564B4" w:rsidRDefault="006C32D2" w:rsidP="006C32D2">
            <w:pPr>
              <w:pStyle w:val="TAL"/>
              <w:rPr>
                <w:lang w:eastAsia="en-US"/>
              </w:rPr>
            </w:pPr>
          </w:p>
        </w:tc>
        <w:tc>
          <w:tcPr>
            <w:tcW w:w="1695" w:type="dxa"/>
            <w:gridSpan w:val="3"/>
            <w:shd w:val="clear" w:color="auto" w:fill="auto"/>
          </w:tcPr>
          <w:p w14:paraId="3209D766" w14:textId="77777777" w:rsidR="006C32D2" w:rsidRPr="00A564B4" w:rsidRDefault="006C32D2" w:rsidP="006C32D2">
            <w:pPr>
              <w:pStyle w:val="TAL"/>
              <w:rPr>
                <w:lang w:eastAsia="en-US"/>
              </w:rPr>
            </w:pPr>
          </w:p>
        </w:tc>
        <w:tc>
          <w:tcPr>
            <w:tcW w:w="1717" w:type="dxa"/>
            <w:gridSpan w:val="3"/>
          </w:tcPr>
          <w:p w14:paraId="3E992E75" w14:textId="77777777" w:rsidR="006C32D2" w:rsidRPr="00A564B4" w:rsidRDefault="006C32D2" w:rsidP="006C32D2">
            <w:pPr>
              <w:pStyle w:val="TAL"/>
              <w:rPr>
                <w:lang w:eastAsia="en-US"/>
              </w:rPr>
            </w:pPr>
          </w:p>
        </w:tc>
      </w:tr>
      <w:tr w:rsidR="006C32D2" w:rsidRPr="00A564B4" w14:paraId="66E74D5E" w14:textId="77777777" w:rsidTr="006C32D2">
        <w:trPr>
          <w:gridAfter w:val="2"/>
          <w:wAfter w:w="143" w:type="dxa"/>
          <w:cantSplit/>
          <w:jc w:val="center"/>
        </w:trPr>
        <w:tc>
          <w:tcPr>
            <w:tcW w:w="929" w:type="dxa"/>
            <w:gridSpan w:val="3"/>
            <w:tcBorders>
              <w:bottom w:val="single" w:sz="6" w:space="0" w:color="auto"/>
            </w:tcBorders>
          </w:tcPr>
          <w:p w14:paraId="090A0134" w14:textId="77777777" w:rsidR="006C32D2" w:rsidRPr="00A564B4" w:rsidRDefault="006C32D2" w:rsidP="006C32D2">
            <w:pPr>
              <w:pStyle w:val="TAL"/>
              <w:rPr>
                <w:lang w:eastAsia="zh-CN"/>
              </w:rPr>
            </w:pPr>
            <w:r w:rsidRPr="00A564B4">
              <w:rPr>
                <w:lang w:eastAsia="zh-CN"/>
              </w:rPr>
              <w:t>6.3.10</w:t>
            </w:r>
          </w:p>
        </w:tc>
        <w:tc>
          <w:tcPr>
            <w:tcW w:w="2960" w:type="dxa"/>
            <w:gridSpan w:val="2"/>
            <w:tcBorders>
              <w:bottom w:val="single" w:sz="6" w:space="0" w:color="auto"/>
            </w:tcBorders>
          </w:tcPr>
          <w:p w14:paraId="5FDCCF4D" w14:textId="77777777" w:rsidR="006C32D2" w:rsidRPr="00A564B4" w:rsidRDefault="006C32D2" w:rsidP="006C32D2">
            <w:pPr>
              <w:pStyle w:val="TAL"/>
              <w:rPr>
                <w:lang w:eastAsia="en-US"/>
              </w:rPr>
            </w:pPr>
            <w:r w:rsidRPr="00A564B4">
              <w:rPr>
                <w:lang w:eastAsia="zh-CN"/>
              </w:rPr>
              <w:t>Redirection from E-UTRAN FDD to GERAN when System Information is not provided</w:t>
            </w:r>
          </w:p>
        </w:tc>
        <w:tc>
          <w:tcPr>
            <w:tcW w:w="828" w:type="dxa"/>
            <w:gridSpan w:val="2"/>
            <w:tcBorders>
              <w:bottom w:val="single" w:sz="6" w:space="0" w:color="auto"/>
            </w:tcBorders>
          </w:tcPr>
          <w:p w14:paraId="3509ABA5"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F0A9748" w14:textId="77777777" w:rsidR="006C32D2" w:rsidRPr="00A564B4" w:rsidRDefault="006C32D2" w:rsidP="006C32D2">
            <w:pPr>
              <w:pStyle w:val="TAL"/>
              <w:rPr>
                <w:lang w:eastAsia="zh-CN"/>
              </w:rPr>
            </w:pPr>
            <w:r w:rsidRPr="00A564B4">
              <w:rPr>
                <w:lang w:eastAsia="zh-CN"/>
              </w:rPr>
              <w:t>C27</w:t>
            </w:r>
          </w:p>
        </w:tc>
        <w:tc>
          <w:tcPr>
            <w:tcW w:w="2471" w:type="dxa"/>
            <w:gridSpan w:val="3"/>
            <w:tcBorders>
              <w:bottom w:val="single" w:sz="6" w:space="0" w:color="auto"/>
            </w:tcBorders>
          </w:tcPr>
          <w:p w14:paraId="645A83CA"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p>
        </w:tc>
        <w:tc>
          <w:tcPr>
            <w:tcW w:w="1668" w:type="dxa"/>
            <w:gridSpan w:val="3"/>
            <w:shd w:val="clear" w:color="auto" w:fill="auto"/>
          </w:tcPr>
          <w:p w14:paraId="7F7EC607" w14:textId="77777777" w:rsidR="006C32D2" w:rsidRPr="00A564B4" w:rsidRDefault="006C32D2" w:rsidP="006C32D2">
            <w:pPr>
              <w:pStyle w:val="TAL"/>
              <w:rPr>
                <w:lang w:eastAsia="en-US"/>
              </w:rPr>
            </w:pPr>
          </w:p>
        </w:tc>
        <w:tc>
          <w:tcPr>
            <w:tcW w:w="1695" w:type="dxa"/>
            <w:gridSpan w:val="3"/>
            <w:shd w:val="clear" w:color="auto" w:fill="auto"/>
          </w:tcPr>
          <w:p w14:paraId="3D7FFF17" w14:textId="77777777" w:rsidR="006C32D2" w:rsidRPr="00A564B4" w:rsidRDefault="006C32D2" w:rsidP="006C32D2">
            <w:pPr>
              <w:pStyle w:val="TAL"/>
              <w:rPr>
                <w:lang w:eastAsia="en-US"/>
              </w:rPr>
            </w:pPr>
          </w:p>
        </w:tc>
        <w:tc>
          <w:tcPr>
            <w:tcW w:w="1717" w:type="dxa"/>
            <w:gridSpan w:val="3"/>
          </w:tcPr>
          <w:p w14:paraId="7269FBA1" w14:textId="77777777" w:rsidR="006C32D2" w:rsidRPr="00A564B4" w:rsidRDefault="006C32D2" w:rsidP="006C32D2">
            <w:pPr>
              <w:pStyle w:val="TAL"/>
              <w:rPr>
                <w:lang w:eastAsia="en-US"/>
              </w:rPr>
            </w:pPr>
            <w:r w:rsidRPr="00A564B4">
              <w:rPr>
                <w:lang w:eastAsia="en-US"/>
              </w:rPr>
              <w:t>2Rx, 4Rx</w:t>
            </w:r>
          </w:p>
        </w:tc>
      </w:tr>
      <w:tr w:rsidR="006C32D2" w:rsidRPr="00A564B4" w14:paraId="4F84D645" w14:textId="77777777" w:rsidTr="006C32D2">
        <w:trPr>
          <w:gridAfter w:val="2"/>
          <w:wAfter w:w="143" w:type="dxa"/>
          <w:cantSplit/>
          <w:jc w:val="center"/>
        </w:trPr>
        <w:tc>
          <w:tcPr>
            <w:tcW w:w="929" w:type="dxa"/>
            <w:gridSpan w:val="3"/>
            <w:tcBorders>
              <w:bottom w:val="single" w:sz="6" w:space="0" w:color="auto"/>
            </w:tcBorders>
          </w:tcPr>
          <w:p w14:paraId="528FEEFB" w14:textId="77777777" w:rsidR="006C32D2" w:rsidRPr="00A564B4" w:rsidRDefault="006C32D2" w:rsidP="006C32D2">
            <w:pPr>
              <w:pStyle w:val="TAL"/>
              <w:rPr>
                <w:lang w:eastAsia="zh-CN"/>
              </w:rPr>
            </w:pPr>
            <w:r w:rsidRPr="00A564B4">
              <w:rPr>
                <w:lang w:eastAsia="zh-CN"/>
              </w:rPr>
              <w:t>6.3.10_2</w:t>
            </w:r>
          </w:p>
        </w:tc>
        <w:tc>
          <w:tcPr>
            <w:tcW w:w="2960" w:type="dxa"/>
            <w:gridSpan w:val="2"/>
            <w:tcBorders>
              <w:bottom w:val="single" w:sz="6" w:space="0" w:color="auto"/>
            </w:tcBorders>
          </w:tcPr>
          <w:p w14:paraId="76CFF93C" w14:textId="77777777" w:rsidR="006C32D2" w:rsidRPr="00A564B4" w:rsidRDefault="006C32D2" w:rsidP="006C32D2">
            <w:pPr>
              <w:pStyle w:val="TAL"/>
              <w:rPr>
                <w:lang w:eastAsia="zh-CN"/>
              </w:rPr>
            </w:pPr>
            <w:r w:rsidRPr="00A564B4">
              <w:rPr>
                <w:lang w:eastAsia="zh-CN"/>
              </w:rPr>
              <w:t>Redirection from E-UTRAN FDD to GERAN when System Information is not provided for UE Category 1bis</w:t>
            </w:r>
          </w:p>
        </w:tc>
        <w:tc>
          <w:tcPr>
            <w:tcW w:w="828" w:type="dxa"/>
            <w:gridSpan w:val="2"/>
            <w:tcBorders>
              <w:bottom w:val="single" w:sz="6" w:space="0" w:color="auto"/>
            </w:tcBorders>
          </w:tcPr>
          <w:p w14:paraId="23995BC6"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D6280D6"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56F57DA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22E1C5A3" w14:textId="77777777" w:rsidR="006C32D2" w:rsidRPr="00A564B4" w:rsidRDefault="006C32D2" w:rsidP="006C32D2">
            <w:pPr>
              <w:pStyle w:val="TAL"/>
              <w:rPr>
                <w:lang w:eastAsia="en-US"/>
              </w:rPr>
            </w:pPr>
          </w:p>
        </w:tc>
        <w:tc>
          <w:tcPr>
            <w:tcW w:w="1695" w:type="dxa"/>
            <w:gridSpan w:val="3"/>
            <w:shd w:val="clear" w:color="auto" w:fill="auto"/>
          </w:tcPr>
          <w:p w14:paraId="4A67B583" w14:textId="77777777" w:rsidR="006C32D2" w:rsidRPr="00A564B4" w:rsidRDefault="006C32D2" w:rsidP="006C32D2">
            <w:pPr>
              <w:pStyle w:val="TAL"/>
              <w:rPr>
                <w:lang w:eastAsia="en-US"/>
              </w:rPr>
            </w:pPr>
          </w:p>
        </w:tc>
        <w:tc>
          <w:tcPr>
            <w:tcW w:w="1717" w:type="dxa"/>
            <w:gridSpan w:val="3"/>
          </w:tcPr>
          <w:p w14:paraId="07AB3E61" w14:textId="77777777" w:rsidR="006C32D2" w:rsidRPr="00A564B4" w:rsidRDefault="006C32D2" w:rsidP="006C32D2">
            <w:pPr>
              <w:pStyle w:val="TAL"/>
              <w:rPr>
                <w:lang w:eastAsia="en-US"/>
              </w:rPr>
            </w:pPr>
          </w:p>
        </w:tc>
      </w:tr>
      <w:tr w:rsidR="006C32D2" w:rsidRPr="00A564B4" w14:paraId="0AC2881E" w14:textId="77777777" w:rsidTr="006C32D2">
        <w:trPr>
          <w:gridAfter w:val="2"/>
          <w:wAfter w:w="143" w:type="dxa"/>
          <w:cantSplit/>
          <w:jc w:val="center"/>
        </w:trPr>
        <w:tc>
          <w:tcPr>
            <w:tcW w:w="929" w:type="dxa"/>
            <w:gridSpan w:val="3"/>
            <w:tcBorders>
              <w:bottom w:val="single" w:sz="6" w:space="0" w:color="auto"/>
            </w:tcBorders>
          </w:tcPr>
          <w:p w14:paraId="361CF666" w14:textId="77777777" w:rsidR="006C32D2" w:rsidRPr="00A564B4" w:rsidRDefault="006C32D2" w:rsidP="006C32D2">
            <w:pPr>
              <w:pStyle w:val="TAL"/>
              <w:rPr>
                <w:lang w:eastAsia="zh-CN"/>
              </w:rPr>
            </w:pPr>
            <w:r w:rsidRPr="00A564B4">
              <w:rPr>
                <w:lang w:eastAsia="zh-CN"/>
              </w:rPr>
              <w:t>6.3.11</w:t>
            </w:r>
          </w:p>
        </w:tc>
        <w:tc>
          <w:tcPr>
            <w:tcW w:w="2960" w:type="dxa"/>
            <w:gridSpan w:val="2"/>
            <w:tcBorders>
              <w:bottom w:val="single" w:sz="6" w:space="0" w:color="auto"/>
            </w:tcBorders>
          </w:tcPr>
          <w:p w14:paraId="10257F06" w14:textId="77777777" w:rsidR="006C32D2" w:rsidRPr="00A564B4" w:rsidRDefault="006C32D2" w:rsidP="006C32D2">
            <w:pPr>
              <w:pStyle w:val="TAL"/>
              <w:rPr>
                <w:lang w:eastAsia="en-US"/>
              </w:rPr>
            </w:pPr>
            <w:r w:rsidRPr="00A564B4">
              <w:rPr>
                <w:lang w:eastAsia="zh-CN"/>
              </w:rPr>
              <w:t>Redirection from E-UTRAN TDD to GERAN when System Information is not provided</w:t>
            </w:r>
          </w:p>
        </w:tc>
        <w:tc>
          <w:tcPr>
            <w:tcW w:w="828" w:type="dxa"/>
            <w:gridSpan w:val="2"/>
            <w:tcBorders>
              <w:bottom w:val="single" w:sz="6" w:space="0" w:color="auto"/>
            </w:tcBorders>
          </w:tcPr>
          <w:p w14:paraId="0986C61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26A7A69" w14:textId="77777777" w:rsidR="006C32D2" w:rsidRPr="00A564B4" w:rsidRDefault="006C32D2" w:rsidP="006C32D2">
            <w:pPr>
              <w:pStyle w:val="TAL"/>
              <w:rPr>
                <w:lang w:eastAsia="zh-CN"/>
              </w:rPr>
            </w:pPr>
            <w:r w:rsidRPr="00A564B4">
              <w:rPr>
                <w:lang w:eastAsia="zh-CN"/>
              </w:rPr>
              <w:t>C28</w:t>
            </w:r>
          </w:p>
        </w:tc>
        <w:tc>
          <w:tcPr>
            <w:tcW w:w="2471" w:type="dxa"/>
            <w:gridSpan w:val="3"/>
            <w:tcBorders>
              <w:bottom w:val="single" w:sz="6" w:space="0" w:color="auto"/>
            </w:tcBorders>
          </w:tcPr>
          <w:p w14:paraId="19E6D3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4739A46E" w14:textId="77777777" w:rsidR="006C32D2" w:rsidRPr="00A564B4" w:rsidRDefault="006C32D2" w:rsidP="006C32D2">
            <w:pPr>
              <w:pStyle w:val="TAL"/>
              <w:rPr>
                <w:lang w:eastAsia="en-US"/>
              </w:rPr>
            </w:pPr>
          </w:p>
        </w:tc>
        <w:tc>
          <w:tcPr>
            <w:tcW w:w="1695" w:type="dxa"/>
            <w:gridSpan w:val="3"/>
            <w:shd w:val="clear" w:color="auto" w:fill="auto"/>
          </w:tcPr>
          <w:p w14:paraId="0965EC5A" w14:textId="77777777" w:rsidR="006C32D2" w:rsidRPr="00A564B4" w:rsidRDefault="006C32D2" w:rsidP="006C32D2">
            <w:pPr>
              <w:pStyle w:val="TAL"/>
              <w:rPr>
                <w:lang w:eastAsia="en-US"/>
              </w:rPr>
            </w:pPr>
          </w:p>
        </w:tc>
        <w:tc>
          <w:tcPr>
            <w:tcW w:w="1717" w:type="dxa"/>
            <w:gridSpan w:val="3"/>
          </w:tcPr>
          <w:p w14:paraId="2628EAC0" w14:textId="77777777" w:rsidR="006C32D2" w:rsidRPr="00A564B4" w:rsidRDefault="006C32D2" w:rsidP="006C32D2">
            <w:pPr>
              <w:pStyle w:val="TAL"/>
              <w:rPr>
                <w:lang w:eastAsia="en-US"/>
              </w:rPr>
            </w:pPr>
            <w:r w:rsidRPr="00A564B4">
              <w:rPr>
                <w:lang w:eastAsia="en-US"/>
              </w:rPr>
              <w:t>2Rx, 4Rx</w:t>
            </w:r>
          </w:p>
        </w:tc>
      </w:tr>
      <w:tr w:rsidR="006C32D2" w:rsidRPr="00A564B4" w14:paraId="278B2923" w14:textId="77777777" w:rsidTr="006C32D2">
        <w:trPr>
          <w:gridAfter w:val="2"/>
          <w:wAfter w:w="143" w:type="dxa"/>
          <w:cantSplit/>
          <w:jc w:val="center"/>
        </w:trPr>
        <w:tc>
          <w:tcPr>
            <w:tcW w:w="929" w:type="dxa"/>
            <w:gridSpan w:val="3"/>
            <w:tcBorders>
              <w:bottom w:val="single" w:sz="6" w:space="0" w:color="auto"/>
            </w:tcBorders>
          </w:tcPr>
          <w:p w14:paraId="63EC9B7F" w14:textId="77777777" w:rsidR="006C32D2" w:rsidRPr="00A564B4" w:rsidRDefault="006C32D2" w:rsidP="006C32D2">
            <w:pPr>
              <w:pStyle w:val="TAL"/>
              <w:rPr>
                <w:lang w:eastAsia="zh-CN"/>
              </w:rPr>
            </w:pPr>
            <w:r w:rsidRPr="00A564B4">
              <w:rPr>
                <w:lang w:eastAsia="zh-CN"/>
              </w:rPr>
              <w:t>6.3.11_2</w:t>
            </w:r>
          </w:p>
        </w:tc>
        <w:tc>
          <w:tcPr>
            <w:tcW w:w="2960" w:type="dxa"/>
            <w:gridSpan w:val="2"/>
            <w:tcBorders>
              <w:bottom w:val="single" w:sz="6" w:space="0" w:color="auto"/>
            </w:tcBorders>
          </w:tcPr>
          <w:p w14:paraId="0716449C" w14:textId="77777777" w:rsidR="006C32D2" w:rsidRPr="00A564B4" w:rsidRDefault="006C32D2" w:rsidP="006C32D2">
            <w:pPr>
              <w:pStyle w:val="TAL"/>
              <w:rPr>
                <w:lang w:eastAsia="zh-CN"/>
              </w:rPr>
            </w:pPr>
            <w:r w:rsidRPr="00A564B4">
              <w:rPr>
                <w:lang w:eastAsia="zh-CN"/>
              </w:rPr>
              <w:t>Redirection from E-UTRAN TDD to GERAN when System Information is not provided for UE Category 1bis</w:t>
            </w:r>
          </w:p>
        </w:tc>
        <w:tc>
          <w:tcPr>
            <w:tcW w:w="828" w:type="dxa"/>
            <w:gridSpan w:val="2"/>
            <w:tcBorders>
              <w:bottom w:val="single" w:sz="6" w:space="0" w:color="auto"/>
            </w:tcBorders>
          </w:tcPr>
          <w:p w14:paraId="7C52D69B"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10FFF285"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460795A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3B9C7D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33E955" w14:textId="77777777" w:rsidR="006C32D2" w:rsidRPr="00A564B4" w:rsidRDefault="006C32D2" w:rsidP="006C32D2">
            <w:pPr>
              <w:pStyle w:val="TAL"/>
              <w:rPr>
                <w:lang w:eastAsia="en-US"/>
              </w:rPr>
            </w:pPr>
          </w:p>
        </w:tc>
      </w:tr>
      <w:tr w:rsidR="006C32D2" w:rsidRPr="00A564B4" w14:paraId="3E89A79E" w14:textId="77777777" w:rsidTr="006C32D2">
        <w:trPr>
          <w:gridAfter w:val="2"/>
          <w:wAfter w:w="143" w:type="dxa"/>
          <w:cantSplit/>
          <w:jc w:val="center"/>
        </w:trPr>
        <w:tc>
          <w:tcPr>
            <w:tcW w:w="929" w:type="dxa"/>
            <w:gridSpan w:val="3"/>
            <w:tcBorders>
              <w:bottom w:val="single" w:sz="6" w:space="0" w:color="auto"/>
            </w:tcBorders>
          </w:tcPr>
          <w:p w14:paraId="20B5F397" w14:textId="77777777" w:rsidR="006C32D2" w:rsidRPr="00A564B4" w:rsidRDefault="006C32D2" w:rsidP="006C32D2">
            <w:pPr>
              <w:pStyle w:val="TAL"/>
              <w:rPr>
                <w:lang w:eastAsia="zh-CN"/>
              </w:rPr>
            </w:pPr>
            <w:r w:rsidRPr="00A564B4">
              <w:rPr>
                <w:lang w:eastAsia="zh-CN"/>
              </w:rPr>
              <w:t>6.3.12</w:t>
            </w:r>
          </w:p>
        </w:tc>
        <w:tc>
          <w:tcPr>
            <w:tcW w:w="2960" w:type="dxa"/>
            <w:gridSpan w:val="2"/>
            <w:tcBorders>
              <w:bottom w:val="single" w:sz="6" w:space="0" w:color="auto"/>
            </w:tcBorders>
          </w:tcPr>
          <w:p w14:paraId="7F4EB374" w14:textId="77777777" w:rsidR="006C32D2" w:rsidRPr="00A564B4" w:rsidRDefault="006C32D2" w:rsidP="006C32D2">
            <w:pPr>
              <w:pStyle w:val="TAL"/>
              <w:rPr>
                <w:lang w:eastAsia="en-US"/>
              </w:rPr>
            </w:pPr>
            <w:r w:rsidRPr="00A564B4">
              <w:rPr>
                <w:lang w:eastAsia="zh-CN"/>
              </w:rPr>
              <w:t>E-UTRAN TDD RRC connection release redirection to UTRAN FDD without SI provided</w:t>
            </w:r>
          </w:p>
        </w:tc>
        <w:tc>
          <w:tcPr>
            <w:tcW w:w="828" w:type="dxa"/>
            <w:gridSpan w:val="2"/>
            <w:tcBorders>
              <w:bottom w:val="single" w:sz="6" w:space="0" w:color="auto"/>
            </w:tcBorders>
          </w:tcPr>
          <w:p w14:paraId="094773E9"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5367469" w14:textId="77777777" w:rsidR="006C32D2" w:rsidRPr="00A564B4" w:rsidRDefault="006C32D2" w:rsidP="006C32D2">
            <w:pPr>
              <w:pStyle w:val="TAL"/>
              <w:rPr>
                <w:lang w:eastAsia="zh-CN"/>
              </w:rPr>
            </w:pPr>
            <w:r w:rsidRPr="00A564B4">
              <w:rPr>
                <w:lang w:eastAsia="zh-CN"/>
              </w:rPr>
              <w:t>C07</w:t>
            </w:r>
          </w:p>
        </w:tc>
        <w:tc>
          <w:tcPr>
            <w:tcW w:w="2471" w:type="dxa"/>
            <w:gridSpan w:val="3"/>
            <w:tcBorders>
              <w:bottom w:val="single" w:sz="6" w:space="0" w:color="auto"/>
            </w:tcBorders>
          </w:tcPr>
          <w:p w14:paraId="651C8D8D"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w:t>
            </w:r>
          </w:p>
        </w:tc>
        <w:tc>
          <w:tcPr>
            <w:tcW w:w="1668" w:type="dxa"/>
            <w:gridSpan w:val="3"/>
            <w:tcBorders>
              <w:bottom w:val="single" w:sz="6" w:space="0" w:color="auto"/>
            </w:tcBorders>
            <w:shd w:val="clear" w:color="auto" w:fill="auto"/>
          </w:tcPr>
          <w:p w14:paraId="136F36E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2C9A56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F7F548" w14:textId="77777777" w:rsidR="006C32D2" w:rsidRPr="00A564B4" w:rsidRDefault="006C32D2" w:rsidP="006C32D2">
            <w:pPr>
              <w:pStyle w:val="TAL"/>
              <w:rPr>
                <w:lang w:eastAsia="en-US"/>
              </w:rPr>
            </w:pPr>
            <w:r w:rsidRPr="00A564B4">
              <w:rPr>
                <w:lang w:eastAsia="en-US"/>
              </w:rPr>
              <w:t>2Rx, 4Rx</w:t>
            </w:r>
          </w:p>
        </w:tc>
      </w:tr>
      <w:tr w:rsidR="006C32D2" w:rsidRPr="00A564B4" w14:paraId="061B40D9" w14:textId="77777777" w:rsidTr="006C32D2">
        <w:trPr>
          <w:gridAfter w:val="2"/>
          <w:wAfter w:w="143" w:type="dxa"/>
          <w:cantSplit/>
          <w:jc w:val="center"/>
        </w:trPr>
        <w:tc>
          <w:tcPr>
            <w:tcW w:w="929" w:type="dxa"/>
            <w:gridSpan w:val="3"/>
            <w:tcBorders>
              <w:bottom w:val="single" w:sz="6" w:space="0" w:color="auto"/>
            </w:tcBorders>
          </w:tcPr>
          <w:p w14:paraId="41F037C8" w14:textId="77777777" w:rsidR="006C32D2" w:rsidRPr="00A564B4" w:rsidRDefault="006C32D2" w:rsidP="006C32D2">
            <w:pPr>
              <w:pStyle w:val="TAL"/>
              <w:rPr>
                <w:lang w:eastAsia="zh-CN"/>
              </w:rPr>
            </w:pPr>
            <w:r w:rsidRPr="00A564B4">
              <w:rPr>
                <w:lang w:eastAsia="zh-CN"/>
              </w:rPr>
              <w:t>6.3.12_2</w:t>
            </w:r>
          </w:p>
        </w:tc>
        <w:tc>
          <w:tcPr>
            <w:tcW w:w="2960" w:type="dxa"/>
            <w:gridSpan w:val="2"/>
            <w:tcBorders>
              <w:bottom w:val="single" w:sz="6" w:space="0" w:color="auto"/>
            </w:tcBorders>
          </w:tcPr>
          <w:p w14:paraId="3798D643" w14:textId="77777777" w:rsidR="006C32D2" w:rsidRPr="00A564B4" w:rsidRDefault="006C32D2" w:rsidP="006C32D2">
            <w:pPr>
              <w:pStyle w:val="TAL"/>
              <w:rPr>
                <w:lang w:eastAsia="zh-CN"/>
              </w:rPr>
            </w:pPr>
            <w:r w:rsidRPr="00A564B4">
              <w:rPr>
                <w:lang w:eastAsia="zh-CN"/>
              </w:rPr>
              <w:t>E-UTRAN TDD RRC connection release redirection to UTRAN FDD without SI provided for UE Category 1bis</w:t>
            </w:r>
          </w:p>
        </w:tc>
        <w:tc>
          <w:tcPr>
            <w:tcW w:w="828" w:type="dxa"/>
            <w:gridSpan w:val="2"/>
            <w:tcBorders>
              <w:bottom w:val="single" w:sz="6" w:space="0" w:color="auto"/>
            </w:tcBorders>
          </w:tcPr>
          <w:p w14:paraId="7D60A3AD"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F740DCB"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22421EF5"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tcBorders>
              <w:bottom w:val="single" w:sz="6" w:space="0" w:color="auto"/>
            </w:tcBorders>
            <w:shd w:val="clear" w:color="auto" w:fill="auto"/>
          </w:tcPr>
          <w:p w14:paraId="5DAA5A5E"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6B59BF4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0C2603" w14:textId="77777777" w:rsidR="006C32D2" w:rsidRPr="00A564B4" w:rsidRDefault="006C32D2" w:rsidP="006C32D2">
            <w:pPr>
              <w:pStyle w:val="TAL"/>
              <w:rPr>
                <w:lang w:eastAsia="en-US"/>
              </w:rPr>
            </w:pPr>
          </w:p>
        </w:tc>
      </w:tr>
      <w:tr w:rsidR="006C32D2" w:rsidRPr="00A564B4" w14:paraId="6F05A2BD" w14:textId="77777777" w:rsidTr="006C32D2">
        <w:trPr>
          <w:gridAfter w:val="2"/>
          <w:wAfter w:w="143" w:type="dxa"/>
          <w:cantSplit/>
          <w:jc w:val="center"/>
        </w:trPr>
        <w:tc>
          <w:tcPr>
            <w:tcW w:w="11826" w:type="dxa"/>
            <w:gridSpan w:val="20"/>
            <w:shd w:val="pct10" w:color="auto" w:fill="FFFFFF"/>
          </w:tcPr>
          <w:p w14:paraId="5E936CC4" w14:textId="77777777" w:rsidR="006C32D2" w:rsidRPr="00A564B4" w:rsidRDefault="006C32D2" w:rsidP="006C32D2">
            <w:pPr>
              <w:pStyle w:val="TAL"/>
              <w:rPr>
                <w:b/>
                <w:lang w:eastAsia="en-US"/>
              </w:rPr>
            </w:pPr>
            <w:r w:rsidRPr="00A564B4">
              <w:rPr>
                <w:b/>
                <w:lang w:eastAsia="en-US"/>
              </w:rPr>
              <w:t>Timing and Signalling Characteristics</w:t>
            </w:r>
          </w:p>
        </w:tc>
        <w:tc>
          <w:tcPr>
            <w:tcW w:w="1717" w:type="dxa"/>
            <w:gridSpan w:val="3"/>
            <w:shd w:val="pct10" w:color="auto" w:fill="FFFFFF"/>
          </w:tcPr>
          <w:p w14:paraId="58C09449" w14:textId="77777777" w:rsidR="006C32D2" w:rsidRPr="00A564B4" w:rsidRDefault="006C32D2" w:rsidP="006C32D2">
            <w:pPr>
              <w:pStyle w:val="TAL"/>
              <w:rPr>
                <w:b/>
                <w:lang w:eastAsia="en-US"/>
              </w:rPr>
            </w:pPr>
          </w:p>
        </w:tc>
      </w:tr>
      <w:tr w:rsidR="006C32D2" w:rsidRPr="00A564B4" w14:paraId="2DAE3366" w14:textId="77777777" w:rsidTr="006C32D2">
        <w:trPr>
          <w:gridAfter w:val="2"/>
          <w:wAfter w:w="143" w:type="dxa"/>
          <w:cantSplit/>
          <w:jc w:val="center"/>
        </w:trPr>
        <w:tc>
          <w:tcPr>
            <w:tcW w:w="929" w:type="dxa"/>
            <w:gridSpan w:val="3"/>
          </w:tcPr>
          <w:p w14:paraId="46410DEB" w14:textId="77777777" w:rsidR="006C32D2" w:rsidRPr="00A564B4" w:rsidRDefault="006C32D2" w:rsidP="006C32D2">
            <w:pPr>
              <w:pStyle w:val="TAL"/>
              <w:rPr>
                <w:lang w:eastAsia="en-US"/>
              </w:rPr>
            </w:pPr>
            <w:r w:rsidRPr="00A564B4">
              <w:rPr>
                <w:lang w:eastAsia="en-US"/>
              </w:rPr>
              <w:t>7.1.1</w:t>
            </w:r>
          </w:p>
        </w:tc>
        <w:tc>
          <w:tcPr>
            <w:tcW w:w="2960" w:type="dxa"/>
            <w:gridSpan w:val="2"/>
          </w:tcPr>
          <w:p w14:paraId="48BFC185" w14:textId="77777777" w:rsidR="006C32D2" w:rsidRPr="00A564B4" w:rsidRDefault="006C32D2" w:rsidP="006C32D2">
            <w:pPr>
              <w:pStyle w:val="TAL"/>
              <w:rPr>
                <w:lang w:eastAsia="en-US"/>
              </w:rPr>
            </w:pPr>
            <w:r w:rsidRPr="00A564B4">
              <w:rPr>
                <w:lang w:eastAsia="en-US"/>
              </w:rPr>
              <w:t>E-UTRAN FDD - UE Transmit Timing Accuracy</w:t>
            </w:r>
          </w:p>
        </w:tc>
        <w:tc>
          <w:tcPr>
            <w:tcW w:w="828" w:type="dxa"/>
            <w:gridSpan w:val="2"/>
          </w:tcPr>
          <w:p w14:paraId="7F6FDA4A" w14:textId="77777777" w:rsidR="006C32D2" w:rsidRPr="00A564B4" w:rsidRDefault="006C32D2" w:rsidP="006C32D2">
            <w:pPr>
              <w:pStyle w:val="TAL"/>
              <w:rPr>
                <w:lang w:eastAsia="en-US"/>
              </w:rPr>
            </w:pPr>
            <w:r w:rsidRPr="00A564B4">
              <w:rPr>
                <w:lang w:eastAsia="en-US"/>
              </w:rPr>
              <w:t>Rel-8</w:t>
            </w:r>
          </w:p>
        </w:tc>
        <w:tc>
          <w:tcPr>
            <w:tcW w:w="1275" w:type="dxa"/>
            <w:gridSpan w:val="4"/>
          </w:tcPr>
          <w:p w14:paraId="011633F6" w14:textId="77777777" w:rsidR="006C32D2" w:rsidRPr="00A564B4" w:rsidRDefault="006C32D2" w:rsidP="006C32D2">
            <w:pPr>
              <w:pStyle w:val="TAL"/>
              <w:rPr>
                <w:lang w:eastAsia="en-US"/>
              </w:rPr>
            </w:pPr>
            <w:r w:rsidRPr="00A564B4">
              <w:rPr>
                <w:lang w:eastAsia="en-US"/>
              </w:rPr>
              <w:t>C01c</w:t>
            </w:r>
          </w:p>
        </w:tc>
        <w:tc>
          <w:tcPr>
            <w:tcW w:w="2471" w:type="dxa"/>
            <w:gridSpan w:val="3"/>
          </w:tcPr>
          <w:p w14:paraId="4BD40735"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shd w:val="clear" w:color="auto" w:fill="auto"/>
          </w:tcPr>
          <w:p w14:paraId="202567DB" w14:textId="77777777" w:rsidR="006C32D2" w:rsidRPr="00A564B4" w:rsidRDefault="006C32D2" w:rsidP="006C32D2">
            <w:pPr>
              <w:pStyle w:val="TAL"/>
              <w:rPr>
                <w:lang w:eastAsia="en-US"/>
              </w:rPr>
            </w:pPr>
          </w:p>
        </w:tc>
        <w:tc>
          <w:tcPr>
            <w:tcW w:w="1695" w:type="dxa"/>
            <w:gridSpan w:val="3"/>
            <w:shd w:val="clear" w:color="auto" w:fill="auto"/>
          </w:tcPr>
          <w:p w14:paraId="560DF534" w14:textId="77777777" w:rsidR="006C32D2" w:rsidRPr="00A564B4" w:rsidRDefault="006C32D2" w:rsidP="006C32D2">
            <w:pPr>
              <w:pStyle w:val="TAL"/>
              <w:rPr>
                <w:lang w:eastAsia="en-US"/>
              </w:rPr>
            </w:pPr>
          </w:p>
        </w:tc>
        <w:tc>
          <w:tcPr>
            <w:tcW w:w="1717" w:type="dxa"/>
            <w:gridSpan w:val="3"/>
          </w:tcPr>
          <w:p w14:paraId="7084B204" w14:textId="77777777" w:rsidR="006C32D2" w:rsidRPr="00A564B4" w:rsidRDefault="006C32D2" w:rsidP="006C32D2">
            <w:pPr>
              <w:pStyle w:val="TAL"/>
              <w:rPr>
                <w:lang w:eastAsia="en-US"/>
              </w:rPr>
            </w:pPr>
            <w:r w:rsidRPr="00A564B4">
              <w:t>2Rx, 4Rx</w:t>
            </w:r>
          </w:p>
        </w:tc>
      </w:tr>
      <w:tr w:rsidR="006C32D2" w:rsidRPr="00A564B4" w14:paraId="3F98302E" w14:textId="77777777" w:rsidTr="006C32D2">
        <w:trPr>
          <w:gridAfter w:val="2"/>
          <w:wAfter w:w="143" w:type="dxa"/>
          <w:cantSplit/>
          <w:jc w:val="center"/>
        </w:trPr>
        <w:tc>
          <w:tcPr>
            <w:tcW w:w="929" w:type="dxa"/>
            <w:gridSpan w:val="3"/>
          </w:tcPr>
          <w:p w14:paraId="0EF691EC" w14:textId="77777777" w:rsidR="006C32D2" w:rsidRPr="00A564B4" w:rsidRDefault="006C32D2" w:rsidP="006C32D2">
            <w:pPr>
              <w:pStyle w:val="TAL"/>
              <w:rPr>
                <w:lang w:eastAsia="en-US"/>
              </w:rPr>
            </w:pPr>
            <w:r w:rsidRPr="00A564B4">
              <w:rPr>
                <w:lang w:eastAsia="en-US"/>
              </w:rPr>
              <w:t>7.1.1_1</w:t>
            </w:r>
          </w:p>
        </w:tc>
        <w:tc>
          <w:tcPr>
            <w:tcW w:w="2960" w:type="dxa"/>
            <w:gridSpan w:val="2"/>
          </w:tcPr>
          <w:p w14:paraId="2448B140" w14:textId="77777777" w:rsidR="006C32D2" w:rsidRPr="00A564B4" w:rsidRDefault="006C32D2" w:rsidP="006C32D2">
            <w:pPr>
              <w:pStyle w:val="TAL"/>
              <w:rPr>
                <w:lang w:eastAsia="en-US"/>
              </w:rPr>
            </w:pPr>
            <w:r w:rsidRPr="00A564B4">
              <w:rPr>
                <w:lang w:eastAsia="en-US"/>
              </w:rPr>
              <w:t>E-UTRAN FDD - UE Transmit Timing Accuracy (Non DRx UE)</w:t>
            </w:r>
          </w:p>
        </w:tc>
        <w:tc>
          <w:tcPr>
            <w:tcW w:w="828" w:type="dxa"/>
            <w:gridSpan w:val="2"/>
          </w:tcPr>
          <w:p w14:paraId="13C4A5AA"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7A14342F" w14:textId="77777777" w:rsidR="006C32D2" w:rsidRPr="00A564B4" w:rsidRDefault="006C32D2" w:rsidP="006C32D2">
            <w:pPr>
              <w:pStyle w:val="TAL"/>
              <w:rPr>
                <w:lang w:eastAsia="en-US"/>
              </w:rPr>
            </w:pPr>
            <w:r w:rsidRPr="00A564B4">
              <w:rPr>
                <w:lang w:eastAsia="en-US"/>
              </w:rPr>
              <w:t>C23</w:t>
            </w:r>
          </w:p>
        </w:tc>
        <w:tc>
          <w:tcPr>
            <w:tcW w:w="2471" w:type="dxa"/>
            <w:gridSpan w:val="3"/>
          </w:tcPr>
          <w:p w14:paraId="7422EF93" w14:textId="77777777" w:rsidR="006C32D2" w:rsidRPr="00A564B4" w:rsidRDefault="006C32D2" w:rsidP="006C32D2">
            <w:pPr>
              <w:pStyle w:val="TAL"/>
              <w:rPr>
                <w:lang w:eastAsia="en-US"/>
              </w:rPr>
            </w:pPr>
            <w:r w:rsidRPr="00A564B4">
              <w:rPr>
                <w:lang w:eastAsia="en-US"/>
              </w:rPr>
              <w:t>UE supporting E-UTRA FDD but not supporting Feature Group Indicator 5</w:t>
            </w:r>
          </w:p>
        </w:tc>
        <w:tc>
          <w:tcPr>
            <w:tcW w:w="1668" w:type="dxa"/>
            <w:gridSpan w:val="3"/>
            <w:shd w:val="clear" w:color="auto" w:fill="auto"/>
          </w:tcPr>
          <w:p w14:paraId="7B4DC805" w14:textId="77777777" w:rsidR="006C32D2" w:rsidRPr="00A564B4" w:rsidRDefault="006C32D2" w:rsidP="006C32D2">
            <w:pPr>
              <w:pStyle w:val="TAL"/>
              <w:rPr>
                <w:lang w:eastAsia="en-US"/>
              </w:rPr>
            </w:pPr>
          </w:p>
        </w:tc>
        <w:tc>
          <w:tcPr>
            <w:tcW w:w="1695" w:type="dxa"/>
            <w:gridSpan w:val="3"/>
            <w:shd w:val="clear" w:color="auto" w:fill="auto"/>
          </w:tcPr>
          <w:p w14:paraId="71FF5E20" w14:textId="77777777" w:rsidR="006C32D2" w:rsidRPr="00A564B4" w:rsidRDefault="006C32D2" w:rsidP="006C32D2">
            <w:pPr>
              <w:pStyle w:val="TAL"/>
              <w:rPr>
                <w:lang w:eastAsia="en-US"/>
              </w:rPr>
            </w:pPr>
          </w:p>
        </w:tc>
        <w:tc>
          <w:tcPr>
            <w:tcW w:w="1717" w:type="dxa"/>
            <w:gridSpan w:val="3"/>
          </w:tcPr>
          <w:p w14:paraId="6CCAEAA2" w14:textId="77777777" w:rsidR="006C32D2" w:rsidRPr="00A564B4" w:rsidRDefault="006C32D2" w:rsidP="006C32D2">
            <w:pPr>
              <w:pStyle w:val="TAL"/>
              <w:rPr>
                <w:lang w:eastAsia="en-US"/>
              </w:rPr>
            </w:pPr>
          </w:p>
        </w:tc>
      </w:tr>
      <w:tr w:rsidR="006C32D2" w:rsidRPr="00A564B4" w14:paraId="12AA4B75" w14:textId="77777777" w:rsidTr="006C32D2">
        <w:trPr>
          <w:gridAfter w:val="2"/>
          <w:wAfter w:w="143" w:type="dxa"/>
          <w:cantSplit/>
          <w:jc w:val="center"/>
        </w:trPr>
        <w:tc>
          <w:tcPr>
            <w:tcW w:w="929" w:type="dxa"/>
            <w:gridSpan w:val="3"/>
          </w:tcPr>
          <w:p w14:paraId="4C7D1AC5" w14:textId="77777777" w:rsidR="006C32D2" w:rsidRPr="00A564B4" w:rsidRDefault="006C32D2" w:rsidP="006C32D2">
            <w:pPr>
              <w:pStyle w:val="TAL"/>
              <w:rPr>
                <w:lang w:eastAsia="en-US"/>
              </w:rPr>
            </w:pPr>
            <w:r w:rsidRPr="00A564B4">
              <w:rPr>
                <w:lang w:eastAsia="en-US"/>
              </w:rPr>
              <w:t>7.1.1_2</w:t>
            </w:r>
          </w:p>
        </w:tc>
        <w:tc>
          <w:tcPr>
            <w:tcW w:w="2960" w:type="dxa"/>
            <w:gridSpan w:val="2"/>
          </w:tcPr>
          <w:p w14:paraId="7678CB09" w14:textId="77777777" w:rsidR="006C32D2" w:rsidRPr="00A564B4" w:rsidRDefault="006C32D2" w:rsidP="006C32D2">
            <w:pPr>
              <w:pStyle w:val="TAL"/>
              <w:rPr>
                <w:lang w:eastAsia="en-US"/>
              </w:rPr>
            </w:pPr>
            <w:r w:rsidRPr="00A564B4">
              <w:rPr>
                <w:lang w:eastAsia="en-US"/>
              </w:rPr>
              <w:t>E-UTRAN FDD - UE Transmit Timing Accuracy for UE category 1bis</w:t>
            </w:r>
          </w:p>
        </w:tc>
        <w:tc>
          <w:tcPr>
            <w:tcW w:w="828" w:type="dxa"/>
            <w:gridSpan w:val="2"/>
          </w:tcPr>
          <w:p w14:paraId="1311FF7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48196E6" w14:textId="77777777" w:rsidR="006C32D2" w:rsidRPr="00A564B4" w:rsidRDefault="006C32D2" w:rsidP="006C32D2">
            <w:pPr>
              <w:pStyle w:val="TAL"/>
              <w:rPr>
                <w:lang w:eastAsia="en-US"/>
              </w:rPr>
            </w:pPr>
            <w:r w:rsidRPr="00A564B4">
              <w:rPr>
                <w:lang w:eastAsia="en-US"/>
              </w:rPr>
              <w:t xml:space="preserve">C214 </w:t>
            </w:r>
          </w:p>
        </w:tc>
        <w:tc>
          <w:tcPr>
            <w:tcW w:w="2471" w:type="dxa"/>
            <w:gridSpan w:val="3"/>
          </w:tcPr>
          <w:p w14:paraId="6A86D144" w14:textId="77777777" w:rsidR="006C32D2" w:rsidRPr="00A564B4" w:rsidRDefault="006C32D2" w:rsidP="006C32D2">
            <w:pPr>
              <w:pStyle w:val="TAL"/>
              <w:rPr>
                <w:lang w:eastAsia="en-US"/>
              </w:rPr>
            </w:pPr>
            <w:r w:rsidRPr="00A564B4">
              <w:rPr>
                <w:lang w:eastAsia="en-US"/>
              </w:rPr>
              <w:t>UE supporting E-UTRA FDD and Feature Group Indicator 5 and UE Category 1bis</w:t>
            </w:r>
          </w:p>
        </w:tc>
        <w:tc>
          <w:tcPr>
            <w:tcW w:w="1668" w:type="dxa"/>
            <w:gridSpan w:val="3"/>
            <w:shd w:val="clear" w:color="auto" w:fill="auto"/>
          </w:tcPr>
          <w:p w14:paraId="51170421" w14:textId="77777777" w:rsidR="006C32D2" w:rsidRPr="00A564B4" w:rsidRDefault="006C32D2" w:rsidP="006C32D2">
            <w:pPr>
              <w:pStyle w:val="TAL"/>
              <w:rPr>
                <w:lang w:eastAsia="en-US"/>
              </w:rPr>
            </w:pPr>
          </w:p>
        </w:tc>
        <w:tc>
          <w:tcPr>
            <w:tcW w:w="1695" w:type="dxa"/>
            <w:gridSpan w:val="3"/>
            <w:shd w:val="clear" w:color="auto" w:fill="auto"/>
          </w:tcPr>
          <w:p w14:paraId="7B064B70" w14:textId="77777777" w:rsidR="006C32D2" w:rsidRPr="00A564B4" w:rsidRDefault="006C32D2" w:rsidP="006C32D2">
            <w:pPr>
              <w:pStyle w:val="TAL"/>
              <w:rPr>
                <w:lang w:eastAsia="en-US"/>
              </w:rPr>
            </w:pPr>
          </w:p>
        </w:tc>
        <w:tc>
          <w:tcPr>
            <w:tcW w:w="1717" w:type="dxa"/>
            <w:gridSpan w:val="3"/>
          </w:tcPr>
          <w:p w14:paraId="3B8905A4" w14:textId="77777777" w:rsidR="006C32D2" w:rsidRPr="00A564B4" w:rsidRDefault="006C32D2" w:rsidP="006C32D2">
            <w:pPr>
              <w:pStyle w:val="TAL"/>
              <w:rPr>
                <w:lang w:eastAsia="en-US"/>
              </w:rPr>
            </w:pPr>
          </w:p>
        </w:tc>
      </w:tr>
      <w:tr w:rsidR="006C32D2" w:rsidRPr="00A564B4" w14:paraId="7FD2BB88" w14:textId="77777777" w:rsidTr="006C32D2">
        <w:trPr>
          <w:gridAfter w:val="2"/>
          <w:wAfter w:w="143" w:type="dxa"/>
          <w:cantSplit/>
          <w:jc w:val="center"/>
        </w:trPr>
        <w:tc>
          <w:tcPr>
            <w:tcW w:w="929" w:type="dxa"/>
            <w:gridSpan w:val="3"/>
          </w:tcPr>
          <w:p w14:paraId="2A1D8A0B" w14:textId="77777777" w:rsidR="006C32D2" w:rsidRPr="00A564B4" w:rsidRDefault="006C32D2" w:rsidP="006C32D2">
            <w:pPr>
              <w:pStyle w:val="TAL"/>
              <w:rPr>
                <w:lang w:eastAsia="en-US"/>
              </w:rPr>
            </w:pPr>
            <w:r w:rsidRPr="00A564B4">
              <w:rPr>
                <w:lang w:eastAsia="en-US"/>
              </w:rPr>
              <w:t>7.1.2</w:t>
            </w:r>
          </w:p>
        </w:tc>
        <w:tc>
          <w:tcPr>
            <w:tcW w:w="2960" w:type="dxa"/>
            <w:gridSpan w:val="2"/>
          </w:tcPr>
          <w:p w14:paraId="4A4586DC" w14:textId="77777777" w:rsidR="006C32D2" w:rsidRPr="00A564B4" w:rsidRDefault="006C32D2" w:rsidP="006C32D2">
            <w:pPr>
              <w:pStyle w:val="TAL"/>
              <w:rPr>
                <w:lang w:eastAsia="en-US"/>
              </w:rPr>
            </w:pPr>
            <w:r w:rsidRPr="00A564B4">
              <w:rPr>
                <w:lang w:eastAsia="en-US"/>
              </w:rPr>
              <w:t>E-UTRAN TDD - UE Transmit Timing Accuracy</w:t>
            </w:r>
          </w:p>
        </w:tc>
        <w:tc>
          <w:tcPr>
            <w:tcW w:w="828" w:type="dxa"/>
            <w:gridSpan w:val="2"/>
          </w:tcPr>
          <w:p w14:paraId="68538EF8" w14:textId="77777777" w:rsidR="006C32D2" w:rsidRPr="00A564B4" w:rsidRDefault="006C32D2" w:rsidP="006C32D2">
            <w:pPr>
              <w:pStyle w:val="TAL"/>
              <w:rPr>
                <w:b/>
                <w:lang w:eastAsia="en-US"/>
              </w:rPr>
            </w:pPr>
            <w:r w:rsidRPr="00A564B4">
              <w:rPr>
                <w:lang w:eastAsia="en-US"/>
              </w:rPr>
              <w:t>Rel-8</w:t>
            </w:r>
          </w:p>
        </w:tc>
        <w:tc>
          <w:tcPr>
            <w:tcW w:w="1275" w:type="dxa"/>
            <w:gridSpan w:val="4"/>
          </w:tcPr>
          <w:p w14:paraId="68A0B342" w14:textId="77777777" w:rsidR="006C32D2" w:rsidRPr="00A564B4" w:rsidRDefault="006C32D2" w:rsidP="006C32D2">
            <w:pPr>
              <w:pStyle w:val="TAL"/>
              <w:rPr>
                <w:lang w:eastAsia="en-US"/>
              </w:rPr>
            </w:pPr>
            <w:r w:rsidRPr="00A564B4">
              <w:rPr>
                <w:lang w:eastAsia="en-US"/>
              </w:rPr>
              <w:t>C02c</w:t>
            </w:r>
          </w:p>
        </w:tc>
        <w:tc>
          <w:tcPr>
            <w:tcW w:w="2471" w:type="dxa"/>
            <w:gridSpan w:val="3"/>
          </w:tcPr>
          <w:p w14:paraId="7809CBC8"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shd w:val="clear" w:color="auto" w:fill="auto"/>
          </w:tcPr>
          <w:p w14:paraId="2ADBAB92" w14:textId="77777777" w:rsidR="006C32D2" w:rsidRPr="00A564B4" w:rsidRDefault="006C32D2" w:rsidP="006C32D2">
            <w:pPr>
              <w:pStyle w:val="TAL"/>
              <w:rPr>
                <w:lang w:eastAsia="en-US"/>
              </w:rPr>
            </w:pPr>
          </w:p>
        </w:tc>
        <w:tc>
          <w:tcPr>
            <w:tcW w:w="1695" w:type="dxa"/>
            <w:gridSpan w:val="3"/>
            <w:shd w:val="clear" w:color="auto" w:fill="auto"/>
          </w:tcPr>
          <w:p w14:paraId="4851D9E1" w14:textId="77777777" w:rsidR="006C32D2" w:rsidRPr="00A564B4" w:rsidRDefault="006C32D2" w:rsidP="006C32D2">
            <w:pPr>
              <w:pStyle w:val="TAL"/>
              <w:rPr>
                <w:lang w:eastAsia="en-US"/>
              </w:rPr>
            </w:pPr>
          </w:p>
        </w:tc>
        <w:tc>
          <w:tcPr>
            <w:tcW w:w="1717" w:type="dxa"/>
            <w:gridSpan w:val="3"/>
          </w:tcPr>
          <w:p w14:paraId="07205E6A" w14:textId="77777777" w:rsidR="006C32D2" w:rsidRPr="00A564B4" w:rsidRDefault="006C32D2" w:rsidP="006C32D2">
            <w:pPr>
              <w:pStyle w:val="TAL"/>
              <w:rPr>
                <w:lang w:eastAsia="en-US"/>
              </w:rPr>
            </w:pPr>
            <w:r w:rsidRPr="00A564B4">
              <w:t>2Rx, 4Rx</w:t>
            </w:r>
          </w:p>
        </w:tc>
      </w:tr>
      <w:tr w:rsidR="006C32D2" w:rsidRPr="00A564B4" w14:paraId="0D54B3B1" w14:textId="77777777" w:rsidTr="006C32D2">
        <w:trPr>
          <w:gridAfter w:val="2"/>
          <w:wAfter w:w="143" w:type="dxa"/>
          <w:cantSplit/>
          <w:jc w:val="center"/>
        </w:trPr>
        <w:tc>
          <w:tcPr>
            <w:tcW w:w="929" w:type="dxa"/>
            <w:gridSpan w:val="3"/>
          </w:tcPr>
          <w:p w14:paraId="527144FE" w14:textId="77777777" w:rsidR="006C32D2" w:rsidRPr="00A564B4" w:rsidRDefault="006C32D2" w:rsidP="006C32D2">
            <w:pPr>
              <w:pStyle w:val="TAL"/>
              <w:rPr>
                <w:lang w:eastAsia="en-US"/>
              </w:rPr>
            </w:pPr>
            <w:r w:rsidRPr="00A564B4">
              <w:rPr>
                <w:lang w:eastAsia="en-US"/>
              </w:rPr>
              <w:t>7.1.2_1</w:t>
            </w:r>
          </w:p>
        </w:tc>
        <w:tc>
          <w:tcPr>
            <w:tcW w:w="2960" w:type="dxa"/>
            <w:gridSpan w:val="2"/>
          </w:tcPr>
          <w:p w14:paraId="5E70B663" w14:textId="77777777" w:rsidR="006C32D2" w:rsidRPr="00A564B4" w:rsidRDefault="006C32D2" w:rsidP="006C32D2">
            <w:pPr>
              <w:pStyle w:val="TAL"/>
              <w:rPr>
                <w:lang w:eastAsia="en-US"/>
              </w:rPr>
            </w:pPr>
            <w:r w:rsidRPr="00A564B4">
              <w:rPr>
                <w:lang w:eastAsia="en-US"/>
              </w:rPr>
              <w:t>E-UTRAN TDD - UE Transmit Timing Accuracy (Non DRx UE)</w:t>
            </w:r>
          </w:p>
        </w:tc>
        <w:tc>
          <w:tcPr>
            <w:tcW w:w="828" w:type="dxa"/>
            <w:gridSpan w:val="2"/>
          </w:tcPr>
          <w:p w14:paraId="2511E64F"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3ABD1F38" w14:textId="77777777" w:rsidR="006C32D2" w:rsidRPr="00A564B4" w:rsidRDefault="006C32D2" w:rsidP="006C32D2">
            <w:pPr>
              <w:pStyle w:val="TAL"/>
              <w:rPr>
                <w:lang w:eastAsia="en-US"/>
              </w:rPr>
            </w:pPr>
            <w:r w:rsidRPr="00A564B4">
              <w:rPr>
                <w:lang w:eastAsia="en-US"/>
              </w:rPr>
              <w:t>C24</w:t>
            </w:r>
          </w:p>
        </w:tc>
        <w:tc>
          <w:tcPr>
            <w:tcW w:w="2471" w:type="dxa"/>
            <w:gridSpan w:val="3"/>
          </w:tcPr>
          <w:p w14:paraId="04637BDE" w14:textId="77777777" w:rsidR="006C32D2" w:rsidRPr="00A564B4" w:rsidRDefault="006C32D2" w:rsidP="006C32D2">
            <w:pPr>
              <w:pStyle w:val="TAL"/>
              <w:rPr>
                <w:lang w:eastAsia="en-US"/>
              </w:rPr>
            </w:pPr>
            <w:r w:rsidRPr="00A564B4">
              <w:rPr>
                <w:lang w:eastAsia="en-US"/>
              </w:rPr>
              <w:t>UE supporting E-UTRA TDD but not supporting Feature Group Indicator 5</w:t>
            </w:r>
          </w:p>
        </w:tc>
        <w:tc>
          <w:tcPr>
            <w:tcW w:w="1668" w:type="dxa"/>
            <w:gridSpan w:val="3"/>
            <w:shd w:val="clear" w:color="auto" w:fill="auto"/>
          </w:tcPr>
          <w:p w14:paraId="7793A2ED" w14:textId="77777777" w:rsidR="006C32D2" w:rsidRPr="00A564B4" w:rsidRDefault="006C32D2" w:rsidP="006C32D2">
            <w:pPr>
              <w:pStyle w:val="TAL"/>
              <w:rPr>
                <w:lang w:eastAsia="en-US"/>
              </w:rPr>
            </w:pPr>
          </w:p>
        </w:tc>
        <w:tc>
          <w:tcPr>
            <w:tcW w:w="1695" w:type="dxa"/>
            <w:gridSpan w:val="3"/>
            <w:shd w:val="clear" w:color="auto" w:fill="auto"/>
          </w:tcPr>
          <w:p w14:paraId="75DE4F89" w14:textId="77777777" w:rsidR="006C32D2" w:rsidRPr="00A564B4" w:rsidRDefault="006C32D2" w:rsidP="006C32D2">
            <w:pPr>
              <w:pStyle w:val="TAL"/>
              <w:rPr>
                <w:lang w:eastAsia="en-US"/>
              </w:rPr>
            </w:pPr>
          </w:p>
        </w:tc>
        <w:tc>
          <w:tcPr>
            <w:tcW w:w="1717" w:type="dxa"/>
            <w:gridSpan w:val="3"/>
          </w:tcPr>
          <w:p w14:paraId="6C9E3B45" w14:textId="77777777" w:rsidR="006C32D2" w:rsidRPr="00A564B4" w:rsidRDefault="006C32D2" w:rsidP="006C32D2">
            <w:pPr>
              <w:pStyle w:val="TAL"/>
              <w:rPr>
                <w:lang w:eastAsia="en-US"/>
              </w:rPr>
            </w:pPr>
          </w:p>
        </w:tc>
      </w:tr>
      <w:tr w:rsidR="006C32D2" w:rsidRPr="00A564B4" w14:paraId="7761EC43" w14:textId="77777777" w:rsidTr="006C32D2">
        <w:trPr>
          <w:gridAfter w:val="2"/>
          <w:wAfter w:w="143" w:type="dxa"/>
          <w:cantSplit/>
          <w:jc w:val="center"/>
        </w:trPr>
        <w:tc>
          <w:tcPr>
            <w:tcW w:w="929" w:type="dxa"/>
            <w:gridSpan w:val="3"/>
          </w:tcPr>
          <w:p w14:paraId="057E36E4" w14:textId="77777777" w:rsidR="006C32D2" w:rsidRPr="00A564B4" w:rsidRDefault="006C32D2" w:rsidP="006C32D2">
            <w:pPr>
              <w:pStyle w:val="TAL"/>
              <w:rPr>
                <w:lang w:eastAsia="en-US"/>
              </w:rPr>
            </w:pPr>
            <w:r w:rsidRPr="00A564B4">
              <w:rPr>
                <w:lang w:eastAsia="en-US"/>
              </w:rPr>
              <w:t>7.1.2_2</w:t>
            </w:r>
          </w:p>
        </w:tc>
        <w:tc>
          <w:tcPr>
            <w:tcW w:w="2960" w:type="dxa"/>
            <w:gridSpan w:val="2"/>
          </w:tcPr>
          <w:p w14:paraId="560C7509" w14:textId="77777777" w:rsidR="006C32D2" w:rsidRPr="00A564B4" w:rsidRDefault="006C32D2" w:rsidP="006C32D2">
            <w:pPr>
              <w:pStyle w:val="TAL"/>
              <w:rPr>
                <w:lang w:eastAsia="en-US"/>
              </w:rPr>
            </w:pPr>
            <w:r w:rsidRPr="00A564B4">
              <w:rPr>
                <w:lang w:eastAsia="en-US"/>
              </w:rPr>
              <w:t>E-UTRAN TDD - UE Transmit Timing Accuracy for UE category 1bis</w:t>
            </w:r>
          </w:p>
        </w:tc>
        <w:tc>
          <w:tcPr>
            <w:tcW w:w="828" w:type="dxa"/>
            <w:gridSpan w:val="2"/>
          </w:tcPr>
          <w:p w14:paraId="36F2BA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8EB9CB9" w14:textId="77777777" w:rsidR="006C32D2" w:rsidRPr="00A564B4" w:rsidRDefault="006C32D2" w:rsidP="006C32D2">
            <w:pPr>
              <w:pStyle w:val="TAL"/>
              <w:rPr>
                <w:lang w:eastAsia="en-US"/>
              </w:rPr>
            </w:pPr>
            <w:r w:rsidRPr="00A564B4">
              <w:rPr>
                <w:lang w:eastAsia="en-US"/>
              </w:rPr>
              <w:t>C207</w:t>
            </w:r>
          </w:p>
        </w:tc>
        <w:tc>
          <w:tcPr>
            <w:tcW w:w="2471" w:type="dxa"/>
            <w:gridSpan w:val="3"/>
          </w:tcPr>
          <w:p w14:paraId="21E83575"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shd w:val="clear" w:color="auto" w:fill="auto"/>
          </w:tcPr>
          <w:p w14:paraId="64579195" w14:textId="77777777" w:rsidR="006C32D2" w:rsidRPr="00A564B4" w:rsidRDefault="006C32D2" w:rsidP="006C32D2">
            <w:pPr>
              <w:pStyle w:val="TAL"/>
              <w:rPr>
                <w:lang w:eastAsia="en-US"/>
              </w:rPr>
            </w:pPr>
          </w:p>
        </w:tc>
        <w:tc>
          <w:tcPr>
            <w:tcW w:w="1695" w:type="dxa"/>
            <w:gridSpan w:val="3"/>
            <w:shd w:val="clear" w:color="auto" w:fill="auto"/>
          </w:tcPr>
          <w:p w14:paraId="0E78F74B" w14:textId="77777777" w:rsidR="006C32D2" w:rsidRPr="00A564B4" w:rsidRDefault="006C32D2" w:rsidP="006C32D2">
            <w:pPr>
              <w:pStyle w:val="TAL"/>
              <w:rPr>
                <w:lang w:eastAsia="en-US"/>
              </w:rPr>
            </w:pPr>
          </w:p>
        </w:tc>
        <w:tc>
          <w:tcPr>
            <w:tcW w:w="1717" w:type="dxa"/>
            <w:gridSpan w:val="3"/>
          </w:tcPr>
          <w:p w14:paraId="51B3BCE1" w14:textId="77777777" w:rsidR="006C32D2" w:rsidRPr="00A564B4" w:rsidRDefault="006C32D2" w:rsidP="006C32D2">
            <w:pPr>
              <w:pStyle w:val="TAL"/>
              <w:rPr>
                <w:lang w:eastAsia="en-US"/>
              </w:rPr>
            </w:pPr>
          </w:p>
        </w:tc>
      </w:tr>
      <w:tr w:rsidR="006C32D2" w:rsidRPr="00A564B4" w14:paraId="6243CC26" w14:textId="77777777" w:rsidTr="006C32D2">
        <w:trPr>
          <w:gridAfter w:val="2"/>
          <w:wAfter w:w="143" w:type="dxa"/>
          <w:cantSplit/>
          <w:jc w:val="center"/>
        </w:trPr>
        <w:tc>
          <w:tcPr>
            <w:tcW w:w="929" w:type="dxa"/>
            <w:gridSpan w:val="3"/>
          </w:tcPr>
          <w:p w14:paraId="02B1AF18" w14:textId="77777777" w:rsidR="006C32D2" w:rsidRPr="00A564B4" w:rsidRDefault="006C32D2" w:rsidP="006C32D2">
            <w:pPr>
              <w:pStyle w:val="TAL"/>
              <w:rPr>
                <w:lang w:eastAsia="en-US"/>
              </w:rPr>
            </w:pPr>
            <w:r w:rsidRPr="00A564B4">
              <w:rPr>
                <w:lang w:eastAsia="en-US"/>
              </w:rPr>
              <w:t>7.1.3</w:t>
            </w:r>
          </w:p>
        </w:tc>
        <w:tc>
          <w:tcPr>
            <w:tcW w:w="2960" w:type="dxa"/>
            <w:gridSpan w:val="2"/>
          </w:tcPr>
          <w:p w14:paraId="7596DCCB" w14:textId="77777777" w:rsidR="006C32D2" w:rsidRPr="00A564B4" w:rsidRDefault="006C32D2" w:rsidP="006C32D2">
            <w:pPr>
              <w:pStyle w:val="TAL"/>
              <w:rPr>
                <w:lang w:eastAsia="en-US"/>
              </w:rPr>
            </w:pPr>
            <w:r w:rsidRPr="00A564B4">
              <w:rPr>
                <w:lang w:eastAsia="en-US"/>
              </w:rPr>
              <w:t>E-UTRAN FDD - UE Transmit Timing Accuracy Tests for SCell</w:t>
            </w:r>
          </w:p>
        </w:tc>
        <w:tc>
          <w:tcPr>
            <w:tcW w:w="828" w:type="dxa"/>
            <w:gridSpan w:val="2"/>
          </w:tcPr>
          <w:p w14:paraId="37A156FA"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3928FB5" w14:textId="77777777" w:rsidR="006C32D2" w:rsidRPr="00A564B4" w:rsidRDefault="006C32D2" w:rsidP="006C32D2">
            <w:pPr>
              <w:pStyle w:val="TAL"/>
              <w:rPr>
                <w:lang w:eastAsia="en-US"/>
              </w:rPr>
            </w:pPr>
            <w:r w:rsidRPr="00A564B4">
              <w:rPr>
                <w:lang w:eastAsia="en-US"/>
              </w:rPr>
              <w:t>C57</w:t>
            </w:r>
          </w:p>
        </w:tc>
        <w:tc>
          <w:tcPr>
            <w:tcW w:w="2471" w:type="dxa"/>
            <w:gridSpan w:val="3"/>
          </w:tcPr>
          <w:p w14:paraId="689FF941" w14:textId="77777777" w:rsidR="006C32D2" w:rsidRPr="00A564B4" w:rsidRDefault="006C32D2" w:rsidP="006C32D2">
            <w:pPr>
              <w:pStyle w:val="TAL"/>
              <w:rPr>
                <w:lang w:eastAsia="en-US"/>
              </w:rPr>
            </w:pPr>
            <w:r w:rsidRPr="00A564B4">
              <w:rPr>
                <w:lang w:eastAsia="en-US"/>
              </w:rPr>
              <w:t xml:space="preserve">UE supporting E-UTRA FDD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5C2A1F08" w14:textId="77777777" w:rsidR="006C32D2" w:rsidRPr="00A564B4" w:rsidRDefault="006C32D2" w:rsidP="006C32D2">
            <w:pPr>
              <w:pStyle w:val="TAL"/>
              <w:rPr>
                <w:lang w:eastAsia="en-US"/>
              </w:rPr>
            </w:pPr>
          </w:p>
        </w:tc>
        <w:tc>
          <w:tcPr>
            <w:tcW w:w="1695" w:type="dxa"/>
            <w:gridSpan w:val="3"/>
            <w:shd w:val="clear" w:color="auto" w:fill="auto"/>
          </w:tcPr>
          <w:p w14:paraId="56F56FBD" w14:textId="77777777" w:rsidR="006C32D2" w:rsidRPr="00A564B4" w:rsidRDefault="006C32D2" w:rsidP="006C32D2">
            <w:pPr>
              <w:pStyle w:val="TAL"/>
              <w:rPr>
                <w:lang w:eastAsia="en-US"/>
              </w:rPr>
            </w:pPr>
          </w:p>
        </w:tc>
        <w:tc>
          <w:tcPr>
            <w:tcW w:w="1717" w:type="dxa"/>
            <w:gridSpan w:val="3"/>
          </w:tcPr>
          <w:p w14:paraId="20CC8CD7" w14:textId="77777777" w:rsidR="006C32D2" w:rsidRPr="00A564B4" w:rsidRDefault="006C32D2" w:rsidP="006C32D2">
            <w:pPr>
              <w:pStyle w:val="TAL"/>
              <w:rPr>
                <w:lang w:eastAsia="en-US"/>
              </w:rPr>
            </w:pPr>
          </w:p>
        </w:tc>
      </w:tr>
      <w:tr w:rsidR="006C32D2" w:rsidRPr="00A564B4" w14:paraId="633DF96E" w14:textId="77777777" w:rsidTr="006C32D2">
        <w:trPr>
          <w:gridAfter w:val="2"/>
          <w:wAfter w:w="143" w:type="dxa"/>
          <w:cantSplit/>
          <w:jc w:val="center"/>
        </w:trPr>
        <w:tc>
          <w:tcPr>
            <w:tcW w:w="929" w:type="dxa"/>
            <w:gridSpan w:val="3"/>
          </w:tcPr>
          <w:p w14:paraId="5DFBC8E9" w14:textId="77777777" w:rsidR="006C32D2" w:rsidRPr="00A564B4" w:rsidRDefault="006C32D2" w:rsidP="006C32D2">
            <w:pPr>
              <w:pStyle w:val="TAL"/>
              <w:rPr>
                <w:lang w:eastAsia="zh-CN"/>
              </w:rPr>
            </w:pPr>
            <w:r w:rsidRPr="00A564B4">
              <w:rPr>
                <w:lang w:eastAsia="zh-CN"/>
              </w:rPr>
              <w:t>7.1.3_1</w:t>
            </w:r>
          </w:p>
        </w:tc>
        <w:tc>
          <w:tcPr>
            <w:tcW w:w="2960" w:type="dxa"/>
            <w:gridSpan w:val="2"/>
          </w:tcPr>
          <w:p w14:paraId="1F577D32" w14:textId="77777777" w:rsidR="006C32D2" w:rsidRPr="00A564B4" w:rsidRDefault="006C32D2" w:rsidP="006C32D2">
            <w:pPr>
              <w:pStyle w:val="TAL"/>
              <w:rPr>
                <w:lang w:eastAsia="en-US"/>
              </w:rPr>
            </w:pPr>
            <w:r w:rsidRPr="00A564B4">
              <w:rPr>
                <w:lang w:eastAsia="en-US"/>
              </w:rPr>
              <w:t>E-UTRAN FDD - UE Transmit Timing Accuracy Tests for SCell</w:t>
            </w:r>
            <w:r w:rsidRPr="00A564B4">
              <w:rPr>
                <w:lang w:eastAsia="zh-CN"/>
              </w:rPr>
              <w:t xml:space="preserve"> (Release 12 and forward)</w:t>
            </w:r>
          </w:p>
        </w:tc>
        <w:tc>
          <w:tcPr>
            <w:tcW w:w="828" w:type="dxa"/>
            <w:gridSpan w:val="2"/>
          </w:tcPr>
          <w:p w14:paraId="7A6AA5E0"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6A83D9" w14:textId="77777777" w:rsidR="006C32D2" w:rsidRPr="00A564B4" w:rsidRDefault="006C32D2" w:rsidP="006C32D2">
            <w:pPr>
              <w:pStyle w:val="TAL"/>
              <w:rPr>
                <w:lang w:eastAsia="en-US"/>
              </w:rPr>
            </w:pPr>
            <w:r w:rsidRPr="00A564B4">
              <w:rPr>
                <w:lang w:eastAsia="en-US"/>
              </w:rPr>
              <w:t>C57</w:t>
            </w:r>
          </w:p>
        </w:tc>
        <w:tc>
          <w:tcPr>
            <w:tcW w:w="2471" w:type="dxa"/>
            <w:gridSpan w:val="3"/>
          </w:tcPr>
          <w:p w14:paraId="5951173D" w14:textId="77777777" w:rsidR="006C32D2" w:rsidRPr="00A564B4" w:rsidRDefault="006C32D2" w:rsidP="006C32D2">
            <w:pPr>
              <w:pStyle w:val="TAL"/>
              <w:rPr>
                <w:lang w:eastAsia="en-US"/>
              </w:rPr>
            </w:pPr>
            <w:r w:rsidRPr="00A564B4">
              <w:rPr>
                <w:lang w:eastAsia="en-US"/>
              </w:rPr>
              <w:t>UE supporting E-UTRA FDD and Uplink Carrier Aggregation and Feature Group Indicator 5</w:t>
            </w:r>
          </w:p>
        </w:tc>
        <w:tc>
          <w:tcPr>
            <w:tcW w:w="1668" w:type="dxa"/>
            <w:gridSpan w:val="3"/>
            <w:shd w:val="clear" w:color="auto" w:fill="auto"/>
          </w:tcPr>
          <w:p w14:paraId="16F55F39" w14:textId="77777777" w:rsidR="006C32D2" w:rsidRPr="00A564B4" w:rsidRDefault="006C32D2" w:rsidP="006C32D2">
            <w:pPr>
              <w:pStyle w:val="TAL"/>
              <w:rPr>
                <w:lang w:eastAsia="en-US"/>
              </w:rPr>
            </w:pPr>
          </w:p>
        </w:tc>
        <w:tc>
          <w:tcPr>
            <w:tcW w:w="1695" w:type="dxa"/>
            <w:gridSpan w:val="3"/>
            <w:shd w:val="clear" w:color="auto" w:fill="auto"/>
          </w:tcPr>
          <w:p w14:paraId="5E52BBF0" w14:textId="77777777" w:rsidR="006C32D2" w:rsidRPr="00A564B4" w:rsidRDefault="006C32D2" w:rsidP="006C32D2">
            <w:pPr>
              <w:pStyle w:val="TAL"/>
              <w:rPr>
                <w:lang w:eastAsia="en-US"/>
              </w:rPr>
            </w:pPr>
          </w:p>
        </w:tc>
        <w:tc>
          <w:tcPr>
            <w:tcW w:w="1717" w:type="dxa"/>
            <w:gridSpan w:val="3"/>
          </w:tcPr>
          <w:p w14:paraId="2700C2CD" w14:textId="77777777" w:rsidR="006C32D2" w:rsidRPr="00A564B4" w:rsidRDefault="006C32D2" w:rsidP="006C32D2">
            <w:pPr>
              <w:pStyle w:val="TAL"/>
              <w:rPr>
                <w:lang w:eastAsia="en-US"/>
              </w:rPr>
            </w:pPr>
          </w:p>
        </w:tc>
      </w:tr>
      <w:tr w:rsidR="006C32D2" w:rsidRPr="00A564B4" w14:paraId="41CC8FEF" w14:textId="77777777" w:rsidTr="006C32D2">
        <w:trPr>
          <w:gridAfter w:val="2"/>
          <w:wAfter w:w="143" w:type="dxa"/>
          <w:cantSplit/>
          <w:jc w:val="center"/>
        </w:trPr>
        <w:tc>
          <w:tcPr>
            <w:tcW w:w="929" w:type="dxa"/>
            <w:gridSpan w:val="3"/>
          </w:tcPr>
          <w:p w14:paraId="5B96CB53" w14:textId="77777777" w:rsidR="006C32D2" w:rsidRPr="00A564B4" w:rsidRDefault="006C32D2" w:rsidP="006C32D2">
            <w:pPr>
              <w:pStyle w:val="TAL"/>
              <w:rPr>
                <w:lang w:eastAsia="en-US"/>
              </w:rPr>
            </w:pPr>
            <w:r w:rsidRPr="00A564B4">
              <w:rPr>
                <w:lang w:eastAsia="en-US"/>
              </w:rPr>
              <w:t>7.1.4</w:t>
            </w:r>
          </w:p>
        </w:tc>
        <w:tc>
          <w:tcPr>
            <w:tcW w:w="2960" w:type="dxa"/>
            <w:gridSpan w:val="2"/>
          </w:tcPr>
          <w:p w14:paraId="43030B3D" w14:textId="77777777" w:rsidR="006C32D2" w:rsidRPr="00A564B4" w:rsidRDefault="006C32D2" w:rsidP="006C32D2">
            <w:pPr>
              <w:pStyle w:val="TAL"/>
              <w:rPr>
                <w:lang w:eastAsia="en-US"/>
              </w:rPr>
            </w:pPr>
            <w:r w:rsidRPr="00A564B4">
              <w:rPr>
                <w:lang w:eastAsia="en-US"/>
              </w:rPr>
              <w:t>E-UTRAN TDD - UE Transmit Timing Accuracy Tests for SCell</w:t>
            </w:r>
          </w:p>
        </w:tc>
        <w:tc>
          <w:tcPr>
            <w:tcW w:w="828" w:type="dxa"/>
            <w:gridSpan w:val="2"/>
          </w:tcPr>
          <w:p w14:paraId="66D30610"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89C8B06" w14:textId="77777777" w:rsidR="006C32D2" w:rsidRPr="00A564B4" w:rsidRDefault="006C32D2" w:rsidP="006C32D2">
            <w:pPr>
              <w:pStyle w:val="TAL"/>
              <w:rPr>
                <w:lang w:eastAsia="en-US"/>
              </w:rPr>
            </w:pPr>
            <w:r w:rsidRPr="00A564B4">
              <w:rPr>
                <w:lang w:eastAsia="en-US"/>
              </w:rPr>
              <w:t>C58</w:t>
            </w:r>
          </w:p>
        </w:tc>
        <w:tc>
          <w:tcPr>
            <w:tcW w:w="2471" w:type="dxa"/>
            <w:gridSpan w:val="3"/>
          </w:tcPr>
          <w:p w14:paraId="388E3EA5"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4061523"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865A759" w14:textId="77777777" w:rsidR="006C32D2" w:rsidRPr="00A564B4" w:rsidRDefault="006C32D2" w:rsidP="006C32D2">
            <w:pPr>
              <w:pStyle w:val="TAL"/>
              <w:rPr>
                <w:lang w:eastAsia="en-US"/>
              </w:rPr>
            </w:pPr>
          </w:p>
        </w:tc>
        <w:tc>
          <w:tcPr>
            <w:tcW w:w="1717" w:type="dxa"/>
            <w:gridSpan w:val="3"/>
          </w:tcPr>
          <w:p w14:paraId="2ED1CDAF" w14:textId="77777777" w:rsidR="006C32D2" w:rsidRPr="00A564B4" w:rsidRDefault="006C32D2" w:rsidP="006C32D2">
            <w:pPr>
              <w:pStyle w:val="TAL"/>
              <w:rPr>
                <w:lang w:eastAsia="en-US"/>
              </w:rPr>
            </w:pPr>
          </w:p>
        </w:tc>
      </w:tr>
      <w:tr w:rsidR="006C32D2" w:rsidRPr="00A564B4" w14:paraId="49C65EC7" w14:textId="77777777" w:rsidTr="006C32D2">
        <w:trPr>
          <w:gridAfter w:val="2"/>
          <w:wAfter w:w="143" w:type="dxa"/>
          <w:cantSplit/>
          <w:jc w:val="center"/>
        </w:trPr>
        <w:tc>
          <w:tcPr>
            <w:tcW w:w="929" w:type="dxa"/>
            <w:gridSpan w:val="3"/>
          </w:tcPr>
          <w:p w14:paraId="5FBAAA1A" w14:textId="77777777" w:rsidR="006C32D2" w:rsidRPr="00A564B4" w:rsidRDefault="006C32D2" w:rsidP="006C32D2">
            <w:pPr>
              <w:pStyle w:val="TAL"/>
              <w:rPr>
                <w:lang w:eastAsia="en-US"/>
              </w:rPr>
            </w:pPr>
            <w:r w:rsidRPr="00A564B4">
              <w:rPr>
                <w:lang w:eastAsia="en-US"/>
              </w:rPr>
              <w:t>7.1.4A</w:t>
            </w:r>
          </w:p>
        </w:tc>
        <w:tc>
          <w:tcPr>
            <w:tcW w:w="2960" w:type="dxa"/>
            <w:gridSpan w:val="2"/>
          </w:tcPr>
          <w:p w14:paraId="171C7EF7" w14:textId="77777777" w:rsidR="006C32D2" w:rsidRPr="00A564B4" w:rsidRDefault="006C32D2" w:rsidP="006C32D2">
            <w:pPr>
              <w:pStyle w:val="TAL"/>
              <w:rPr>
                <w:lang w:eastAsia="en-US"/>
              </w:rPr>
            </w:pPr>
            <w:r w:rsidRPr="00A564B4">
              <w:rPr>
                <w:lang w:eastAsia="en-US"/>
              </w:rPr>
              <w:t>E-UTRAN TDD - UE Transmit Timing Accuracy Tests for SCell for 20 MHz +10 MHz bandwidth</w:t>
            </w:r>
          </w:p>
        </w:tc>
        <w:tc>
          <w:tcPr>
            <w:tcW w:w="828" w:type="dxa"/>
            <w:gridSpan w:val="2"/>
          </w:tcPr>
          <w:p w14:paraId="3B3F8333"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0E992195" w14:textId="77777777" w:rsidR="006C32D2" w:rsidRPr="00A564B4" w:rsidRDefault="006C32D2" w:rsidP="006C32D2">
            <w:pPr>
              <w:pStyle w:val="TAL"/>
              <w:rPr>
                <w:lang w:eastAsia="en-US"/>
              </w:rPr>
            </w:pPr>
            <w:r w:rsidRPr="00A564B4">
              <w:rPr>
                <w:lang w:eastAsia="en-US"/>
              </w:rPr>
              <w:t>C58a</w:t>
            </w:r>
          </w:p>
        </w:tc>
        <w:tc>
          <w:tcPr>
            <w:tcW w:w="2471" w:type="dxa"/>
            <w:gridSpan w:val="3"/>
          </w:tcPr>
          <w:p w14:paraId="23AA13BE"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EC425DB"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5ED277C" w14:textId="77777777" w:rsidR="006C32D2" w:rsidRPr="00A564B4" w:rsidRDefault="006C32D2" w:rsidP="006C32D2">
            <w:pPr>
              <w:pStyle w:val="TAL"/>
              <w:rPr>
                <w:lang w:eastAsia="en-US"/>
              </w:rPr>
            </w:pPr>
          </w:p>
        </w:tc>
        <w:tc>
          <w:tcPr>
            <w:tcW w:w="1717" w:type="dxa"/>
            <w:gridSpan w:val="3"/>
          </w:tcPr>
          <w:p w14:paraId="0610B397" w14:textId="77777777" w:rsidR="006C32D2" w:rsidRPr="00A564B4" w:rsidRDefault="006C32D2" w:rsidP="006C32D2">
            <w:pPr>
              <w:pStyle w:val="TAL"/>
              <w:rPr>
                <w:lang w:eastAsia="en-US"/>
              </w:rPr>
            </w:pPr>
          </w:p>
        </w:tc>
      </w:tr>
      <w:tr w:rsidR="006C32D2" w:rsidRPr="00A564B4" w14:paraId="47410A38" w14:textId="77777777" w:rsidTr="006C32D2">
        <w:trPr>
          <w:gridAfter w:val="2"/>
          <w:wAfter w:w="143" w:type="dxa"/>
          <w:cantSplit/>
          <w:jc w:val="center"/>
        </w:trPr>
        <w:tc>
          <w:tcPr>
            <w:tcW w:w="929" w:type="dxa"/>
            <w:gridSpan w:val="3"/>
          </w:tcPr>
          <w:p w14:paraId="5A2ED79A" w14:textId="77777777" w:rsidR="006C32D2" w:rsidRPr="00A564B4" w:rsidRDefault="006C32D2" w:rsidP="006C32D2">
            <w:pPr>
              <w:pStyle w:val="TAL"/>
              <w:rPr>
                <w:lang w:eastAsia="zh-CN"/>
              </w:rPr>
            </w:pPr>
            <w:r w:rsidRPr="00A564B4">
              <w:rPr>
                <w:lang w:eastAsia="en-US"/>
              </w:rPr>
              <w:t>7.1.4</w:t>
            </w:r>
            <w:r w:rsidRPr="00A564B4">
              <w:rPr>
                <w:lang w:eastAsia="zh-CN"/>
              </w:rPr>
              <w:t>_1</w:t>
            </w:r>
          </w:p>
        </w:tc>
        <w:tc>
          <w:tcPr>
            <w:tcW w:w="2960" w:type="dxa"/>
            <w:gridSpan w:val="2"/>
          </w:tcPr>
          <w:p w14:paraId="52120A95" w14:textId="77777777" w:rsidR="006C32D2" w:rsidRPr="00A564B4" w:rsidRDefault="006C32D2" w:rsidP="006C32D2">
            <w:pPr>
              <w:pStyle w:val="TAL"/>
              <w:rPr>
                <w:lang w:eastAsia="en-US"/>
              </w:rPr>
            </w:pPr>
            <w:r w:rsidRPr="00A564B4">
              <w:rPr>
                <w:lang w:eastAsia="en-US"/>
              </w:rPr>
              <w:t>E-UTRAN TDD - UE Transmit Timing Accuracy Tests for SCell</w:t>
            </w:r>
            <w:r w:rsidRPr="00A564B4">
              <w:rPr>
                <w:lang w:eastAsia="zh-CN"/>
              </w:rPr>
              <w:t xml:space="preserve"> (Release 12 and forward)</w:t>
            </w:r>
          </w:p>
        </w:tc>
        <w:tc>
          <w:tcPr>
            <w:tcW w:w="828" w:type="dxa"/>
            <w:gridSpan w:val="2"/>
          </w:tcPr>
          <w:p w14:paraId="192CD597"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0AC510" w14:textId="77777777" w:rsidR="006C32D2" w:rsidRPr="00A564B4" w:rsidRDefault="006C32D2" w:rsidP="006C32D2">
            <w:pPr>
              <w:pStyle w:val="TAL"/>
              <w:rPr>
                <w:lang w:eastAsia="en-US"/>
              </w:rPr>
            </w:pPr>
            <w:r w:rsidRPr="00A564B4">
              <w:rPr>
                <w:lang w:eastAsia="en-US"/>
              </w:rPr>
              <w:t>C58</w:t>
            </w:r>
          </w:p>
        </w:tc>
        <w:tc>
          <w:tcPr>
            <w:tcW w:w="2471" w:type="dxa"/>
            <w:gridSpan w:val="3"/>
          </w:tcPr>
          <w:p w14:paraId="0036F466" w14:textId="77777777" w:rsidR="006C32D2" w:rsidRPr="00A564B4" w:rsidRDefault="006C32D2" w:rsidP="006C32D2">
            <w:pPr>
              <w:pStyle w:val="TAL"/>
              <w:rPr>
                <w:lang w:eastAsia="en-US"/>
              </w:rPr>
            </w:pPr>
            <w:r w:rsidRPr="00A564B4">
              <w:rPr>
                <w:lang w:eastAsia="en-US"/>
              </w:rPr>
              <w:t>UE supporting E-UTRA TDD and Uplink Carrier Aggregation and Feature Group Indicator 5</w:t>
            </w:r>
          </w:p>
        </w:tc>
        <w:tc>
          <w:tcPr>
            <w:tcW w:w="1668" w:type="dxa"/>
            <w:gridSpan w:val="3"/>
            <w:shd w:val="clear" w:color="auto" w:fill="auto"/>
          </w:tcPr>
          <w:p w14:paraId="574A8AA6" w14:textId="77777777" w:rsidR="006C32D2" w:rsidRPr="00A564B4" w:rsidRDefault="006C32D2" w:rsidP="006C32D2">
            <w:pPr>
              <w:pStyle w:val="TAL"/>
              <w:rPr>
                <w:lang w:eastAsia="en-US"/>
              </w:rPr>
            </w:pPr>
          </w:p>
        </w:tc>
        <w:tc>
          <w:tcPr>
            <w:tcW w:w="1695" w:type="dxa"/>
            <w:gridSpan w:val="3"/>
            <w:shd w:val="clear" w:color="auto" w:fill="auto"/>
          </w:tcPr>
          <w:p w14:paraId="61B5F8D7" w14:textId="77777777" w:rsidR="006C32D2" w:rsidRPr="00A564B4" w:rsidRDefault="006C32D2" w:rsidP="006C32D2">
            <w:pPr>
              <w:pStyle w:val="TAL"/>
              <w:rPr>
                <w:lang w:eastAsia="en-US"/>
              </w:rPr>
            </w:pPr>
          </w:p>
        </w:tc>
        <w:tc>
          <w:tcPr>
            <w:tcW w:w="1717" w:type="dxa"/>
            <w:gridSpan w:val="3"/>
          </w:tcPr>
          <w:p w14:paraId="1D1845F8" w14:textId="77777777" w:rsidR="006C32D2" w:rsidRPr="00A564B4" w:rsidRDefault="006C32D2" w:rsidP="006C32D2">
            <w:pPr>
              <w:pStyle w:val="TAL"/>
              <w:rPr>
                <w:lang w:eastAsia="en-US"/>
              </w:rPr>
            </w:pPr>
          </w:p>
        </w:tc>
      </w:tr>
      <w:tr w:rsidR="006C32D2" w:rsidRPr="00A564B4" w14:paraId="66113D64" w14:textId="77777777" w:rsidTr="006C32D2">
        <w:trPr>
          <w:gridAfter w:val="2"/>
          <w:wAfter w:w="143" w:type="dxa"/>
          <w:cantSplit/>
          <w:jc w:val="center"/>
        </w:trPr>
        <w:tc>
          <w:tcPr>
            <w:tcW w:w="929" w:type="dxa"/>
            <w:gridSpan w:val="3"/>
          </w:tcPr>
          <w:p w14:paraId="2531D8FE" w14:textId="77777777" w:rsidR="006C32D2" w:rsidRPr="00A564B4" w:rsidRDefault="006C32D2" w:rsidP="006C32D2">
            <w:pPr>
              <w:pStyle w:val="TAL"/>
              <w:rPr>
                <w:lang w:eastAsia="zh-CN"/>
              </w:rPr>
            </w:pPr>
            <w:r w:rsidRPr="00A564B4">
              <w:rPr>
                <w:lang w:eastAsia="zh-CN"/>
              </w:rPr>
              <w:t>7.1.5</w:t>
            </w:r>
          </w:p>
        </w:tc>
        <w:tc>
          <w:tcPr>
            <w:tcW w:w="2960" w:type="dxa"/>
            <w:gridSpan w:val="2"/>
          </w:tcPr>
          <w:p w14:paraId="045E492A" w14:textId="77777777" w:rsidR="006C32D2" w:rsidRPr="00A564B4" w:rsidRDefault="006C32D2" w:rsidP="006C32D2">
            <w:pPr>
              <w:pStyle w:val="TAL"/>
              <w:rPr>
                <w:lang w:eastAsia="en-US"/>
              </w:rPr>
            </w:pPr>
            <w:r w:rsidRPr="00A564B4">
              <w:rPr>
                <w:lang w:eastAsia="en-US"/>
              </w:rPr>
              <w:t>E-UTRAN FDD - UE Transmit Timing Accuracy</w:t>
            </w:r>
            <w:r w:rsidRPr="00A564B4">
              <w:rPr>
                <w:lang w:eastAsia="zh-CN"/>
              </w:rPr>
              <w:t xml:space="preserve"> Tests for 5MHz Bandwidth</w:t>
            </w:r>
          </w:p>
        </w:tc>
        <w:tc>
          <w:tcPr>
            <w:tcW w:w="828" w:type="dxa"/>
            <w:gridSpan w:val="2"/>
          </w:tcPr>
          <w:p w14:paraId="30298F4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56A410D" w14:textId="77777777" w:rsidR="006C32D2" w:rsidRPr="00A564B4" w:rsidRDefault="006C32D2" w:rsidP="006C32D2">
            <w:pPr>
              <w:pStyle w:val="TAL"/>
              <w:rPr>
                <w:lang w:eastAsia="zh-CN"/>
              </w:rPr>
            </w:pPr>
            <w:r w:rsidRPr="00A564B4">
              <w:rPr>
                <w:lang w:eastAsia="zh-CN"/>
              </w:rPr>
              <w:t>C56</w:t>
            </w:r>
          </w:p>
        </w:tc>
        <w:tc>
          <w:tcPr>
            <w:tcW w:w="2471" w:type="dxa"/>
            <w:gridSpan w:val="3"/>
          </w:tcPr>
          <w:p w14:paraId="184E7AA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shd w:val="clear" w:color="auto" w:fill="auto"/>
          </w:tcPr>
          <w:p w14:paraId="15C3ED80" w14:textId="77777777" w:rsidR="006C32D2" w:rsidRPr="00A564B4" w:rsidRDefault="006C32D2" w:rsidP="006C32D2">
            <w:pPr>
              <w:pStyle w:val="TAL"/>
              <w:rPr>
                <w:lang w:eastAsia="en-US"/>
              </w:rPr>
            </w:pPr>
          </w:p>
        </w:tc>
        <w:tc>
          <w:tcPr>
            <w:tcW w:w="1695" w:type="dxa"/>
            <w:gridSpan w:val="3"/>
            <w:shd w:val="clear" w:color="auto" w:fill="auto"/>
          </w:tcPr>
          <w:p w14:paraId="187B0E03" w14:textId="77777777" w:rsidR="006C32D2" w:rsidRPr="00A564B4" w:rsidRDefault="006C32D2" w:rsidP="006C32D2">
            <w:pPr>
              <w:pStyle w:val="TAL"/>
              <w:rPr>
                <w:lang w:eastAsia="en-US"/>
              </w:rPr>
            </w:pPr>
          </w:p>
        </w:tc>
        <w:tc>
          <w:tcPr>
            <w:tcW w:w="1717" w:type="dxa"/>
            <w:gridSpan w:val="3"/>
          </w:tcPr>
          <w:p w14:paraId="43D539A5" w14:textId="77777777" w:rsidR="006C32D2" w:rsidRPr="00A564B4" w:rsidRDefault="006C32D2" w:rsidP="006C32D2">
            <w:pPr>
              <w:pStyle w:val="TAL"/>
              <w:rPr>
                <w:lang w:eastAsia="en-US"/>
              </w:rPr>
            </w:pPr>
          </w:p>
        </w:tc>
      </w:tr>
      <w:tr w:rsidR="006C32D2" w:rsidRPr="00A564B4" w14:paraId="3BDC3612" w14:textId="77777777" w:rsidTr="006C32D2">
        <w:trPr>
          <w:gridAfter w:val="2"/>
          <w:wAfter w:w="143" w:type="dxa"/>
          <w:cantSplit/>
          <w:jc w:val="center"/>
        </w:trPr>
        <w:tc>
          <w:tcPr>
            <w:tcW w:w="929" w:type="dxa"/>
            <w:gridSpan w:val="3"/>
          </w:tcPr>
          <w:p w14:paraId="3E6D05FC" w14:textId="77777777" w:rsidR="006C32D2" w:rsidRPr="00A564B4" w:rsidRDefault="006C32D2" w:rsidP="006C32D2">
            <w:pPr>
              <w:pStyle w:val="TAL"/>
              <w:rPr>
                <w:lang w:eastAsia="en-US"/>
              </w:rPr>
            </w:pPr>
            <w:r w:rsidRPr="00A564B4">
              <w:rPr>
                <w:lang w:eastAsia="en-US"/>
              </w:rPr>
              <w:t>7.1.6</w:t>
            </w:r>
          </w:p>
        </w:tc>
        <w:tc>
          <w:tcPr>
            <w:tcW w:w="2960" w:type="dxa"/>
            <w:gridSpan w:val="2"/>
          </w:tcPr>
          <w:p w14:paraId="778B7A85" w14:textId="77777777" w:rsidR="006C32D2" w:rsidRPr="00A564B4" w:rsidRDefault="006C32D2" w:rsidP="006C32D2">
            <w:pPr>
              <w:pStyle w:val="TAL"/>
              <w:rPr>
                <w:lang w:eastAsia="en-US"/>
              </w:rPr>
            </w:pPr>
            <w:r w:rsidRPr="00A564B4">
              <w:rPr>
                <w:lang w:eastAsia="en-US"/>
              </w:rPr>
              <w:t>E-UTRAN FDD - UE Transmit Timing Accuracy Tests for SCell in sTAG</w:t>
            </w:r>
          </w:p>
        </w:tc>
        <w:tc>
          <w:tcPr>
            <w:tcW w:w="828" w:type="dxa"/>
            <w:gridSpan w:val="2"/>
          </w:tcPr>
          <w:p w14:paraId="3CE848B0"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363951E5" w14:textId="77777777" w:rsidR="006C32D2" w:rsidRPr="00A564B4" w:rsidRDefault="006C32D2" w:rsidP="006C32D2">
            <w:pPr>
              <w:pStyle w:val="TAL"/>
              <w:rPr>
                <w:lang w:eastAsia="en-US"/>
              </w:rPr>
            </w:pPr>
            <w:r w:rsidRPr="00A564B4">
              <w:rPr>
                <w:lang w:eastAsia="en-US"/>
              </w:rPr>
              <w:t>C63</w:t>
            </w:r>
          </w:p>
        </w:tc>
        <w:tc>
          <w:tcPr>
            <w:tcW w:w="2471" w:type="dxa"/>
            <w:gridSpan w:val="3"/>
          </w:tcPr>
          <w:p w14:paraId="50077C62" w14:textId="77777777" w:rsidR="006C32D2" w:rsidRPr="00A564B4" w:rsidRDefault="006C32D2" w:rsidP="006C32D2">
            <w:pPr>
              <w:pStyle w:val="TAL"/>
              <w:rPr>
                <w:lang w:eastAsia="en-US"/>
              </w:rPr>
            </w:pPr>
            <w:r w:rsidRPr="00A564B4">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6C32D2" w:rsidRPr="00A564B4" w:rsidRDefault="006C32D2" w:rsidP="006C32D2">
            <w:pPr>
              <w:pStyle w:val="TAL"/>
              <w:rPr>
                <w:lang w:eastAsia="en-US"/>
              </w:rPr>
            </w:pPr>
          </w:p>
        </w:tc>
        <w:tc>
          <w:tcPr>
            <w:tcW w:w="1695" w:type="dxa"/>
            <w:gridSpan w:val="3"/>
            <w:shd w:val="clear" w:color="auto" w:fill="auto"/>
          </w:tcPr>
          <w:p w14:paraId="69823180" w14:textId="77777777" w:rsidR="006C32D2" w:rsidRPr="00A564B4" w:rsidRDefault="006C32D2" w:rsidP="006C32D2">
            <w:pPr>
              <w:pStyle w:val="TAL"/>
              <w:rPr>
                <w:lang w:eastAsia="en-US"/>
              </w:rPr>
            </w:pPr>
          </w:p>
        </w:tc>
        <w:tc>
          <w:tcPr>
            <w:tcW w:w="1717" w:type="dxa"/>
            <w:gridSpan w:val="3"/>
          </w:tcPr>
          <w:p w14:paraId="42B1D8F0" w14:textId="77777777" w:rsidR="006C32D2" w:rsidRPr="00A564B4" w:rsidRDefault="006C32D2" w:rsidP="006C32D2">
            <w:pPr>
              <w:pStyle w:val="TAL"/>
              <w:rPr>
                <w:lang w:eastAsia="en-US"/>
              </w:rPr>
            </w:pPr>
          </w:p>
        </w:tc>
      </w:tr>
      <w:tr w:rsidR="006C32D2" w:rsidRPr="00A564B4" w14:paraId="3B5E10D1" w14:textId="77777777" w:rsidTr="006C32D2">
        <w:trPr>
          <w:gridAfter w:val="2"/>
          <w:wAfter w:w="143" w:type="dxa"/>
          <w:cantSplit/>
          <w:jc w:val="center"/>
        </w:trPr>
        <w:tc>
          <w:tcPr>
            <w:tcW w:w="929" w:type="dxa"/>
            <w:gridSpan w:val="3"/>
          </w:tcPr>
          <w:p w14:paraId="0A1323F0" w14:textId="77777777" w:rsidR="006C32D2" w:rsidRPr="00A564B4" w:rsidRDefault="006C32D2" w:rsidP="006C32D2">
            <w:pPr>
              <w:pStyle w:val="TAL"/>
              <w:rPr>
                <w:lang w:eastAsia="en-US"/>
              </w:rPr>
            </w:pPr>
            <w:r w:rsidRPr="00A564B4">
              <w:rPr>
                <w:lang w:eastAsia="en-US"/>
              </w:rPr>
              <w:t>7.1.7</w:t>
            </w:r>
          </w:p>
        </w:tc>
        <w:tc>
          <w:tcPr>
            <w:tcW w:w="2960" w:type="dxa"/>
            <w:gridSpan w:val="2"/>
          </w:tcPr>
          <w:p w14:paraId="1B566809" w14:textId="77777777" w:rsidR="006C32D2" w:rsidRPr="00A564B4" w:rsidRDefault="006C32D2" w:rsidP="006C32D2">
            <w:pPr>
              <w:pStyle w:val="TAL"/>
              <w:rPr>
                <w:lang w:eastAsia="en-US"/>
              </w:rPr>
            </w:pPr>
            <w:r w:rsidRPr="00A564B4">
              <w:rPr>
                <w:lang w:eastAsia="en-US"/>
              </w:rPr>
              <w:t>E-UTRAN TDD - UE Transmit Timing Accuracy Tests for SCell in sTAG</w:t>
            </w:r>
          </w:p>
        </w:tc>
        <w:tc>
          <w:tcPr>
            <w:tcW w:w="828" w:type="dxa"/>
            <w:gridSpan w:val="2"/>
          </w:tcPr>
          <w:p w14:paraId="5CE1DD6F"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5FF8E60E" w14:textId="77777777" w:rsidR="006C32D2" w:rsidRPr="00A564B4" w:rsidRDefault="006C32D2" w:rsidP="006C32D2">
            <w:pPr>
              <w:pStyle w:val="TAL"/>
              <w:rPr>
                <w:lang w:eastAsia="en-US"/>
              </w:rPr>
            </w:pPr>
            <w:r w:rsidRPr="00A564B4">
              <w:rPr>
                <w:lang w:eastAsia="en-US"/>
              </w:rPr>
              <w:t>C64</w:t>
            </w:r>
          </w:p>
        </w:tc>
        <w:tc>
          <w:tcPr>
            <w:tcW w:w="2471" w:type="dxa"/>
            <w:gridSpan w:val="3"/>
          </w:tcPr>
          <w:p w14:paraId="6A9E9527" w14:textId="77777777" w:rsidR="006C32D2" w:rsidRPr="00A564B4" w:rsidRDefault="006C32D2" w:rsidP="006C32D2">
            <w:pPr>
              <w:pStyle w:val="TAL"/>
              <w:rPr>
                <w:lang w:eastAsia="en-US"/>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6C32D2" w:rsidRPr="00A564B4" w:rsidRDefault="006C32D2" w:rsidP="006C32D2">
            <w:pPr>
              <w:pStyle w:val="TAL"/>
              <w:rPr>
                <w:lang w:eastAsia="en-US"/>
              </w:rPr>
            </w:pPr>
          </w:p>
        </w:tc>
        <w:tc>
          <w:tcPr>
            <w:tcW w:w="1717" w:type="dxa"/>
            <w:gridSpan w:val="3"/>
          </w:tcPr>
          <w:p w14:paraId="19D27EFB" w14:textId="77777777" w:rsidR="006C32D2" w:rsidRPr="00A564B4" w:rsidRDefault="006C32D2" w:rsidP="006C32D2">
            <w:pPr>
              <w:pStyle w:val="TAL"/>
              <w:rPr>
                <w:lang w:eastAsia="en-US"/>
              </w:rPr>
            </w:pPr>
          </w:p>
        </w:tc>
      </w:tr>
      <w:tr w:rsidR="006C32D2" w:rsidRPr="00A564B4" w14:paraId="348E701D" w14:textId="77777777" w:rsidTr="006C32D2">
        <w:trPr>
          <w:gridAfter w:val="2"/>
          <w:wAfter w:w="143" w:type="dxa"/>
          <w:cantSplit/>
          <w:jc w:val="center"/>
        </w:trPr>
        <w:tc>
          <w:tcPr>
            <w:tcW w:w="929" w:type="dxa"/>
            <w:gridSpan w:val="3"/>
          </w:tcPr>
          <w:p w14:paraId="22B7ED28" w14:textId="77777777" w:rsidR="006C32D2" w:rsidRPr="00A564B4" w:rsidRDefault="006C32D2" w:rsidP="006C32D2">
            <w:pPr>
              <w:pStyle w:val="TAL"/>
              <w:rPr>
                <w:lang w:eastAsia="en-US"/>
              </w:rPr>
            </w:pPr>
            <w:r w:rsidRPr="00A564B4">
              <w:rPr>
                <w:lang w:eastAsia="en-US"/>
              </w:rPr>
              <w:t>7.1.7A</w:t>
            </w:r>
          </w:p>
        </w:tc>
        <w:tc>
          <w:tcPr>
            <w:tcW w:w="2960" w:type="dxa"/>
            <w:gridSpan w:val="2"/>
          </w:tcPr>
          <w:p w14:paraId="0511D919"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+20MHz</w:t>
            </w:r>
            <w:r w:rsidRPr="00A564B4">
              <w:rPr>
                <w:rFonts w:eastAsia="PMingLiU"/>
                <w:lang w:eastAsia="zh-TW"/>
              </w:rPr>
              <w:t xml:space="preserve"> bandwidth</w:t>
            </w:r>
          </w:p>
        </w:tc>
        <w:tc>
          <w:tcPr>
            <w:tcW w:w="828" w:type="dxa"/>
            <w:gridSpan w:val="2"/>
          </w:tcPr>
          <w:p w14:paraId="18C24516"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6FE12EE3" w14:textId="77777777" w:rsidR="006C32D2" w:rsidRPr="00A564B4" w:rsidRDefault="006C32D2" w:rsidP="006C32D2">
            <w:pPr>
              <w:pStyle w:val="TAL"/>
              <w:rPr>
                <w:lang w:eastAsia="en-US"/>
              </w:rPr>
            </w:pPr>
            <w:r w:rsidRPr="00A564B4">
              <w:rPr>
                <w:lang w:eastAsia="en-US"/>
              </w:rPr>
              <w:t>C64a</w:t>
            </w:r>
          </w:p>
        </w:tc>
        <w:tc>
          <w:tcPr>
            <w:tcW w:w="2471" w:type="dxa"/>
            <w:gridSpan w:val="3"/>
          </w:tcPr>
          <w:p w14:paraId="2CD0A8C3"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6C32D2" w:rsidRPr="00A564B4" w:rsidRDefault="006C32D2" w:rsidP="006C32D2">
            <w:pPr>
              <w:pStyle w:val="TAL"/>
              <w:rPr>
                <w:lang w:eastAsia="en-US"/>
              </w:rPr>
            </w:pPr>
          </w:p>
        </w:tc>
        <w:tc>
          <w:tcPr>
            <w:tcW w:w="1717" w:type="dxa"/>
            <w:gridSpan w:val="3"/>
          </w:tcPr>
          <w:p w14:paraId="12C8987B" w14:textId="77777777" w:rsidR="006C32D2" w:rsidRPr="00A564B4" w:rsidRDefault="006C32D2" w:rsidP="006C32D2">
            <w:pPr>
              <w:pStyle w:val="TAL"/>
              <w:rPr>
                <w:lang w:eastAsia="en-US"/>
              </w:rPr>
            </w:pPr>
          </w:p>
        </w:tc>
      </w:tr>
      <w:tr w:rsidR="006C32D2" w:rsidRPr="00A564B4" w14:paraId="4FA2FCE5" w14:textId="77777777" w:rsidTr="006C32D2">
        <w:trPr>
          <w:gridAfter w:val="2"/>
          <w:wAfter w:w="143" w:type="dxa"/>
          <w:cantSplit/>
          <w:jc w:val="center"/>
        </w:trPr>
        <w:tc>
          <w:tcPr>
            <w:tcW w:w="929" w:type="dxa"/>
            <w:gridSpan w:val="3"/>
          </w:tcPr>
          <w:p w14:paraId="576FE2AC" w14:textId="77777777" w:rsidR="006C32D2" w:rsidRPr="00A564B4" w:rsidRDefault="006C32D2" w:rsidP="006C32D2">
            <w:pPr>
              <w:pStyle w:val="TAL"/>
              <w:rPr>
                <w:lang w:eastAsia="en-US"/>
              </w:rPr>
            </w:pPr>
            <w:r w:rsidRPr="00A564B4">
              <w:rPr>
                <w:lang w:eastAsia="en-US"/>
              </w:rPr>
              <w:t>7.1.7B</w:t>
            </w:r>
          </w:p>
        </w:tc>
        <w:tc>
          <w:tcPr>
            <w:tcW w:w="2960" w:type="dxa"/>
            <w:gridSpan w:val="2"/>
          </w:tcPr>
          <w:p w14:paraId="7A57CE07"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+10MHz</w:t>
            </w:r>
            <w:r w:rsidRPr="00A564B4">
              <w:rPr>
                <w:rFonts w:eastAsia="PMingLiU"/>
                <w:lang w:eastAsia="zh-TW"/>
              </w:rPr>
              <w:t xml:space="preserve"> bandwidth</w:t>
            </w:r>
          </w:p>
        </w:tc>
        <w:tc>
          <w:tcPr>
            <w:tcW w:w="828" w:type="dxa"/>
            <w:gridSpan w:val="2"/>
          </w:tcPr>
          <w:p w14:paraId="1587D1D0"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1688E85D" w14:textId="77777777" w:rsidR="006C32D2" w:rsidRPr="00A564B4" w:rsidRDefault="006C32D2" w:rsidP="006C32D2">
            <w:pPr>
              <w:pStyle w:val="TAL"/>
              <w:rPr>
                <w:lang w:eastAsia="en-US"/>
              </w:rPr>
            </w:pPr>
            <w:r w:rsidRPr="00A564B4">
              <w:rPr>
                <w:lang w:eastAsia="en-US"/>
              </w:rPr>
              <w:t>C64b</w:t>
            </w:r>
          </w:p>
        </w:tc>
        <w:tc>
          <w:tcPr>
            <w:tcW w:w="2471" w:type="dxa"/>
            <w:gridSpan w:val="3"/>
          </w:tcPr>
          <w:p w14:paraId="1D46FC6C"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6C32D2" w:rsidRPr="00A564B4" w:rsidRDefault="006C32D2" w:rsidP="006C32D2">
            <w:pPr>
              <w:pStyle w:val="TAL"/>
              <w:rPr>
                <w:lang w:eastAsia="en-US"/>
              </w:rPr>
            </w:pPr>
          </w:p>
        </w:tc>
        <w:tc>
          <w:tcPr>
            <w:tcW w:w="1717" w:type="dxa"/>
            <w:gridSpan w:val="3"/>
          </w:tcPr>
          <w:p w14:paraId="4FD8EA57" w14:textId="77777777" w:rsidR="006C32D2" w:rsidRPr="00A564B4" w:rsidRDefault="006C32D2" w:rsidP="006C32D2">
            <w:pPr>
              <w:pStyle w:val="TAL"/>
              <w:rPr>
                <w:lang w:eastAsia="en-US"/>
              </w:rPr>
            </w:pPr>
          </w:p>
        </w:tc>
      </w:tr>
      <w:tr w:rsidR="006C32D2" w:rsidRPr="00A564B4" w14:paraId="74070E24" w14:textId="77777777" w:rsidTr="006C32D2">
        <w:trPr>
          <w:gridAfter w:val="2"/>
          <w:wAfter w:w="143" w:type="dxa"/>
          <w:cantSplit/>
          <w:jc w:val="center"/>
        </w:trPr>
        <w:tc>
          <w:tcPr>
            <w:tcW w:w="929" w:type="dxa"/>
            <w:gridSpan w:val="3"/>
          </w:tcPr>
          <w:p w14:paraId="3ACCCF9C" w14:textId="77777777" w:rsidR="006C32D2" w:rsidRPr="00A564B4" w:rsidRDefault="006C32D2" w:rsidP="006C32D2">
            <w:pPr>
              <w:pStyle w:val="TAL"/>
              <w:rPr>
                <w:lang w:eastAsia="en-US"/>
              </w:rPr>
            </w:pPr>
            <w:r w:rsidRPr="00A564B4">
              <w:rPr>
                <w:lang w:eastAsia="en-US"/>
              </w:rPr>
              <w:t>7.1.10</w:t>
            </w:r>
          </w:p>
        </w:tc>
        <w:tc>
          <w:tcPr>
            <w:tcW w:w="2960" w:type="dxa"/>
            <w:gridSpan w:val="2"/>
          </w:tcPr>
          <w:p w14:paraId="5E455528" w14:textId="77777777" w:rsidR="006C32D2" w:rsidRPr="00A564B4" w:rsidRDefault="006C32D2" w:rsidP="006C32D2">
            <w:pPr>
              <w:pStyle w:val="TAL"/>
              <w:rPr>
                <w:lang w:eastAsia="en-US"/>
              </w:rPr>
            </w:pPr>
            <w:r w:rsidRPr="00A564B4">
              <w:rPr>
                <w:lang w:eastAsia="en-US"/>
              </w:rPr>
              <w:t>E-UTRAN FDD - UE Transmit Timing Accuracy Tests for Cat-M1 UE in CEModeA</w:t>
            </w:r>
          </w:p>
        </w:tc>
        <w:tc>
          <w:tcPr>
            <w:tcW w:w="828" w:type="dxa"/>
            <w:gridSpan w:val="2"/>
          </w:tcPr>
          <w:p w14:paraId="24E0D64B"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089D143" w14:textId="77777777" w:rsidR="006C32D2" w:rsidRPr="00A564B4" w:rsidRDefault="006C32D2" w:rsidP="006C32D2">
            <w:pPr>
              <w:pStyle w:val="TAL"/>
              <w:rPr>
                <w:lang w:eastAsia="en-US"/>
              </w:rPr>
            </w:pPr>
            <w:r w:rsidRPr="00A564B4">
              <w:rPr>
                <w:lang w:eastAsia="en-US"/>
              </w:rPr>
              <w:t>C94b</w:t>
            </w:r>
          </w:p>
        </w:tc>
        <w:tc>
          <w:tcPr>
            <w:tcW w:w="2471" w:type="dxa"/>
            <w:gridSpan w:val="3"/>
          </w:tcPr>
          <w:p w14:paraId="222DE54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55C100B9"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8459AB0" w14:textId="77777777" w:rsidR="006C32D2" w:rsidRPr="00A564B4" w:rsidRDefault="006C32D2" w:rsidP="006C32D2">
            <w:pPr>
              <w:pStyle w:val="TAL"/>
              <w:rPr>
                <w:lang w:eastAsia="en-US"/>
              </w:rPr>
            </w:pPr>
          </w:p>
        </w:tc>
        <w:tc>
          <w:tcPr>
            <w:tcW w:w="1717" w:type="dxa"/>
            <w:gridSpan w:val="3"/>
          </w:tcPr>
          <w:p w14:paraId="514C37D7" w14:textId="77777777" w:rsidR="006C32D2" w:rsidRPr="00A564B4" w:rsidRDefault="006C32D2" w:rsidP="006C32D2">
            <w:pPr>
              <w:pStyle w:val="TAL"/>
              <w:rPr>
                <w:lang w:eastAsia="en-US"/>
              </w:rPr>
            </w:pPr>
          </w:p>
        </w:tc>
      </w:tr>
      <w:tr w:rsidR="006C32D2" w:rsidRPr="00A564B4" w14:paraId="0FCDFE1C" w14:textId="77777777" w:rsidTr="006C32D2">
        <w:trPr>
          <w:gridAfter w:val="2"/>
          <w:wAfter w:w="143" w:type="dxa"/>
          <w:cantSplit/>
          <w:jc w:val="center"/>
        </w:trPr>
        <w:tc>
          <w:tcPr>
            <w:tcW w:w="929" w:type="dxa"/>
            <w:gridSpan w:val="3"/>
          </w:tcPr>
          <w:p w14:paraId="4DB66F84" w14:textId="77777777" w:rsidR="006C32D2" w:rsidRPr="00A564B4" w:rsidRDefault="006C32D2" w:rsidP="006C32D2">
            <w:pPr>
              <w:pStyle w:val="TAL"/>
              <w:rPr>
                <w:lang w:eastAsia="en-US"/>
              </w:rPr>
            </w:pPr>
            <w:r w:rsidRPr="00A564B4">
              <w:rPr>
                <w:lang w:eastAsia="en-US"/>
              </w:rPr>
              <w:t>7.1.11</w:t>
            </w:r>
          </w:p>
        </w:tc>
        <w:tc>
          <w:tcPr>
            <w:tcW w:w="2960" w:type="dxa"/>
            <w:gridSpan w:val="2"/>
          </w:tcPr>
          <w:p w14:paraId="6AE0FF48" w14:textId="77777777" w:rsidR="006C32D2" w:rsidRPr="00A564B4" w:rsidRDefault="006C32D2" w:rsidP="006C32D2">
            <w:pPr>
              <w:pStyle w:val="TAL"/>
              <w:rPr>
                <w:lang w:eastAsia="en-US"/>
              </w:rPr>
            </w:pPr>
            <w:r w:rsidRPr="00A564B4">
              <w:rPr>
                <w:lang w:eastAsia="en-US"/>
              </w:rPr>
              <w:t>E-UTRAN HD-FDD - UE Transmit Timing Accuracy Tests for Cat-M1 UE in CEModeA</w:t>
            </w:r>
          </w:p>
        </w:tc>
        <w:tc>
          <w:tcPr>
            <w:tcW w:w="828" w:type="dxa"/>
            <w:gridSpan w:val="2"/>
          </w:tcPr>
          <w:p w14:paraId="54AE4F5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E25881B" w14:textId="77777777" w:rsidR="006C32D2" w:rsidRPr="00A564B4" w:rsidRDefault="006C32D2" w:rsidP="006C32D2">
            <w:pPr>
              <w:pStyle w:val="TAL"/>
              <w:rPr>
                <w:lang w:eastAsia="en-US"/>
              </w:rPr>
            </w:pPr>
            <w:r w:rsidRPr="00A564B4">
              <w:rPr>
                <w:lang w:eastAsia="en-US"/>
              </w:rPr>
              <w:t>C107c</w:t>
            </w:r>
          </w:p>
        </w:tc>
        <w:tc>
          <w:tcPr>
            <w:tcW w:w="2471" w:type="dxa"/>
            <w:gridSpan w:val="3"/>
          </w:tcPr>
          <w:p w14:paraId="40E337B2"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67DC70D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0EE2E040" w14:textId="77777777" w:rsidR="006C32D2" w:rsidRPr="00A564B4" w:rsidRDefault="006C32D2" w:rsidP="006C32D2">
            <w:pPr>
              <w:pStyle w:val="TAL"/>
              <w:rPr>
                <w:lang w:eastAsia="en-US"/>
              </w:rPr>
            </w:pPr>
          </w:p>
        </w:tc>
        <w:tc>
          <w:tcPr>
            <w:tcW w:w="1717" w:type="dxa"/>
            <w:gridSpan w:val="3"/>
          </w:tcPr>
          <w:p w14:paraId="30C1A46F" w14:textId="77777777" w:rsidR="006C32D2" w:rsidRPr="00A564B4" w:rsidRDefault="006C32D2" w:rsidP="006C32D2">
            <w:pPr>
              <w:pStyle w:val="TAL"/>
              <w:rPr>
                <w:lang w:eastAsia="en-US"/>
              </w:rPr>
            </w:pPr>
          </w:p>
        </w:tc>
      </w:tr>
      <w:tr w:rsidR="006C32D2" w:rsidRPr="00A564B4" w14:paraId="711DED83" w14:textId="77777777" w:rsidTr="006C32D2">
        <w:trPr>
          <w:gridAfter w:val="2"/>
          <w:wAfter w:w="143" w:type="dxa"/>
          <w:cantSplit/>
          <w:jc w:val="center"/>
        </w:trPr>
        <w:tc>
          <w:tcPr>
            <w:tcW w:w="929" w:type="dxa"/>
            <w:gridSpan w:val="3"/>
          </w:tcPr>
          <w:p w14:paraId="6C9A2C18" w14:textId="77777777" w:rsidR="006C32D2" w:rsidRPr="00A564B4" w:rsidRDefault="006C32D2" w:rsidP="006C32D2">
            <w:pPr>
              <w:pStyle w:val="TAL"/>
              <w:rPr>
                <w:lang w:eastAsia="en-US"/>
              </w:rPr>
            </w:pPr>
            <w:r w:rsidRPr="00A564B4">
              <w:rPr>
                <w:lang w:eastAsia="en-US"/>
              </w:rPr>
              <w:t>7.1.12</w:t>
            </w:r>
          </w:p>
        </w:tc>
        <w:tc>
          <w:tcPr>
            <w:tcW w:w="2960" w:type="dxa"/>
            <w:gridSpan w:val="2"/>
          </w:tcPr>
          <w:p w14:paraId="719A9033" w14:textId="77777777" w:rsidR="006C32D2" w:rsidRPr="00A564B4" w:rsidRDefault="006C32D2" w:rsidP="006C32D2">
            <w:pPr>
              <w:pStyle w:val="TAL"/>
              <w:rPr>
                <w:lang w:eastAsia="en-US"/>
              </w:rPr>
            </w:pPr>
            <w:r w:rsidRPr="00A564B4">
              <w:rPr>
                <w:lang w:eastAsia="en-US"/>
              </w:rPr>
              <w:t>E-UTRAN TDD – UE Transmit Timing Accuracy Tests for Cat-M1 UE in CEModeA</w:t>
            </w:r>
          </w:p>
        </w:tc>
        <w:tc>
          <w:tcPr>
            <w:tcW w:w="828" w:type="dxa"/>
            <w:gridSpan w:val="2"/>
          </w:tcPr>
          <w:p w14:paraId="519ADB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CE5A722" w14:textId="77777777" w:rsidR="006C32D2" w:rsidRPr="00A564B4" w:rsidRDefault="006C32D2" w:rsidP="006C32D2">
            <w:pPr>
              <w:pStyle w:val="TAL"/>
              <w:rPr>
                <w:lang w:eastAsia="en-US"/>
              </w:rPr>
            </w:pPr>
            <w:r w:rsidRPr="00A564B4">
              <w:rPr>
                <w:lang w:eastAsia="en-US"/>
              </w:rPr>
              <w:t>C93c</w:t>
            </w:r>
          </w:p>
        </w:tc>
        <w:tc>
          <w:tcPr>
            <w:tcW w:w="2471" w:type="dxa"/>
            <w:gridSpan w:val="3"/>
          </w:tcPr>
          <w:p w14:paraId="5149A74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11A44104"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55EFC96" w14:textId="77777777" w:rsidR="006C32D2" w:rsidRPr="00A564B4" w:rsidRDefault="006C32D2" w:rsidP="006C32D2">
            <w:pPr>
              <w:pStyle w:val="TAL"/>
              <w:rPr>
                <w:lang w:eastAsia="en-US"/>
              </w:rPr>
            </w:pPr>
          </w:p>
        </w:tc>
        <w:tc>
          <w:tcPr>
            <w:tcW w:w="1717" w:type="dxa"/>
            <w:gridSpan w:val="3"/>
          </w:tcPr>
          <w:p w14:paraId="080CE0EF" w14:textId="77777777" w:rsidR="006C32D2" w:rsidRPr="00A564B4" w:rsidRDefault="006C32D2" w:rsidP="006C32D2">
            <w:pPr>
              <w:pStyle w:val="TAL"/>
              <w:rPr>
                <w:lang w:eastAsia="en-US"/>
              </w:rPr>
            </w:pPr>
          </w:p>
        </w:tc>
      </w:tr>
      <w:tr w:rsidR="006C32D2" w:rsidRPr="00A564B4" w14:paraId="5CFE71AC" w14:textId="77777777" w:rsidTr="006C32D2">
        <w:trPr>
          <w:gridAfter w:val="2"/>
          <w:wAfter w:w="143" w:type="dxa"/>
          <w:cantSplit/>
          <w:jc w:val="center"/>
        </w:trPr>
        <w:tc>
          <w:tcPr>
            <w:tcW w:w="929" w:type="dxa"/>
            <w:gridSpan w:val="3"/>
          </w:tcPr>
          <w:p w14:paraId="242DBFBD" w14:textId="77777777" w:rsidR="006C32D2" w:rsidRPr="00A564B4" w:rsidRDefault="006C32D2" w:rsidP="006C32D2">
            <w:pPr>
              <w:pStyle w:val="TAL"/>
              <w:rPr>
                <w:lang w:eastAsia="en-US"/>
              </w:rPr>
            </w:pPr>
            <w:r w:rsidRPr="00A564B4">
              <w:rPr>
                <w:lang w:eastAsia="ko-KR"/>
              </w:rPr>
              <w:t>7.1.13</w:t>
            </w:r>
          </w:p>
        </w:tc>
        <w:tc>
          <w:tcPr>
            <w:tcW w:w="2960" w:type="dxa"/>
            <w:gridSpan w:val="2"/>
          </w:tcPr>
          <w:p w14:paraId="0A2186F6" w14:textId="77777777" w:rsidR="006C32D2" w:rsidRPr="00A564B4" w:rsidRDefault="006C32D2" w:rsidP="006C32D2">
            <w:pPr>
              <w:pStyle w:val="TAL"/>
              <w:rPr>
                <w:lang w:eastAsia="en-US"/>
              </w:rPr>
            </w:pPr>
            <w:r w:rsidRPr="00A564B4">
              <w:rPr>
                <w:lang w:eastAsia="ko-KR"/>
              </w:rPr>
              <w:t>3DL/3UL TDD CA UE Transmit Timing Accuracy Tests for 2 SCells</w:t>
            </w:r>
          </w:p>
        </w:tc>
        <w:tc>
          <w:tcPr>
            <w:tcW w:w="828" w:type="dxa"/>
            <w:gridSpan w:val="2"/>
          </w:tcPr>
          <w:p w14:paraId="434341EA" w14:textId="77777777" w:rsidR="006C32D2" w:rsidRPr="00A564B4" w:rsidRDefault="006C32D2" w:rsidP="006C32D2">
            <w:pPr>
              <w:pStyle w:val="TAL"/>
              <w:rPr>
                <w:lang w:eastAsia="en-US"/>
              </w:rPr>
            </w:pPr>
            <w:r w:rsidRPr="00A564B4">
              <w:t>Rel-13</w:t>
            </w:r>
          </w:p>
        </w:tc>
        <w:tc>
          <w:tcPr>
            <w:tcW w:w="1275" w:type="dxa"/>
            <w:gridSpan w:val="4"/>
          </w:tcPr>
          <w:p w14:paraId="064490D8" w14:textId="77777777" w:rsidR="006C32D2" w:rsidRPr="00A564B4" w:rsidRDefault="006C32D2" w:rsidP="006C32D2">
            <w:pPr>
              <w:pStyle w:val="TAL"/>
              <w:rPr>
                <w:lang w:eastAsia="en-US"/>
              </w:rPr>
            </w:pPr>
            <w:r w:rsidRPr="00A564B4">
              <w:rPr>
                <w:lang w:eastAsia="ko-KR"/>
              </w:rPr>
              <w:t>C231</w:t>
            </w:r>
          </w:p>
        </w:tc>
        <w:tc>
          <w:tcPr>
            <w:tcW w:w="2471" w:type="dxa"/>
            <w:gridSpan w:val="3"/>
          </w:tcPr>
          <w:p w14:paraId="0F7551FD" w14:textId="77777777" w:rsidR="006C32D2" w:rsidRPr="00A564B4" w:rsidRDefault="006C32D2" w:rsidP="006C32D2">
            <w:pPr>
              <w:pStyle w:val="TAL"/>
              <w:rPr>
                <w:lang w:eastAsia="en-US"/>
              </w:rPr>
            </w:pPr>
            <w:r w:rsidRPr="00A564B4">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2F46032C" w14:textId="77777777" w:rsidR="006C32D2" w:rsidRPr="00A564B4" w:rsidRDefault="006C32D2" w:rsidP="006C32D2">
            <w:pPr>
              <w:pStyle w:val="TAL"/>
              <w:rPr>
                <w:lang w:eastAsia="en-US"/>
              </w:rPr>
            </w:pPr>
          </w:p>
        </w:tc>
        <w:tc>
          <w:tcPr>
            <w:tcW w:w="1717" w:type="dxa"/>
            <w:gridSpan w:val="3"/>
          </w:tcPr>
          <w:p w14:paraId="2BF47A24" w14:textId="77777777" w:rsidR="006C32D2" w:rsidRPr="00A564B4" w:rsidRDefault="006C32D2" w:rsidP="006C32D2">
            <w:pPr>
              <w:pStyle w:val="TAL"/>
              <w:rPr>
                <w:lang w:eastAsia="en-US"/>
              </w:rPr>
            </w:pPr>
            <w:r w:rsidRPr="00A564B4">
              <w:t>2Rx, 4Rx</w:t>
            </w:r>
          </w:p>
        </w:tc>
      </w:tr>
      <w:tr w:rsidR="006C32D2" w:rsidRPr="00A564B4" w14:paraId="10C78D2E" w14:textId="77777777" w:rsidTr="006C32D2">
        <w:trPr>
          <w:gridAfter w:val="2"/>
          <w:wAfter w:w="143" w:type="dxa"/>
          <w:cantSplit/>
          <w:jc w:val="center"/>
        </w:trPr>
        <w:tc>
          <w:tcPr>
            <w:tcW w:w="929" w:type="dxa"/>
            <w:gridSpan w:val="3"/>
          </w:tcPr>
          <w:p w14:paraId="285BAEF9" w14:textId="77777777" w:rsidR="006C32D2" w:rsidRPr="00A564B4" w:rsidRDefault="006C32D2" w:rsidP="006C32D2">
            <w:pPr>
              <w:pStyle w:val="TAL"/>
              <w:rPr>
                <w:lang w:eastAsia="en-US"/>
              </w:rPr>
            </w:pPr>
            <w:r w:rsidRPr="00A564B4">
              <w:rPr>
                <w:lang w:eastAsia="en-US"/>
              </w:rPr>
              <w:t>7.1.14</w:t>
            </w:r>
          </w:p>
        </w:tc>
        <w:tc>
          <w:tcPr>
            <w:tcW w:w="2960" w:type="dxa"/>
            <w:gridSpan w:val="2"/>
          </w:tcPr>
          <w:p w14:paraId="605457FA" w14:textId="77777777" w:rsidR="006C32D2" w:rsidRPr="00A564B4" w:rsidRDefault="006C32D2" w:rsidP="006C32D2">
            <w:pPr>
              <w:pStyle w:val="TAL"/>
              <w:rPr>
                <w:lang w:eastAsia="en-US"/>
              </w:rPr>
            </w:pPr>
            <w:r w:rsidRPr="00A564B4">
              <w:rPr>
                <w:lang w:eastAsia="en-US"/>
              </w:rPr>
              <w:t>E-UTRAN FDD – UE Transmit Timing Accuracy Tests for Cat-M1 UE in CEModeB</w:t>
            </w:r>
          </w:p>
        </w:tc>
        <w:tc>
          <w:tcPr>
            <w:tcW w:w="828" w:type="dxa"/>
            <w:gridSpan w:val="2"/>
          </w:tcPr>
          <w:p w14:paraId="1EC003A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7585AAF" w14:textId="77777777" w:rsidR="006C32D2" w:rsidRPr="00A564B4" w:rsidRDefault="006C32D2" w:rsidP="006C32D2">
            <w:pPr>
              <w:pStyle w:val="TAL"/>
              <w:rPr>
                <w:lang w:eastAsia="en-US"/>
              </w:rPr>
            </w:pPr>
            <w:r w:rsidRPr="00A564B4">
              <w:rPr>
                <w:lang w:eastAsia="en-US"/>
              </w:rPr>
              <w:t>C94h</w:t>
            </w:r>
          </w:p>
        </w:tc>
        <w:tc>
          <w:tcPr>
            <w:tcW w:w="2471" w:type="dxa"/>
            <w:gridSpan w:val="3"/>
          </w:tcPr>
          <w:p w14:paraId="239BB69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27B81ECA"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5D81E8BF" w14:textId="77777777" w:rsidR="006C32D2" w:rsidRPr="00A564B4" w:rsidRDefault="006C32D2" w:rsidP="006C32D2">
            <w:pPr>
              <w:pStyle w:val="TAL"/>
              <w:rPr>
                <w:lang w:eastAsia="en-US"/>
              </w:rPr>
            </w:pPr>
          </w:p>
        </w:tc>
        <w:tc>
          <w:tcPr>
            <w:tcW w:w="1717" w:type="dxa"/>
            <w:gridSpan w:val="3"/>
          </w:tcPr>
          <w:p w14:paraId="5BCADE85" w14:textId="77777777" w:rsidR="006C32D2" w:rsidRPr="00A564B4" w:rsidRDefault="006C32D2" w:rsidP="006C32D2">
            <w:pPr>
              <w:pStyle w:val="TAL"/>
              <w:rPr>
                <w:lang w:eastAsia="en-US"/>
              </w:rPr>
            </w:pPr>
          </w:p>
        </w:tc>
      </w:tr>
      <w:tr w:rsidR="006C32D2" w:rsidRPr="00A564B4" w14:paraId="0EB74245" w14:textId="77777777" w:rsidTr="006C32D2">
        <w:trPr>
          <w:gridAfter w:val="2"/>
          <w:wAfter w:w="143" w:type="dxa"/>
          <w:cantSplit/>
          <w:jc w:val="center"/>
        </w:trPr>
        <w:tc>
          <w:tcPr>
            <w:tcW w:w="929" w:type="dxa"/>
            <w:gridSpan w:val="3"/>
          </w:tcPr>
          <w:p w14:paraId="527FD0A9" w14:textId="77777777" w:rsidR="006C32D2" w:rsidRPr="00A564B4" w:rsidRDefault="006C32D2" w:rsidP="006C32D2">
            <w:pPr>
              <w:pStyle w:val="TAL"/>
              <w:rPr>
                <w:lang w:eastAsia="en-US"/>
              </w:rPr>
            </w:pPr>
            <w:r w:rsidRPr="00A564B4">
              <w:rPr>
                <w:lang w:eastAsia="en-US"/>
              </w:rPr>
              <w:t>7.1.15</w:t>
            </w:r>
          </w:p>
        </w:tc>
        <w:tc>
          <w:tcPr>
            <w:tcW w:w="2960" w:type="dxa"/>
            <w:gridSpan w:val="2"/>
          </w:tcPr>
          <w:p w14:paraId="0C74D105" w14:textId="77777777" w:rsidR="006C32D2" w:rsidRPr="00A564B4" w:rsidRDefault="006C32D2" w:rsidP="006C32D2">
            <w:pPr>
              <w:pStyle w:val="TAL"/>
              <w:rPr>
                <w:lang w:eastAsia="en-US"/>
              </w:rPr>
            </w:pPr>
            <w:r w:rsidRPr="00A564B4">
              <w:rPr>
                <w:lang w:eastAsia="en-US"/>
              </w:rPr>
              <w:t>E-UTRAN HD-FDD – UE Transmit Timing Accuracy Tests for Cat-M1 UE in CEModeB</w:t>
            </w:r>
          </w:p>
        </w:tc>
        <w:tc>
          <w:tcPr>
            <w:tcW w:w="828" w:type="dxa"/>
            <w:gridSpan w:val="2"/>
          </w:tcPr>
          <w:p w14:paraId="7883565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193A01E" w14:textId="77777777" w:rsidR="006C32D2" w:rsidRPr="00A564B4" w:rsidRDefault="006C32D2" w:rsidP="006C32D2">
            <w:pPr>
              <w:pStyle w:val="TAL"/>
              <w:rPr>
                <w:lang w:eastAsia="en-US"/>
              </w:rPr>
            </w:pPr>
            <w:r w:rsidRPr="00A564B4">
              <w:rPr>
                <w:lang w:eastAsia="en-US"/>
              </w:rPr>
              <w:t>C94i</w:t>
            </w:r>
          </w:p>
        </w:tc>
        <w:tc>
          <w:tcPr>
            <w:tcW w:w="2471" w:type="dxa"/>
            <w:gridSpan w:val="3"/>
          </w:tcPr>
          <w:p w14:paraId="7772836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7F26E9F7"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EA9EBF" w14:textId="77777777" w:rsidR="006C32D2" w:rsidRPr="00A564B4" w:rsidRDefault="006C32D2" w:rsidP="006C32D2">
            <w:pPr>
              <w:pStyle w:val="TAL"/>
              <w:rPr>
                <w:lang w:eastAsia="en-US"/>
              </w:rPr>
            </w:pPr>
          </w:p>
        </w:tc>
        <w:tc>
          <w:tcPr>
            <w:tcW w:w="1717" w:type="dxa"/>
            <w:gridSpan w:val="3"/>
          </w:tcPr>
          <w:p w14:paraId="4DD8BC29" w14:textId="77777777" w:rsidR="006C32D2" w:rsidRPr="00A564B4" w:rsidRDefault="006C32D2" w:rsidP="006C32D2">
            <w:pPr>
              <w:pStyle w:val="TAL"/>
              <w:rPr>
                <w:lang w:eastAsia="en-US"/>
              </w:rPr>
            </w:pPr>
          </w:p>
        </w:tc>
      </w:tr>
      <w:tr w:rsidR="006C32D2" w:rsidRPr="00A564B4" w14:paraId="457273BC" w14:textId="77777777" w:rsidTr="006C32D2">
        <w:trPr>
          <w:gridAfter w:val="2"/>
          <w:wAfter w:w="143" w:type="dxa"/>
          <w:cantSplit/>
          <w:jc w:val="center"/>
        </w:trPr>
        <w:tc>
          <w:tcPr>
            <w:tcW w:w="929" w:type="dxa"/>
            <w:gridSpan w:val="3"/>
          </w:tcPr>
          <w:p w14:paraId="27760E96" w14:textId="77777777" w:rsidR="006C32D2" w:rsidRPr="00A564B4" w:rsidRDefault="006C32D2" w:rsidP="006C32D2">
            <w:pPr>
              <w:pStyle w:val="TAL"/>
              <w:rPr>
                <w:lang w:eastAsia="en-US"/>
              </w:rPr>
            </w:pPr>
            <w:r w:rsidRPr="00A564B4">
              <w:rPr>
                <w:lang w:eastAsia="en-US"/>
              </w:rPr>
              <w:t>7.1.16</w:t>
            </w:r>
          </w:p>
        </w:tc>
        <w:tc>
          <w:tcPr>
            <w:tcW w:w="2960" w:type="dxa"/>
            <w:gridSpan w:val="2"/>
          </w:tcPr>
          <w:p w14:paraId="771A48D6" w14:textId="77777777" w:rsidR="006C32D2" w:rsidRPr="00A564B4" w:rsidRDefault="006C32D2" w:rsidP="006C32D2">
            <w:pPr>
              <w:pStyle w:val="TAL"/>
              <w:rPr>
                <w:lang w:eastAsia="en-US"/>
              </w:rPr>
            </w:pPr>
            <w:r w:rsidRPr="00A564B4">
              <w:rPr>
                <w:lang w:eastAsia="en-US"/>
              </w:rPr>
              <w:t>E-UTRAN TDD – UE Transmit Timing Accuracy Tests for Cat-M1 UE in CEModeB</w:t>
            </w:r>
          </w:p>
        </w:tc>
        <w:tc>
          <w:tcPr>
            <w:tcW w:w="828" w:type="dxa"/>
            <w:gridSpan w:val="2"/>
          </w:tcPr>
          <w:p w14:paraId="46692A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B8AE58F" w14:textId="77777777" w:rsidR="006C32D2" w:rsidRPr="00A564B4" w:rsidRDefault="006C32D2" w:rsidP="006C32D2">
            <w:pPr>
              <w:pStyle w:val="TAL"/>
              <w:rPr>
                <w:lang w:eastAsia="en-US"/>
              </w:rPr>
            </w:pPr>
            <w:r w:rsidRPr="00A564B4">
              <w:rPr>
                <w:lang w:eastAsia="en-US"/>
              </w:rPr>
              <w:t>C93k</w:t>
            </w:r>
          </w:p>
        </w:tc>
        <w:tc>
          <w:tcPr>
            <w:tcW w:w="2471" w:type="dxa"/>
            <w:gridSpan w:val="3"/>
          </w:tcPr>
          <w:p w14:paraId="2A958C7F" w14:textId="77777777" w:rsidR="006C32D2" w:rsidRPr="00A564B4" w:rsidRDefault="006C32D2" w:rsidP="006C32D2">
            <w:pPr>
              <w:pStyle w:val="TAL"/>
              <w:rPr>
                <w:lang w:eastAsia="en-US"/>
              </w:rPr>
            </w:pPr>
            <w:r w:rsidRPr="00A564B4">
              <w:rPr>
                <w:lang w:eastAsia="en-US"/>
              </w:rPr>
              <w:t>UE supporting E-UTRA TDD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463BAD0B"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7A6A4EB7" w14:textId="77777777" w:rsidR="006C32D2" w:rsidRPr="00A564B4" w:rsidRDefault="006C32D2" w:rsidP="006C32D2">
            <w:pPr>
              <w:pStyle w:val="TAL"/>
              <w:rPr>
                <w:lang w:eastAsia="en-US"/>
              </w:rPr>
            </w:pPr>
          </w:p>
        </w:tc>
        <w:tc>
          <w:tcPr>
            <w:tcW w:w="1717" w:type="dxa"/>
            <w:gridSpan w:val="3"/>
          </w:tcPr>
          <w:p w14:paraId="5B5ACCDF" w14:textId="77777777" w:rsidR="006C32D2" w:rsidRPr="00A564B4" w:rsidRDefault="006C32D2" w:rsidP="006C32D2">
            <w:pPr>
              <w:pStyle w:val="TAL"/>
              <w:rPr>
                <w:lang w:eastAsia="en-US"/>
              </w:rPr>
            </w:pPr>
          </w:p>
        </w:tc>
      </w:tr>
      <w:tr w:rsidR="006C32D2" w:rsidRPr="00A564B4" w14:paraId="23B456ED" w14:textId="77777777" w:rsidTr="006C32D2">
        <w:trPr>
          <w:gridAfter w:val="2"/>
          <w:wAfter w:w="143" w:type="dxa"/>
          <w:cantSplit/>
          <w:jc w:val="center"/>
        </w:trPr>
        <w:tc>
          <w:tcPr>
            <w:tcW w:w="929" w:type="dxa"/>
            <w:gridSpan w:val="3"/>
          </w:tcPr>
          <w:p w14:paraId="52CEBC47" w14:textId="77777777" w:rsidR="006C32D2" w:rsidRPr="00A564B4" w:rsidRDefault="006C32D2" w:rsidP="006C32D2">
            <w:pPr>
              <w:pStyle w:val="TAL"/>
            </w:pPr>
            <w:r w:rsidRPr="00A564B4">
              <w:t>7.1.17</w:t>
            </w:r>
          </w:p>
        </w:tc>
        <w:tc>
          <w:tcPr>
            <w:tcW w:w="2960" w:type="dxa"/>
            <w:gridSpan w:val="2"/>
          </w:tcPr>
          <w:p w14:paraId="6019C67C" w14:textId="77777777" w:rsidR="006C32D2" w:rsidRPr="00A564B4" w:rsidRDefault="006C32D2" w:rsidP="006C32D2">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828" w:type="dxa"/>
            <w:gridSpan w:val="2"/>
          </w:tcPr>
          <w:p w14:paraId="57E062F4" w14:textId="77777777" w:rsidR="006C32D2" w:rsidRPr="00A564B4" w:rsidRDefault="006C32D2" w:rsidP="006C32D2">
            <w:pPr>
              <w:pStyle w:val="TAL"/>
            </w:pPr>
            <w:r w:rsidRPr="00A564B4">
              <w:t>Rel-13</w:t>
            </w:r>
          </w:p>
        </w:tc>
        <w:tc>
          <w:tcPr>
            <w:tcW w:w="1275" w:type="dxa"/>
            <w:gridSpan w:val="4"/>
          </w:tcPr>
          <w:p w14:paraId="564117A9" w14:textId="77777777" w:rsidR="006C32D2" w:rsidRPr="00A564B4" w:rsidRDefault="006C32D2" w:rsidP="006C32D2">
            <w:pPr>
              <w:pStyle w:val="TAL"/>
            </w:pPr>
            <w:r w:rsidRPr="00A564B4">
              <w:t>C154</w:t>
            </w:r>
          </w:p>
        </w:tc>
        <w:tc>
          <w:tcPr>
            <w:tcW w:w="2471" w:type="dxa"/>
            <w:gridSpan w:val="3"/>
          </w:tcPr>
          <w:p w14:paraId="1A359340" w14:textId="77777777" w:rsidR="006C32D2" w:rsidRPr="00A564B4" w:rsidRDefault="006C32D2" w:rsidP="006C32D2">
            <w:pPr>
              <w:pStyle w:val="TAL"/>
            </w:pPr>
            <w:r w:rsidRPr="00A564B4">
              <w:t>UE supporting NB-IoT HD-FDD</w:t>
            </w:r>
          </w:p>
        </w:tc>
        <w:tc>
          <w:tcPr>
            <w:tcW w:w="1668" w:type="dxa"/>
            <w:gridSpan w:val="3"/>
            <w:shd w:val="clear" w:color="auto" w:fill="auto"/>
          </w:tcPr>
          <w:p w14:paraId="145EC476"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A39DEA" w14:textId="77777777" w:rsidR="006C32D2" w:rsidRPr="00A564B4" w:rsidRDefault="006C32D2" w:rsidP="006C32D2">
            <w:pPr>
              <w:pStyle w:val="TAL"/>
            </w:pPr>
          </w:p>
        </w:tc>
        <w:tc>
          <w:tcPr>
            <w:tcW w:w="1717" w:type="dxa"/>
            <w:gridSpan w:val="3"/>
          </w:tcPr>
          <w:p w14:paraId="29EDD295" w14:textId="77777777" w:rsidR="006C32D2" w:rsidRPr="00A564B4" w:rsidRDefault="006C32D2" w:rsidP="006C32D2">
            <w:pPr>
              <w:pStyle w:val="TAL"/>
            </w:pPr>
          </w:p>
        </w:tc>
      </w:tr>
      <w:tr w:rsidR="006C32D2" w:rsidRPr="00A564B4" w14:paraId="20E32E06" w14:textId="77777777" w:rsidTr="006C32D2">
        <w:trPr>
          <w:gridAfter w:val="2"/>
          <w:wAfter w:w="143" w:type="dxa"/>
          <w:cantSplit/>
          <w:jc w:val="center"/>
        </w:trPr>
        <w:tc>
          <w:tcPr>
            <w:tcW w:w="929" w:type="dxa"/>
            <w:gridSpan w:val="3"/>
          </w:tcPr>
          <w:p w14:paraId="58778FCC" w14:textId="77777777" w:rsidR="006C32D2" w:rsidRPr="00A564B4" w:rsidRDefault="006C32D2" w:rsidP="006C32D2">
            <w:pPr>
              <w:pStyle w:val="TAL"/>
            </w:pPr>
            <w:r w:rsidRPr="00A564B4">
              <w:t>7.1.18</w:t>
            </w:r>
          </w:p>
        </w:tc>
        <w:tc>
          <w:tcPr>
            <w:tcW w:w="2960" w:type="dxa"/>
            <w:gridSpan w:val="2"/>
          </w:tcPr>
          <w:p w14:paraId="7DD46CCF" w14:textId="77777777" w:rsidR="006C32D2" w:rsidRPr="00A564B4" w:rsidRDefault="006C32D2" w:rsidP="006C32D2">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828" w:type="dxa"/>
            <w:gridSpan w:val="2"/>
          </w:tcPr>
          <w:p w14:paraId="595F2A06" w14:textId="77777777" w:rsidR="006C32D2" w:rsidRPr="00A564B4" w:rsidRDefault="006C32D2" w:rsidP="006C32D2">
            <w:pPr>
              <w:pStyle w:val="TAL"/>
            </w:pPr>
            <w:r w:rsidRPr="00A564B4">
              <w:t>Rel-13</w:t>
            </w:r>
          </w:p>
        </w:tc>
        <w:tc>
          <w:tcPr>
            <w:tcW w:w="1275" w:type="dxa"/>
            <w:gridSpan w:val="4"/>
          </w:tcPr>
          <w:p w14:paraId="32DC0684" w14:textId="77777777" w:rsidR="006C32D2" w:rsidRPr="00A564B4" w:rsidRDefault="006C32D2" w:rsidP="006C32D2">
            <w:pPr>
              <w:pStyle w:val="TAL"/>
            </w:pPr>
            <w:r w:rsidRPr="00A564B4">
              <w:t>C155</w:t>
            </w:r>
          </w:p>
        </w:tc>
        <w:tc>
          <w:tcPr>
            <w:tcW w:w="2471" w:type="dxa"/>
            <w:gridSpan w:val="3"/>
          </w:tcPr>
          <w:p w14:paraId="3DF2C3BB" w14:textId="77777777" w:rsidR="006C32D2" w:rsidRPr="00A564B4" w:rsidRDefault="006C32D2" w:rsidP="006C32D2">
            <w:pPr>
              <w:pStyle w:val="TAL"/>
            </w:pPr>
            <w:r w:rsidRPr="00A564B4">
              <w:t>UE supporting NB-IoT HD-FDD and Feature Group Indicator 5</w:t>
            </w:r>
          </w:p>
        </w:tc>
        <w:tc>
          <w:tcPr>
            <w:tcW w:w="1668" w:type="dxa"/>
            <w:gridSpan w:val="3"/>
            <w:shd w:val="clear" w:color="auto" w:fill="auto"/>
          </w:tcPr>
          <w:p w14:paraId="254BA53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20EF9DD" w14:textId="77777777" w:rsidR="006C32D2" w:rsidRPr="00A564B4" w:rsidRDefault="006C32D2" w:rsidP="006C32D2">
            <w:pPr>
              <w:pStyle w:val="TAL"/>
            </w:pPr>
          </w:p>
        </w:tc>
        <w:tc>
          <w:tcPr>
            <w:tcW w:w="1717" w:type="dxa"/>
            <w:gridSpan w:val="3"/>
          </w:tcPr>
          <w:p w14:paraId="739471EB" w14:textId="77777777" w:rsidR="006C32D2" w:rsidRPr="00A564B4" w:rsidRDefault="006C32D2" w:rsidP="006C32D2">
            <w:pPr>
              <w:pStyle w:val="TAL"/>
            </w:pPr>
          </w:p>
        </w:tc>
      </w:tr>
      <w:tr w:rsidR="006C32D2" w:rsidRPr="00A564B4" w14:paraId="50A978F3" w14:textId="77777777" w:rsidTr="006C32D2">
        <w:trPr>
          <w:gridAfter w:val="2"/>
          <w:wAfter w:w="143" w:type="dxa"/>
          <w:cantSplit/>
          <w:jc w:val="center"/>
        </w:trPr>
        <w:tc>
          <w:tcPr>
            <w:tcW w:w="929" w:type="dxa"/>
            <w:gridSpan w:val="3"/>
          </w:tcPr>
          <w:p w14:paraId="46695427" w14:textId="77777777" w:rsidR="006C32D2" w:rsidRPr="00A564B4" w:rsidRDefault="006C32D2" w:rsidP="006C32D2">
            <w:pPr>
              <w:pStyle w:val="TAL"/>
              <w:rPr>
                <w:lang w:eastAsia="zh-TW"/>
              </w:rPr>
            </w:pPr>
            <w:r w:rsidRPr="00A564B4">
              <w:rPr>
                <w:lang w:eastAsia="zh-TW"/>
              </w:rPr>
              <w:t>7.1.21</w:t>
            </w:r>
          </w:p>
        </w:tc>
        <w:tc>
          <w:tcPr>
            <w:tcW w:w="2960" w:type="dxa"/>
            <w:gridSpan w:val="2"/>
            <w:tcBorders>
              <w:top w:val="nil"/>
              <w:left w:val="nil"/>
              <w:bottom w:val="single" w:sz="4" w:space="0" w:color="auto"/>
              <w:right w:val="single" w:sz="4" w:space="0" w:color="auto"/>
            </w:tcBorders>
            <w:shd w:val="clear" w:color="auto" w:fill="auto"/>
          </w:tcPr>
          <w:p w14:paraId="51CE29F1"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CEModeA</w:t>
            </w:r>
          </w:p>
        </w:tc>
        <w:tc>
          <w:tcPr>
            <w:tcW w:w="828" w:type="dxa"/>
            <w:gridSpan w:val="2"/>
          </w:tcPr>
          <w:p w14:paraId="6D2BF138" w14:textId="77777777" w:rsidR="006C32D2" w:rsidRPr="00A564B4" w:rsidRDefault="006C32D2" w:rsidP="006C32D2">
            <w:pPr>
              <w:pStyle w:val="TAL"/>
              <w:rPr>
                <w:lang w:eastAsia="zh-TW"/>
              </w:rPr>
            </w:pPr>
            <w:r w:rsidRPr="00A564B4">
              <w:rPr>
                <w:lang w:eastAsia="zh-TW"/>
              </w:rPr>
              <w:t>Rel-14</w:t>
            </w:r>
          </w:p>
        </w:tc>
        <w:tc>
          <w:tcPr>
            <w:tcW w:w="1275" w:type="dxa"/>
            <w:gridSpan w:val="4"/>
          </w:tcPr>
          <w:p w14:paraId="49D1D60C" w14:textId="77777777" w:rsidR="006C32D2" w:rsidRPr="00A564B4" w:rsidRDefault="006C32D2" w:rsidP="006C32D2">
            <w:pPr>
              <w:pStyle w:val="TAL"/>
              <w:rPr>
                <w:lang w:eastAsia="zh-TW"/>
              </w:rPr>
            </w:pPr>
            <w:r w:rsidRPr="00A564B4">
              <w:rPr>
                <w:lang w:eastAsia="zh-TW"/>
              </w:rPr>
              <w:t>C94d</w:t>
            </w:r>
          </w:p>
        </w:tc>
        <w:tc>
          <w:tcPr>
            <w:tcW w:w="2471" w:type="dxa"/>
            <w:gridSpan w:val="3"/>
          </w:tcPr>
          <w:p w14:paraId="120D68FF" w14:textId="77777777" w:rsidR="006C32D2" w:rsidRPr="00A564B4" w:rsidRDefault="006C32D2" w:rsidP="006C32D2">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gridSpan w:val="3"/>
            <w:shd w:val="clear" w:color="auto" w:fill="auto"/>
          </w:tcPr>
          <w:p w14:paraId="2781C1ED" w14:textId="77777777" w:rsidR="006C32D2" w:rsidRPr="00A564B4" w:rsidRDefault="006C32D2" w:rsidP="006C32D2">
            <w:pPr>
              <w:pStyle w:val="TAL"/>
            </w:pPr>
          </w:p>
        </w:tc>
        <w:tc>
          <w:tcPr>
            <w:tcW w:w="1695" w:type="dxa"/>
            <w:gridSpan w:val="3"/>
            <w:shd w:val="clear" w:color="auto" w:fill="auto"/>
          </w:tcPr>
          <w:p w14:paraId="37F958EC" w14:textId="77777777" w:rsidR="006C32D2" w:rsidRPr="00A564B4" w:rsidRDefault="006C32D2" w:rsidP="006C32D2">
            <w:pPr>
              <w:pStyle w:val="TAL"/>
            </w:pPr>
          </w:p>
        </w:tc>
        <w:tc>
          <w:tcPr>
            <w:tcW w:w="1717" w:type="dxa"/>
            <w:gridSpan w:val="3"/>
          </w:tcPr>
          <w:p w14:paraId="73D51592" w14:textId="77777777" w:rsidR="006C32D2" w:rsidRPr="00A564B4" w:rsidRDefault="006C32D2" w:rsidP="006C32D2">
            <w:pPr>
              <w:pStyle w:val="TAL"/>
            </w:pPr>
          </w:p>
        </w:tc>
      </w:tr>
      <w:tr w:rsidR="006C32D2" w:rsidRPr="00A564B4" w14:paraId="0547AEE1" w14:textId="77777777" w:rsidTr="006C32D2">
        <w:trPr>
          <w:gridAfter w:val="2"/>
          <w:wAfter w:w="143" w:type="dxa"/>
          <w:cantSplit/>
          <w:jc w:val="center"/>
        </w:trPr>
        <w:tc>
          <w:tcPr>
            <w:tcW w:w="929" w:type="dxa"/>
            <w:gridSpan w:val="3"/>
          </w:tcPr>
          <w:p w14:paraId="1091E64F" w14:textId="77777777" w:rsidR="006C32D2" w:rsidRPr="00A564B4" w:rsidRDefault="006C32D2" w:rsidP="006C32D2">
            <w:pPr>
              <w:pStyle w:val="TAL"/>
              <w:rPr>
                <w:lang w:eastAsia="zh-TW"/>
              </w:rPr>
            </w:pPr>
            <w:r w:rsidRPr="00A564B4">
              <w:rPr>
                <w:lang w:eastAsia="zh-TW"/>
              </w:rPr>
              <w:t>7.1.22</w:t>
            </w:r>
          </w:p>
        </w:tc>
        <w:tc>
          <w:tcPr>
            <w:tcW w:w="2960" w:type="dxa"/>
            <w:gridSpan w:val="2"/>
            <w:tcBorders>
              <w:top w:val="nil"/>
              <w:left w:val="nil"/>
              <w:bottom w:val="single" w:sz="4" w:space="0" w:color="auto"/>
              <w:right w:val="single" w:sz="4" w:space="0" w:color="auto"/>
            </w:tcBorders>
            <w:shd w:val="clear" w:color="auto" w:fill="auto"/>
          </w:tcPr>
          <w:p w14:paraId="483D2AFB" w14:textId="77777777" w:rsidR="006C32D2" w:rsidRPr="00A564B4" w:rsidRDefault="006C32D2" w:rsidP="006C32D2">
            <w:pPr>
              <w:pStyle w:val="TAL"/>
            </w:pPr>
            <w:r w:rsidRPr="00A564B4">
              <w:rPr>
                <w:rFonts w:eastAsia="MingLiU" w:cs="Arial"/>
                <w:color w:val="000000"/>
                <w:lang w:eastAsia="zh-TW"/>
              </w:rPr>
              <w:t>E-UTRAN HD-FDD – UE Transmit Timing Accuracy Tests for CE UE in CEModeA</w:t>
            </w:r>
          </w:p>
        </w:tc>
        <w:tc>
          <w:tcPr>
            <w:tcW w:w="828" w:type="dxa"/>
            <w:gridSpan w:val="2"/>
          </w:tcPr>
          <w:p w14:paraId="6DA6C78E" w14:textId="77777777" w:rsidR="006C32D2" w:rsidRPr="00A564B4" w:rsidRDefault="006C32D2" w:rsidP="006C32D2">
            <w:pPr>
              <w:pStyle w:val="TAL"/>
            </w:pPr>
            <w:r w:rsidRPr="00A564B4">
              <w:rPr>
                <w:lang w:eastAsia="zh-TW"/>
              </w:rPr>
              <w:t>Rel-14</w:t>
            </w:r>
          </w:p>
        </w:tc>
        <w:tc>
          <w:tcPr>
            <w:tcW w:w="1275" w:type="dxa"/>
            <w:gridSpan w:val="4"/>
          </w:tcPr>
          <w:p w14:paraId="324293C3" w14:textId="77777777" w:rsidR="006C32D2" w:rsidRPr="00A564B4" w:rsidRDefault="006C32D2" w:rsidP="006C32D2">
            <w:pPr>
              <w:pStyle w:val="TAL"/>
              <w:rPr>
                <w:lang w:eastAsia="zh-TW"/>
              </w:rPr>
            </w:pPr>
            <w:r w:rsidRPr="00A564B4">
              <w:rPr>
                <w:lang w:eastAsia="zh-TW"/>
              </w:rPr>
              <w:t>C107b</w:t>
            </w:r>
          </w:p>
        </w:tc>
        <w:tc>
          <w:tcPr>
            <w:tcW w:w="2471" w:type="dxa"/>
            <w:gridSpan w:val="3"/>
          </w:tcPr>
          <w:p w14:paraId="3F2B7F60" w14:textId="77777777" w:rsidR="006C32D2" w:rsidRPr="00A564B4" w:rsidRDefault="006C32D2" w:rsidP="006C32D2">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gridSpan w:val="3"/>
            <w:shd w:val="clear" w:color="auto" w:fill="auto"/>
          </w:tcPr>
          <w:p w14:paraId="02C2500F" w14:textId="77777777" w:rsidR="006C32D2" w:rsidRPr="00A564B4" w:rsidRDefault="006C32D2" w:rsidP="006C32D2">
            <w:pPr>
              <w:pStyle w:val="TAL"/>
            </w:pPr>
          </w:p>
        </w:tc>
        <w:tc>
          <w:tcPr>
            <w:tcW w:w="1695" w:type="dxa"/>
            <w:gridSpan w:val="3"/>
            <w:shd w:val="clear" w:color="auto" w:fill="auto"/>
          </w:tcPr>
          <w:p w14:paraId="7385FC2E" w14:textId="77777777" w:rsidR="006C32D2" w:rsidRPr="00A564B4" w:rsidRDefault="006C32D2" w:rsidP="006C32D2">
            <w:pPr>
              <w:pStyle w:val="TAL"/>
            </w:pPr>
          </w:p>
        </w:tc>
        <w:tc>
          <w:tcPr>
            <w:tcW w:w="1717" w:type="dxa"/>
            <w:gridSpan w:val="3"/>
          </w:tcPr>
          <w:p w14:paraId="76285B68" w14:textId="77777777" w:rsidR="006C32D2" w:rsidRPr="00A564B4" w:rsidRDefault="006C32D2" w:rsidP="006C32D2">
            <w:pPr>
              <w:pStyle w:val="TAL"/>
            </w:pPr>
          </w:p>
        </w:tc>
      </w:tr>
      <w:tr w:rsidR="006C32D2" w:rsidRPr="00A564B4" w14:paraId="54E2288D" w14:textId="77777777" w:rsidTr="006C32D2">
        <w:trPr>
          <w:gridAfter w:val="2"/>
          <w:wAfter w:w="143" w:type="dxa"/>
          <w:cantSplit/>
          <w:jc w:val="center"/>
        </w:trPr>
        <w:tc>
          <w:tcPr>
            <w:tcW w:w="929" w:type="dxa"/>
            <w:gridSpan w:val="3"/>
          </w:tcPr>
          <w:p w14:paraId="2A0C9839" w14:textId="77777777" w:rsidR="006C32D2" w:rsidRPr="00A564B4" w:rsidRDefault="006C32D2" w:rsidP="006C32D2">
            <w:pPr>
              <w:pStyle w:val="TAL"/>
              <w:rPr>
                <w:lang w:eastAsia="zh-TW"/>
              </w:rPr>
            </w:pPr>
            <w:r w:rsidRPr="00A564B4">
              <w:rPr>
                <w:lang w:eastAsia="zh-TW"/>
              </w:rPr>
              <w:t>7.1.23</w:t>
            </w:r>
          </w:p>
        </w:tc>
        <w:tc>
          <w:tcPr>
            <w:tcW w:w="2960" w:type="dxa"/>
            <w:gridSpan w:val="2"/>
            <w:tcBorders>
              <w:top w:val="nil"/>
              <w:left w:val="nil"/>
              <w:bottom w:val="single" w:sz="4" w:space="0" w:color="auto"/>
              <w:right w:val="single" w:sz="4" w:space="0" w:color="auto"/>
            </w:tcBorders>
            <w:shd w:val="clear" w:color="auto" w:fill="auto"/>
          </w:tcPr>
          <w:p w14:paraId="40389C2C" w14:textId="77777777" w:rsidR="006C32D2" w:rsidRPr="00A564B4" w:rsidRDefault="006C32D2" w:rsidP="006C32D2">
            <w:pPr>
              <w:pStyle w:val="TAL"/>
            </w:pPr>
            <w:r w:rsidRPr="00A564B4">
              <w:rPr>
                <w:rFonts w:eastAsia="MingLiU" w:cs="Arial"/>
                <w:color w:val="000000"/>
                <w:lang w:eastAsia="zh-TW"/>
              </w:rPr>
              <w:t>E-UTRAN TDD - UE Transmit Timing Accuracy Tests for CE UE in CEModeA</w:t>
            </w:r>
          </w:p>
        </w:tc>
        <w:tc>
          <w:tcPr>
            <w:tcW w:w="828" w:type="dxa"/>
            <w:gridSpan w:val="2"/>
          </w:tcPr>
          <w:p w14:paraId="56CC192D" w14:textId="77777777" w:rsidR="006C32D2" w:rsidRPr="00A564B4" w:rsidRDefault="006C32D2" w:rsidP="006C32D2">
            <w:pPr>
              <w:pStyle w:val="TAL"/>
            </w:pPr>
            <w:r w:rsidRPr="00A564B4">
              <w:rPr>
                <w:lang w:eastAsia="zh-TW"/>
              </w:rPr>
              <w:t>Rel-14</w:t>
            </w:r>
          </w:p>
        </w:tc>
        <w:tc>
          <w:tcPr>
            <w:tcW w:w="1275" w:type="dxa"/>
            <w:gridSpan w:val="4"/>
          </w:tcPr>
          <w:p w14:paraId="6EEEC157" w14:textId="77777777" w:rsidR="006C32D2" w:rsidRPr="00A564B4" w:rsidRDefault="006C32D2" w:rsidP="006C32D2">
            <w:pPr>
              <w:pStyle w:val="TAL"/>
              <w:rPr>
                <w:lang w:eastAsia="zh-TW"/>
              </w:rPr>
            </w:pPr>
            <w:r w:rsidRPr="00A564B4">
              <w:rPr>
                <w:lang w:eastAsia="zh-TW"/>
              </w:rPr>
              <w:t>C93h</w:t>
            </w:r>
          </w:p>
        </w:tc>
        <w:tc>
          <w:tcPr>
            <w:tcW w:w="2471" w:type="dxa"/>
            <w:gridSpan w:val="3"/>
          </w:tcPr>
          <w:p w14:paraId="587C1952" w14:textId="77777777" w:rsidR="006C32D2" w:rsidRPr="00A564B4" w:rsidRDefault="006C32D2" w:rsidP="006C32D2">
            <w:pPr>
              <w:pStyle w:val="TAL"/>
            </w:pPr>
            <w:r w:rsidRPr="00A564B4">
              <w:t>UE supporting E-UTRA TDD and CEModeA</w:t>
            </w:r>
            <w:r w:rsidRPr="00A564B4">
              <w:rPr>
                <w:lang w:eastAsia="zh-TW"/>
              </w:rPr>
              <w:t xml:space="preserve"> and </w:t>
            </w:r>
            <w:r w:rsidRPr="00A564B4">
              <w:t>Feature Group Indicator 5</w:t>
            </w:r>
          </w:p>
        </w:tc>
        <w:tc>
          <w:tcPr>
            <w:tcW w:w="1668" w:type="dxa"/>
            <w:gridSpan w:val="3"/>
            <w:shd w:val="clear" w:color="auto" w:fill="auto"/>
          </w:tcPr>
          <w:p w14:paraId="2BE43C3A" w14:textId="77777777" w:rsidR="006C32D2" w:rsidRPr="00A564B4" w:rsidRDefault="006C32D2" w:rsidP="006C32D2">
            <w:pPr>
              <w:pStyle w:val="TAL"/>
            </w:pPr>
          </w:p>
        </w:tc>
        <w:tc>
          <w:tcPr>
            <w:tcW w:w="1695" w:type="dxa"/>
            <w:gridSpan w:val="3"/>
            <w:shd w:val="clear" w:color="auto" w:fill="auto"/>
          </w:tcPr>
          <w:p w14:paraId="6DE743F3" w14:textId="77777777" w:rsidR="006C32D2" w:rsidRPr="00A564B4" w:rsidRDefault="006C32D2" w:rsidP="006C32D2">
            <w:pPr>
              <w:pStyle w:val="TAL"/>
            </w:pPr>
          </w:p>
        </w:tc>
        <w:tc>
          <w:tcPr>
            <w:tcW w:w="1717" w:type="dxa"/>
            <w:gridSpan w:val="3"/>
          </w:tcPr>
          <w:p w14:paraId="5C26BB09" w14:textId="77777777" w:rsidR="006C32D2" w:rsidRPr="00A564B4" w:rsidRDefault="006C32D2" w:rsidP="006C32D2">
            <w:pPr>
              <w:pStyle w:val="TAL"/>
            </w:pPr>
          </w:p>
        </w:tc>
      </w:tr>
      <w:tr w:rsidR="006C32D2" w:rsidRPr="00A564B4" w14:paraId="53DCCC6A" w14:textId="77777777" w:rsidTr="006C32D2">
        <w:trPr>
          <w:gridAfter w:val="2"/>
          <w:wAfter w:w="143" w:type="dxa"/>
          <w:cantSplit/>
          <w:jc w:val="center"/>
        </w:trPr>
        <w:tc>
          <w:tcPr>
            <w:tcW w:w="929" w:type="dxa"/>
            <w:gridSpan w:val="3"/>
          </w:tcPr>
          <w:p w14:paraId="033A92BA" w14:textId="77777777" w:rsidR="006C32D2" w:rsidRPr="00A564B4" w:rsidRDefault="006C32D2" w:rsidP="006C32D2">
            <w:pPr>
              <w:pStyle w:val="TAL"/>
              <w:rPr>
                <w:lang w:eastAsia="zh-TW"/>
              </w:rPr>
            </w:pPr>
            <w:r w:rsidRPr="00A564B4">
              <w:rPr>
                <w:lang w:eastAsia="zh-TW"/>
              </w:rPr>
              <w:t>7.1.24</w:t>
            </w:r>
          </w:p>
        </w:tc>
        <w:tc>
          <w:tcPr>
            <w:tcW w:w="2960" w:type="dxa"/>
            <w:gridSpan w:val="2"/>
            <w:tcBorders>
              <w:top w:val="nil"/>
              <w:left w:val="nil"/>
              <w:bottom w:val="single" w:sz="4" w:space="0" w:color="auto"/>
              <w:right w:val="single" w:sz="4" w:space="0" w:color="auto"/>
            </w:tcBorders>
            <w:shd w:val="clear" w:color="auto" w:fill="auto"/>
          </w:tcPr>
          <w:p w14:paraId="791B9374"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CEModeB</w:t>
            </w:r>
          </w:p>
        </w:tc>
        <w:tc>
          <w:tcPr>
            <w:tcW w:w="828" w:type="dxa"/>
            <w:gridSpan w:val="2"/>
          </w:tcPr>
          <w:p w14:paraId="31F4B797" w14:textId="77777777" w:rsidR="006C32D2" w:rsidRPr="00A564B4" w:rsidRDefault="006C32D2" w:rsidP="006C32D2">
            <w:pPr>
              <w:pStyle w:val="TAL"/>
            </w:pPr>
            <w:r w:rsidRPr="00A564B4">
              <w:rPr>
                <w:lang w:eastAsia="zh-TW"/>
              </w:rPr>
              <w:t>Rel-14</w:t>
            </w:r>
          </w:p>
        </w:tc>
        <w:tc>
          <w:tcPr>
            <w:tcW w:w="1275" w:type="dxa"/>
            <w:gridSpan w:val="4"/>
          </w:tcPr>
          <w:p w14:paraId="1433DC5F" w14:textId="77777777" w:rsidR="006C32D2" w:rsidRPr="00A564B4" w:rsidRDefault="006C32D2" w:rsidP="006C32D2">
            <w:pPr>
              <w:pStyle w:val="TAL"/>
              <w:rPr>
                <w:lang w:eastAsia="zh-TW"/>
              </w:rPr>
            </w:pPr>
            <w:r w:rsidRPr="00A564B4">
              <w:rPr>
                <w:lang w:eastAsia="zh-TW"/>
              </w:rPr>
              <w:t>C94k</w:t>
            </w:r>
          </w:p>
        </w:tc>
        <w:tc>
          <w:tcPr>
            <w:tcW w:w="2471" w:type="dxa"/>
            <w:gridSpan w:val="3"/>
          </w:tcPr>
          <w:p w14:paraId="2499EB0D" w14:textId="77777777" w:rsidR="006C32D2" w:rsidRPr="00A564B4" w:rsidRDefault="006C32D2" w:rsidP="006C32D2">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gridSpan w:val="3"/>
            <w:shd w:val="clear" w:color="auto" w:fill="auto"/>
          </w:tcPr>
          <w:p w14:paraId="3FDB1096" w14:textId="77777777" w:rsidR="006C32D2" w:rsidRPr="00A564B4" w:rsidRDefault="006C32D2" w:rsidP="006C32D2">
            <w:pPr>
              <w:pStyle w:val="TAL"/>
            </w:pPr>
          </w:p>
        </w:tc>
        <w:tc>
          <w:tcPr>
            <w:tcW w:w="1695" w:type="dxa"/>
            <w:gridSpan w:val="3"/>
            <w:shd w:val="clear" w:color="auto" w:fill="auto"/>
          </w:tcPr>
          <w:p w14:paraId="5218338A" w14:textId="77777777" w:rsidR="006C32D2" w:rsidRPr="00A564B4" w:rsidRDefault="006C32D2" w:rsidP="006C32D2">
            <w:pPr>
              <w:pStyle w:val="TAL"/>
            </w:pPr>
          </w:p>
        </w:tc>
        <w:tc>
          <w:tcPr>
            <w:tcW w:w="1717" w:type="dxa"/>
            <w:gridSpan w:val="3"/>
          </w:tcPr>
          <w:p w14:paraId="057E284D" w14:textId="77777777" w:rsidR="006C32D2" w:rsidRPr="00A564B4" w:rsidRDefault="006C32D2" w:rsidP="006C32D2">
            <w:pPr>
              <w:pStyle w:val="TAL"/>
            </w:pPr>
          </w:p>
        </w:tc>
      </w:tr>
      <w:tr w:rsidR="006C32D2" w:rsidRPr="00A564B4" w14:paraId="28A24A7A" w14:textId="77777777" w:rsidTr="006C32D2">
        <w:trPr>
          <w:gridAfter w:val="2"/>
          <w:wAfter w:w="143" w:type="dxa"/>
          <w:cantSplit/>
          <w:jc w:val="center"/>
        </w:trPr>
        <w:tc>
          <w:tcPr>
            <w:tcW w:w="929" w:type="dxa"/>
            <w:gridSpan w:val="3"/>
          </w:tcPr>
          <w:p w14:paraId="589AF26C" w14:textId="77777777" w:rsidR="006C32D2" w:rsidRPr="00A564B4" w:rsidRDefault="006C32D2" w:rsidP="006C32D2">
            <w:pPr>
              <w:pStyle w:val="TAL"/>
              <w:rPr>
                <w:lang w:eastAsia="zh-TW"/>
              </w:rPr>
            </w:pPr>
            <w:r w:rsidRPr="00A564B4">
              <w:rPr>
                <w:lang w:eastAsia="zh-TW"/>
              </w:rPr>
              <w:t>7.1.27</w:t>
            </w:r>
          </w:p>
        </w:tc>
        <w:tc>
          <w:tcPr>
            <w:tcW w:w="2960" w:type="dxa"/>
            <w:gridSpan w:val="2"/>
            <w:tcBorders>
              <w:top w:val="nil"/>
              <w:left w:val="nil"/>
              <w:bottom w:val="single" w:sz="4" w:space="0" w:color="auto"/>
              <w:right w:val="single" w:sz="4" w:space="0" w:color="auto"/>
            </w:tcBorders>
            <w:shd w:val="clear" w:color="auto" w:fill="auto"/>
          </w:tcPr>
          <w:p w14:paraId="4B52F300"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normal coverage</w:t>
            </w:r>
          </w:p>
        </w:tc>
        <w:tc>
          <w:tcPr>
            <w:tcW w:w="828" w:type="dxa"/>
            <w:gridSpan w:val="2"/>
          </w:tcPr>
          <w:p w14:paraId="484111B4" w14:textId="77777777" w:rsidR="006C32D2" w:rsidRPr="00A564B4" w:rsidRDefault="006C32D2" w:rsidP="006C32D2">
            <w:pPr>
              <w:pStyle w:val="TAL"/>
              <w:rPr>
                <w:lang w:eastAsia="zh-TW"/>
              </w:rPr>
            </w:pPr>
            <w:r w:rsidRPr="00A564B4">
              <w:rPr>
                <w:lang w:eastAsia="zh-TW"/>
              </w:rPr>
              <w:t>Rel-15</w:t>
            </w:r>
          </w:p>
        </w:tc>
        <w:tc>
          <w:tcPr>
            <w:tcW w:w="1275" w:type="dxa"/>
            <w:gridSpan w:val="4"/>
          </w:tcPr>
          <w:p w14:paraId="035103E8" w14:textId="77777777" w:rsidR="006C32D2" w:rsidRPr="00A564B4" w:rsidRDefault="006C32D2" w:rsidP="006C32D2">
            <w:pPr>
              <w:pStyle w:val="TAL"/>
              <w:rPr>
                <w:lang w:eastAsia="zh-TW"/>
              </w:rPr>
            </w:pPr>
            <w:r w:rsidRPr="00A564B4">
              <w:rPr>
                <w:lang w:eastAsia="zh-TW"/>
              </w:rPr>
              <w:t>C235</w:t>
            </w:r>
          </w:p>
        </w:tc>
        <w:tc>
          <w:tcPr>
            <w:tcW w:w="2471" w:type="dxa"/>
            <w:gridSpan w:val="3"/>
          </w:tcPr>
          <w:p w14:paraId="560F82C4"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2C188ED8" w14:textId="77777777" w:rsidR="006C32D2" w:rsidRPr="00A564B4" w:rsidRDefault="006C32D2" w:rsidP="006C32D2">
            <w:pPr>
              <w:pStyle w:val="TAL"/>
            </w:pPr>
          </w:p>
        </w:tc>
        <w:tc>
          <w:tcPr>
            <w:tcW w:w="1695" w:type="dxa"/>
            <w:gridSpan w:val="3"/>
            <w:shd w:val="clear" w:color="auto" w:fill="auto"/>
          </w:tcPr>
          <w:p w14:paraId="452CC5B1" w14:textId="77777777" w:rsidR="006C32D2" w:rsidRPr="00A564B4" w:rsidRDefault="006C32D2" w:rsidP="006C32D2">
            <w:pPr>
              <w:pStyle w:val="TAL"/>
            </w:pPr>
          </w:p>
        </w:tc>
        <w:tc>
          <w:tcPr>
            <w:tcW w:w="1717" w:type="dxa"/>
            <w:gridSpan w:val="3"/>
          </w:tcPr>
          <w:p w14:paraId="61A8ED3E" w14:textId="77777777" w:rsidR="006C32D2" w:rsidRPr="00A564B4" w:rsidRDefault="006C32D2" w:rsidP="006C32D2">
            <w:pPr>
              <w:pStyle w:val="TAL"/>
            </w:pPr>
          </w:p>
        </w:tc>
      </w:tr>
      <w:tr w:rsidR="006C32D2" w:rsidRPr="00A564B4" w14:paraId="0039F320" w14:textId="77777777" w:rsidTr="006C32D2">
        <w:trPr>
          <w:gridAfter w:val="2"/>
          <w:wAfter w:w="143" w:type="dxa"/>
          <w:cantSplit/>
          <w:jc w:val="center"/>
        </w:trPr>
        <w:tc>
          <w:tcPr>
            <w:tcW w:w="929" w:type="dxa"/>
            <w:gridSpan w:val="3"/>
          </w:tcPr>
          <w:p w14:paraId="750FF3D2" w14:textId="77777777" w:rsidR="006C32D2" w:rsidRPr="00A564B4" w:rsidRDefault="006C32D2" w:rsidP="006C32D2">
            <w:pPr>
              <w:pStyle w:val="TAL"/>
              <w:rPr>
                <w:lang w:eastAsia="zh-TW"/>
              </w:rPr>
            </w:pPr>
            <w:r w:rsidRPr="00A564B4">
              <w:rPr>
                <w:lang w:eastAsia="zh-TW"/>
              </w:rPr>
              <w:t>7.1.28</w:t>
            </w:r>
          </w:p>
        </w:tc>
        <w:tc>
          <w:tcPr>
            <w:tcW w:w="2960" w:type="dxa"/>
            <w:gridSpan w:val="2"/>
            <w:tcBorders>
              <w:top w:val="nil"/>
              <w:left w:val="nil"/>
              <w:bottom w:val="single" w:sz="4" w:space="0" w:color="auto"/>
              <w:right w:val="single" w:sz="4" w:space="0" w:color="auto"/>
            </w:tcBorders>
            <w:shd w:val="clear" w:color="auto" w:fill="auto"/>
          </w:tcPr>
          <w:p w14:paraId="0009C6C3"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enhanced coverage</w:t>
            </w:r>
          </w:p>
        </w:tc>
        <w:tc>
          <w:tcPr>
            <w:tcW w:w="828" w:type="dxa"/>
            <w:gridSpan w:val="2"/>
          </w:tcPr>
          <w:p w14:paraId="121AE9E7" w14:textId="77777777" w:rsidR="006C32D2" w:rsidRPr="00A564B4" w:rsidRDefault="006C32D2" w:rsidP="006C32D2">
            <w:pPr>
              <w:pStyle w:val="TAL"/>
              <w:rPr>
                <w:lang w:eastAsia="zh-TW"/>
              </w:rPr>
            </w:pPr>
            <w:r w:rsidRPr="00A564B4">
              <w:rPr>
                <w:lang w:eastAsia="zh-TW"/>
              </w:rPr>
              <w:t>Rel-15</w:t>
            </w:r>
          </w:p>
        </w:tc>
        <w:tc>
          <w:tcPr>
            <w:tcW w:w="1275" w:type="dxa"/>
            <w:gridSpan w:val="4"/>
          </w:tcPr>
          <w:p w14:paraId="2D8C0C33" w14:textId="77777777" w:rsidR="006C32D2" w:rsidRPr="00A564B4" w:rsidRDefault="006C32D2" w:rsidP="006C32D2">
            <w:pPr>
              <w:pStyle w:val="TAL"/>
              <w:rPr>
                <w:lang w:eastAsia="zh-TW"/>
              </w:rPr>
            </w:pPr>
            <w:r w:rsidRPr="00A564B4">
              <w:rPr>
                <w:lang w:eastAsia="zh-TW"/>
              </w:rPr>
              <w:t>C235</w:t>
            </w:r>
          </w:p>
        </w:tc>
        <w:tc>
          <w:tcPr>
            <w:tcW w:w="2471" w:type="dxa"/>
            <w:gridSpan w:val="3"/>
          </w:tcPr>
          <w:p w14:paraId="70BCDA62"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812D1C6" w14:textId="77777777" w:rsidR="006C32D2" w:rsidRPr="00A564B4" w:rsidRDefault="006C32D2" w:rsidP="006C32D2">
            <w:pPr>
              <w:pStyle w:val="TAL"/>
            </w:pPr>
          </w:p>
        </w:tc>
        <w:tc>
          <w:tcPr>
            <w:tcW w:w="1695" w:type="dxa"/>
            <w:gridSpan w:val="3"/>
            <w:shd w:val="clear" w:color="auto" w:fill="auto"/>
          </w:tcPr>
          <w:p w14:paraId="25064943" w14:textId="77777777" w:rsidR="006C32D2" w:rsidRPr="00A564B4" w:rsidRDefault="006C32D2" w:rsidP="006C32D2">
            <w:pPr>
              <w:pStyle w:val="TAL"/>
            </w:pPr>
          </w:p>
        </w:tc>
        <w:tc>
          <w:tcPr>
            <w:tcW w:w="1717" w:type="dxa"/>
            <w:gridSpan w:val="3"/>
          </w:tcPr>
          <w:p w14:paraId="7D3548E2" w14:textId="77777777" w:rsidR="006C32D2" w:rsidRPr="00A564B4" w:rsidRDefault="006C32D2" w:rsidP="006C32D2">
            <w:pPr>
              <w:pStyle w:val="TAL"/>
            </w:pPr>
          </w:p>
        </w:tc>
      </w:tr>
      <w:tr w:rsidR="006C32D2" w:rsidRPr="00A564B4" w14:paraId="282F2262" w14:textId="77777777" w:rsidTr="006C32D2">
        <w:trPr>
          <w:gridAfter w:val="2"/>
          <w:wAfter w:w="143" w:type="dxa"/>
          <w:cantSplit/>
          <w:jc w:val="center"/>
        </w:trPr>
        <w:tc>
          <w:tcPr>
            <w:tcW w:w="929" w:type="dxa"/>
            <w:gridSpan w:val="3"/>
          </w:tcPr>
          <w:p w14:paraId="4A30D131" w14:textId="77777777" w:rsidR="006C32D2" w:rsidRPr="00A564B4" w:rsidRDefault="006C32D2" w:rsidP="006C32D2">
            <w:pPr>
              <w:pStyle w:val="TAL"/>
              <w:rPr>
                <w:lang w:eastAsia="en-US"/>
              </w:rPr>
            </w:pPr>
            <w:r w:rsidRPr="00A564B4">
              <w:rPr>
                <w:lang w:eastAsia="en-US"/>
              </w:rPr>
              <w:t>7.2.1</w:t>
            </w:r>
          </w:p>
        </w:tc>
        <w:tc>
          <w:tcPr>
            <w:tcW w:w="2960" w:type="dxa"/>
            <w:gridSpan w:val="2"/>
          </w:tcPr>
          <w:p w14:paraId="4DD611FA" w14:textId="77777777" w:rsidR="006C32D2" w:rsidRPr="00A564B4" w:rsidRDefault="006C32D2" w:rsidP="006C32D2">
            <w:pPr>
              <w:pStyle w:val="TAL"/>
              <w:rPr>
                <w:lang w:eastAsia="en-US"/>
              </w:rPr>
            </w:pPr>
            <w:r w:rsidRPr="00A564B4">
              <w:rPr>
                <w:lang w:eastAsia="en-US"/>
              </w:rPr>
              <w:t>E-UTRAN FDD - UE Timing Advance Adjustment Accuracy</w:t>
            </w:r>
          </w:p>
        </w:tc>
        <w:tc>
          <w:tcPr>
            <w:tcW w:w="828" w:type="dxa"/>
            <w:gridSpan w:val="2"/>
          </w:tcPr>
          <w:p w14:paraId="287C8F7E" w14:textId="77777777" w:rsidR="006C32D2" w:rsidRPr="00A564B4" w:rsidRDefault="006C32D2" w:rsidP="006C32D2">
            <w:pPr>
              <w:pStyle w:val="TAL"/>
              <w:rPr>
                <w:lang w:eastAsia="en-US"/>
              </w:rPr>
            </w:pPr>
            <w:r w:rsidRPr="00A564B4">
              <w:rPr>
                <w:lang w:eastAsia="en-US"/>
              </w:rPr>
              <w:t>Rel-8</w:t>
            </w:r>
          </w:p>
        </w:tc>
        <w:tc>
          <w:tcPr>
            <w:tcW w:w="1275" w:type="dxa"/>
            <w:gridSpan w:val="4"/>
          </w:tcPr>
          <w:p w14:paraId="4D99AF49" w14:textId="77777777" w:rsidR="006C32D2" w:rsidRPr="00A564B4" w:rsidRDefault="006C32D2" w:rsidP="006C32D2">
            <w:pPr>
              <w:pStyle w:val="TAL"/>
              <w:rPr>
                <w:lang w:eastAsia="en-US"/>
              </w:rPr>
            </w:pPr>
            <w:r w:rsidRPr="00A564B4">
              <w:rPr>
                <w:lang w:eastAsia="en-US"/>
              </w:rPr>
              <w:t>C01</w:t>
            </w:r>
          </w:p>
        </w:tc>
        <w:tc>
          <w:tcPr>
            <w:tcW w:w="2471" w:type="dxa"/>
            <w:gridSpan w:val="3"/>
          </w:tcPr>
          <w:p w14:paraId="1BE66D8C"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72054828" w14:textId="77777777" w:rsidR="006C32D2" w:rsidRPr="00A564B4" w:rsidRDefault="006C32D2" w:rsidP="006C32D2">
            <w:pPr>
              <w:pStyle w:val="TAL"/>
              <w:rPr>
                <w:lang w:eastAsia="en-US"/>
              </w:rPr>
            </w:pPr>
          </w:p>
        </w:tc>
        <w:tc>
          <w:tcPr>
            <w:tcW w:w="1695" w:type="dxa"/>
            <w:gridSpan w:val="3"/>
            <w:shd w:val="clear" w:color="auto" w:fill="auto"/>
          </w:tcPr>
          <w:p w14:paraId="4FAE1E7E" w14:textId="77777777" w:rsidR="006C32D2" w:rsidRPr="00A564B4" w:rsidRDefault="006C32D2" w:rsidP="006C32D2">
            <w:pPr>
              <w:pStyle w:val="TAL"/>
              <w:rPr>
                <w:lang w:eastAsia="en-US"/>
              </w:rPr>
            </w:pPr>
          </w:p>
        </w:tc>
        <w:tc>
          <w:tcPr>
            <w:tcW w:w="1717" w:type="dxa"/>
            <w:gridSpan w:val="3"/>
          </w:tcPr>
          <w:p w14:paraId="65D49A44" w14:textId="77777777" w:rsidR="006C32D2" w:rsidRPr="00A564B4" w:rsidRDefault="006C32D2" w:rsidP="006C32D2">
            <w:pPr>
              <w:pStyle w:val="TAL"/>
              <w:rPr>
                <w:lang w:eastAsia="en-US"/>
              </w:rPr>
            </w:pPr>
            <w:r w:rsidRPr="00A564B4">
              <w:t>2Rx, 4Rx</w:t>
            </w:r>
          </w:p>
        </w:tc>
      </w:tr>
      <w:tr w:rsidR="006C32D2" w:rsidRPr="00A564B4" w14:paraId="1D6D77A8" w14:textId="77777777" w:rsidTr="006C32D2">
        <w:trPr>
          <w:gridAfter w:val="2"/>
          <w:wAfter w:w="143" w:type="dxa"/>
          <w:cantSplit/>
          <w:jc w:val="center"/>
        </w:trPr>
        <w:tc>
          <w:tcPr>
            <w:tcW w:w="929" w:type="dxa"/>
            <w:gridSpan w:val="3"/>
          </w:tcPr>
          <w:p w14:paraId="3346D0DC" w14:textId="77777777" w:rsidR="006C32D2" w:rsidRPr="00A564B4" w:rsidRDefault="006C32D2" w:rsidP="006C32D2">
            <w:pPr>
              <w:pStyle w:val="TAL"/>
              <w:rPr>
                <w:lang w:eastAsia="en-US"/>
              </w:rPr>
            </w:pPr>
            <w:r w:rsidRPr="00A564B4">
              <w:rPr>
                <w:lang w:eastAsia="en-US"/>
              </w:rPr>
              <w:t>7.2.1_2</w:t>
            </w:r>
          </w:p>
        </w:tc>
        <w:tc>
          <w:tcPr>
            <w:tcW w:w="2960" w:type="dxa"/>
            <w:gridSpan w:val="2"/>
          </w:tcPr>
          <w:p w14:paraId="3EC757CC" w14:textId="77777777" w:rsidR="006C32D2" w:rsidRPr="00A564B4" w:rsidRDefault="006C32D2" w:rsidP="006C32D2">
            <w:pPr>
              <w:pStyle w:val="TAL"/>
              <w:rPr>
                <w:lang w:eastAsia="en-US"/>
              </w:rPr>
            </w:pPr>
            <w:r w:rsidRPr="00A564B4">
              <w:rPr>
                <w:lang w:eastAsia="en-US"/>
              </w:rPr>
              <w:t>E-UTRAN FDD - UE Timing Advance Adjustment Accuracy for UE category 1bis</w:t>
            </w:r>
          </w:p>
        </w:tc>
        <w:tc>
          <w:tcPr>
            <w:tcW w:w="828" w:type="dxa"/>
            <w:gridSpan w:val="2"/>
          </w:tcPr>
          <w:p w14:paraId="007FF8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8754285" w14:textId="77777777" w:rsidR="006C32D2" w:rsidRPr="00A564B4" w:rsidRDefault="006C32D2" w:rsidP="006C32D2">
            <w:pPr>
              <w:pStyle w:val="TAL"/>
              <w:rPr>
                <w:lang w:eastAsia="en-US"/>
              </w:rPr>
            </w:pPr>
            <w:r w:rsidRPr="00A564B4">
              <w:rPr>
                <w:lang w:eastAsia="en-US"/>
              </w:rPr>
              <w:t>C194</w:t>
            </w:r>
          </w:p>
        </w:tc>
        <w:tc>
          <w:tcPr>
            <w:tcW w:w="2471" w:type="dxa"/>
            <w:gridSpan w:val="3"/>
          </w:tcPr>
          <w:p w14:paraId="5585D171"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09C0BB4A" w14:textId="77777777" w:rsidR="006C32D2" w:rsidRPr="00A564B4" w:rsidRDefault="006C32D2" w:rsidP="006C32D2">
            <w:pPr>
              <w:pStyle w:val="TAL"/>
              <w:rPr>
                <w:lang w:eastAsia="en-US"/>
              </w:rPr>
            </w:pPr>
          </w:p>
        </w:tc>
        <w:tc>
          <w:tcPr>
            <w:tcW w:w="1695" w:type="dxa"/>
            <w:gridSpan w:val="3"/>
            <w:shd w:val="clear" w:color="auto" w:fill="auto"/>
          </w:tcPr>
          <w:p w14:paraId="41DDB430" w14:textId="77777777" w:rsidR="006C32D2" w:rsidRPr="00A564B4" w:rsidRDefault="006C32D2" w:rsidP="006C32D2">
            <w:pPr>
              <w:pStyle w:val="TAL"/>
              <w:rPr>
                <w:lang w:eastAsia="en-US"/>
              </w:rPr>
            </w:pPr>
          </w:p>
        </w:tc>
        <w:tc>
          <w:tcPr>
            <w:tcW w:w="1717" w:type="dxa"/>
            <w:gridSpan w:val="3"/>
          </w:tcPr>
          <w:p w14:paraId="71567904" w14:textId="77777777" w:rsidR="006C32D2" w:rsidRPr="00A564B4" w:rsidRDefault="006C32D2" w:rsidP="006C32D2">
            <w:pPr>
              <w:pStyle w:val="TAL"/>
            </w:pPr>
          </w:p>
        </w:tc>
      </w:tr>
      <w:tr w:rsidR="006C32D2" w:rsidRPr="00A564B4" w14:paraId="231168F0" w14:textId="77777777" w:rsidTr="006C32D2">
        <w:trPr>
          <w:gridAfter w:val="2"/>
          <w:wAfter w:w="143" w:type="dxa"/>
          <w:cantSplit/>
          <w:jc w:val="center"/>
        </w:trPr>
        <w:tc>
          <w:tcPr>
            <w:tcW w:w="929" w:type="dxa"/>
            <w:gridSpan w:val="3"/>
          </w:tcPr>
          <w:p w14:paraId="0B941C69" w14:textId="77777777" w:rsidR="006C32D2" w:rsidRPr="00A564B4" w:rsidRDefault="006C32D2" w:rsidP="006C32D2">
            <w:pPr>
              <w:pStyle w:val="TAL"/>
              <w:rPr>
                <w:lang w:eastAsia="en-US"/>
              </w:rPr>
            </w:pPr>
            <w:r w:rsidRPr="00A564B4">
              <w:rPr>
                <w:lang w:eastAsia="en-US"/>
              </w:rPr>
              <w:t>7.2.2</w:t>
            </w:r>
          </w:p>
        </w:tc>
        <w:tc>
          <w:tcPr>
            <w:tcW w:w="2960" w:type="dxa"/>
            <w:gridSpan w:val="2"/>
          </w:tcPr>
          <w:p w14:paraId="4C129A59" w14:textId="77777777" w:rsidR="006C32D2" w:rsidRPr="00A564B4" w:rsidRDefault="006C32D2" w:rsidP="006C32D2">
            <w:pPr>
              <w:pStyle w:val="TAL"/>
              <w:rPr>
                <w:lang w:eastAsia="en-US"/>
              </w:rPr>
            </w:pPr>
            <w:r w:rsidRPr="00A564B4">
              <w:rPr>
                <w:lang w:eastAsia="en-US"/>
              </w:rPr>
              <w:t>E-UTRAN TDD - UE Timing Advance Adjustment Accuracy</w:t>
            </w:r>
          </w:p>
        </w:tc>
        <w:tc>
          <w:tcPr>
            <w:tcW w:w="828" w:type="dxa"/>
            <w:gridSpan w:val="2"/>
          </w:tcPr>
          <w:p w14:paraId="00B816A3" w14:textId="77777777" w:rsidR="006C32D2" w:rsidRPr="00A564B4" w:rsidRDefault="006C32D2" w:rsidP="006C32D2">
            <w:pPr>
              <w:pStyle w:val="TAL"/>
              <w:rPr>
                <w:lang w:eastAsia="en-US"/>
              </w:rPr>
            </w:pPr>
            <w:r w:rsidRPr="00A564B4">
              <w:rPr>
                <w:lang w:eastAsia="en-US"/>
              </w:rPr>
              <w:t>Rel-8</w:t>
            </w:r>
          </w:p>
        </w:tc>
        <w:tc>
          <w:tcPr>
            <w:tcW w:w="1275" w:type="dxa"/>
            <w:gridSpan w:val="4"/>
          </w:tcPr>
          <w:p w14:paraId="31491793" w14:textId="77777777" w:rsidR="006C32D2" w:rsidRPr="00A564B4" w:rsidRDefault="006C32D2" w:rsidP="006C32D2">
            <w:pPr>
              <w:pStyle w:val="TAL"/>
              <w:rPr>
                <w:lang w:eastAsia="en-US"/>
              </w:rPr>
            </w:pPr>
            <w:r w:rsidRPr="00A564B4">
              <w:rPr>
                <w:lang w:eastAsia="en-US"/>
              </w:rPr>
              <w:t>C02</w:t>
            </w:r>
          </w:p>
        </w:tc>
        <w:tc>
          <w:tcPr>
            <w:tcW w:w="2471" w:type="dxa"/>
            <w:gridSpan w:val="3"/>
          </w:tcPr>
          <w:p w14:paraId="5C1A2A42"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72D412BB" w14:textId="77777777" w:rsidR="006C32D2" w:rsidRPr="00A564B4" w:rsidRDefault="006C32D2" w:rsidP="006C32D2">
            <w:pPr>
              <w:pStyle w:val="TAL"/>
              <w:rPr>
                <w:lang w:eastAsia="en-US"/>
              </w:rPr>
            </w:pPr>
          </w:p>
        </w:tc>
        <w:tc>
          <w:tcPr>
            <w:tcW w:w="1695" w:type="dxa"/>
            <w:gridSpan w:val="3"/>
            <w:shd w:val="clear" w:color="auto" w:fill="auto"/>
          </w:tcPr>
          <w:p w14:paraId="4CDF95E8" w14:textId="77777777" w:rsidR="006C32D2" w:rsidRPr="00A564B4" w:rsidRDefault="006C32D2" w:rsidP="006C32D2">
            <w:pPr>
              <w:pStyle w:val="TAL"/>
              <w:rPr>
                <w:lang w:eastAsia="en-US"/>
              </w:rPr>
            </w:pPr>
          </w:p>
        </w:tc>
        <w:tc>
          <w:tcPr>
            <w:tcW w:w="1717" w:type="dxa"/>
            <w:gridSpan w:val="3"/>
          </w:tcPr>
          <w:p w14:paraId="3886B66E" w14:textId="77777777" w:rsidR="006C32D2" w:rsidRPr="00A564B4" w:rsidRDefault="006C32D2" w:rsidP="006C32D2">
            <w:pPr>
              <w:pStyle w:val="TAL"/>
              <w:rPr>
                <w:lang w:eastAsia="en-US"/>
              </w:rPr>
            </w:pPr>
            <w:r w:rsidRPr="00A564B4">
              <w:t>2Rx, 4Rx</w:t>
            </w:r>
          </w:p>
        </w:tc>
      </w:tr>
      <w:tr w:rsidR="006C32D2" w:rsidRPr="00A564B4" w14:paraId="5375C6D7" w14:textId="77777777" w:rsidTr="006C32D2">
        <w:trPr>
          <w:gridAfter w:val="2"/>
          <w:wAfter w:w="143" w:type="dxa"/>
          <w:cantSplit/>
          <w:jc w:val="center"/>
        </w:trPr>
        <w:tc>
          <w:tcPr>
            <w:tcW w:w="929" w:type="dxa"/>
            <w:gridSpan w:val="3"/>
          </w:tcPr>
          <w:p w14:paraId="6DF383E5" w14:textId="77777777" w:rsidR="006C32D2" w:rsidRPr="00A564B4" w:rsidRDefault="006C32D2" w:rsidP="006C32D2">
            <w:pPr>
              <w:pStyle w:val="TAL"/>
              <w:rPr>
                <w:lang w:eastAsia="en-US"/>
              </w:rPr>
            </w:pPr>
            <w:r w:rsidRPr="00A564B4">
              <w:rPr>
                <w:lang w:eastAsia="en-US"/>
              </w:rPr>
              <w:t>7.2.2_2</w:t>
            </w:r>
          </w:p>
        </w:tc>
        <w:tc>
          <w:tcPr>
            <w:tcW w:w="2960" w:type="dxa"/>
            <w:gridSpan w:val="2"/>
          </w:tcPr>
          <w:p w14:paraId="3217D7B0" w14:textId="77777777" w:rsidR="006C32D2" w:rsidRPr="00A564B4" w:rsidRDefault="006C32D2" w:rsidP="006C32D2">
            <w:pPr>
              <w:pStyle w:val="TAL"/>
              <w:rPr>
                <w:lang w:eastAsia="en-US"/>
              </w:rPr>
            </w:pPr>
            <w:r w:rsidRPr="00A564B4">
              <w:rPr>
                <w:lang w:eastAsia="en-US"/>
              </w:rPr>
              <w:t>E-UTRAN TDD - UE Timing Advance Adjustment Accuracy for UE category 1bis</w:t>
            </w:r>
          </w:p>
        </w:tc>
        <w:tc>
          <w:tcPr>
            <w:tcW w:w="828" w:type="dxa"/>
            <w:gridSpan w:val="2"/>
          </w:tcPr>
          <w:p w14:paraId="57BA393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31578F" w14:textId="77777777" w:rsidR="006C32D2" w:rsidRPr="00A564B4" w:rsidRDefault="006C32D2" w:rsidP="006C32D2">
            <w:pPr>
              <w:pStyle w:val="TAL"/>
              <w:rPr>
                <w:lang w:eastAsia="en-US"/>
              </w:rPr>
            </w:pPr>
            <w:r w:rsidRPr="00A564B4">
              <w:rPr>
                <w:lang w:eastAsia="en-US"/>
              </w:rPr>
              <w:t>C195</w:t>
            </w:r>
          </w:p>
        </w:tc>
        <w:tc>
          <w:tcPr>
            <w:tcW w:w="2471" w:type="dxa"/>
            <w:gridSpan w:val="3"/>
          </w:tcPr>
          <w:p w14:paraId="65F8D05B"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155E10DF" w14:textId="77777777" w:rsidR="006C32D2" w:rsidRPr="00A564B4" w:rsidRDefault="006C32D2" w:rsidP="006C32D2">
            <w:pPr>
              <w:pStyle w:val="TAL"/>
              <w:rPr>
                <w:lang w:eastAsia="en-US"/>
              </w:rPr>
            </w:pPr>
          </w:p>
        </w:tc>
        <w:tc>
          <w:tcPr>
            <w:tcW w:w="1695" w:type="dxa"/>
            <w:gridSpan w:val="3"/>
            <w:shd w:val="clear" w:color="auto" w:fill="auto"/>
          </w:tcPr>
          <w:p w14:paraId="54B9FE5F" w14:textId="77777777" w:rsidR="006C32D2" w:rsidRPr="00A564B4" w:rsidRDefault="006C32D2" w:rsidP="006C32D2">
            <w:pPr>
              <w:pStyle w:val="TAL"/>
              <w:rPr>
                <w:lang w:eastAsia="en-US"/>
              </w:rPr>
            </w:pPr>
          </w:p>
        </w:tc>
        <w:tc>
          <w:tcPr>
            <w:tcW w:w="1717" w:type="dxa"/>
            <w:gridSpan w:val="3"/>
          </w:tcPr>
          <w:p w14:paraId="7E6067A9" w14:textId="77777777" w:rsidR="006C32D2" w:rsidRPr="00A564B4" w:rsidRDefault="006C32D2" w:rsidP="006C32D2">
            <w:pPr>
              <w:pStyle w:val="TAL"/>
            </w:pPr>
          </w:p>
        </w:tc>
      </w:tr>
      <w:tr w:rsidR="006C32D2" w:rsidRPr="00A564B4" w14:paraId="10354FAF" w14:textId="77777777" w:rsidTr="006C32D2">
        <w:trPr>
          <w:gridAfter w:val="2"/>
          <w:wAfter w:w="143" w:type="dxa"/>
          <w:cantSplit/>
          <w:jc w:val="center"/>
        </w:trPr>
        <w:tc>
          <w:tcPr>
            <w:tcW w:w="929" w:type="dxa"/>
            <w:gridSpan w:val="3"/>
          </w:tcPr>
          <w:p w14:paraId="6859F71A" w14:textId="77777777" w:rsidR="006C32D2" w:rsidRPr="00A564B4" w:rsidRDefault="006C32D2" w:rsidP="006C32D2">
            <w:pPr>
              <w:pStyle w:val="TAL"/>
              <w:rPr>
                <w:lang w:eastAsia="zh-CN"/>
              </w:rPr>
            </w:pPr>
            <w:r w:rsidRPr="00A564B4">
              <w:rPr>
                <w:lang w:eastAsia="zh-CN"/>
              </w:rPr>
              <w:t>7.2.3</w:t>
            </w:r>
          </w:p>
        </w:tc>
        <w:tc>
          <w:tcPr>
            <w:tcW w:w="2960" w:type="dxa"/>
            <w:gridSpan w:val="2"/>
          </w:tcPr>
          <w:p w14:paraId="5E6987D8" w14:textId="77777777" w:rsidR="006C32D2" w:rsidRPr="00A564B4" w:rsidRDefault="006C32D2" w:rsidP="006C32D2">
            <w:pPr>
              <w:pStyle w:val="TAL"/>
              <w:rPr>
                <w:lang w:eastAsia="en-US"/>
              </w:rPr>
            </w:pPr>
            <w:r w:rsidRPr="00A564B4">
              <w:rPr>
                <w:lang w:eastAsia="en-US"/>
              </w:rPr>
              <w:t>E-UTRAN FDD - UE Timing Advance Adjustment Accuracy</w:t>
            </w:r>
            <w:r w:rsidRPr="00A564B4">
              <w:rPr>
                <w:lang w:eastAsia="zh-CN"/>
              </w:rPr>
              <w:t xml:space="preserve"> Test for 5MHz Bandwidth</w:t>
            </w:r>
          </w:p>
        </w:tc>
        <w:tc>
          <w:tcPr>
            <w:tcW w:w="828" w:type="dxa"/>
            <w:gridSpan w:val="2"/>
          </w:tcPr>
          <w:p w14:paraId="118D5CC9" w14:textId="77777777" w:rsidR="006C32D2" w:rsidRPr="00A564B4" w:rsidRDefault="006C32D2" w:rsidP="006C32D2">
            <w:pPr>
              <w:pStyle w:val="TAL"/>
              <w:rPr>
                <w:lang w:eastAsia="zh-CN"/>
              </w:rPr>
            </w:pPr>
            <w:r w:rsidRPr="00A564B4">
              <w:rPr>
                <w:lang w:eastAsia="zh-CN"/>
              </w:rPr>
              <w:t>Rel-8</w:t>
            </w:r>
          </w:p>
        </w:tc>
        <w:tc>
          <w:tcPr>
            <w:tcW w:w="1275" w:type="dxa"/>
            <w:gridSpan w:val="4"/>
          </w:tcPr>
          <w:p w14:paraId="772D5366" w14:textId="77777777" w:rsidR="006C32D2" w:rsidRPr="00A564B4" w:rsidRDefault="006C32D2" w:rsidP="006C32D2">
            <w:pPr>
              <w:pStyle w:val="TAL"/>
              <w:rPr>
                <w:lang w:eastAsia="zh-CN"/>
              </w:rPr>
            </w:pPr>
            <w:r w:rsidRPr="00A564B4">
              <w:rPr>
                <w:lang w:eastAsia="zh-CN"/>
              </w:rPr>
              <w:t>C49</w:t>
            </w:r>
          </w:p>
        </w:tc>
        <w:tc>
          <w:tcPr>
            <w:tcW w:w="2471" w:type="dxa"/>
            <w:gridSpan w:val="3"/>
          </w:tcPr>
          <w:p w14:paraId="20E55BB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9FCC929" w14:textId="77777777" w:rsidR="006C32D2" w:rsidRPr="00A564B4" w:rsidRDefault="006C32D2" w:rsidP="006C32D2">
            <w:pPr>
              <w:pStyle w:val="TAL"/>
              <w:rPr>
                <w:lang w:eastAsia="en-US"/>
              </w:rPr>
            </w:pPr>
          </w:p>
        </w:tc>
        <w:tc>
          <w:tcPr>
            <w:tcW w:w="1695" w:type="dxa"/>
            <w:gridSpan w:val="3"/>
            <w:shd w:val="clear" w:color="auto" w:fill="auto"/>
          </w:tcPr>
          <w:p w14:paraId="11BDF487" w14:textId="77777777" w:rsidR="006C32D2" w:rsidRPr="00A564B4" w:rsidRDefault="006C32D2" w:rsidP="006C32D2">
            <w:pPr>
              <w:pStyle w:val="TAL"/>
              <w:rPr>
                <w:lang w:eastAsia="en-US"/>
              </w:rPr>
            </w:pPr>
          </w:p>
        </w:tc>
        <w:tc>
          <w:tcPr>
            <w:tcW w:w="1717" w:type="dxa"/>
            <w:gridSpan w:val="3"/>
          </w:tcPr>
          <w:p w14:paraId="3F5A8F39" w14:textId="77777777" w:rsidR="006C32D2" w:rsidRPr="00A564B4" w:rsidRDefault="006C32D2" w:rsidP="006C32D2">
            <w:pPr>
              <w:pStyle w:val="TAL"/>
              <w:rPr>
                <w:lang w:eastAsia="en-US"/>
              </w:rPr>
            </w:pPr>
          </w:p>
        </w:tc>
      </w:tr>
      <w:tr w:rsidR="006C32D2" w:rsidRPr="00A564B4" w14:paraId="2A4EA652" w14:textId="77777777" w:rsidTr="006C32D2">
        <w:trPr>
          <w:gridAfter w:val="2"/>
          <w:wAfter w:w="143" w:type="dxa"/>
          <w:cantSplit/>
          <w:jc w:val="center"/>
        </w:trPr>
        <w:tc>
          <w:tcPr>
            <w:tcW w:w="929" w:type="dxa"/>
            <w:gridSpan w:val="3"/>
          </w:tcPr>
          <w:p w14:paraId="683E951C" w14:textId="77777777" w:rsidR="006C32D2" w:rsidRPr="00A564B4" w:rsidRDefault="006C32D2" w:rsidP="006C32D2">
            <w:pPr>
              <w:pStyle w:val="TAL"/>
              <w:rPr>
                <w:lang w:eastAsia="en-US"/>
              </w:rPr>
            </w:pPr>
            <w:r w:rsidRPr="00A564B4">
              <w:rPr>
                <w:lang w:eastAsia="en-US"/>
              </w:rPr>
              <w:t>7.2.4</w:t>
            </w:r>
          </w:p>
        </w:tc>
        <w:tc>
          <w:tcPr>
            <w:tcW w:w="2960" w:type="dxa"/>
            <w:gridSpan w:val="2"/>
          </w:tcPr>
          <w:p w14:paraId="43EB3747" w14:textId="77777777" w:rsidR="006C32D2" w:rsidRPr="00A564B4" w:rsidRDefault="006C32D2" w:rsidP="006C32D2">
            <w:pPr>
              <w:pStyle w:val="TAL"/>
              <w:rPr>
                <w:lang w:eastAsia="en-US"/>
              </w:rPr>
            </w:pPr>
            <w:r w:rsidRPr="00A564B4">
              <w:rPr>
                <w:lang w:eastAsia="en-US"/>
              </w:rPr>
              <w:t>E-UTRAN FDD - UE Timing Advance Adjustment Accuracy Test For SCell in sTAG</w:t>
            </w:r>
          </w:p>
        </w:tc>
        <w:tc>
          <w:tcPr>
            <w:tcW w:w="828" w:type="dxa"/>
            <w:gridSpan w:val="2"/>
          </w:tcPr>
          <w:p w14:paraId="31B46C0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1A1C63F" w14:textId="77777777" w:rsidR="006C32D2" w:rsidRPr="00A564B4" w:rsidRDefault="006C32D2" w:rsidP="006C32D2">
            <w:pPr>
              <w:pStyle w:val="TAL"/>
              <w:rPr>
                <w:lang w:eastAsia="en-US"/>
              </w:rPr>
            </w:pPr>
            <w:r w:rsidRPr="00A564B4">
              <w:rPr>
                <w:lang w:eastAsia="en-US"/>
              </w:rPr>
              <w:t>C61</w:t>
            </w:r>
          </w:p>
        </w:tc>
        <w:tc>
          <w:tcPr>
            <w:tcW w:w="2471" w:type="dxa"/>
            <w:gridSpan w:val="3"/>
          </w:tcPr>
          <w:p w14:paraId="663F6070"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286384C7" w14:textId="77777777" w:rsidR="006C32D2" w:rsidRPr="00A564B4" w:rsidRDefault="006C32D2" w:rsidP="006C32D2">
            <w:pPr>
              <w:pStyle w:val="TAL"/>
              <w:rPr>
                <w:lang w:eastAsia="en-US"/>
              </w:rPr>
            </w:pPr>
          </w:p>
        </w:tc>
        <w:tc>
          <w:tcPr>
            <w:tcW w:w="1695" w:type="dxa"/>
            <w:gridSpan w:val="3"/>
            <w:shd w:val="clear" w:color="auto" w:fill="auto"/>
          </w:tcPr>
          <w:p w14:paraId="0CE982D7" w14:textId="77777777" w:rsidR="006C32D2" w:rsidRPr="00A564B4" w:rsidRDefault="006C32D2" w:rsidP="006C32D2">
            <w:pPr>
              <w:pStyle w:val="TAL"/>
              <w:rPr>
                <w:lang w:eastAsia="en-US"/>
              </w:rPr>
            </w:pPr>
          </w:p>
        </w:tc>
        <w:tc>
          <w:tcPr>
            <w:tcW w:w="1717" w:type="dxa"/>
            <w:gridSpan w:val="3"/>
          </w:tcPr>
          <w:p w14:paraId="754D1C96" w14:textId="77777777" w:rsidR="006C32D2" w:rsidRPr="00A564B4" w:rsidRDefault="006C32D2" w:rsidP="006C32D2">
            <w:pPr>
              <w:pStyle w:val="TAL"/>
              <w:rPr>
                <w:lang w:eastAsia="en-US"/>
              </w:rPr>
            </w:pPr>
          </w:p>
        </w:tc>
      </w:tr>
      <w:tr w:rsidR="006C32D2" w:rsidRPr="00A564B4" w14:paraId="34A10ABE" w14:textId="77777777" w:rsidTr="006C32D2">
        <w:trPr>
          <w:gridAfter w:val="2"/>
          <w:wAfter w:w="143" w:type="dxa"/>
          <w:cantSplit/>
          <w:jc w:val="center"/>
        </w:trPr>
        <w:tc>
          <w:tcPr>
            <w:tcW w:w="929" w:type="dxa"/>
            <w:gridSpan w:val="3"/>
          </w:tcPr>
          <w:p w14:paraId="264F6D22" w14:textId="77777777" w:rsidR="006C32D2" w:rsidRPr="00A564B4" w:rsidRDefault="006C32D2" w:rsidP="006C32D2">
            <w:pPr>
              <w:pStyle w:val="TAL"/>
              <w:rPr>
                <w:lang w:eastAsia="en-US"/>
              </w:rPr>
            </w:pPr>
            <w:r w:rsidRPr="00A564B4">
              <w:rPr>
                <w:lang w:eastAsia="en-US"/>
              </w:rPr>
              <w:t>7.2.5</w:t>
            </w:r>
          </w:p>
        </w:tc>
        <w:tc>
          <w:tcPr>
            <w:tcW w:w="2960" w:type="dxa"/>
            <w:gridSpan w:val="2"/>
          </w:tcPr>
          <w:p w14:paraId="501A86EB" w14:textId="77777777" w:rsidR="006C32D2" w:rsidRPr="00A564B4" w:rsidRDefault="006C32D2" w:rsidP="006C32D2">
            <w:pPr>
              <w:pStyle w:val="TAL"/>
              <w:rPr>
                <w:lang w:eastAsia="en-US"/>
              </w:rPr>
            </w:pPr>
            <w:r w:rsidRPr="00A564B4">
              <w:rPr>
                <w:lang w:eastAsia="en-US"/>
              </w:rPr>
              <w:t>E-UTRAN TDD - UE Timing Advance Adjustment Accuracy Test For SCell in sTAG</w:t>
            </w:r>
          </w:p>
        </w:tc>
        <w:tc>
          <w:tcPr>
            <w:tcW w:w="828" w:type="dxa"/>
            <w:gridSpan w:val="2"/>
          </w:tcPr>
          <w:p w14:paraId="24B6CFD9"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14506F95" w14:textId="77777777" w:rsidR="006C32D2" w:rsidRPr="00A564B4" w:rsidRDefault="006C32D2" w:rsidP="006C32D2">
            <w:pPr>
              <w:pStyle w:val="TAL"/>
              <w:rPr>
                <w:lang w:eastAsia="en-US"/>
              </w:rPr>
            </w:pPr>
            <w:r w:rsidRPr="00A564B4">
              <w:rPr>
                <w:lang w:eastAsia="en-US"/>
              </w:rPr>
              <w:t>C62</w:t>
            </w:r>
          </w:p>
        </w:tc>
        <w:tc>
          <w:tcPr>
            <w:tcW w:w="2471" w:type="dxa"/>
            <w:gridSpan w:val="3"/>
          </w:tcPr>
          <w:p w14:paraId="6CD55FF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50D0B4AB"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6C32D2" w:rsidRPr="00A564B4" w:rsidRDefault="006C32D2" w:rsidP="006C32D2">
            <w:pPr>
              <w:pStyle w:val="TAL"/>
              <w:rPr>
                <w:lang w:eastAsia="en-US"/>
              </w:rPr>
            </w:pPr>
          </w:p>
        </w:tc>
        <w:tc>
          <w:tcPr>
            <w:tcW w:w="1717" w:type="dxa"/>
            <w:gridSpan w:val="3"/>
          </w:tcPr>
          <w:p w14:paraId="045E66F9" w14:textId="77777777" w:rsidR="006C32D2" w:rsidRPr="00A564B4" w:rsidRDefault="006C32D2" w:rsidP="006C32D2">
            <w:pPr>
              <w:pStyle w:val="TAL"/>
              <w:rPr>
                <w:lang w:eastAsia="en-US"/>
              </w:rPr>
            </w:pPr>
          </w:p>
        </w:tc>
      </w:tr>
      <w:tr w:rsidR="006C32D2" w:rsidRPr="00A564B4" w14:paraId="0723281C" w14:textId="77777777" w:rsidTr="006C32D2">
        <w:trPr>
          <w:gridAfter w:val="2"/>
          <w:wAfter w:w="143" w:type="dxa"/>
          <w:cantSplit/>
          <w:jc w:val="center"/>
        </w:trPr>
        <w:tc>
          <w:tcPr>
            <w:tcW w:w="929" w:type="dxa"/>
            <w:gridSpan w:val="3"/>
          </w:tcPr>
          <w:p w14:paraId="2125DBEA" w14:textId="77777777" w:rsidR="006C32D2" w:rsidRPr="00A564B4" w:rsidRDefault="006C32D2" w:rsidP="006C32D2">
            <w:pPr>
              <w:pStyle w:val="TAL"/>
              <w:rPr>
                <w:lang w:eastAsia="en-US"/>
              </w:rPr>
            </w:pPr>
            <w:r w:rsidRPr="00A564B4">
              <w:rPr>
                <w:lang w:eastAsia="en-US"/>
              </w:rPr>
              <w:t>7.2.5A</w:t>
            </w:r>
          </w:p>
        </w:tc>
        <w:tc>
          <w:tcPr>
            <w:tcW w:w="2960" w:type="dxa"/>
            <w:gridSpan w:val="2"/>
          </w:tcPr>
          <w:p w14:paraId="44725F06" w14:textId="77777777" w:rsidR="006C32D2" w:rsidRPr="00A564B4" w:rsidRDefault="006C32D2" w:rsidP="006C32D2">
            <w:pPr>
              <w:pStyle w:val="TAL"/>
              <w:rPr>
                <w:rFonts w:eastAsia="PMingLiU"/>
                <w:lang w:eastAsia="zh-TW"/>
              </w:rPr>
            </w:pPr>
            <w:r w:rsidRPr="00A564B4">
              <w:rPr>
                <w:lang w:eastAsia="en-US"/>
              </w:rPr>
              <w:t>E-UTRAN TDD - UE Timing Advance Adjustment Accuracy Test for SCell in sTAG for 20MHz +20MHz</w:t>
            </w:r>
            <w:r w:rsidRPr="00A564B4">
              <w:rPr>
                <w:rFonts w:eastAsia="PMingLiU"/>
                <w:lang w:eastAsia="zh-TW"/>
              </w:rPr>
              <w:t xml:space="preserve"> bandwidth</w:t>
            </w:r>
          </w:p>
        </w:tc>
        <w:tc>
          <w:tcPr>
            <w:tcW w:w="828" w:type="dxa"/>
            <w:gridSpan w:val="2"/>
          </w:tcPr>
          <w:p w14:paraId="72B439CD"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071A5866" w14:textId="77777777" w:rsidR="006C32D2" w:rsidRPr="00A564B4" w:rsidRDefault="006C32D2" w:rsidP="006C32D2">
            <w:pPr>
              <w:pStyle w:val="TAL"/>
              <w:rPr>
                <w:lang w:eastAsia="en-US"/>
              </w:rPr>
            </w:pPr>
            <w:r w:rsidRPr="00A564B4">
              <w:rPr>
                <w:lang w:eastAsia="en-US"/>
              </w:rPr>
              <w:t>C62a</w:t>
            </w:r>
          </w:p>
        </w:tc>
        <w:tc>
          <w:tcPr>
            <w:tcW w:w="2471" w:type="dxa"/>
            <w:gridSpan w:val="3"/>
          </w:tcPr>
          <w:p w14:paraId="18BDFC53"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4B85C9A1"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6C32D2" w:rsidRPr="00A564B4" w:rsidRDefault="006C32D2" w:rsidP="006C32D2">
            <w:pPr>
              <w:pStyle w:val="TAL"/>
              <w:rPr>
                <w:lang w:eastAsia="en-US"/>
              </w:rPr>
            </w:pPr>
          </w:p>
        </w:tc>
        <w:tc>
          <w:tcPr>
            <w:tcW w:w="1717" w:type="dxa"/>
            <w:gridSpan w:val="3"/>
          </w:tcPr>
          <w:p w14:paraId="7C05D757" w14:textId="77777777" w:rsidR="006C32D2" w:rsidRPr="00A564B4" w:rsidRDefault="006C32D2" w:rsidP="006C32D2">
            <w:pPr>
              <w:pStyle w:val="TAL"/>
              <w:rPr>
                <w:lang w:eastAsia="en-US"/>
              </w:rPr>
            </w:pPr>
          </w:p>
        </w:tc>
      </w:tr>
      <w:tr w:rsidR="006C32D2" w:rsidRPr="00A564B4" w14:paraId="14D94F63" w14:textId="77777777" w:rsidTr="006C32D2">
        <w:trPr>
          <w:gridAfter w:val="2"/>
          <w:wAfter w:w="143" w:type="dxa"/>
          <w:cantSplit/>
          <w:jc w:val="center"/>
        </w:trPr>
        <w:tc>
          <w:tcPr>
            <w:tcW w:w="929" w:type="dxa"/>
            <w:gridSpan w:val="3"/>
          </w:tcPr>
          <w:p w14:paraId="6AC66541" w14:textId="77777777" w:rsidR="006C32D2" w:rsidRPr="00A564B4" w:rsidRDefault="006C32D2" w:rsidP="006C32D2">
            <w:pPr>
              <w:pStyle w:val="TAL"/>
              <w:rPr>
                <w:lang w:eastAsia="en-US"/>
              </w:rPr>
            </w:pPr>
            <w:r w:rsidRPr="00A564B4">
              <w:rPr>
                <w:lang w:eastAsia="en-US"/>
              </w:rPr>
              <w:t>7.2.5B</w:t>
            </w:r>
          </w:p>
        </w:tc>
        <w:tc>
          <w:tcPr>
            <w:tcW w:w="2960" w:type="dxa"/>
            <w:gridSpan w:val="2"/>
          </w:tcPr>
          <w:p w14:paraId="58275976" w14:textId="77777777" w:rsidR="006C32D2" w:rsidRPr="00A564B4" w:rsidRDefault="006C32D2" w:rsidP="006C32D2">
            <w:pPr>
              <w:pStyle w:val="TAL"/>
              <w:rPr>
                <w:rFonts w:eastAsia="PMingLiU"/>
                <w:lang w:eastAsia="zh-TW"/>
              </w:rPr>
            </w:pPr>
            <w:r w:rsidRPr="00A564B4">
              <w:rPr>
                <w:lang w:eastAsia="en-US"/>
              </w:rPr>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828" w:type="dxa"/>
            <w:gridSpan w:val="2"/>
          </w:tcPr>
          <w:p w14:paraId="789FDE9A"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282BB8E0" w14:textId="77777777" w:rsidR="006C32D2" w:rsidRPr="00A564B4" w:rsidRDefault="006C32D2" w:rsidP="006C32D2">
            <w:pPr>
              <w:pStyle w:val="TAL"/>
              <w:rPr>
                <w:lang w:eastAsia="en-US"/>
              </w:rPr>
            </w:pPr>
            <w:r w:rsidRPr="00A564B4">
              <w:rPr>
                <w:lang w:eastAsia="en-US"/>
              </w:rPr>
              <w:t>C62b</w:t>
            </w:r>
          </w:p>
        </w:tc>
        <w:tc>
          <w:tcPr>
            <w:tcW w:w="2471" w:type="dxa"/>
            <w:gridSpan w:val="3"/>
          </w:tcPr>
          <w:p w14:paraId="306037D4"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764A7A4F"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6C32D2" w:rsidRPr="00A564B4" w:rsidRDefault="006C32D2" w:rsidP="006C32D2">
            <w:pPr>
              <w:pStyle w:val="TAL"/>
              <w:rPr>
                <w:lang w:eastAsia="en-US"/>
              </w:rPr>
            </w:pPr>
          </w:p>
        </w:tc>
        <w:tc>
          <w:tcPr>
            <w:tcW w:w="1717" w:type="dxa"/>
            <w:gridSpan w:val="3"/>
          </w:tcPr>
          <w:p w14:paraId="0196E4EF" w14:textId="77777777" w:rsidR="006C32D2" w:rsidRPr="00A564B4" w:rsidRDefault="006C32D2" w:rsidP="006C32D2">
            <w:pPr>
              <w:pStyle w:val="TAL"/>
              <w:rPr>
                <w:lang w:eastAsia="en-US"/>
              </w:rPr>
            </w:pPr>
          </w:p>
        </w:tc>
      </w:tr>
      <w:tr w:rsidR="006C32D2" w:rsidRPr="00A564B4" w14:paraId="66FFAD79" w14:textId="77777777" w:rsidTr="006C32D2">
        <w:trPr>
          <w:gridAfter w:val="2"/>
          <w:wAfter w:w="143" w:type="dxa"/>
          <w:cantSplit/>
          <w:jc w:val="center"/>
        </w:trPr>
        <w:tc>
          <w:tcPr>
            <w:tcW w:w="929" w:type="dxa"/>
            <w:gridSpan w:val="3"/>
          </w:tcPr>
          <w:p w14:paraId="6FC74308" w14:textId="77777777" w:rsidR="006C32D2" w:rsidRPr="00A564B4" w:rsidRDefault="006C32D2" w:rsidP="006C32D2">
            <w:pPr>
              <w:pStyle w:val="TAL"/>
              <w:rPr>
                <w:lang w:eastAsia="en-US"/>
              </w:rPr>
            </w:pPr>
            <w:r w:rsidRPr="00A564B4">
              <w:rPr>
                <w:lang w:eastAsia="en-US"/>
              </w:rPr>
              <w:t>7.2.6</w:t>
            </w:r>
          </w:p>
        </w:tc>
        <w:tc>
          <w:tcPr>
            <w:tcW w:w="2960" w:type="dxa"/>
            <w:gridSpan w:val="2"/>
          </w:tcPr>
          <w:p w14:paraId="4A638CD8" w14:textId="77777777" w:rsidR="006C32D2" w:rsidRPr="00A564B4" w:rsidRDefault="006C32D2" w:rsidP="006C32D2">
            <w:pPr>
              <w:pStyle w:val="TAL"/>
              <w:rPr>
                <w:rFonts w:eastAsia="PMingLiU"/>
                <w:lang w:eastAsia="zh-TW"/>
              </w:rPr>
            </w:pPr>
            <w:r w:rsidRPr="00A564B4">
              <w:rPr>
                <w:lang w:eastAsia="en-US"/>
              </w:rPr>
              <w:t>E-UTRAN FDD Timing Advance Adjustment Accuracy Test for CE UE in CEModeA</w:t>
            </w:r>
          </w:p>
        </w:tc>
        <w:tc>
          <w:tcPr>
            <w:tcW w:w="828" w:type="dxa"/>
            <w:gridSpan w:val="2"/>
          </w:tcPr>
          <w:p w14:paraId="681F1129" w14:textId="77777777" w:rsidR="006C32D2" w:rsidRPr="00A564B4" w:rsidRDefault="006C32D2" w:rsidP="006C32D2">
            <w:pPr>
              <w:pStyle w:val="TAL"/>
              <w:rPr>
                <w:lang w:eastAsia="en-US"/>
              </w:rPr>
            </w:pPr>
            <w:r w:rsidRPr="00A564B4">
              <w:rPr>
                <w:lang w:eastAsia="en-US"/>
              </w:rPr>
              <w:t>Rel-13</w:t>
            </w:r>
          </w:p>
        </w:tc>
        <w:tc>
          <w:tcPr>
            <w:tcW w:w="1275" w:type="dxa"/>
            <w:gridSpan w:val="4"/>
          </w:tcPr>
          <w:p w14:paraId="0AE231CE" w14:textId="77777777" w:rsidR="006C32D2" w:rsidRPr="00A564B4" w:rsidRDefault="006C32D2" w:rsidP="006C32D2">
            <w:pPr>
              <w:pStyle w:val="TAL"/>
              <w:rPr>
                <w:lang w:eastAsia="en-US"/>
              </w:rPr>
            </w:pPr>
            <w:r w:rsidRPr="00A564B4">
              <w:rPr>
                <w:rFonts w:eastAsia="SimSun"/>
                <w:lang w:eastAsia="zh-CN"/>
              </w:rPr>
              <w:t>C94a</w:t>
            </w:r>
          </w:p>
        </w:tc>
        <w:tc>
          <w:tcPr>
            <w:tcW w:w="2471" w:type="dxa"/>
            <w:gridSpan w:val="3"/>
          </w:tcPr>
          <w:p w14:paraId="229D727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0D3E30A1" w14:textId="77777777" w:rsidR="006C32D2" w:rsidRPr="00A564B4" w:rsidRDefault="006C32D2" w:rsidP="006C32D2">
            <w:pPr>
              <w:pStyle w:val="TAL"/>
              <w:rPr>
                <w:lang w:eastAsia="en-US"/>
              </w:rPr>
            </w:pPr>
          </w:p>
        </w:tc>
        <w:tc>
          <w:tcPr>
            <w:tcW w:w="1695" w:type="dxa"/>
            <w:gridSpan w:val="3"/>
            <w:shd w:val="clear" w:color="auto" w:fill="auto"/>
          </w:tcPr>
          <w:p w14:paraId="25DC56B3" w14:textId="77777777" w:rsidR="006C32D2" w:rsidRPr="00A564B4" w:rsidRDefault="006C32D2" w:rsidP="006C32D2">
            <w:pPr>
              <w:pStyle w:val="TAL"/>
              <w:rPr>
                <w:lang w:eastAsia="en-US"/>
              </w:rPr>
            </w:pPr>
          </w:p>
        </w:tc>
        <w:tc>
          <w:tcPr>
            <w:tcW w:w="1717" w:type="dxa"/>
            <w:gridSpan w:val="3"/>
          </w:tcPr>
          <w:p w14:paraId="10F6CC13" w14:textId="77777777" w:rsidR="006C32D2" w:rsidRPr="00A564B4" w:rsidRDefault="006C32D2" w:rsidP="006C32D2">
            <w:pPr>
              <w:pStyle w:val="TAL"/>
              <w:rPr>
                <w:lang w:eastAsia="en-US"/>
              </w:rPr>
            </w:pPr>
          </w:p>
        </w:tc>
      </w:tr>
      <w:tr w:rsidR="006C32D2" w:rsidRPr="00A564B4" w14:paraId="64521464" w14:textId="77777777" w:rsidTr="006C32D2">
        <w:trPr>
          <w:gridAfter w:val="2"/>
          <w:wAfter w:w="143" w:type="dxa"/>
          <w:cantSplit/>
          <w:jc w:val="center"/>
        </w:trPr>
        <w:tc>
          <w:tcPr>
            <w:tcW w:w="929" w:type="dxa"/>
            <w:gridSpan w:val="3"/>
          </w:tcPr>
          <w:p w14:paraId="79AEDA1D" w14:textId="77777777" w:rsidR="006C32D2" w:rsidRPr="00A564B4" w:rsidRDefault="006C32D2" w:rsidP="006C32D2">
            <w:pPr>
              <w:pStyle w:val="TAL"/>
              <w:rPr>
                <w:lang w:eastAsia="en-US"/>
              </w:rPr>
            </w:pPr>
            <w:r w:rsidRPr="00A564B4">
              <w:rPr>
                <w:lang w:eastAsia="en-US"/>
              </w:rPr>
              <w:t>7.2.7</w:t>
            </w:r>
          </w:p>
        </w:tc>
        <w:tc>
          <w:tcPr>
            <w:tcW w:w="2960" w:type="dxa"/>
            <w:gridSpan w:val="2"/>
          </w:tcPr>
          <w:p w14:paraId="43F27E99" w14:textId="77777777" w:rsidR="006C32D2" w:rsidRPr="00A564B4" w:rsidRDefault="006C32D2" w:rsidP="006C32D2">
            <w:pPr>
              <w:pStyle w:val="TAL"/>
              <w:rPr>
                <w:rFonts w:eastAsia="PMingLiU"/>
                <w:lang w:eastAsia="zh-TW"/>
              </w:rPr>
            </w:pPr>
            <w:r w:rsidRPr="00A564B4">
              <w:rPr>
                <w:lang w:eastAsia="en-US"/>
              </w:rPr>
              <w:t>E-UTRAN HD-FDD UE Timing Advance Adjustment Accuracy Test for CE UE in CEModeA</w:t>
            </w:r>
          </w:p>
        </w:tc>
        <w:tc>
          <w:tcPr>
            <w:tcW w:w="828" w:type="dxa"/>
            <w:gridSpan w:val="2"/>
          </w:tcPr>
          <w:p w14:paraId="48EF9B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B27E1DA" w14:textId="77777777" w:rsidR="006C32D2" w:rsidRPr="00A564B4" w:rsidRDefault="006C32D2" w:rsidP="006C32D2">
            <w:pPr>
              <w:pStyle w:val="TAL"/>
              <w:rPr>
                <w:lang w:eastAsia="en-US"/>
              </w:rPr>
            </w:pPr>
            <w:r w:rsidRPr="00A564B4">
              <w:rPr>
                <w:rFonts w:eastAsia="PMingLiU"/>
                <w:lang w:eastAsia="zh-TW"/>
              </w:rPr>
              <w:t>C107a</w:t>
            </w:r>
          </w:p>
        </w:tc>
        <w:tc>
          <w:tcPr>
            <w:tcW w:w="2471" w:type="dxa"/>
            <w:gridSpan w:val="3"/>
          </w:tcPr>
          <w:p w14:paraId="3410425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6ECDA46C" w14:textId="77777777" w:rsidR="006C32D2" w:rsidRPr="00A564B4" w:rsidRDefault="006C32D2" w:rsidP="006C32D2">
            <w:pPr>
              <w:pStyle w:val="TAL"/>
              <w:rPr>
                <w:lang w:eastAsia="en-US"/>
              </w:rPr>
            </w:pPr>
          </w:p>
        </w:tc>
        <w:tc>
          <w:tcPr>
            <w:tcW w:w="1695" w:type="dxa"/>
            <w:gridSpan w:val="3"/>
            <w:shd w:val="clear" w:color="auto" w:fill="auto"/>
          </w:tcPr>
          <w:p w14:paraId="6229B280" w14:textId="77777777" w:rsidR="006C32D2" w:rsidRPr="00A564B4" w:rsidRDefault="006C32D2" w:rsidP="006C32D2">
            <w:pPr>
              <w:pStyle w:val="TAL"/>
              <w:rPr>
                <w:lang w:eastAsia="en-US"/>
              </w:rPr>
            </w:pPr>
          </w:p>
        </w:tc>
        <w:tc>
          <w:tcPr>
            <w:tcW w:w="1717" w:type="dxa"/>
            <w:gridSpan w:val="3"/>
          </w:tcPr>
          <w:p w14:paraId="74B1CEA9" w14:textId="77777777" w:rsidR="006C32D2" w:rsidRPr="00A564B4" w:rsidRDefault="006C32D2" w:rsidP="006C32D2">
            <w:pPr>
              <w:pStyle w:val="TAL"/>
              <w:rPr>
                <w:lang w:eastAsia="en-US"/>
              </w:rPr>
            </w:pPr>
          </w:p>
        </w:tc>
      </w:tr>
      <w:tr w:rsidR="006C32D2" w:rsidRPr="00A564B4" w14:paraId="5C4771D7" w14:textId="77777777" w:rsidTr="006C32D2">
        <w:trPr>
          <w:gridAfter w:val="2"/>
          <w:wAfter w:w="143" w:type="dxa"/>
          <w:cantSplit/>
          <w:jc w:val="center"/>
        </w:trPr>
        <w:tc>
          <w:tcPr>
            <w:tcW w:w="929" w:type="dxa"/>
            <w:gridSpan w:val="3"/>
          </w:tcPr>
          <w:p w14:paraId="3BE528DB" w14:textId="77777777" w:rsidR="006C32D2" w:rsidRPr="00A564B4" w:rsidRDefault="006C32D2" w:rsidP="006C32D2">
            <w:pPr>
              <w:pStyle w:val="TAL"/>
              <w:rPr>
                <w:lang w:eastAsia="en-US"/>
              </w:rPr>
            </w:pPr>
            <w:r w:rsidRPr="00A564B4">
              <w:rPr>
                <w:lang w:eastAsia="en-US"/>
              </w:rPr>
              <w:t>7.2.8</w:t>
            </w:r>
          </w:p>
        </w:tc>
        <w:tc>
          <w:tcPr>
            <w:tcW w:w="2960" w:type="dxa"/>
            <w:gridSpan w:val="2"/>
          </w:tcPr>
          <w:p w14:paraId="615D1BF1" w14:textId="77777777" w:rsidR="006C32D2" w:rsidRPr="00A564B4" w:rsidRDefault="006C32D2" w:rsidP="006C32D2">
            <w:pPr>
              <w:pStyle w:val="TAL"/>
              <w:rPr>
                <w:rFonts w:eastAsia="PMingLiU"/>
                <w:lang w:eastAsia="zh-TW"/>
              </w:rPr>
            </w:pPr>
            <w:r w:rsidRPr="00A564B4">
              <w:rPr>
                <w:lang w:eastAsia="en-US"/>
              </w:rPr>
              <w:t>E-UTRAN TDD Timing Advance Adjustment Accuracy Test for CE UE in CEModeA</w:t>
            </w:r>
          </w:p>
        </w:tc>
        <w:tc>
          <w:tcPr>
            <w:tcW w:w="828" w:type="dxa"/>
            <w:gridSpan w:val="2"/>
          </w:tcPr>
          <w:p w14:paraId="4C05EA3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9F6BE2F" w14:textId="77777777" w:rsidR="006C32D2" w:rsidRPr="00A564B4" w:rsidRDefault="006C32D2" w:rsidP="006C32D2">
            <w:pPr>
              <w:pStyle w:val="TAL"/>
              <w:rPr>
                <w:lang w:eastAsia="en-US"/>
              </w:rPr>
            </w:pPr>
            <w:r w:rsidRPr="00A564B4">
              <w:rPr>
                <w:lang w:eastAsia="ko-KR"/>
              </w:rPr>
              <w:t>C93a</w:t>
            </w:r>
          </w:p>
        </w:tc>
        <w:tc>
          <w:tcPr>
            <w:tcW w:w="2471" w:type="dxa"/>
            <w:gridSpan w:val="3"/>
          </w:tcPr>
          <w:p w14:paraId="29EADD21"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3231FC7A" w14:textId="77777777" w:rsidR="006C32D2" w:rsidRPr="00A564B4" w:rsidRDefault="006C32D2" w:rsidP="006C32D2">
            <w:pPr>
              <w:pStyle w:val="TAL"/>
              <w:rPr>
                <w:lang w:eastAsia="en-US"/>
              </w:rPr>
            </w:pPr>
          </w:p>
        </w:tc>
        <w:tc>
          <w:tcPr>
            <w:tcW w:w="1695" w:type="dxa"/>
            <w:gridSpan w:val="3"/>
            <w:shd w:val="clear" w:color="auto" w:fill="auto"/>
          </w:tcPr>
          <w:p w14:paraId="42AFA4B8" w14:textId="77777777" w:rsidR="006C32D2" w:rsidRPr="00A564B4" w:rsidRDefault="006C32D2" w:rsidP="006C32D2">
            <w:pPr>
              <w:pStyle w:val="TAL"/>
              <w:rPr>
                <w:lang w:eastAsia="en-US"/>
              </w:rPr>
            </w:pPr>
          </w:p>
        </w:tc>
        <w:tc>
          <w:tcPr>
            <w:tcW w:w="1717" w:type="dxa"/>
            <w:gridSpan w:val="3"/>
          </w:tcPr>
          <w:p w14:paraId="674EFCDC" w14:textId="77777777" w:rsidR="006C32D2" w:rsidRPr="00A564B4" w:rsidRDefault="006C32D2" w:rsidP="006C32D2">
            <w:pPr>
              <w:pStyle w:val="TAL"/>
              <w:rPr>
                <w:lang w:eastAsia="en-US"/>
              </w:rPr>
            </w:pPr>
          </w:p>
        </w:tc>
      </w:tr>
      <w:tr w:rsidR="006C32D2" w:rsidRPr="00A564B4" w14:paraId="71F694B4" w14:textId="77777777" w:rsidTr="006C32D2">
        <w:trPr>
          <w:gridAfter w:val="2"/>
          <w:wAfter w:w="143" w:type="dxa"/>
          <w:cantSplit/>
          <w:jc w:val="center"/>
        </w:trPr>
        <w:tc>
          <w:tcPr>
            <w:tcW w:w="929" w:type="dxa"/>
            <w:gridSpan w:val="3"/>
          </w:tcPr>
          <w:p w14:paraId="3BE730DA" w14:textId="77777777" w:rsidR="006C32D2" w:rsidRPr="00A564B4" w:rsidRDefault="006C32D2" w:rsidP="006C32D2">
            <w:pPr>
              <w:pStyle w:val="TAL"/>
            </w:pPr>
            <w:r w:rsidRPr="00A564B4">
              <w:t>7.2.9</w:t>
            </w:r>
          </w:p>
        </w:tc>
        <w:tc>
          <w:tcPr>
            <w:tcW w:w="2960" w:type="dxa"/>
            <w:gridSpan w:val="2"/>
          </w:tcPr>
          <w:p w14:paraId="2F49FCAE" w14:textId="77777777" w:rsidR="006C32D2" w:rsidRPr="00A564B4" w:rsidRDefault="006C32D2" w:rsidP="006C32D2">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828" w:type="dxa"/>
            <w:gridSpan w:val="2"/>
          </w:tcPr>
          <w:p w14:paraId="446F5EC0" w14:textId="77777777" w:rsidR="006C32D2" w:rsidRPr="00A564B4" w:rsidRDefault="006C32D2" w:rsidP="006C32D2">
            <w:pPr>
              <w:pStyle w:val="TAL"/>
            </w:pPr>
            <w:r w:rsidRPr="00A564B4">
              <w:t>Rel-13</w:t>
            </w:r>
          </w:p>
        </w:tc>
        <w:tc>
          <w:tcPr>
            <w:tcW w:w="1275" w:type="dxa"/>
            <w:gridSpan w:val="4"/>
          </w:tcPr>
          <w:p w14:paraId="7F92C6C9" w14:textId="77777777" w:rsidR="006C32D2" w:rsidRPr="00A564B4" w:rsidRDefault="006C32D2" w:rsidP="006C32D2">
            <w:pPr>
              <w:pStyle w:val="TAL"/>
              <w:rPr>
                <w:lang w:eastAsia="ko-KR"/>
              </w:rPr>
            </w:pPr>
            <w:r w:rsidRPr="00A564B4">
              <w:rPr>
                <w:lang w:eastAsia="ko-KR"/>
              </w:rPr>
              <w:t>C154</w:t>
            </w:r>
          </w:p>
        </w:tc>
        <w:tc>
          <w:tcPr>
            <w:tcW w:w="2471" w:type="dxa"/>
            <w:gridSpan w:val="3"/>
          </w:tcPr>
          <w:p w14:paraId="3CE10175" w14:textId="77777777" w:rsidR="006C32D2" w:rsidRPr="00A564B4" w:rsidRDefault="006C32D2" w:rsidP="006C32D2">
            <w:pPr>
              <w:pStyle w:val="TAL"/>
            </w:pPr>
            <w:r w:rsidRPr="00A564B4">
              <w:t>UE supporting NB-IoT HD-FDD</w:t>
            </w:r>
          </w:p>
        </w:tc>
        <w:tc>
          <w:tcPr>
            <w:tcW w:w="1668" w:type="dxa"/>
            <w:gridSpan w:val="3"/>
            <w:shd w:val="clear" w:color="auto" w:fill="auto"/>
          </w:tcPr>
          <w:p w14:paraId="1F01C9D6" w14:textId="77777777" w:rsidR="006C32D2" w:rsidRPr="00A564B4" w:rsidRDefault="006C32D2" w:rsidP="006C32D2">
            <w:pPr>
              <w:pStyle w:val="TAL"/>
            </w:pPr>
          </w:p>
        </w:tc>
        <w:tc>
          <w:tcPr>
            <w:tcW w:w="1695" w:type="dxa"/>
            <w:gridSpan w:val="3"/>
            <w:shd w:val="clear" w:color="auto" w:fill="auto"/>
          </w:tcPr>
          <w:p w14:paraId="22A8D289" w14:textId="77777777" w:rsidR="006C32D2" w:rsidRPr="00A564B4" w:rsidRDefault="006C32D2" w:rsidP="006C32D2">
            <w:pPr>
              <w:pStyle w:val="TAL"/>
            </w:pPr>
          </w:p>
        </w:tc>
        <w:tc>
          <w:tcPr>
            <w:tcW w:w="1717" w:type="dxa"/>
            <w:gridSpan w:val="3"/>
          </w:tcPr>
          <w:p w14:paraId="41A1A9A9" w14:textId="77777777" w:rsidR="006C32D2" w:rsidRPr="00A564B4" w:rsidRDefault="006C32D2" w:rsidP="006C32D2">
            <w:pPr>
              <w:pStyle w:val="TAL"/>
            </w:pPr>
          </w:p>
        </w:tc>
      </w:tr>
      <w:tr w:rsidR="006C32D2" w:rsidRPr="00A564B4" w14:paraId="7CF13BF3" w14:textId="77777777" w:rsidTr="006C32D2">
        <w:trPr>
          <w:gridAfter w:val="2"/>
          <w:wAfter w:w="143" w:type="dxa"/>
          <w:cantSplit/>
          <w:jc w:val="center"/>
        </w:trPr>
        <w:tc>
          <w:tcPr>
            <w:tcW w:w="929" w:type="dxa"/>
            <w:gridSpan w:val="3"/>
          </w:tcPr>
          <w:p w14:paraId="1BB3B534" w14:textId="77777777" w:rsidR="006C32D2" w:rsidRPr="00A564B4" w:rsidRDefault="006C32D2" w:rsidP="006C32D2">
            <w:pPr>
              <w:pStyle w:val="TAL"/>
              <w:rPr>
                <w:lang w:eastAsia="en-US"/>
              </w:rPr>
            </w:pPr>
            <w:r w:rsidRPr="00A564B4">
              <w:rPr>
                <w:rFonts w:eastAsia="PMingLiU"/>
                <w:lang w:eastAsia="zh-TW"/>
              </w:rPr>
              <w:t>7.2.10</w:t>
            </w:r>
          </w:p>
        </w:tc>
        <w:tc>
          <w:tcPr>
            <w:tcW w:w="2960" w:type="dxa"/>
            <w:gridSpan w:val="2"/>
          </w:tcPr>
          <w:p w14:paraId="583B5073" w14:textId="77777777" w:rsidR="006C32D2" w:rsidRPr="00A564B4" w:rsidRDefault="006C32D2" w:rsidP="006C32D2">
            <w:pPr>
              <w:pStyle w:val="TAL"/>
              <w:rPr>
                <w:lang w:eastAsia="en-US"/>
              </w:rPr>
            </w:pPr>
            <w:r w:rsidRPr="00A564B4">
              <w:rPr>
                <w:lang w:eastAsia="zh-CN"/>
              </w:rPr>
              <w:t>E-UTRAN FDD UE Timing Advance Adjustment Accuracy Test in CEModeB</w:t>
            </w:r>
          </w:p>
        </w:tc>
        <w:tc>
          <w:tcPr>
            <w:tcW w:w="828" w:type="dxa"/>
            <w:gridSpan w:val="2"/>
          </w:tcPr>
          <w:p w14:paraId="768A2D5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FA02C0" w14:textId="77777777" w:rsidR="006C32D2" w:rsidRPr="00A564B4" w:rsidRDefault="006C32D2" w:rsidP="006C32D2">
            <w:pPr>
              <w:pStyle w:val="TAL"/>
              <w:rPr>
                <w:lang w:eastAsia="en-US"/>
              </w:rPr>
            </w:pPr>
            <w:r w:rsidRPr="00A564B4">
              <w:rPr>
                <w:lang w:eastAsia="zh-CN"/>
              </w:rPr>
              <w:t>C94e</w:t>
            </w:r>
          </w:p>
        </w:tc>
        <w:tc>
          <w:tcPr>
            <w:tcW w:w="2471" w:type="dxa"/>
            <w:gridSpan w:val="3"/>
          </w:tcPr>
          <w:p w14:paraId="6B4856BD"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 xml:space="preserve"> CEModeB</w:t>
            </w:r>
          </w:p>
        </w:tc>
        <w:tc>
          <w:tcPr>
            <w:tcW w:w="1668" w:type="dxa"/>
            <w:gridSpan w:val="3"/>
            <w:shd w:val="clear" w:color="auto" w:fill="auto"/>
          </w:tcPr>
          <w:p w14:paraId="51348C71" w14:textId="77777777" w:rsidR="006C32D2" w:rsidRPr="00A564B4" w:rsidRDefault="006C32D2" w:rsidP="006C32D2">
            <w:pPr>
              <w:pStyle w:val="TAL"/>
              <w:rPr>
                <w:lang w:eastAsia="en-US"/>
              </w:rPr>
            </w:pPr>
          </w:p>
        </w:tc>
        <w:tc>
          <w:tcPr>
            <w:tcW w:w="1695" w:type="dxa"/>
            <w:gridSpan w:val="3"/>
            <w:shd w:val="clear" w:color="auto" w:fill="auto"/>
          </w:tcPr>
          <w:p w14:paraId="67FCA796" w14:textId="77777777" w:rsidR="006C32D2" w:rsidRPr="00A564B4" w:rsidRDefault="006C32D2" w:rsidP="006C32D2">
            <w:pPr>
              <w:pStyle w:val="TAL"/>
              <w:rPr>
                <w:lang w:eastAsia="en-US"/>
              </w:rPr>
            </w:pPr>
          </w:p>
        </w:tc>
        <w:tc>
          <w:tcPr>
            <w:tcW w:w="1717" w:type="dxa"/>
            <w:gridSpan w:val="3"/>
          </w:tcPr>
          <w:p w14:paraId="62B60BD8" w14:textId="77777777" w:rsidR="006C32D2" w:rsidRPr="00A564B4" w:rsidRDefault="006C32D2" w:rsidP="006C32D2">
            <w:pPr>
              <w:pStyle w:val="TAL"/>
              <w:rPr>
                <w:lang w:eastAsia="en-US"/>
              </w:rPr>
            </w:pPr>
          </w:p>
        </w:tc>
      </w:tr>
      <w:tr w:rsidR="006C32D2" w:rsidRPr="00A564B4" w14:paraId="0A9DC3BB" w14:textId="77777777" w:rsidTr="006C32D2">
        <w:trPr>
          <w:gridAfter w:val="2"/>
          <w:wAfter w:w="143" w:type="dxa"/>
          <w:cantSplit/>
          <w:jc w:val="center"/>
        </w:trPr>
        <w:tc>
          <w:tcPr>
            <w:tcW w:w="929" w:type="dxa"/>
            <w:gridSpan w:val="3"/>
          </w:tcPr>
          <w:p w14:paraId="4D95DB5A" w14:textId="77777777" w:rsidR="006C32D2" w:rsidRPr="00A564B4" w:rsidRDefault="006C32D2" w:rsidP="006C32D2">
            <w:pPr>
              <w:pStyle w:val="TAL"/>
              <w:rPr>
                <w:lang w:eastAsia="en-US"/>
              </w:rPr>
            </w:pPr>
            <w:r w:rsidRPr="00A564B4">
              <w:rPr>
                <w:rFonts w:eastAsia="PMingLiU"/>
                <w:lang w:eastAsia="zh-TW"/>
              </w:rPr>
              <w:t>7.2.11</w:t>
            </w:r>
          </w:p>
        </w:tc>
        <w:tc>
          <w:tcPr>
            <w:tcW w:w="2960" w:type="dxa"/>
            <w:gridSpan w:val="2"/>
          </w:tcPr>
          <w:p w14:paraId="090CF22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828" w:type="dxa"/>
            <w:gridSpan w:val="2"/>
          </w:tcPr>
          <w:p w14:paraId="50B174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2D76812" w14:textId="77777777" w:rsidR="006C32D2" w:rsidRPr="00A564B4" w:rsidRDefault="006C32D2" w:rsidP="006C32D2">
            <w:pPr>
              <w:pStyle w:val="TAL"/>
              <w:rPr>
                <w:lang w:eastAsia="en-US"/>
              </w:rPr>
            </w:pPr>
            <w:r w:rsidRPr="00A564B4">
              <w:rPr>
                <w:lang w:eastAsia="zh-CN"/>
              </w:rPr>
              <w:t>C94f</w:t>
            </w:r>
          </w:p>
        </w:tc>
        <w:tc>
          <w:tcPr>
            <w:tcW w:w="2471" w:type="dxa"/>
            <w:gridSpan w:val="3"/>
          </w:tcPr>
          <w:p w14:paraId="5CC06157"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 xml:space="preserve"> CEModeB</w:t>
            </w:r>
          </w:p>
        </w:tc>
        <w:tc>
          <w:tcPr>
            <w:tcW w:w="1668" w:type="dxa"/>
            <w:gridSpan w:val="3"/>
            <w:shd w:val="clear" w:color="auto" w:fill="auto"/>
          </w:tcPr>
          <w:p w14:paraId="5B632889" w14:textId="77777777" w:rsidR="006C32D2" w:rsidRPr="00A564B4" w:rsidRDefault="006C32D2" w:rsidP="006C32D2">
            <w:pPr>
              <w:pStyle w:val="TAL"/>
              <w:rPr>
                <w:lang w:eastAsia="en-US"/>
              </w:rPr>
            </w:pPr>
          </w:p>
        </w:tc>
        <w:tc>
          <w:tcPr>
            <w:tcW w:w="1695" w:type="dxa"/>
            <w:gridSpan w:val="3"/>
            <w:shd w:val="clear" w:color="auto" w:fill="auto"/>
          </w:tcPr>
          <w:p w14:paraId="0616F91F" w14:textId="77777777" w:rsidR="006C32D2" w:rsidRPr="00A564B4" w:rsidRDefault="006C32D2" w:rsidP="006C32D2">
            <w:pPr>
              <w:pStyle w:val="TAL"/>
              <w:rPr>
                <w:lang w:eastAsia="en-US"/>
              </w:rPr>
            </w:pPr>
          </w:p>
        </w:tc>
        <w:tc>
          <w:tcPr>
            <w:tcW w:w="1717" w:type="dxa"/>
            <w:gridSpan w:val="3"/>
          </w:tcPr>
          <w:p w14:paraId="3A5FDC93" w14:textId="77777777" w:rsidR="006C32D2" w:rsidRPr="00A564B4" w:rsidRDefault="006C32D2" w:rsidP="006C32D2">
            <w:pPr>
              <w:pStyle w:val="TAL"/>
              <w:rPr>
                <w:lang w:eastAsia="en-US"/>
              </w:rPr>
            </w:pPr>
          </w:p>
        </w:tc>
      </w:tr>
      <w:tr w:rsidR="006C32D2" w:rsidRPr="00A564B4" w14:paraId="5327EB92" w14:textId="77777777" w:rsidTr="006C32D2">
        <w:trPr>
          <w:gridAfter w:val="2"/>
          <w:wAfter w:w="143" w:type="dxa"/>
          <w:cantSplit/>
          <w:jc w:val="center"/>
        </w:trPr>
        <w:tc>
          <w:tcPr>
            <w:tcW w:w="929" w:type="dxa"/>
            <w:gridSpan w:val="3"/>
          </w:tcPr>
          <w:p w14:paraId="616A859E" w14:textId="77777777" w:rsidR="006C32D2" w:rsidRPr="00A564B4" w:rsidRDefault="006C32D2" w:rsidP="006C32D2">
            <w:pPr>
              <w:pStyle w:val="TAL"/>
              <w:rPr>
                <w:lang w:eastAsia="en-US"/>
              </w:rPr>
            </w:pPr>
            <w:r w:rsidRPr="00A564B4">
              <w:rPr>
                <w:rFonts w:eastAsia="PMingLiU"/>
                <w:lang w:eastAsia="zh-TW"/>
              </w:rPr>
              <w:t>7.2.12</w:t>
            </w:r>
          </w:p>
        </w:tc>
        <w:tc>
          <w:tcPr>
            <w:tcW w:w="2960" w:type="dxa"/>
            <w:gridSpan w:val="2"/>
          </w:tcPr>
          <w:p w14:paraId="4E94F07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828" w:type="dxa"/>
            <w:gridSpan w:val="2"/>
          </w:tcPr>
          <w:p w14:paraId="42D8E40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B1F875" w14:textId="77777777" w:rsidR="006C32D2" w:rsidRPr="00A564B4" w:rsidRDefault="006C32D2" w:rsidP="006C32D2">
            <w:pPr>
              <w:pStyle w:val="TAL"/>
              <w:rPr>
                <w:lang w:eastAsia="en-US"/>
              </w:rPr>
            </w:pPr>
            <w:r w:rsidRPr="00A564B4">
              <w:rPr>
                <w:rFonts w:eastAsia="PMingLiU"/>
                <w:lang w:eastAsia="zh-TW"/>
              </w:rPr>
              <w:t>C93e</w:t>
            </w:r>
          </w:p>
        </w:tc>
        <w:tc>
          <w:tcPr>
            <w:tcW w:w="2471" w:type="dxa"/>
            <w:gridSpan w:val="3"/>
          </w:tcPr>
          <w:p w14:paraId="67954E4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CEModeB</w:t>
            </w:r>
          </w:p>
        </w:tc>
        <w:tc>
          <w:tcPr>
            <w:tcW w:w="1668" w:type="dxa"/>
            <w:gridSpan w:val="3"/>
            <w:shd w:val="clear" w:color="auto" w:fill="auto"/>
          </w:tcPr>
          <w:p w14:paraId="65E91FAF" w14:textId="77777777" w:rsidR="006C32D2" w:rsidRPr="00A564B4" w:rsidRDefault="006C32D2" w:rsidP="006C32D2">
            <w:pPr>
              <w:pStyle w:val="TAL"/>
              <w:rPr>
                <w:lang w:eastAsia="en-US"/>
              </w:rPr>
            </w:pPr>
          </w:p>
        </w:tc>
        <w:tc>
          <w:tcPr>
            <w:tcW w:w="1695" w:type="dxa"/>
            <w:gridSpan w:val="3"/>
            <w:shd w:val="clear" w:color="auto" w:fill="auto"/>
          </w:tcPr>
          <w:p w14:paraId="3B715C42" w14:textId="77777777" w:rsidR="006C32D2" w:rsidRPr="00A564B4" w:rsidRDefault="006C32D2" w:rsidP="006C32D2">
            <w:pPr>
              <w:pStyle w:val="TAL"/>
              <w:rPr>
                <w:lang w:eastAsia="en-US"/>
              </w:rPr>
            </w:pPr>
          </w:p>
        </w:tc>
        <w:tc>
          <w:tcPr>
            <w:tcW w:w="1717" w:type="dxa"/>
            <w:gridSpan w:val="3"/>
          </w:tcPr>
          <w:p w14:paraId="06ED2819" w14:textId="77777777" w:rsidR="006C32D2" w:rsidRPr="00A564B4" w:rsidRDefault="006C32D2" w:rsidP="006C32D2">
            <w:pPr>
              <w:pStyle w:val="TAL"/>
              <w:rPr>
                <w:lang w:eastAsia="en-US"/>
              </w:rPr>
            </w:pPr>
          </w:p>
        </w:tc>
      </w:tr>
      <w:tr w:rsidR="006C32D2" w:rsidRPr="00A564B4" w14:paraId="0EAE75D4" w14:textId="77777777" w:rsidTr="006C32D2">
        <w:trPr>
          <w:gridAfter w:val="2"/>
          <w:wAfter w:w="143" w:type="dxa"/>
          <w:cantSplit/>
          <w:jc w:val="center"/>
        </w:trPr>
        <w:tc>
          <w:tcPr>
            <w:tcW w:w="929" w:type="dxa"/>
            <w:gridSpan w:val="3"/>
          </w:tcPr>
          <w:p w14:paraId="3D852B7D" w14:textId="77777777" w:rsidR="006C32D2" w:rsidRPr="00A564B4" w:rsidRDefault="006C32D2" w:rsidP="006C32D2">
            <w:pPr>
              <w:pStyle w:val="TAL"/>
              <w:rPr>
                <w:rFonts w:eastAsia="PMingLiU"/>
                <w:lang w:eastAsia="zh-TW"/>
              </w:rPr>
            </w:pPr>
            <w:r w:rsidRPr="00A564B4">
              <w:rPr>
                <w:lang w:eastAsia="zh-TW"/>
              </w:rPr>
              <w:t>7.2.15</w:t>
            </w:r>
          </w:p>
        </w:tc>
        <w:tc>
          <w:tcPr>
            <w:tcW w:w="2960" w:type="dxa"/>
            <w:gridSpan w:val="2"/>
          </w:tcPr>
          <w:p w14:paraId="38E22005" w14:textId="77777777" w:rsidR="006C32D2" w:rsidRPr="00A564B4" w:rsidRDefault="006C32D2" w:rsidP="006C32D2">
            <w:pPr>
              <w:pStyle w:val="TAL"/>
              <w:rPr>
                <w:lang w:eastAsia="zh-CN"/>
              </w:rPr>
            </w:pPr>
            <w:r w:rsidRPr="00A564B4">
              <w:t>E-UTRAN TDD – TDD UE Timing Advance Adjustment Accuracy Test for UE Category NB1 in Standalone Mode under Enhanced Coverage</w:t>
            </w:r>
          </w:p>
        </w:tc>
        <w:tc>
          <w:tcPr>
            <w:tcW w:w="828" w:type="dxa"/>
            <w:gridSpan w:val="2"/>
          </w:tcPr>
          <w:p w14:paraId="55F32FD7" w14:textId="77777777" w:rsidR="006C32D2" w:rsidRPr="00A564B4" w:rsidRDefault="006C32D2" w:rsidP="006C32D2">
            <w:pPr>
              <w:pStyle w:val="TAL"/>
              <w:rPr>
                <w:lang w:eastAsia="en-US"/>
              </w:rPr>
            </w:pPr>
            <w:r w:rsidRPr="00A564B4">
              <w:rPr>
                <w:lang w:eastAsia="zh-TW"/>
              </w:rPr>
              <w:t>Rel-15</w:t>
            </w:r>
          </w:p>
        </w:tc>
        <w:tc>
          <w:tcPr>
            <w:tcW w:w="1275" w:type="dxa"/>
            <w:gridSpan w:val="4"/>
          </w:tcPr>
          <w:p w14:paraId="6D7F24A4" w14:textId="77777777" w:rsidR="006C32D2" w:rsidRPr="00A564B4" w:rsidRDefault="006C32D2" w:rsidP="006C32D2">
            <w:pPr>
              <w:pStyle w:val="TAL"/>
              <w:rPr>
                <w:rFonts w:eastAsia="PMingLiU"/>
                <w:lang w:eastAsia="zh-TW"/>
              </w:rPr>
            </w:pPr>
            <w:r w:rsidRPr="00A564B4">
              <w:rPr>
                <w:lang w:eastAsia="zh-TW"/>
              </w:rPr>
              <w:t>C235</w:t>
            </w:r>
          </w:p>
        </w:tc>
        <w:tc>
          <w:tcPr>
            <w:tcW w:w="2471" w:type="dxa"/>
            <w:gridSpan w:val="3"/>
          </w:tcPr>
          <w:p w14:paraId="41ADAA1A"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E639178" w14:textId="77777777" w:rsidR="006C32D2" w:rsidRPr="00A564B4" w:rsidRDefault="006C32D2" w:rsidP="006C32D2">
            <w:pPr>
              <w:pStyle w:val="TAL"/>
              <w:rPr>
                <w:lang w:eastAsia="en-US"/>
              </w:rPr>
            </w:pPr>
          </w:p>
        </w:tc>
        <w:tc>
          <w:tcPr>
            <w:tcW w:w="1695" w:type="dxa"/>
            <w:gridSpan w:val="3"/>
            <w:shd w:val="clear" w:color="auto" w:fill="auto"/>
          </w:tcPr>
          <w:p w14:paraId="0CD08343" w14:textId="77777777" w:rsidR="006C32D2" w:rsidRPr="00A564B4" w:rsidRDefault="006C32D2" w:rsidP="006C32D2">
            <w:pPr>
              <w:pStyle w:val="TAL"/>
              <w:rPr>
                <w:lang w:eastAsia="en-US"/>
              </w:rPr>
            </w:pPr>
          </w:p>
        </w:tc>
        <w:tc>
          <w:tcPr>
            <w:tcW w:w="1717" w:type="dxa"/>
            <w:gridSpan w:val="3"/>
          </w:tcPr>
          <w:p w14:paraId="36484C93" w14:textId="77777777" w:rsidR="006C32D2" w:rsidRPr="00A564B4" w:rsidRDefault="006C32D2" w:rsidP="006C32D2">
            <w:pPr>
              <w:pStyle w:val="TAL"/>
              <w:rPr>
                <w:lang w:eastAsia="en-US"/>
              </w:rPr>
            </w:pPr>
          </w:p>
        </w:tc>
      </w:tr>
      <w:tr w:rsidR="006C32D2" w:rsidRPr="00A564B4" w14:paraId="10650CD1" w14:textId="77777777" w:rsidTr="006C32D2">
        <w:trPr>
          <w:gridAfter w:val="2"/>
          <w:wAfter w:w="143" w:type="dxa"/>
          <w:cantSplit/>
          <w:jc w:val="center"/>
        </w:trPr>
        <w:tc>
          <w:tcPr>
            <w:tcW w:w="929" w:type="dxa"/>
            <w:gridSpan w:val="3"/>
          </w:tcPr>
          <w:p w14:paraId="55EAF1FF" w14:textId="77777777" w:rsidR="006C32D2" w:rsidRPr="00A564B4" w:rsidRDefault="006C32D2" w:rsidP="006C32D2">
            <w:pPr>
              <w:pStyle w:val="TAL"/>
              <w:rPr>
                <w:lang w:eastAsia="en-US"/>
              </w:rPr>
            </w:pPr>
            <w:r w:rsidRPr="00A564B4">
              <w:rPr>
                <w:lang w:eastAsia="en-US"/>
              </w:rPr>
              <w:t>7.3.1</w:t>
            </w:r>
          </w:p>
        </w:tc>
        <w:tc>
          <w:tcPr>
            <w:tcW w:w="2960" w:type="dxa"/>
            <w:gridSpan w:val="2"/>
          </w:tcPr>
          <w:p w14:paraId="3152B561" w14:textId="77777777" w:rsidR="006C32D2" w:rsidRPr="00A564B4" w:rsidRDefault="006C32D2" w:rsidP="006C32D2">
            <w:pPr>
              <w:pStyle w:val="TAL"/>
              <w:rPr>
                <w:lang w:eastAsia="en-US"/>
              </w:rPr>
            </w:pPr>
            <w:r w:rsidRPr="00A564B4">
              <w:rPr>
                <w:lang w:eastAsia="en-US"/>
              </w:rPr>
              <w:t>E-UTRAN FDD Radio Link Monitoring Test for Out-of-Sync</w:t>
            </w:r>
          </w:p>
        </w:tc>
        <w:tc>
          <w:tcPr>
            <w:tcW w:w="828" w:type="dxa"/>
            <w:gridSpan w:val="2"/>
          </w:tcPr>
          <w:p w14:paraId="4D0519BD" w14:textId="77777777" w:rsidR="006C32D2" w:rsidRPr="00A564B4" w:rsidRDefault="006C32D2" w:rsidP="006C32D2">
            <w:pPr>
              <w:pStyle w:val="TAL"/>
              <w:rPr>
                <w:lang w:eastAsia="en-US"/>
              </w:rPr>
            </w:pPr>
            <w:r w:rsidRPr="00A564B4">
              <w:rPr>
                <w:lang w:eastAsia="en-US"/>
              </w:rPr>
              <w:t>Rel-8</w:t>
            </w:r>
          </w:p>
        </w:tc>
        <w:tc>
          <w:tcPr>
            <w:tcW w:w="1275" w:type="dxa"/>
            <w:gridSpan w:val="4"/>
          </w:tcPr>
          <w:p w14:paraId="57B936C9" w14:textId="77777777" w:rsidR="006C32D2" w:rsidRPr="00A564B4" w:rsidRDefault="006C32D2" w:rsidP="006C32D2">
            <w:pPr>
              <w:pStyle w:val="TAL"/>
              <w:rPr>
                <w:lang w:eastAsia="en-US"/>
              </w:rPr>
            </w:pPr>
            <w:r w:rsidRPr="00A564B4">
              <w:rPr>
                <w:lang w:eastAsia="en-US"/>
              </w:rPr>
              <w:t>C01i</w:t>
            </w:r>
          </w:p>
        </w:tc>
        <w:tc>
          <w:tcPr>
            <w:tcW w:w="2471" w:type="dxa"/>
            <w:gridSpan w:val="3"/>
          </w:tcPr>
          <w:p w14:paraId="77778FAA"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40CF5402" w14:textId="77777777" w:rsidR="006C32D2" w:rsidRPr="00A564B4" w:rsidRDefault="006C32D2" w:rsidP="006C32D2">
            <w:pPr>
              <w:pStyle w:val="TAL"/>
              <w:rPr>
                <w:lang w:eastAsia="en-US"/>
              </w:rPr>
            </w:pPr>
          </w:p>
        </w:tc>
        <w:tc>
          <w:tcPr>
            <w:tcW w:w="1695" w:type="dxa"/>
            <w:gridSpan w:val="3"/>
            <w:shd w:val="clear" w:color="auto" w:fill="auto"/>
          </w:tcPr>
          <w:p w14:paraId="6CD6B641" w14:textId="77777777" w:rsidR="006C32D2" w:rsidRPr="00A564B4" w:rsidRDefault="006C32D2" w:rsidP="006C32D2">
            <w:pPr>
              <w:pStyle w:val="TAL"/>
              <w:rPr>
                <w:lang w:eastAsia="en-US"/>
              </w:rPr>
            </w:pPr>
          </w:p>
        </w:tc>
        <w:tc>
          <w:tcPr>
            <w:tcW w:w="1717" w:type="dxa"/>
            <w:gridSpan w:val="3"/>
          </w:tcPr>
          <w:p w14:paraId="041ABA2D" w14:textId="77777777" w:rsidR="006C32D2" w:rsidRPr="00A564B4" w:rsidRDefault="006C32D2" w:rsidP="006C32D2">
            <w:pPr>
              <w:pStyle w:val="TAL"/>
              <w:rPr>
                <w:lang w:eastAsia="en-US"/>
              </w:rPr>
            </w:pPr>
          </w:p>
        </w:tc>
      </w:tr>
      <w:tr w:rsidR="006C32D2" w:rsidRPr="00A564B4" w14:paraId="02A7F429" w14:textId="77777777" w:rsidTr="006C32D2">
        <w:trPr>
          <w:gridAfter w:val="2"/>
          <w:wAfter w:w="143" w:type="dxa"/>
          <w:cantSplit/>
          <w:jc w:val="center"/>
        </w:trPr>
        <w:tc>
          <w:tcPr>
            <w:tcW w:w="929" w:type="dxa"/>
            <w:gridSpan w:val="3"/>
          </w:tcPr>
          <w:p w14:paraId="0FA977CF" w14:textId="77777777" w:rsidR="006C32D2" w:rsidRPr="00A564B4" w:rsidRDefault="006C32D2" w:rsidP="006C32D2">
            <w:pPr>
              <w:pStyle w:val="TAL"/>
              <w:rPr>
                <w:lang w:eastAsia="en-US"/>
              </w:rPr>
            </w:pPr>
            <w:r w:rsidRPr="00A564B4">
              <w:rPr>
                <w:lang w:eastAsia="en-US"/>
              </w:rPr>
              <w:t>7.3.1_1</w:t>
            </w:r>
          </w:p>
        </w:tc>
        <w:tc>
          <w:tcPr>
            <w:tcW w:w="2960" w:type="dxa"/>
            <w:gridSpan w:val="2"/>
          </w:tcPr>
          <w:p w14:paraId="7365F76B" w14:textId="77777777" w:rsidR="006C32D2" w:rsidRPr="00A564B4" w:rsidRDefault="006C32D2" w:rsidP="006C32D2">
            <w:pPr>
              <w:pStyle w:val="TAL"/>
              <w:rPr>
                <w:lang w:eastAsia="en-US"/>
              </w:rPr>
            </w:pPr>
            <w:r w:rsidRPr="00A564B4">
              <w:rPr>
                <w:lang w:eastAsia="en-US"/>
              </w:rPr>
              <w:t>E-UTRAN FDD Radio Link Monitoring Test for Out-of-sync with 4 Rx antenna ports</w:t>
            </w:r>
          </w:p>
        </w:tc>
        <w:tc>
          <w:tcPr>
            <w:tcW w:w="828" w:type="dxa"/>
            <w:gridSpan w:val="2"/>
          </w:tcPr>
          <w:p w14:paraId="29D1BF0E"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E9B473D" w14:textId="77777777" w:rsidR="006C32D2" w:rsidRPr="00A564B4" w:rsidRDefault="006C32D2" w:rsidP="006C32D2">
            <w:pPr>
              <w:pStyle w:val="TAL"/>
              <w:rPr>
                <w:lang w:eastAsia="en-US"/>
              </w:rPr>
            </w:pPr>
            <w:r w:rsidRPr="00A564B4">
              <w:rPr>
                <w:lang w:eastAsia="en-US"/>
              </w:rPr>
              <w:t>C140</w:t>
            </w:r>
          </w:p>
        </w:tc>
        <w:tc>
          <w:tcPr>
            <w:tcW w:w="2471" w:type="dxa"/>
            <w:gridSpan w:val="3"/>
          </w:tcPr>
          <w:p w14:paraId="5608D01E"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2B24EA8A" w14:textId="77777777" w:rsidR="006C32D2" w:rsidRPr="00A564B4" w:rsidRDefault="006C32D2" w:rsidP="006C32D2">
            <w:pPr>
              <w:pStyle w:val="TAL"/>
              <w:rPr>
                <w:lang w:eastAsia="en-US"/>
              </w:rPr>
            </w:pPr>
          </w:p>
        </w:tc>
        <w:tc>
          <w:tcPr>
            <w:tcW w:w="1695" w:type="dxa"/>
            <w:gridSpan w:val="3"/>
            <w:shd w:val="clear" w:color="auto" w:fill="auto"/>
          </w:tcPr>
          <w:p w14:paraId="4246693A" w14:textId="77777777" w:rsidR="006C32D2" w:rsidRPr="00A564B4" w:rsidRDefault="006C32D2" w:rsidP="006C32D2">
            <w:pPr>
              <w:pStyle w:val="TAL"/>
              <w:rPr>
                <w:lang w:eastAsia="en-US"/>
              </w:rPr>
            </w:pPr>
          </w:p>
        </w:tc>
        <w:tc>
          <w:tcPr>
            <w:tcW w:w="1717" w:type="dxa"/>
            <w:gridSpan w:val="3"/>
          </w:tcPr>
          <w:p w14:paraId="223FBFA5" w14:textId="77777777" w:rsidR="006C32D2" w:rsidRPr="00A564B4" w:rsidRDefault="006C32D2" w:rsidP="006C32D2">
            <w:pPr>
              <w:pStyle w:val="TAL"/>
              <w:rPr>
                <w:lang w:eastAsia="en-US"/>
              </w:rPr>
            </w:pPr>
          </w:p>
        </w:tc>
      </w:tr>
      <w:tr w:rsidR="006C32D2" w:rsidRPr="00A564B4" w14:paraId="0796B67B" w14:textId="77777777" w:rsidTr="006C32D2">
        <w:trPr>
          <w:gridAfter w:val="2"/>
          <w:wAfter w:w="143" w:type="dxa"/>
          <w:cantSplit/>
          <w:jc w:val="center"/>
        </w:trPr>
        <w:tc>
          <w:tcPr>
            <w:tcW w:w="929" w:type="dxa"/>
            <w:gridSpan w:val="3"/>
          </w:tcPr>
          <w:p w14:paraId="004E8CDC" w14:textId="77777777" w:rsidR="006C32D2" w:rsidRPr="00A564B4" w:rsidRDefault="006C32D2" w:rsidP="006C32D2">
            <w:pPr>
              <w:pStyle w:val="TAL"/>
              <w:rPr>
                <w:lang w:eastAsia="en-US"/>
              </w:rPr>
            </w:pPr>
            <w:r w:rsidRPr="00A564B4">
              <w:rPr>
                <w:lang w:eastAsia="en-US"/>
              </w:rPr>
              <w:t>7.3.2</w:t>
            </w:r>
          </w:p>
        </w:tc>
        <w:tc>
          <w:tcPr>
            <w:tcW w:w="2960" w:type="dxa"/>
            <w:gridSpan w:val="2"/>
          </w:tcPr>
          <w:p w14:paraId="607E7DBC" w14:textId="77777777" w:rsidR="006C32D2" w:rsidRPr="00A564B4" w:rsidRDefault="006C32D2" w:rsidP="006C32D2">
            <w:pPr>
              <w:pStyle w:val="TAL"/>
              <w:rPr>
                <w:lang w:eastAsia="en-US"/>
              </w:rPr>
            </w:pPr>
            <w:r w:rsidRPr="00A564B4">
              <w:rPr>
                <w:lang w:eastAsia="en-US"/>
              </w:rPr>
              <w:t>E-UTRAN FDD Radio Link Monitoring Test for In-Sync</w:t>
            </w:r>
          </w:p>
        </w:tc>
        <w:tc>
          <w:tcPr>
            <w:tcW w:w="828" w:type="dxa"/>
            <w:gridSpan w:val="2"/>
          </w:tcPr>
          <w:p w14:paraId="6FAA6D68" w14:textId="77777777" w:rsidR="006C32D2" w:rsidRPr="00A564B4" w:rsidRDefault="006C32D2" w:rsidP="006C32D2">
            <w:pPr>
              <w:pStyle w:val="TAL"/>
              <w:rPr>
                <w:lang w:eastAsia="en-US"/>
              </w:rPr>
            </w:pPr>
            <w:r w:rsidRPr="00A564B4">
              <w:rPr>
                <w:lang w:eastAsia="en-US"/>
              </w:rPr>
              <w:t>Rel-8</w:t>
            </w:r>
          </w:p>
        </w:tc>
        <w:tc>
          <w:tcPr>
            <w:tcW w:w="1275" w:type="dxa"/>
            <w:gridSpan w:val="4"/>
          </w:tcPr>
          <w:p w14:paraId="78340FBC" w14:textId="77777777" w:rsidR="006C32D2" w:rsidRPr="00A564B4" w:rsidRDefault="006C32D2" w:rsidP="006C32D2">
            <w:pPr>
              <w:pStyle w:val="TAL"/>
              <w:rPr>
                <w:lang w:eastAsia="en-US"/>
              </w:rPr>
            </w:pPr>
            <w:r w:rsidRPr="00A564B4">
              <w:rPr>
                <w:lang w:eastAsia="en-US"/>
              </w:rPr>
              <w:t>C01i</w:t>
            </w:r>
          </w:p>
        </w:tc>
        <w:tc>
          <w:tcPr>
            <w:tcW w:w="2471" w:type="dxa"/>
            <w:gridSpan w:val="3"/>
          </w:tcPr>
          <w:p w14:paraId="004CA14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16D4C025" w14:textId="77777777" w:rsidR="006C32D2" w:rsidRPr="00A564B4" w:rsidRDefault="006C32D2" w:rsidP="006C32D2">
            <w:pPr>
              <w:pStyle w:val="TAL"/>
              <w:rPr>
                <w:lang w:eastAsia="en-US"/>
              </w:rPr>
            </w:pPr>
          </w:p>
        </w:tc>
        <w:tc>
          <w:tcPr>
            <w:tcW w:w="1695" w:type="dxa"/>
            <w:gridSpan w:val="3"/>
            <w:shd w:val="clear" w:color="auto" w:fill="auto"/>
          </w:tcPr>
          <w:p w14:paraId="7ADC159E" w14:textId="77777777" w:rsidR="006C32D2" w:rsidRPr="00A564B4" w:rsidRDefault="006C32D2" w:rsidP="006C32D2">
            <w:pPr>
              <w:pStyle w:val="TAL"/>
              <w:rPr>
                <w:lang w:eastAsia="en-US"/>
              </w:rPr>
            </w:pPr>
          </w:p>
        </w:tc>
        <w:tc>
          <w:tcPr>
            <w:tcW w:w="1717" w:type="dxa"/>
            <w:gridSpan w:val="3"/>
          </w:tcPr>
          <w:p w14:paraId="68365639" w14:textId="77777777" w:rsidR="006C32D2" w:rsidRPr="00A564B4" w:rsidRDefault="006C32D2" w:rsidP="006C32D2">
            <w:pPr>
              <w:pStyle w:val="TAL"/>
              <w:rPr>
                <w:lang w:eastAsia="en-US"/>
              </w:rPr>
            </w:pPr>
          </w:p>
        </w:tc>
      </w:tr>
      <w:tr w:rsidR="006C32D2" w:rsidRPr="00A564B4" w14:paraId="2695497F" w14:textId="77777777" w:rsidTr="006C32D2">
        <w:trPr>
          <w:gridAfter w:val="2"/>
          <w:wAfter w:w="143" w:type="dxa"/>
          <w:cantSplit/>
          <w:jc w:val="center"/>
        </w:trPr>
        <w:tc>
          <w:tcPr>
            <w:tcW w:w="929" w:type="dxa"/>
            <w:gridSpan w:val="3"/>
          </w:tcPr>
          <w:p w14:paraId="3BE34422" w14:textId="77777777" w:rsidR="006C32D2" w:rsidRPr="00A564B4" w:rsidRDefault="006C32D2" w:rsidP="006C32D2">
            <w:pPr>
              <w:pStyle w:val="TAL"/>
              <w:rPr>
                <w:lang w:eastAsia="en-US"/>
              </w:rPr>
            </w:pPr>
            <w:r w:rsidRPr="00A564B4">
              <w:rPr>
                <w:lang w:eastAsia="en-US"/>
              </w:rPr>
              <w:t>7.3.2_1</w:t>
            </w:r>
          </w:p>
        </w:tc>
        <w:tc>
          <w:tcPr>
            <w:tcW w:w="2960" w:type="dxa"/>
            <w:gridSpan w:val="2"/>
          </w:tcPr>
          <w:p w14:paraId="18B98FB7" w14:textId="77777777" w:rsidR="006C32D2" w:rsidRPr="00A564B4" w:rsidRDefault="006C32D2" w:rsidP="006C32D2">
            <w:pPr>
              <w:pStyle w:val="TAL"/>
              <w:rPr>
                <w:lang w:eastAsia="en-US"/>
              </w:rPr>
            </w:pPr>
            <w:r w:rsidRPr="00A564B4">
              <w:rPr>
                <w:lang w:eastAsia="en-US"/>
              </w:rPr>
              <w:t>E-UTRAN FDD Radio Link Monitoring Test for In-Sync with 4 Rx antenna ports</w:t>
            </w:r>
          </w:p>
        </w:tc>
        <w:tc>
          <w:tcPr>
            <w:tcW w:w="828" w:type="dxa"/>
            <w:gridSpan w:val="2"/>
          </w:tcPr>
          <w:p w14:paraId="21CB1E46"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551F27" w14:textId="77777777" w:rsidR="006C32D2" w:rsidRPr="00A564B4" w:rsidRDefault="006C32D2" w:rsidP="006C32D2">
            <w:pPr>
              <w:pStyle w:val="TAL"/>
              <w:rPr>
                <w:lang w:eastAsia="en-US"/>
              </w:rPr>
            </w:pPr>
            <w:r w:rsidRPr="00A564B4">
              <w:rPr>
                <w:lang w:eastAsia="en-US"/>
              </w:rPr>
              <w:t>C140</w:t>
            </w:r>
          </w:p>
        </w:tc>
        <w:tc>
          <w:tcPr>
            <w:tcW w:w="2471" w:type="dxa"/>
            <w:gridSpan w:val="3"/>
          </w:tcPr>
          <w:p w14:paraId="4498C5BA"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33E65101" w14:textId="77777777" w:rsidR="006C32D2" w:rsidRPr="00A564B4" w:rsidRDefault="006C32D2" w:rsidP="006C32D2">
            <w:pPr>
              <w:pStyle w:val="TAL"/>
              <w:rPr>
                <w:lang w:eastAsia="en-US"/>
              </w:rPr>
            </w:pPr>
          </w:p>
        </w:tc>
        <w:tc>
          <w:tcPr>
            <w:tcW w:w="1695" w:type="dxa"/>
            <w:gridSpan w:val="3"/>
            <w:shd w:val="clear" w:color="auto" w:fill="auto"/>
          </w:tcPr>
          <w:p w14:paraId="25BE6470" w14:textId="77777777" w:rsidR="006C32D2" w:rsidRPr="00A564B4" w:rsidRDefault="006C32D2" w:rsidP="006C32D2">
            <w:pPr>
              <w:pStyle w:val="TAL"/>
              <w:rPr>
                <w:lang w:eastAsia="en-US"/>
              </w:rPr>
            </w:pPr>
          </w:p>
        </w:tc>
        <w:tc>
          <w:tcPr>
            <w:tcW w:w="1717" w:type="dxa"/>
            <w:gridSpan w:val="3"/>
          </w:tcPr>
          <w:p w14:paraId="141FE4B2" w14:textId="77777777" w:rsidR="006C32D2" w:rsidRPr="00A564B4" w:rsidRDefault="006C32D2" w:rsidP="006C32D2">
            <w:pPr>
              <w:pStyle w:val="TAL"/>
              <w:rPr>
                <w:lang w:eastAsia="en-US"/>
              </w:rPr>
            </w:pPr>
          </w:p>
        </w:tc>
      </w:tr>
      <w:tr w:rsidR="006C32D2" w:rsidRPr="00A564B4" w14:paraId="677EDDC3" w14:textId="77777777" w:rsidTr="006C32D2">
        <w:trPr>
          <w:gridAfter w:val="2"/>
          <w:wAfter w:w="143" w:type="dxa"/>
          <w:cantSplit/>
          <w:jc w:val="center"/>
        </w:trPr>
        <w:tc>
          <w:tcPr>
            <w:tcW w:w="929" w:type="dxa"/>
            <w:gridSpan w:val="3"/>
          </w:tcPr>
          <w:p w14:paraId="483155E4" w14:textId="77777777" w:rsidR="006C32D2" w:rsidRPr="00A564B4" w:rsidRDefault="006C32D2" w:rsidP="006C32D2">
            <w:pPr>
              <w:pStyle w:val="TAL"/>
              <w:rPr>
                <w:lang w:eastAsia="en-US"/>
              </w:rPr>
            </w:pPr>
            <w:r w:rsidRPr="00A564B4">
              <w:rPr>
                <w:lang w:eastAsia="en-US"/>
              </w:rPr>
              <w:t>7.3.3</w:t>
            </w:r>
          </w:p>
        </w:tc>
        <w:tc>
          <w:tcPr>
            <w:tcW w:w="2960" w:type="dxa"/>
            <w:gridSpan w:val="2"/>
          </w:tcPr>
          <w:p w14:paraId="27B8F3FB" w14:textId="77777777" w:rsidR="006C32D2" w:rsidRPr="00A564B4" w:rsidRDefault="006C32D2" w:rsidP="006C32D2">
            <w:pPr>
              <w:pStyle w:val="TAL"/>
              <w:rPr>
                <w:lang w:eastAsia="en-US"/>
              </w:rPr>
            </w:pPr>
            <w:r w:rsidRPr="00A564B4">
              <w:rPr>
                <w:lang w:eastAsia="en-US"/>
              </w:rPr>
              <w:t>E-UTRAN TDD Radio Link Monitoring Test for Out-of-Sync</w:t>
            </w:r>
          </w:p>
        </w:tc>
        <w:tc>
          <w:tcPr>
            <w:tcW w:w="828" w:type="dxa"/>
            <w:gridSpan w:val="2"/>
          </w:tcPr>
          <w:p w14:paraId="7D74AA17" w14:textId="77777777" w:rsidR="006C32D2" w:rsidRPr="00A564B4" w:rsidRDefault="006C32D2" w:rsidP="006C32D2">
            <w:pPr>
              <w:pStyle w:val="TAL"/>
              <w:rPr>
                <w:lang w:eastAsia="en-US"/>
              </w:rPr>
            </w:pPr>
            <w:r w:rsidRPr="00A564B4">
              <w:rPr>
                <w:lang w:eastAsia="en-US"/>
              </w:rPr>
              <w:t>Rel-8</w:t>
            </w:r>
          </w:p>
        </w:tc>
        <w:tc>
          <w:tcPr>
            <w:tcW w:w="1275" w:type="dxa"/>
            <w:gridSpan w:val="4"/>
          </w:tcPr>
          <w:p w14:paraId="7FAE2040" w14:textId="77777777" w:rsidR="006C32D2" w:rsidRPr="00A564B4" w:rsidRDefault="006C32D2" w:rsidP="006C32D2">
            <w:pPr>
              <w:pStyle w:val="TAL"/>
              <w:rPr>
                <w:lang w:eastAsia="en-US"/>
              </w:rPr>
            </w:pPr>
            <w:r w:rsidRPr="00A564B4">
              <w:rPr>
                <w:lang w:eastAsia="en-US"/>
              </w:rPr>
              <w:t>C02a</w:t>
            </w:r>
          </w:p>
        </w:tc>
        <w:tc>
          <w:tcPr>
            <w:tcW w:w="2471" w:type="dxa"/>
            <w:gridSpan w:val="3"/>
          </w:tcPr>
          <w:p w14:paraId="561826AB"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77904BDA" w14:textId="77777777" w:rsidR="006C32D2" w:rsidRPr="00A564B4" w:rsidRDefault="006C32D2" w:rsidP="006C32D2">
            <w:pPr>
              <w:pStyle w:val="TAL"/>
              <w:rPr>
                <w:lang w:eastAsia="en-US"/>
              </w:rPr>
            </w:pPr>
          </w:p>
        </w:tc>
        <w:tc>
          <w:tcPr>
            <w:tcW w:w="1695" w:type="dxa"/>
            <w:gridSpan w:val="3"/>
            <w:shd w:val="clear" w:color="auto" w:fill="auto"/>
          </w:tcPr>
          <w:p w14:paraId="75BAF350" w14:textId="77777777" w:rsidR="006C32D2" w:rsidRPr="00A564B4" w:rsidRDefault="006C32D2" w:rsidP="006C32D2">
            <w:pPr>
              <w:pStyle w:val="TAL"/>
              <w:rPr>
                <w:lang w:eastAsia="en-US"/>
              </w:rPr>
            </w:pPr>
          </w:p>
        </w:tc>
        <w:tc>
          <w:tcPr>
            <w:tcW w:w="1717" w:type="dxa"/>
            <w:gridSpan w:val="3"/>
          </w:tcPr>
          <w:p w14:paraId="20152D7D" w14:textId="77777777" w:rsidR="006C32D2" w:rsidRPr="00A564B4" w:rsidRDefault="006C32D2" w:rsidP="006C32D2">
            <w:pPr>
              <w:pStyle w:val="TAL"/>
              <w:rPr>
                <w:lang w:eastAsia="en-US"/>
              </w:rPr>
            </w:pPr>
          </w:p>
        </w:tc>
      </w:tr>
      <w:tr w:rsidR="006C32D2" w:rsidRPr="00A564B4" w14:paraId="706AF155" w14:textId="77777777" w:rsidTr="006C32D2">
        <w:trPr>
          <w:gridAfter w:val="2"/>
          <w:wAfter w:w="143" w:type="dxa"/>
          <w:cantSplit/>
          <w:jc w:val="center"/>
        </w:trPr>
        <w:tc>
          <w:tcPr>
            <w:tcW w:w="929" w:type="dxa"/>
            <w:gridSpan w:val="3"/>
          </w:tcPr>
          <w:p w14:paraId="090E7B61" w14:textId="77777777" w:rsidR="006C32D2" w:rsidRPr="00A564B4" w:rsidRDefault="006C32D2" w:rsidP="006C32D2">
            <w:pPr>
              <w:pStyle w:val="TAL"/>
              <w:rPr>
                <w:lang w:eastAsia="en-US"/>
              </w:rPr>
            </w:pPr>
            <w:r w:rsidRPr="00A564B4">
              <w:rPr>
                <w:lang w:eastAsia="en-US"/>
              </w:rPr>
              <w:t>7.3.3_1</w:t>
            </w:r>
          </w:p>
        </w:tc>
        <w:tc>
          <w:tcPr>
            <w:tcW w:w="2960" w:type="dxa"/>
            <w:gridSpan w:val="2"/>
          </w:tcPr>
          <w:p w14:paraId="0B9FDD2E" w14:textId="77777777" w:rsidR="006C32D2" w:rsidRPr="00A564B4" w:rsidRDefault="006C32D2" w:rsidP="006C32D2">
            <w:pPr>
              <w:pStyle w:val="TAL"/>
              <w:rPr>
                <w:lang w:eastAsia="en-US"/>
              </w:rPr>
            </w:pPr>
            <w:r w:rsidRPr="00A564B4">
              <w:rPr>
                <w:lang w:eastAsia="en-US"/>
              </w:rPr>
              <w:t>E-UTRAN TDD Radio Link Monitoring Test for Out-of-sync with 4 Rx antenna ports</w:t>
            </w:r>
          </w:p>
        </w:tc>
        <w:tc>
          <w:tcPr>
            <w:tcW w:w="828" w:type="dxa"/>
            <w:gridSpan w:val="2"/>
          </w:tcPr>
          <w:p w14:paraId="0EF4F63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977BC4" w14:textId="77777777" w:rsidR="006C32D2" w:rsidRPr="00A564B4" w:rsidRDefault="006C32D2" w:rsidP="006C32D2">
            <w:pPr>
              <w:pStyle w:val="TAL"/>
              <w:rPr>
                <w:lang w:eastAsia="en-US"/>
              </w:rPr>
            </w:pPr>
            <w:r w:rsidRPr="00A564B4">
              <w:rPr>
                <w:lang w:eastAsia="en-US"/>
              </w:rPr>
              <w:t>C143</w:t>
            </w:r>
          </w:p>
        </w:tc>
        <w:tc>
          <w:tcPr>
            <w:tcW w:w="2471" w:type="dxa"/>
            <w:gridSpan w:val="3"/>
          </w:tcPr>
          <w:p w14:paraId="5C7406D6"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6A372A83" w14:textId="77777777" w:rsidR="006C32D2" w:rsidRPr="00A564B4" w:rsidRDefault="006C32D2" w:rsidP="006C32D2">
            <w:pPr>
              <w:pStyle w:val="TAL"/>
              <w:rPr>
                <w:lang w:eastAsia="en-US"/>
              </w:rPr>
            </w:pPr>
          </w:p>
        </w:tc>
        <w:tc>
          <w:tcPr>
            <w:tcW w:w="1695" w:type="dxa"/>
            <w:gridSpan w:val="3"/>
            <w:shd w:val="clear" w:color="auto" w:fill="auto"/>
          </w:tcPr>
          <w:p w14:paraId="6166DD92" w14:textId="77777777" w:rsidR="006C32D2" w:rsidRPr="00A564B4" w:rsidRDefault="006C32D2" w:rsidP="006C32D2">
            <w:pPr>
              <w:pStyle w:val="TAL"/>
              <w:rPr>
                <w:lang w:eastAsia="en-US"/>
              </w:rPr>
            </w:pPr>
          </w:p>
        </w:tc>
        <w:tc>
          <w:tcPr>
            <w:tcW w:w="1717" w:type="dxa"/>
            <w:gridSpan w:val="3"/>
          </w:tcPr>
          <w:p w14:paraId="424F1F27" w14:textId="77777777" w:rsidR="006C32D2" w:rsidRPr="00A564B4" w:rsidRDefault="006C32D2" w:rsidP="006C32D2">
            <w:pPr>
              <w:pStyle w:val="TAL"/>
              <w:rPr>
                <w:lang w:eastAsia="en-US"/>
              </w:rPr>
            </w:pPr>
          </w:p>
        </w:tc>
      </w:tr>
      <w:tr w:rsidR="006C32D2" w:rsidRPr="00A564B4" w14:paraId="4651D7DA" w14:textId="77777777" w:rsidTr="006C32D2">
        <w:trPr>
          <w:gridAfter w:val="2"/>
          <w:wAfter w:w="143" w:type="dxa"/>
          <w:cantSplit/>
          <w:jc w:val="center"/>
        </w:trPr>
        <w:tc>
          <w:tcPr>
            <w:tcW w:w="929" w:type="dxa"/>
            <w:gridSpan w:val="3"/>
          </w:tcPr>
          <w:p w14:paraId="51B945BC" w14:textId="77777777" w:rsidR="006C32D2" w:rsidRPr="00A564B4" w:rsidRDefault="006C32D2" w:rsidP="006C32D2">
            <w:pPr>
              <w:pStyle w:val="TAL"/>
              <w:rPr>
                <w:lang w:eastAsia="en-US"/>
              </w:rPr>
            </w:pPr>
            <w:r w:rsidRPr="00A564B4">
              <w:rPr>
                <w:lang w:eastAsia="en-US"/>
              </w:rPr>
              <w:t>7.3.4</w:t>
            </w:r>
          </w:p>
        </w:tc>
        <w:tc>
          <w:tcPr>
            <w:tcW w:w="2960" w:type="dxa"/>
            <w:gridSpan w:val="2"/>
          </w:tcPr>
          <w:p w14:paraId="4BB520E0" w14:textId="77777777" w:rsidR="006C32D2" w:rsidRPr="00A564B4" w:rsidRDefault="006C32D2" w:rsidP="006C32D2">
            <w:pPr>
              <w:pStyle w:val="TAL"/>
              <w:rPr>
                <w:lang w:eastAsia="en-US"/>
              </w:rPr>
            </w:pPr>
            <w:r w:rsidRPr="00A564B4">
              <w:rPr>
                <w:lang w:eastAsia="en-US"/>
              </w:rPr>
              <w:t>E-UTRAN TDD Radio Link Monitoring Test for In-Sync</w:t>
            </w:r>
          </w:p>
        </w:tc>
        <w:tc>
          <w:tcPr>
            <w:tcW w:w="828" w:type="dxa"/>
            <w:gridSpan w:val="2"/>
          </w:tcPr>
          <w:p w14:paraId="7EBB1A92" w14:textId="77777777" w:rsidR="006C32D2" w:rsidRPr="00A564B4" w:rsidRDefault="006C32D2" w:rsidP="006C32D2">
            <w:pPr>
              <w:pStyle w:val="TAL"/>
              <w:rPr>
                <w:lang w:eastAsia="en-US"/>
              </w:rPr>
            </w:pPr>
            <w:r w:rsidRPr="00A564B4">
              <w:rPr>
                <w:lang w:eastAsia="en-US"/>
              </w:rPr>
              <w:t>Rel-8</w:t>
            </w:r>
          </w:p>
        </w:tc>
        <w:tc>
          <w:tcPr>
            <w:tcW w:w="1275" w:type="dxa"/>
            <w:gridSpan w:val="4"/>
          </w:tcPr>
          <w:p w14:paraId="6AF75423" w14:textId="77777777" w:rsidR="006C32D2" w:rsidRPr="00A564B4" w:rsidRDefault="006C32D2" w:rsidP="006C32D2">
            <w:pPr>
              <w:pStyle w:val="TAL"/>
              <w:rPr>
                <w:lang w:eastAsia="en-US"/>
              </w:rPr>
            </w:pPr>
            <w:r w:rsidRPr="00A564B4">
              <w:rPr>
                <w:lang w:eastAsia="en-US"/>
              </w:rPr>
              <w:t>C02i</w:t>
            </w:r>
          </w:p>
        </w:tc>
        <w:tc>
          <w:tcPr>
            <w:tcW w:w="2471" w:type="dxa"/>
            <w:gridSpan w:val="3"/>
          </w:tcPr>
          <w:p w14:paraId="2D63C1B8"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670B852F" w14:textId="77777777" w:rsidR="006C32D2" w:rsidRPr="00A564B4" w:rsidRDefault="006C32D2" w:rsidP="006C32D2">
            <w:pPr>
              <w:pStyle w:val="TAL"/>
              <w:rPr>
                <w:lang w:eastAsia="en-US"/>
              </w:rPr>
            </w:pPr>
          </w:p>
        </w:tc>
        <w:tc>
          <w:tcPr>
            <w:tcW w:w="1695" w:type="dxa"/>
            <w:gridSpan w:val="3"/>
            <w:shd w:val="clear" w:color="auto" w:fill="auto"/>
          </w:tcPr>
          <w:p w14:paraId="40015802" w14:textId="77777777" w:rsidR="006C32D2" w:rsidRPr="00A564B4" w:rsidRDefault="006C32D2" w:rsidP="006C32D2">
            <w:pPr>
              <w:pStyle w:val="TAL"/>
              <w:rPr>
                <w:lang w:eastAsia="en-US"/>
              </w:rPr>
            </w:pPr>
          </w:p>
        </w:tc>
        <w:tc>
          <w:tcPr>
            <w:tcW w:w="1717" w:type="dxa"/>
            <w:gridSpan w:val="3"/>
          </w:tcPr>
          <w:p w14:paraId="0E9A08D7" w14:textId="77777777" w:rsidR="006C32D2" w:rsidRPr="00A564B4" w:rsidRDefault="006C32D2" w:rsidP="006C32D2">
            <w:pPr>
              <w:pStyle w:val="TAL"/>
              <w:rPr>
                <w:lang w:eastAsia="en-US"/>
              </w:rPr>
            </w:pPr>
          </w:p>
        </w:tc>
      </w:tr>
      <w:tr w:rsidR="006C32D2" w:rsidRPr="00A564B4" w14:paraId="09CAA388" w14:textId="77777777" w:rsidTr="006C32D2">
        <w:trPr>
          <w:gridAfter w:val="2"/>
          <w:wAfter w:w="143" w:type="dxa"/>
          <w:cantSplit/>
          <w:jc w:val="center"/>
        </w:trPr>
        <w:tc>
          <w:tcPr>
            <w:tcW w:w="929" w:type="dxa"/>
            <w:gridSpan w:val="3"/>
          </w:tcPr>
          <w:p w14:paraId="4CD2A56E" w14:textId="77777777" w:rsidR="006C32D2" w:rsidRPr="00A564B4" w:rsidRDefault="006C32D2" w:rsidP="006C32D2">
            <w:pPr>
              <w:pStyle w:val="TAL"/>
              <w:rPr>
                <w:lang w:eastAsia="en-US"/>
              </w:rPr>
            </w:pPr>
            <w:r w:rsidRPr="00A564B4">
              <w:rPr>
                <w:lang w:eastAsia="en-US"/>
              </w:rPr>
              <w:t>7.3.4_1</w:t>
            </w:r>
          </w:p>
        </w:tc>
        <w:tc>
          <w:tcPr>
            <w:tcW w:w="2960" w:type="dxa"/>
            <w:gridSpan w:val="2"/>
          </w:tcPr>
          <w:p w14:paraId="482141A1" w14:textId="77777777" w:rsidR="006C32D2" w:rsidRPr="00A564B4" w:rsidRDefault="006C32D2" w:rsidP="006C32D2">
            <w:pPr>
              <w:pStyle w:val="TAL"/>
              <w:rPr>
                <w:lang w:eastAsia="en-US"/>
              </w:rPr>
            </w:pPr>
            <w:r w:rsidRPr="00A564B4">
              <w:rPr>
                <w:lang w:eastAsia="en-US"/>
              </w:rPr>
              <w:t>E-UTRAN TDD Radio Link Monitoring Test for In-sync with 4 Rx antenna ports</w:t>
            </w:r>
          </w:p>
        </w:tc>
        <w:tc>
          <w:tcPr>
            <w:tcW w:w="828" w:type="dxa"/>
            <w:gridSpan w:val="2"/>
          </w:tcPr>
          <w:p w14:paraId="3EDFA112"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432F261" w14:textId="77777777" w:rsidR="006C32D2" w:rsidRPr="00A564B4" w:rsidRDefault="006C32D2" w:rsidP="006C32D2">
            <w:pPr>
              <w:pStyle w:val="TAL"/>
              <w:rPr>
                <w:lang w:eastAsia="en-US"/>
              </w:rPr>
            </w:pPr>
            <w:r w:rsidRPr="00A564B4">
              <w:rPr>
                <w:lang w:eastAsia="en-US"/>
              </w:rPr>
              <w:t>C143</w:t>
            </w:r>
          </w:p>
        </w:tc>
        <w:tc>
          <w:tcPr>
            <w:tcW w:w="2471" w:type="dxa"/>
            <w:gridSpan w:val="3"/>
          </w:tcPr>
          <w:p w14:paraId="5189279D"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15C18A9A" w14:textId="77777777" w:rsidR="006C32D2" w:rsidRPr="00A564B4" w:rsidRDefault="006C32D2" w:rsidP="006C32D2">
            <w:pPr>
              <w:pStyle w:val="TAL"/>
              <w:rPr>
                <w:lang w:eastAsia="en-US"/>
              </w:rPr>
            </w:pPr>
          </w:p>
        </w:tc>
        <w:tc>
          <w:tcPr>
            <w:tcW w:w="1695" w:type="dxa"/>
            <w:gridSpan w:val="3"/>
            <w:shd w:val="clear" w:color="auto" w:fill="auto"/>
          </w:tcPr>
          <w:p w14:paraId="3CEF043F" w14:textId="77777777" w:rsidR="006C32D2" w:rsidRPr="00A564B4" w:rsidRDefault="006C32D2" w:rsidP="006C32D2">
            <w:pPr>
              <w:pStyle w:val="TAL"/>
              <w:rPr>
                <w:lang w:eastAsia="en-US"/>
              </w:rPr>
            </w:pPr>
          </w:p>
        </w:tc>
        <w:tc>
          <w:tcPr>
            <w:tcW w:w="1717" w:type="dxa"/>
            <w:gridSpan w:val="3"/>
          </w:tcPr>
          <w:p w14:paraId="3882B79C" w14:textId="77777777" w:rsidR="006C32D2" w:rsidRPr="00A564B4" w:rsidRDefault="006C32D2" w:rsidP="006C32D2">
            <w:pPr>
              <w:pStyle w:val="TAL"/>
              <w:rPr>
                <w:lang w:eastAsia="en-US"/>
              </w:rPr>
            </w:pPr>
          </w:p>
        </w:tc>
      </w:tr>
      <w:tr w:rsidR="006C32D2" w:rsidRPr="00A564B4" w14:paraId="4DB00B8B" w14:textId="77777777" w:rsidTr="006C32D2">
        <w:trPr>
          <w:gridAfter w:val="2"/>
          <w:wAfter w:w="143" w:type="dxa"/>
          <w:cantSplit/>
          <w:jc w:val="center"/>
        </w:trPr>
        <w:tc>
          <w:tcPr>
            <w:tcW w:w="929" w:type="dxa"/>
            <w:gridSpan w:val="3"/>
          </w:tcPr>
          <w:p w14:paraId="3DF0534D" w14:textId="77777777" w:rsidR="006C32D2" w:rsidRPr="00A564B4" w:rsidRDefault="006C32D2" w:rsidP="006C32D2">
            <w:pPr>
              <w:pStyle w:val="TAL"/>
              <w:rPr>
                <w:lang w:eastAsia="en-US"/>
              </w:rPr>
            </w:pPr>
            <w:r w:rsidRPr="00A564B4">
              <w:rPr>
                <w:lang w:eastAsia="en-US"/>
              </w:rPr>
              <w:t>7.3.5</w:t>
            </w:r>
          </w:p>
        </w:tc>
        <w:tc>
          <w:tcPr>
            <w:tcW w:w="2960" w:type="dxa"/>
            <w:gridSpan w:val="2"/>
          </w:tcPr>
          <w:p w14:paraId="47B881F8" w14:textId="77777777" w:rsidR="006C32D2" w:rsidRPr="00A564B4" w:rsidRDefault="006C32D2" w:rsidP="006C32D2">
            <w:pPr>
              <w:pStyle w:val="TAL"/>
              <w:rPr>
                <w:lang w:eastAsia="en-US"/>
              </w:rPr>
            </w:pPr>
            <w:r w:rsidRPr="00A564B4">
              <w:rPr>
                <w:rFonts w:cs="Arial"/>
                <w:lang w:eastAsia="en-US"/>
              </w:rPr>
              <w:t>E-UTRAN FDD Radio Link Monitoring Test for Out-of-sync in DRX</w:t>
            </w:r>
          </w:p>
        </w:tc>
        <w:tc>
          <w:tcPr>
            <w:tcW w:w="828" w:type="dxa"/>
            <w:gridSpan w:val="2"/>
          </w:tcPr>
          <w:p w14:paraId="0C5EEE80" w14:textId="77777777" w:rsidR="006C32D2" w:rsidRPr="00A564B4" w:rsidRDefault="006C32D2" w:rsidP="006C32D2">
            <w:pPr>
              <w:pStyle w:val="TAL"/>
              <w:rPr>
                <w:lang w:eastAsia="en-US"/>
              </w:rPr>
            </w:pPr>
            <w:r w:rsidRPr="00A564B4">
              <w:rPr>
                <w:lang w:eastAsia="en-US"/>
              </w:rPr>
              <w:t>Rel-8</w:t>
            </w:r>
          </w:p>
        </w:tc>
        <w:tc>
          <w:tcPr>
            <w:tcW w:w="1275" w:type="dxa"/>
            <w:gridSpan w:val="4"/>
          </w:tcPr>
          <w:p w14:paraId="30F04B17" w14:textId="77777777" w:rsidR="006C32D2" w:rsidRPr="00A564B4" w:rsidRDefault="006C32D2" w:rsidP="006C32D2">
            <w:pPr>
              <w:pStyle w:val="TAL"/>
              <w:rPr>
                <w:lang w:eastAsia="en-US"/>
              </w:rPr>
            </w:pPr>
            <w:r w:rsidRPr="00A564B4">
              <w:rPr>
                <w:lang w:eastAsia="en-US"/>
              </w:rPr>
              <w:t>C01j</w:t>
            </w:r>
          </w:p>
        </w:tc>
        <w:tc>
          <w:tcPr>
            <w:tcW w:w="2471" w:type="dxa"/>
            <w:gridSpan w:val="3"/>
          </w:tcPr>
          <w:p w14:paraId="0D7D79B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6C32D2" w:rsidRPr="00A564B4" w:rsidRDefault="006C32D2" w:rsidP="006C32D2">
            <w:pPr>
              <w:pStyle w:val="TAL"/>
              <w:rPr>
                <w:lang w:eastAsia="en-US"/>
              </w:rPr>
            </w:pPr>
          </w:p>
        </w:tc>
        <w:tc>
          <w:tcPr>
            <w:tcW w:w="1695" w:type="dxa"/>
            <w:gridSpan w:val="3"/>
            <w:shd w:val="clear" w:color="auto" w:fill="auto"/>
          </w:tcPr>
          <w:p w14:paraId="1362609C" w14:textId="77777777" w:rsidR="006C32D2" w:rsidRPr="00A564B4" w:rsidRDefault="006C32D2" w:rsidP="006C32D2">
            <w:pPr>
              <w:pStyle w:val="TAL"/>
              <w:rPr>
                <w:lang w:eastAsia="en-US"/>
              </w:rPr>
            </w:pPr>
          </w:p>
        </w:tc>
        <w:tc>
          <w:tcPr>
            <w:tcW w:w="1717" w:type="dxa"/>
            <w:gridSpan w:val="3"/>
          </w:tcPr>
          <w:p w14:paraId="40210455" w14:textId="77777777" w:rsidR="006C32D2" w:rsidRPr="00A564B4" w:rsidRDefault="006C32D2" w:rsidP="006C32D2">
            <w:pPr>
              <w:pStyle w:val="TAL"/>
              <w:rPr>
                <w:lang w:eastAsia="en-US"/>
              </w:rPr>
            </w:pPr>
          </w:p>
        </w:tc>
      </w:tr>
      <w:tr w:rsidR="006C32D2" w:rsidRPr="00A564B4" w14:paraId="330C487D" w14:textId="77777777" w:rsidTr="006C32D2">
        <w:trPr>
          <w:gridAfter w:val="2"/>
          <w:wAfter w:w="143" w:type="dxa"/>
          <w:cantSplit/>
          <w:jc w:val="center"/>
        </w:trPr>
        <w:tc>
          <w:tcPr>
            <w:tcW w:w="929" w:type="dxa"/>
            <w:gridSpan w:val="3"/>
          </w:tcPr>
          <w:p w14:paraId="75B7A517" w14:textId="77777777" w:rsidR="006C32D2" w:rsidRPr="00A564B4" w:rsidRDefault="006C32D2" w:rsidP="006C32D2">
            <w:pPr>
              <w:pStyle w:val="TAL"/>
              <w:rPr>
                <w:lang w:eastAsia="en-US"/>
              </w:rPr>
            </w:pPr>
            <w:r w:rsidRPr="00A564B4">
              <w:rPr>
                <w:lang w:eastAsia="en-US"/>
              </w:rPr>
              <w:t>7.3.5_1</w:t>
            </w:r>
          </w:p>
        </w:tc>
        <w:tc>
          <w:tcPr>
            <w:tcW w:w="2960" w:type="dxa"/>
            <w:gridSpan w:val="2"/>
          </w:tcPr>
          <w:p w14:paraId="21455C24"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in DRX</w:t>
            </w:r>
            <w:r w:rsidRPr="00A564B4">
              <w:rPr>
                <w:lang w:eastAsia="en-US"/>
              </w:rPr>
              <w:t xml:space="preserve"> with 4 Rx antenna ports</w:t>
            </w:r>
          </w:p>
        </w:tc>
        <w:tc>
          <w:tcPr>
            <w:tcW w:w="828" w:type="dxa"/>
            <w:gridSpan w:val="2"/>
          </w:tcPr>
          <w:p w14:paraId="7CECA36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4657FA" w14:textId="77777777" w:rsidR="006C32D2" w:rsidRPr="00A564B4" w:rsidRDefault="006C32D2" w:rsidP="006C32D2">
            <w:pPr>
              <w:pStyle w:val="TAL"/>
              <w:rPr>
                <w:lang w:eastAsia="en-US"/>
              </w:rPr>
            </w:pPr>
            <w:r w:rsidRPr="00A564B4">
              <w:rPr>
                <w:lang w:eastAsia="en-US"/>
              </w:rPr>
              <w:t>C181</w:t>
            </w:r>
          </w:p>
        </w:tc>
        <w:tc>
          <w:tcPr>
            <w:tcW w:w="2471" w:type="dxa"/>
            <w:gridSpan w:val="3"/>
          </w:tcPr>
          <w:p w14:paraId="2EA9E178" w14:textId="77777777" w:rsidR="006C32D2" w:rsidRPr="00A564B4" w:rsidRDefault="006C32D2" w:rsidP="006C32D2">
            <w:pPr>
              <w:pStyle w:val="TAL"/>
              <w:rPr>
                <w:lang w:eastAsia="en-US"/>
              </w:rPr>
            </w:pPr>
            <w:r w:rsidRPr="00A564B4">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6C32D2" w:rsidRPr="00A564B4" w:rsidRDefault="006C32D2" w:rsidP="006C32D2">
            <w:pPr>
              <w:pStyle w:val="TAL"/>
              <w:rPr>
                <w:lang w:eastAsia="en-US"/>
              </w:rPr>
            </w:pPr>
          </w:p>
        </w:tc>
        <w:tc>
          <w:tcPr>
            <w:tcW w:w="1695" w:type="dxa"/>
            <w:gridSpan w:val="3"/>
            <w:shd w:val="clear" w:color="auto" w:fill="auto"/>
          </w:tcPr>
          <w:p w14:paraId="76E9186F" w14:textId="77777777" w:rsidR="006C32D2" w:rsidRPr="00A564B4" w:rsidRDefault="006C32D2" w:rsidP="006C32D2">
            <w:pPr>
              <w:pStyle w:val="TAL"/>
              <w:rPr>
                <w:lang w:eastAsia="en-US"/>
              </w:rPr>
            </w:pPr>
          </w:p>
        </w:tc>
        <w:tc>
          <w:tcPr>
            <w:tcW w:w="1717" w:type="dxa"/>
            <w:gridSpan w:val="3"/>
          </w:tcPr>
          <w:p w14:paraId="675B4253" w14:textId="77777777" w:rsidR="006C32D2" w:rsidRPr="00A564B4" w:rsidRDefault="006C32D2" w:rsidP="006C32D2">
            <w:pPr>
              <w:pStyle w:val="TAL"/>
              <w:rPr>
                <w:lang w:eastAsia="en-US"/>
              </w:rPr>
            </w:pPr>
          </w:p>
        </w:tc>
      </w:tr>
      <w:tr w:rsidR="006C32D2" w:rsidRPr="00A564B4" w14:paraId="315F4AA9" w14:textId="77777777" w:rsidTr="006C32D2">
        <w:trPr>
          <w:gridAfter w:val="2"/>
          <w:wAfter w:w="143" w:type="dxa"/>
          <w:cantSplit/>
          <w:jc w:val="center"/>
        </w:trPr>
        <w:tc>
          <w:tcPr>
            <w:tcW w:w="929" w:type="dxa"/>
            <w:gridSpan w:val="3"/>
          </w:tcPr>
          <w:p w14:paraId="7945B12F" w14:textId="77777777" w:rsidR="006C32D2" w:rsidRPr="00A564B4" w:rsidRDefault="006C32D2" w:rsidP="006C32D2">
            <w:pPr>
              <w:pStyle w:val="TAL"/>
              <w:rPr>
                <w:lang w:eastAsia="en-US"/>
              </w:rPr>
            </w:pPr>
            <w:r w:rsidRPr="00A564B4">
              <w:rPr>
                <w:lang w:eastAsia="en-US"/>
              </w:rPr>
              <w:t>7.3.6</w:t>
            </w:r>
          </w:p>
        </w:tc>
        <w:tc>
          <w:tcPr>
            <w:tcW w:w="2960" w:type="dxa"/>
            <w:gridSpan w:val="2"/>
          </w:tcPr>
          <w:p w14:paraId="01AB46BF" w14:textId="77777777" w:rsidR="006C32D2" w:rsidRPr="00A564B4" w:rsidRDefault="006C32D2" w:rsidP="006C32D2">
            <w:pPr>
              <w:pStyle w:val="TAL"/>
              <w:rPr>
                <w:lang w:eastAsia="en-US"/>
              </w:rPr>
            </w:pPr>
            <w:r w:rsidRPr="00A564B4">
              <w:rPr>
                <w:rFonts w:cs="Arial"/>
                <w:lang w:eastAsia="en-US"/>
              </w:rPr>
              <w:t>E-UTRAN FDD Radio Link Monitoring Test for In-sync in DRX</w:t>
            </w:r>
          </w:p>
        </w:tc>
        <w:tc>
          <w:tcPr>
            <w:tcW w:w="828" w:type="dxa"/>
            <w:gridSpan w:val="2"/>
          </w:tcPr>
          <w:p w14:paraId="22C5CBCE" w14:textId="77777777" w:rsidR="006C32D2" w:rsidRPr="00A564B4" w:rsidRDefault="006C32D2" w:rsidP="006C32D2">
            <w:pPr>
              <w:pStyle w:val="TAL"/>
              <w:rPr>
                <w:lang w:eastAsia="en-US"/>
              </w:rPr>
            </w:pPr>
            <w:r w:rsidRPr="00A564B4">
              <w:rPr>
                <w:lang w:eastAsia="en-US"/>
              </w:rPr>
              <w:t>Rel-8</w:t>
            </w:r>
          </w:p>
        </w:tc>
        <w:tc>
          <w:tcPr>
            <w:tcW w:w="1275" w:type="dxa"/>
            <w:gridSpan w:val="4"/>
          </w:tcPr>
          <w:p w14:paraId="19285D15" w14:textId="77777777" w:rsidR="006C32D2" w:rsidRPr="00A564B4" w:rsidRDefault="006C32D2" w:rsidP="006C32D2">
            <w:pPr>
              <w:pStyle w:val="TAL"/>
              <w:rPr>
                <w:lang w:eastAsia="en-US"/>
              </w:rPr>
            </w:pPr>
            <w:r w:rsidRPr="00A564B4">
              <w:rPr>
                <w:lang w:eastAsia="en-US"/>
              </w:rPr>
              <w:t>C01j</w:t>
            </w:r>
          </w:p>
        </w:tc>
        <w:tc>
          <w:tcPr>
            <w:tcW w:w="2471" w:type="dxa"/>
            <w:gridSpan w:val="3"/>
          </w:tcPr>
          <w:p w14:paraId="3C879E6F"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6C32D2" w:rsidRPr="00A564B4" w:rsidRDefault="006C32D2" w:rsidP="006C32D2">
            <w:pPr>
              <w:pStyle w:val="TAL"/>
              <w:rPr>
                <w:lang w:eastAsia="en-US"/>
              </w:rPr>
            </w:pPr>
          </w:p>
        </w:tc>
        <w:tc>
          <w:tcPr>
            <w:tcW w:w="1695" w:type="dxa"/>
            <w:gridSpan w:val="3"/>
            <w:shd w:val="clear" w:color="auto" w:fill="auto"/>
          </w:tcPr>
          <w:p w14:paraId="5CAB7E6E" w14:textId="77777777" w:rsidR="006C32D2" w:rsidRPr="00A564B4" w:rsidRDefault="006C32D2" w:rsidP="006C32D2">
            <w:pPr>
              <w:pStyle w:val="TAL"/>
              <w:rPr>
                <w:lang w:eastAsia="en-US"/>
              </w:rPr>
            </w:pPr>
          </w:p>
        </w:tc>
        <w:tc>
          <w:tcPr>
            <w:tcW w:w="1717" w:type="dxa"/>
            <w:gridSpan w:val="3"/>
          </w:tcPr>
          <w:p w14:paraId="3A1E2431" w14:textId="77777777" w:rsidR="006C32D2" w:rsidRPr="00A564B4" w:rsidRDefault="006C32D2" w:rsidP="006C32D2">
            <w:pPr>
              <w:pStyle w:val="TAL"/>
              <w:rPr>
                <w:lang w:eastAsia="en-US"/>
              </w:rPr>
            </w:pPr>
          </w:p>
        </w:tc>
      </w:tr>
      <w:tr w:rsidR="006C32D2" w:rsidRPr="00A564B4" w14:paraId="313BE668" w14:textId="77777777" w:rsidTr="006C32D2">
        <w:trPr>
          <w:gridAfter w:val="2"/>
          <w:wAfter w:w="143" w:type="dxa"/>
          <w:cantSplit/>
          <w:jc w:val="center"/>
        </w:trPr>
        <w:tc>
          <w:tcPr>
            <w:tcW w:w="929" w:type="dxa"/>
            <w:gridSpan w:val="3"/>
          </w:tcPr>
          <w:p w14:paraId="2FC00D96" w14:textId="77777777" w:rsidR="006C32D2" w:rsidRPr="00A564B4" w:rsidRDefault="006C32D2" w:rsidP="006C32D2">
            <w:pPr>
              <w:pStyle w:val="TAL"/>
              <w:rPr>
                <w:lang w:eastAsia="en-US"/>
              </w:rPr>
            </w:pPr>
            <w:r w:rsidRPr="00A564B4">
              <w:rPr>
                <w:lang w:eastAsia="en-US"/>
              </w:rPr>
              <w:t>7.3.6_1</w:t>
            </w:r>
          </w:p>
        </w:tc>
        <w:tc>
          <w:tcPr>
            <w:tcW w:w="2960" w:type="dxa"/>
            <w:gridSpan w:val="2"/>
          </w:tcPr>
          <w:p w14:paraId="75D60550" w14:textId="77777777" w:rsidR="006C32D2" w:rsidRPr="00A564B4" w:rsidRDefault="006C32D2" w:rsidP="006C32D2">
            <w:pPr>
              <w:pStyle w:val="TAL"/>
              <w:rPr>
                <w:rFonts w:cs="Arial"/>
                <w:lang w:eastAsia="en-US"/>
              </w:rPr>
            </w:pPr>
            <w:r w:rsidRPr="00A564B4">
              <w:rPr>
                <w:rFonts w:cs="Arial"/>
                <w:lang w:eastAsia="en-US"/>
              </w:rPr>
              <w:t>E-UTRAN FDD Radio Link Monitoring Test for In-sync in DRX</w:t>
            </w:r>
            <w:r w:rsidRPr="00A564B4">
              <w:rPr>
                <w:lang w:eastAsia="en-US"/>
              </w:rPr>
              <w:t xml:space="preserve"> with 4 Rx antenna ports</w:t>
            </w:r>
          </w:p>
        </w:tc>
        <w:tc>
          <w:tcPr>
            <w:tcW w:w="828" w:type="dxa"/>
            <w:gridSpan w:val="2"/>
          </w:tcPr>
          <w:p w14:paraId="2E96B56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B98362" w14:textId="77777777" w:rsidR="006C32D2" w:rsidRPr="00A564B4" w:rsidDel="00A53E0E" w:rsidRDefault="006C32D2" w:rsidP="006C32D2">
            <w:pPr>
              <w:pStyle w:val="TAL"/>
              <w:rPr>
                <w:lang w:eastAsia="en-US"/>
              </w:rPr>
            </w:pPr>
            <w:r w:rsidRPr="00A564B4">
              <w:rPr>
                <w:lang w:eastAsia="en-US"/>
              </w:rPr>
              <w:t>C181</w:t>
            </w:r>
          </w:p>
        </w:tc>
        <w:tc>
          <w:tcPr>
            <w:tcW w:w="2471" w:type="dxa"/>
            <w:gridSpan w:val="3"/>
          </w:tcPr>
          <w:p w14:paraId="75F2406F" w14:textId="77777777" w:rsidR="006C32D2" w:rsidRPr="00A564B4" w:rsidRDefault="006C32D2" w:rsidP="006C32D2">
            <w:pPr>
              <w:pStyle w:val="TAL"/>
              <w:rPr>
                <w:lang w:eastAsia="en-US"/>
              </w:rPr>
            </w:pPr>
            <w:r w:rsidRPr="00A564B4">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6C32D2" w:rsidRPr="00A564B4" w:rsidRDefault="006C32D2" w:rsidP="006C32D2">
            <w:pPr>
              <w:pStyle w:val="TAL"/>
              <w:rPr>
                <w:lang w:eastAsia="en-US"/>
              </w:rPr>
            </w:pPr>
          </w:p>
        </w:tc>
        <w:tc>
          <w:tcPr>
            <w:tcW w:w="1695" w:type="dxa"/>
            <w:gridSpan w:val="3"/>
            <w:shd w:val="clear" w:color="auto" w:fill="auto"/>
          </w:tcPr>
          <w:p w14:paraId="0BA511FD" w14:textId="77777777" w:rsidR="006C32D2" w:rsidRPr="00A564B4" w:rsidRDefault="006C32D2" w:rsidP="006C32D2">
            <w:pPr>
              <w:pStyle w:val="TAL"/>
              <w:rPr>
                <w:lang w:eastAsia="en-US"/>
              </w:rPr>
            </w:pPr>
          </w:p>
        </w:tc>
        <w:tc>
          <w:tcPr>
            <w:tcW w:w="1717" w:type="dxa"/>
            <w:gridSpan w:val="3"/>
          </w:tcPr>
          <w:p w14:paraId="56AFCC42" w14:textId="77777777" w:rsidR="006C32D2" w:rsidRPr="00A564B4" w:rsidRDefault="006C32D2" w:rsidP="006C32D2">
            <w:pPr>
              <w:pStyle w:val="TAL"/>
              <w:rPr>
                <w:lang w:eastAsia="en-US"/>
              </w:rPr>
            </w:pPr>
          </w:p>
        </w:tc>
      </w:tr>
      <w:tr w:rsidR="006C32D2" w:rsidRPr="00A564B4" w14:paraId="123D9814" w14:textId="77777777" w:rsidTr="006C32D2">
        <w:trPr>
          <w:gridAfter w:val="2"/>
          <w:wAfter w:w="143" w:type="dxa"/>
          <w:cantSplit/>
          <w:jc w:val="center"/>
        </w:trPr>
        <w:tc>
          <w:tcPr>
            <w:tcW w:w="929" w:type="dxa"/>
            <w:gridSpan w:val="3"/>
          </w:tcPr>
          <w:p w14:paraId="6202E2DE" w14:textId="77777777" w:rsidR="006C32D2" w:rsidRPr="00A564B4" w:rsidRDefault="006C32D2" w:rsidP="006C32D2">
            <w:pPr>
              <w:pStyle w:val="TAL"/>
              <w:rPr>
                <w:lang w:eastAsia="en-US"/>
              </w:rPr>
            </w:pPr>
            <w:r w:rsidRPr="00A564B4">
              <w:rPr>
                <w:lang w:eastAsia="en-US"/>
              </w:rPr>
              <w:t>7.3.7</w:t>
            </w:r>
          </w:p>
        </w:tc>
        <w:tc>
          <w:tcPr>
            <w:tcW w:w="2960" w:type="dxa"/>
            <w:gridSpan w:val="2"/>
          </w:tcPr>
          <w:p w14:paraId="23C65C9B" w14:textId="77777777" w:rsidR="006C32D2" w:rsidRPr="00A564B4" w:rsidRDefault="006C32D2" w:rsidP="006C32D2">
            <w:pPr>
              <w:pStyle w:val="TAL"/>
              <w:rPr>
                <w:lang w:eastAsia="en-US"/>
              </w:rPr>
            </w:pPr>
            <w:r w:rsidRPr="00A564B4">
              <w:rPr>
                <w:rFonts w:cs="Arial"/>
                <w:lang w:eastAsia="en-US"/>
              </w:rPr>
              <w:t>E-UTRAN TDD Radio Link Monitoring Test for Out-of-sync in DRX</w:t>
            </w:r>
          </w:p>
        </w:tc>
        <w:tc>
          <w:tcPr>
            <w:tcW w:w="828" w:type="dxa"/>
            <w:gridSpan w:val="2"/>
          </w:tcPr>
          <w:p w14:paraId="0BDB66C0" w14:textId="77777777" w:rsidR="006C32D2" w:rsidRPr="00A564B4" w:rsidRDefault="006C32D2" w:rsidP="006C32D2">
            <w:pPr>
              <w:pStyle w:val="TAL"/>
              <w:rPr>
                <w:lang w:eastAsia="en-US"/>
              </w:rPr>
            </w:pPr>
            <w:r w:rsidRPr="00A564B4">
              <w:rPr>
                <w:lang w:eastAsia="en-US"/>
              </w:rPr>
              <w:t>Rel-8</w:t>
            </w:r>
          </w:p>
        </w:tc>
        <w:tc>
          <w:tcPr>
            <w:tcW w:w="1275" w:type="dxa"/>
            <w:gridSpan w:val="4"/>
          </w:tcPr>
          <w:p w14:paraId="7B018F51" w14:textId="77777777" w:rsidR="006C32D2" w:rsidRPr="00A564B4" w:rsidRDefault="006C32D2" w:rsidP="006C32D2">
            <w:pPr>
              <w:pStyle w:val="TAL"/>
              <w:rPr>
                <w:lang w:eastAsia="en-US"/>
              </w:rPr>
            </w:pPr>
            <w:r w:rsidRPr="00A564B4">
              <w:rPr>
                <w:lang w:eastAsia="en-US"/>
              </w:rPr>
              <w:t>C02j</w:t>
            </w:r>
          </w:p>
        </w:tc>
        <w:tc>
          <w:tcPr>
            <w:tcW w:w="2471" w:type="dxa"/>
            <w:gridSpan w:val="3"/>
          </w:tcPr>
          <w:p w14:paraId="05E3FFC7"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6C32D2" w:rsidRPr="00A564B4" w:rsidRDefault="006C32D2" w:rsidP="006C32D2">
            <w:pPr>
              <w:pStyle w:val="TAL"/>
              <w:rPr>
                <w:lang w:eastAsia="en-US"/>
              </w:rPr>
            </w:pPr>
          </w:p>
        </w:tc>
        <w:tc>
          <w:tcPr>
            <w:tcW w:w="1695" w:type="dxa"/>
            <w:gridSpan w:val="3"/>
            <w:shd w:val="clear" w:color="auto" w:fill="auto"/>
          </w:tcPr>
          <w:p w14:paraId="7FDFC55F" w14:textId="77777777" w:rsidR="006C32D2" w:rsidRPr="00A564B4" w:rsidRDefault="006C32D2" w:rsidP="006C32D2">
            <w:pPr>
              <w:pStyle w:val="TAL"/>
              <w:rPr>
                <w:lang w:eastAsia="en-US"/>
              </w:rPr>
            </w:pPr>
          </w:p>
        </w:tc>
        <w:tc>
          <w:tcPr>
            <w:tcW w:w="1717" w:type="dxa"/>
            <w:gridSpan w:val="3"/>
          </w:tcPr>
          <w:p w14:paraId="46A3BAAF" w14:textId="77777777" w:rsidR="006C32D2" w:rsidRPr="00A564B4" w:rsidRDefault="006C32D2" w:rsidP="006C32D2">
            <w:pPr>
              <w:pStyle w:val="TAL"/>
              <w:rPr>
                <w:lang w:eastAsia="en-US"/>
              </w:rPr>
            </w:pPr>
          </w:p>
        </w:tc>
      </w:tr>
      <w:tr w:rsidR="006C32D2" w:rsidRPr="00A564B4" w14:paraId="177562A0" w14:textId="77777777" w:rsidTr="006C32D2">
        <w:trPr>
          <w:gridAfter w:val="2"/>
          <w:wAfter w:w="143" w:type="dxa"/>
          <w:cantSplit/>
          <w:jc w:val="center"/>
        </w:trPr>
        <w:tc>
          <w:tcPr>
            <w:tcW w:w="929" w:type="dxa"/>
            <w:gridSpan w:val="3"/>
          </w:tcPr>
          <w:p w14:paraId="5FFFFC33" w14:textId="77777777" w:rsidR="006C32D2" w:rsidRPr="00A564B4" w:rsidRDefault="006C32D2" w:rsidP="006C32D2">
            <w:pPr>
              <w:pStyle w:val="TAL"/>
              <w:rPr>
                <w:lang w:eastAsia="en-US"/>
              </w:rPr>
            </w:pPr>
            <w:r w:rsidRPr="00A564B4">
              <w:rPr>
                <w:lang w:eastAsia="en-US"/>
              </w:rPr>
              <w:t>7.3.7_1</w:t>
            </w:r>
          </w:p>
        </w:tc>
        <w:tc>
          <w:tcPr>
            <w:tcW w:w="2960" w:type="dxa"/>
            <w:gridSpan w:val="2"/>
          </w:tcPr>
          <w:p w14:paraId="7A7B0E8F"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Out-of-sync in DRX </w:t>
            </w:r>
            <w:r w:rsidRPr="00A564B4">
              <w:rPr>
                <w:lang w:eastAsia="en-US"/>
              </w:rPr>
              <w:t>with 4 Rx antenna ports</w:t>
            </w:r>
          </w:p>
        </w:tc>
        <w:tc>
          <w:tcPr>
            <w:tcW w:w="828" w:type="dxa"/>
            <w:gridSpan w:val="2"/>
          </w:tcPr>
          <w:p w14:paraId="5DEA829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A040B6" w14:textId="77777777" w:rsidR="006C32D2" w:rsidRPr="00A564B4" w:rsidDel="00A53E0E" w:rsidRDefault="006C32D2" w:rsidP="006C32D2">
            <w:pPr>
              <w:pStyle w:val="TAL"/>
              <w:rPr>
                <w:lang w:eastAsia="en-US"/>
              </w:rPr>
            </w:pPr>
            <w:r w:rsidRPr="00A564B4">
              <w:rPr>
                <w:lang w:eastAsia="en-US"/>
              </w:rPr>
              <w:t>C182</w:t>
            </w:r>
          </w:p>
        </w:tc>
        <w:tc>
          <w:tcPr>
            <w:tcW w:w="2471" w:type="dxa"/>
            <w:gridSpan w:val="3"/>
          </w:tcPr>
          <w:p w14:paraId="06DF2A89"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6C32D2" w:rsidRPr="00A564B4" w:rsidRDefault="006C32D2" w:rsidP="006C32D2">
            <w:pPr>
              <w:pStyle w:val="TAL"/>
              <w:rPr>
                <w:lang w:eastAsia="en-US"/>
              </w:rPr>
            </w:pPr>
          </w:p>
        </w:tc>
        <w:tc>
          <w:tcPr>
            <w:tcW w:w="1695" w:type="dxa"/>
            <w:gridSpan w:val="3"/>
            <w:shd w:val="clear" w:color="auto" w:fill="auto"/>
          </w:tcPr>
          <w:p w14:paraId="63BCD931" w14:textId="77777777" w:rsidR="006C32D2" w:rsidRPr="00A564B4" w:rsidRDefault="006C32D2" w:rsidP="006C32D2">
            <w:pPr>
              <w:pStyle w:val="TAL"/>
              <w:rPr>
                <w:lang w:eastAsia="en-US"/>
              </w:rPr>
            </w:pPr>
          </w:p>
        </w:tc>
        <w:tc>
          <w:tcPr>
            <w:tcW w:w="1717" w:type="dxa"/>
            <w:gridSpan w:val="3"/>
          </w:tcPr>
          <w:p w14:paraId="5EE522D0" w14:textId="77777777" w:rsidR="006C32D2" w:rsidRPr="00A564B4" w:rsidRDefault="006C32D2" w:rsidP="006C32D2">
            <w:pPr>
              <w:pStyle w:val="TAL"/>
              <w:rPr>
                <w:lang w:eastAsia="en-US"/>
              </w:rPr>
            </w:pPr>
          </w:p>
        </w:tc>
      </w:tr>
      <w:tr w:rsidR="006C32D2" w:rsidRPr="00A564B4" w14:paraId="5176028D" w14:textId="77777777" w:rsidTr="006C32D2">
        <w:trPr>
          <w:gridAfter w:val="2"/>
          <w:wAfter w:w="143" w:type="dxa"/>
          <w:cantSplit/>
          <w:jc w:val="center"/>
        </w:trPr>
        <w:tc>
          <w:tcPr>
            <w:tcW w:w="929" w:type="dxa"/>
            <w:gridSpan w:val="3"/>
          </w:tcPr>
          <w:p w14:paraId="0D555E88" w14:textId="77777777" w:rsidR="006C32D2" w:rsidRPr="00A564B4" w:rsidRDefault="006C32D2" w:rsidP="006C32D2">
            <w:pPr>
              <w:pStyle w:val="TAL"/>
              <w:rPr>
                <w:lang w:eastAsia="en-US"/>
              </w:rPr>
            </w:pPr>
            <w:r w:rsidRPr="00A564B4">
              <w:rPr>
                <w:lang w:eastAsia="en-US"/>
              </w:rPr>
              <w:t>7.3.8</w:t>
            </w:r>
          </w:p>
        </w:tc>
        <w:tc>
          <w:tcPr>
            <w:tcW w:w="2960" w:type="dxa"/>
            <w:gridSpan w:val="2"/>
          </w:tcPr>
          <w:p w14:paraId="1F18490C" w14:textId="77777777" w:rsidR="006C32D2" w:rsidRPr="00A564B4" w:rsidRDefault="006C32D2" w:rsidP="006C32D2">
            <w:pPr>
              <w:pStyle w:val="TAL"/>
              <w:rPr>
                <w:lang w:eastAsia="en-US"/>
              </w:rPr>
            </w:pPr>
            <w:r w:rsidRPr="00A564B4">
              <w:rPr>
                <w:rFonts w:cs="Arial"/>
                <w:lang w:eastAsia="en-US"/>
              </w:rPr>
              <w:t>E-UTRAN TDD Radio Link Monitoring Test for In-sync in DRX</w:t>
            </w:r>
          </w:p>
        </w:tc>
        <w:tc>
          <w:tcPr>
            <w:tcW w:w="828" w:type="dxa"/>
            <w:gridSpan w:val="2"/>
          </w:tcPr>
          <w:p w14:paraId="01B70956" w14:textId="77777777" w:rsidR="006C32D2" w:rsidRPr="00A564B4" w:rsidRDefault="006C32D2" w:rsidP="006C32D2">
            <w:pPr>
              <w:pStyle w:val="TAL"/>
              <w:rPr>
                <w:lang w:eastAsia="en-US"/>
              </w:rPr>
            </w:pPr>
            <w:r w:rsidRPr="00A564B4">
              <w:rPr>
                <w:lang w:eastAsia="en-US"/>
              </w:rPr>
              <w:t>Rel-8</w:t>
            </w:r>
          </w:p>
        </w:tc>
        <w:tc>
          <w:tcPr>
            <w:tcW w:w="1275" w:type="dxa"/>
            <w:gridSpan w:val="4"/>
          </w:tcPr>
          <w:p w14:paraId="65EDCFA7" w14:textId="77777777" w:rsidR="006C32D2" w:rsidRPr="00A564B4" w:rsidRDefault="006C32D2" w:rsidP="006C32D2">
            <w:pPr>
              <w:pStyle w:val="TAL"/>
              <w:rPr>
                <w:lang w:eastAsia="en-US"/>
              </w:rPr>
            </w:pPr>
            <w:r w:rsidRPr="00A564B4">
              <w:rPr>
                <w:lang w:eastAsia="en-US"/>
              </w:rPr>
              <w:t>C02j</w:t>
            </w:r>
          </w:p>
        </w:tc>
        <w:tc>
          <w:tcPr>
            <w:tcW w:w="2471" w:type="dxa"/>
            <w:gridSpan w:val="3"/>
          </w:tcPr>
          <w:p w14:paraId="6F442856"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6C32D2" w:rsidRPr="00A564B4" w:rsidRDefault="006C32D2" w:rsidP="006C32D2">
            <w:pPr>
              <w:pStyle w:val="TAL"/>
              <w:rPr>
                <w:lang w:eastAsia="en-US"/>
              </w:rPr>
            </w:pPr>
          </w:p>
        </w:tc>
        <w:tc>
          <w:tcPr>
            <w:tcW w:w="1695" w:type="dxa"/>
            <w:gridSpan w:val="3"/>
            <w:shd w:val="clear" w:color="auto" w:fill="auto"/>
          </w:tcPr>
          <w:p w14:paraId="50964DEB" w14:textId="77777777" w:rsidR="006C32D2" w:rsidRPr="00A564B4" w:rsidRDefault="006C32D2" w:rsidP="006C32D2">
            <w:pPr>
              <w:pStyle w:val="TAL"/>
              <w:rPr>
                <w:lang w:eastAsia="en-US"/>
              </w:rPr>
            </w:pPr>
          </w:p>
        </w:tc>
        <w:tc>
          <w:tcPr>
            <w:tcW w:w="1717" w:type="dxa"/>
            <w:gridSpan w:val="3"/>
          </w:tcPr>
          <w:p w14:paraId="313821D0" w14:textId="77777777" w:rsidR="006C32D2" w:rsidRPr="00A564B4" w:rsidRDefault="006C32D2" w:rsidP="006C32D2">
            <w:pPr>
              <w:pStyle w:val="TAL"/>
              <w:rPr>
                <w:lang w:eastAsia="en-US"/>
              </w:rPr>
            </w:pPr>
          </w:p>
        </w:tc>
      </w:tr>
      <w:tr w:rsidR="006C32D2" w:rsidRPr="00A564B4" w14:paraId="2B30194A" w14:textId="77777777" w:rsidTr="006C32D2">
        <w:trPr>
          <w:gridAfter w:val="2"/>
          <w:wAfter w:w="143" w:type="dxa"/>
          <w:cantSplit/>
          <w:jc w:val="center"/>
        </w:trPr>
        <w:tc>
          <w:tcPr>
            <w:tcW w:w="929" w:type="dxa"/>
            <w:gridSpan w:val="3"/>
          </w:tcPr>
          <w:p w14:paraId="374CBAD5" w14:textId="77777777" w:rsidR="006C32D2" w:rsidRPr="00A564B4" w:rsidRDefault="006C32D2" w:rsidP="006C32D2">
            <w:pPr>
              <w:pStyle w:val="TAL"/>
              <w:rPr>
                <w:lang w:eastAsia="en-US"/>
              </w:rPr>
            </w:pPr>
            <w:r w:rsidRPr="00A564B4">
              <w:rPr>
                <w:lang w:eastAsia="en-US"/>
              </w:rPr>
              <w:t>7.3.8_1</w:t>
            </w:r>
          </w:p>
        </w:tc>
        <w:tc>
          <w:tcPr>
            <w:tcW w:w="2960" w:type="dxa"/>
            <w:gridSpan w:val="2"/>
          </w:tcPr>
          <w:p w14:paraId="15A84E87"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In-sync in DRX </w:t>
            </w:r>
            <w:r w:rsidRPr="00A564B4">
              <w:rPr>
                <w:lang w:eastAsia="en-US"/>
              </w:rPr>
              <w:t>with 4 Rx antenna ports</w:t>
            </w:r>
          </w:p>
        </w:tc>
        <w:tc>
          <w:tcPr>
            <w:tcW w:w="828" w:type="dxa"/>
            <w:gridSpan w:val="2"/>
          </w:tcPr>
          <w:p w14:paraId="74D9600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2456486" w14:textId="77777777" w:rsidR="006C32D2" w:rsidRPr="00A564B4" w:rsidDel="00B62D1D" w:rsidRDefault="006C32D2" w:rsidP="006C32D2">
            <w:pPr>
              <w:pStyle w:val="TAL"/>
              <w:rPr>
                <w:lang w:eastAsia="en-US"/>
              </w:rPr>
            </w:pPr>
            <w:r w:rsidRPr="00A564B4">
              <w:rPr>
                <w:lang w:eastAsia="en-US"/>
              </w:rPr>
              <w:t>C182</w:t>
            </w:r>
          </w:p>
        </w:tc>
        <w:tc>
          <w:tcPr>
            <w:tcW w:w="2471" w:type="dxa"/>
            <w:gridSpan w:val="3"/>
          </w:tcPr>
          <w:p w14:paraId="4B2E583F"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6C32D2" w:rsidRPr="00A564B4" w:rsidRDefault="006C32D2" w:rsidP="006C32D2">
            <w:pPr>
              <w:pStyle w:val="TAL"/>
              <w:rPr>
                <w:lang w:eastAsia="en-US"/>
              </w:rPr>
            </w:pPr>
          </w:p>
        </w:tc>
        <w:tc>
          <w:tcPr>
            <w:tcW w:w="1695" w:type="dxa"/>
            <w:gridSpan w:val="3"/>
            <w:shd w:val="clear" w:color="auto" w:fill="auto"/>
          </w:tcPr>
          <w:p w14:paraId="2A41EC98" w14:textId="77777777" w:rsidR="006C32D2" w:rsidRPr="00A564B4" w:rsidRDefault="006C32D2" w:rsidP="006C32D2">
            <w:pPr>
              <w:pStyle w:val="TAL"/>
              <w:rPr>
                <w:lang w:eastAsia="en-US"/>
              </w:rPr>
            </w:pPr>
          </w:p>
        </w:tc>
        <w:tc>
          <w:tcPr>
            <w:tcW w:w="1717" w:type="dxa"/>
            <w:gridSpan w:val="3"/>
          </w:tcPr>
          <w:p w14:paraId="3E1E4B00" w14:textId="77777777" w:rsidR="006C32D2" w:rsidRPr="00A564B4" w:rsidRDefault="006C32D2" w:rsidP="006C32D2">
            <w:pPr>
              <w:pStyle w:val="TAL"/>
              <w:rPr>
                <w:lang w:eastAsia="en-US"/>
              </w:rPr>
            </w:pPr>
          </w:p>
        </w:tc>
      </w:tr>
      <w:tr w:rsidR="006C32D2" w:rsidRPr="00A564B4" w14:paraId="3712A8AA" w14:textId="77777777" w:rsidTr="006C32D2">
        <w:trPr>
          <w:gridAfter w:val="2"/>
          <w:wAfter w:w="143" w:type="dxa"/>
          <w:cantSplit/>
          <w:jc w:val="center"/>
        </w:trPr>
        <w:tc>
          <w:tcPr>
            <w:tcW w:w="929" w:type="dxa"/>
            <w:gridSpan w:val="3"/>
          </w:tcPr>
          <w:p w14:paraId="6F470100" w14:textId="77777777" w:rsidR="006C32D2" w:rsidRPr="00A564B4" w:rsidRDefault="006C32D2" w:rsidP="006C32D2">
            <w:pPr>
              <w:pStyle w:val="TAL"/>
              <w:rPr>
                <w:lang w:eastAsia="en-US"/>
              </w:rPr>
            </w:pPr>
            <w:r w:rsidRPr="00A564B4">
              <w:rPr>
                <w:lang w:eastAsia="en-US"/>
              </w:rPr>
              <w:t>7.3.9</w:t>
            </w:r>
          </w:p>
        </w:tc>
        <w:tc>
          <w:tcPr>
            <w:tcW w:w="2960" w:type="dxa"/>
            <w:gridSpan w:val="2"/>
          </w:tcPr>
          <w:p w14:paraId="11FE4408"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Non MBSFN ABS (eICIC)</w:t>
            </w:r>
          </w:p>
        </w:tc>
        <w:tc>
          <w:tcPr>
            <w:tcW w:w="828" w:type="dxa"/>
            <w:gridSpan w:val="2"/>
          </w:tcPr>
          <w:p w14:paraId="6284911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2BF0350" w14:textId="77777777" w:rsidR="006C32D2" w:rsidRPr="00A564B4" w:rsidRDefault="006C32D2" w:rsidP="006C32D2">
            <w:pPr>
              <w:pStyle w:val="TAL"/>
              <w:rPr>
                <w:lang w:eastAsia="en-US"/>
              </w:rPr>
            </w:pPr>
            <w:r w:rsidRPr="00A564B4">
              <w:rPr>
                <w:lang w:eastAsia="en-US"/>
              </w:rPr>
              <w:t>C45</w:t>
            </w:r>
          </w:p>
        </w:tc>
        <w:tc>
          <w:tcPr>
            <w:tcW w:w="2471" w:type="dxa"/>
            <w:gridSpan w:val="3"/>
          </w:tcPr>
          <w:p w14:paraId="44EED36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92FF660" w14:textId="77777777" w:rsidR="006C32D2" w:rsidRPr="00A564B4" w:rsidRDefault="006C32D2" w:rsidP="006C32D2">
            <w:pPr>
              <w:pStyle w:val="TAL"/>
              <w:rPr>
                <w:lang w:eastAsia="en-US"/>
              </w:rPr>
            </w:pPr>
          </w:p>
        </w:tc>
        <w:tc>
          <w:tcPr>
            <w:tcW w:w="1695" w:type="dxa"/>
            <w:gridSpan w:val="3"/>
            <w:shd w:val="clear" w:color="auto" w:fill="auto"/>
          </w:tcPr>
          <w:p w14:paraId="600B74F3" w14:textId="77777777" w:rsidR="006C32D2" w:rsidRPr="00A564B4" w:rsidRDefault="006C32D2" w:rsidP="006C32D2">
            <w:pPr>
              <w:pStyle w:val="TAL"/>
              <w:rPr>
                <w:lang w:eastAsia="en-US"/>
              </w:rPr>
            </w:pPr>
          </w:p>
        </w:tc>
        <w:tc>
          <w:tcPr>
            <w:tcW w:w="1717" w:type="dxa"/>
            <w:gridSpan w:val="3"/>
          </w:tcPr>
          <w:p w14:paraId="32927155" w14:textId="77777777" w:rsidR="006C32D2" w:rsidRPr="00A564B4" w:rsidRDefault="006C32D2" w:rsidP="006C32D2">
            <w:pPr>
              <w:pStyle w:val="TAL"/>
              <w:rPr>
                <w:lang w:eastAsia="en-US"/>
              </w:rPr>
            </w:pPr>
          </w:p>
        </w:tc>
      </w:tr>
      <w:tr w:rsidR="006C32D2" w:rsidRPr="00A564B4" w14:paraId="1FE2832E" w14:textId="77777777" w:rsidTr="006C32D2">
        <w:trPr>
          <w:gridAfter w:val="2"/>
          <w:wAfter w:w="143" w:type="dxa"/>
          <w:cantSplit/>
          <w:jc w:val="center"/>
        </w:trPr>
        <w:tc>
          <w:tcPr>
            <w:tcW w:w="929" w:type="dxa"/>
            <w:gridSpan w:val="3"/>
          </w:tcPr>
          <w:p w14:paraId="61DD52FA" w14:textId="77777777" w:rsidR="006C32D2" w:rsidRPr="00A564B4" w:rsidRDefault="006C32D2" w:rsidP="006C32D2">
            <w:pPr>
              <w:pStyle w:val="TAL"/>
              <w:rPr>
                <w:lang w:eastAsia="en-US"/>
              </w:rPr>
            </w:pPr>
            <w:r w:rsidRPr="00A564B4">
              <w:rPr>
                <w:lang w:eastAsia="en-US"/>
              </w:rPr>
              <w:t>7.3.10</w:t>
            </w:r>
          </w:p>
        </w:tc>
        <w:tc>
          <w:tcPr>
            <w:tcW w:w="2960" w:type="dxa"/>
            <w:gridSpan w:val="2"/>
          </w:tcPr>
          <w:p w14:paraId="02C53D21" w14:textId="77777777" w:rsidR="006C32D2" w:rsidRPr="00A564B4" w:rsidRDefault="006C32D2" w:rsidP="006C32D2">
            <w:pPr>
              <w:pStyle w:val="TAL"/>
              <w:rPr>
                <w:rFonts w:cs="Arial"/>
                <w:lang w:eastAsia="en-US"/>
              </w:rPr>
            </w:pPr>
            <w:r w:rsidRPr="00A564B4">
              <w:rPr>
                <w:rFonts w:cs="Arial"/>
                <w:lang w:eastAsia="en-US"/>
              </w:rPr>
              <w:t>E-UTRAN TDD Radio Link Monitoring Test for Out-of-sync under Time Domain Measurement Resource Restriction with Non MBSFN ABS (eICIC)</w:t>
            </w:r>
          </w:p>
        </w:tc>
        <w:tc>
          <w:tcPr>
            <w:tcW w:w="828" w:type="dxa"/>
            <w:gridSpan w:val="2"/>
          </w:tcPr>
          <w:p w14:paraId="63C6DB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EE28645" w14:textId="77777777" w:rsidR="006C32D2" w:rsidRPr="00A564B4" w:rsidRDefault="006C32D2" w:rsidP="006C32D2">
            <w:pPr>
              <w:pStyle w:val="TAL"/>
              <w:rPr>
                <w:lang w:eastAsia="en-US"/>
              </w:rPr>
            </w:pPr>
            <w:r w:rsidRPr="00A564B4">
              <w:rPr>
                <w:lang w:eastAsia="en-US"/>
              </w:rPr>
              <w:t>C46</w:t>
            </w:r>
          </w:p>
        </w:tc>
        <w:tc>
          <w:tcPr>
            <w:tcW w:w="2471" w:type="dxa"/>
            <w:gridSpan w:val="3"/>
          </w:tcPr>
          <w:p w14:paraId="3345FD2D"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F0E87B5" w14:textId="77777777" w:rsidR="006C32D2" w:rsidRPr="00A564B4" w:rsidRDefault="006C32D2" w:rsidP="006C32D2">
            <w:pPr>
              <w:pStyle w:val="TAL"/>
              <w:rPr>
                <w:lang w:eastAsia="en-US"/>
              </w:rPr>
            </w:pPr>
          </w:p>
        </w:tc>
        <w:tc>
          <w:tcPr>
            <w:tcW w:w="1695" w:type="dxa"/>
            <w:gridSpan w:val="3"/>
            <w:shd w:val="clear" w:color="auto" w:fill="auto"/>
          </w:tcPr>
          <w:p w14:paraId="0B78F4DD" w14:textId="77777777" w:rsidR="006C32D2" w:rsidRPr="00A564B4" w:rsidRDefault="006C32D2" w:rsidP="006C32D2">
            <w:pPr>
              <w:pStyle w:val="TAL"/>
              <w:rPr>
                <w:lang w:eastAsia="en-US"/>
              </w:rPr>
            </w:pPr>
          </w:p>
        </w:tc>
        <w:tc>
          <w:tcPr>
            <w:tcW w:w="1717" w:type="dxa"/>
            <w:gridSpan w:val="3"/>
          </w:tcPr>
          <w:p w14:paraId="3A56680D" w14:textId="77777777" w:rsidR="006C32D2" w:rsidRPr="00A564B4" w:rsidRDefault="006C32D2" w:rsidP="006C32D2">
            <w:pPr>
              <w:pStyle w:val="TAL"/>
              <w:rPr>
                <w:lang w:eastAsia="en-US"/>
              </w:rPr>
            </w:pPr>
          </w:p>
        </w:tc>
      </w:tr>
      <w:tr w:rsidR="006C32D2" w:rsidRPr="00A564B4" w14:paraId="26F510B2" w14:textId="77777777" w:rsidTr="006C32D2">
        <w:trPr>
          <w:gridAfter w:val="2"/>
          <w:wAfter w:w="143" w:type="dxa"/>
          <w:cantSplit/>
          <w:jc w:val="center"/>
        </w:trPr>
        <w:tc>
          <w:tcPr>
            <w:tcW w:w="929" w:type="dxa"/>
            <w:gridSpan w:val="3"/>
          </w:tcPr>
          <w:p w14:paraId="4FCF47FD" w14:textId="77777777" w:rsidR="006C32D2" w:rsidRPr="00A564B4" w:rsidRDefault="006C32D2" w:rsidP="006C32D2">
            <w:pPr>
              <w:pStyle w:val="TAL"/>
              <w:rPr>
                <w:lang w:eastAsia="en-US"/>
              </w:rPr>
            </w:pPr>
            <w:r w:rsidRPr="00A564B4">
              <w:rPr>
                <w:lang w:eastAsia="en-US"/>
              </w:rPr>
              <w:t>7.3.11</w:t>
            </w:r>
          </w:p>
        </w:tc>
        <w:tc>
          <w:tcPr>
            <w:tcW w:w="2960" w:type="dxa"/>
            <w:gridSpan w:val="2"/>
          </w:tcPr>
          <w:p w14:paraId="5E098B4D"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Non MBSFN ABS (eICIC)</w:t>
            </w:r>
          </w:p>
        </w:tc>
        <w:tc>
          <w:tcPr>
            <w:tcW w:w="828" w:type="dxa"/>
            <w:gridSpan w:val="2"/>
          </w:tcPr>
          <w:p w14:paraId="2F31F35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A525AA8" w14:textId="77777777" w:rsidR="006C32D2" w:rsidRPr="00A564B4" w:rsidRDefault="006C32D2" w:rsidP="006C32D2">
            <w:pPr>
              <w:pStyle w:val="TAL"/>
              <w:rPr>
                <w:lang w:eastAsia="en-US"/>
              </w:rPr>
            </w:pPr>
            <w:r w:rsidRPr="00A564B4">
              <w:rPr>
                <w:lang w:eastAsia="en-US"/>
              </w:rPr>
              <w:t>C45</w:t>
            </w:r>
          </w:p>
        </w:tc>
        <w:tc>
          <w:tcPr>
            <w:tcW w:w="2471" w:type="dxa"/>
            <w:gridSpan w:val="3"/>
          </w:tcPr>
          <w:p w14:paraId="346C9C0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5AA6679" w14:textId="77777777" w:rsidR="006C32D2" w:rsidRPr="00A564B4" w:rsidRDefault="006C32D2" w:rsidP="006C32D2">
            <w:pPr>
              <w:pStyle w:val="TAL"/>
              <w:rPr>
                <w:lang w:eastAsia="en-US"/>
              </w:rPr>
            </w:pPr>
          </w:p>
        </w:tc>
        <w:tc>
          <w:tcPr>
            <w:tcW w:w="1695" w:type="dxa"/>
            <w:gridSpan w:val="3"/>
            <w:shd w:val="clear" w:color="auto" w:fill="auto"/>
          </w:tcPr>
          <w:p w14:paraId="352A170F" w14:textId="77777777" w:rsidR="006C32D2" w:rsidRPr="00A564B4" w:rsidRDefault="006C32D2" w:rsidP="006C32D2">
            <w:pPr>
              <w:pStyle w:val="TAL"/>
              <w:rPr>
                <w:lang w:eastAsia="en-US"/>
              </w:rPr>
            </w:pPr>
          </w:p>
        </w:tc>
        <w:tc>
          <w:tcPr>
            <w:tcW w:w="1717" w:type="dxa"/>
            <w:gridSpan w:val="3"/>
          </w:tcPr>
          <w:p w14:paraId="2AC371E4" w14:textId="77777777" w:rsidR="006C32D2" w:rsidRPr="00A564B4" w:rsidRDefault="006C32D2" w:rsidP="006C32D2">
            <w:pPr>
              <w:pStyle w:val="TAL"/>
              <w:rPr>
                <w:lang w:eastAsia="en-US"/>
              </w:rPr>
            </w:pPr>
          </w:p>
        </w:tc>
      </w:tr>
      <w:tr w:rsidR="006C32D2" w:rsidRPr="00A564B4" w14:paraId="06F6C9BC" w14:textId="77777777" w:rsidTr="006C32D2">
        <w:trPr>
          <w:gridAfter w:val="2"/>
          <w:wAfter w:w="143" w:type="dxa"/>
          <w:cantSplit/>
          <w:jc w:val="center"/>
        </w:trPr>
        <w:tc>
          <w:tcPr>
            <w:tcW w:w="929" w:type="dxa"/>
            <w:gridSpan w:val="3"/>
          </w:tcPr>
          <w:p w14:paraId="228E407A" w14:textId="77777777" w:rsidR="006C32D2" w:rsidRPr="00A564B4" w:rsidRDefault="006C32D2" w:rsidP="006C32D2">
            <w:pPr>
              <w:pStyle w:val="TAL"/>
              <w:rPr>
                <w:lang w:eastAsia="en-US"/>
              </w:rPr>
            </w:pPr>
            <w:r w:rsidRPr="00A564B4">
              <w:rPr>
                <w:lang w:eastAsia="en-US"/>
              </w:rPr>
              <w:t>7.3.12</w:t>
            </w:r>
          </w:p>
        </w:tc>
        <w:tc>
          <w:tcPr>
            <w:tcW w:w="2960" w:type="dxa"/>
            <w:gridSpan w:val="2"/>
          </w:tcPr>
          <w:p w14:paraId="464C4A8F" w14:textId="77777777" w:rsidR="006C32D2" w:rsidRPr="00A564B4" w:rsidRDefault="006C32D2" w:rsidP="006C32D2">
            <w:pPr>
              <w:pStyle w:val="TAL"/>
              <w:rPr>
                <w:rFonts w:cs="Arial"/>
                <w:lang w:eastAsia="en-US"/>
              </w:rPr>
            </w:pPr>
            <w:r w:rsidRPr="00A564B4">
              <w:rPr>
                <w:rFonts w:cs="Arial"/>
                <w:lang w:eastAsia="en-US"/>
              </w:rPr>
              <w:t>E-UTRAN TDD Radio Link Monitoring Test for In-sync under Time Domain Measurement Resource Restriction with Non MBSFN ABS (eICIC)</w:t>
            </w:r>
          </w:p>
        </w:tc>
        <w:tc>
          <w:tcPr>
            <w:tcW w:w="828" w:type="dxa"/>
            <w:gridSpan w:val="2"/>
          </w:tcPr>
          <w:p w14:paraId="77D5194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5389882" w14:textId="77777777" w:rsidR="006C32D2" w:rsidRPr="00A564B4" w:rsidRDefault="006C32D2" w:rsidP="006C32D2">
            <w:pPr>
              <w:pStyle w:val="TAL"/>
              <w:rPr>
                <w:lang w:eastAsia="en-US"/>
              </w:rPr>
            </w:pPr>
            <w:r w:rsidRPr="00A564B4">
              <w:rPr>
                <w:lang w:eastAsia="en-US"/>
              </w:rPr>
              <w:t>C46</w:t>
            </w:r>
          </w:p>
        </w:tc>
        <w:tc>
          <w:tcPr>
            <w:tcW w:w="2471" w:type="dxa"/>
            <w:gridSpan w:val="3"/>
          </w:tcPr>
          <w:p w14:paraId="273F7EA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49EBAFAE" w14:textId="77777777" w:rsidR="006C32D2" w:rsidRPr="00A564B4" w:rsidRDefault="006C32D2" w:rsidP="006C32D2">
            <w:pPr>
              <w:pStyle w:val="TAL"/>
              <w:rPr>
                <w:lang w:eastAsia="en-US"/>
              </w:rPr>
            </w:pPr>
          </w:p>
        </w:tc>
        <w:tc>
          <w:tcPr>
            <w:tcW w:w="1695" w:type="dxa"/>
            <w:gridSpan w:val="3"/>
            <w:shd w:val="clear" w:color="auto" w:fill="auto"/>
          </w:tcPr>
          <w:p w14:paraId="71BF7136" w14:textId="77777777" w:rsidR="006C32D2" w:rsidRPr="00A564B4" w:rsidRDefault="006C32D2" w:rsidP="006C32D2">
            <w:pPr>
              <w:pStyle w:val="TAL"/>
              <w:rPr>
                <w:lang w:eastAsia="en-US"/>
              </w:rPr>
            </w:pPr>
          </w:p>
        </w:tc>
        <w:tc>
          <w:tcPr>
            <w:tcW w:w="1717" w:type="dxa"/>
            <w:gridSpan w:val="3"/>
          </w:tcPr>
          <w:p w14:paraId="58671E00" w14:textId="77777777" w:rsidR="006C32D2" w:rsidRPr="00A564B4" w:rsidRDefault="006C32D2" w:rsidP="006C32D2">
            <w:pPr>
              <w:pStyle w:val="TAL"/>
              <w:rPr>
                <w:lang w:eastAsia="en-US"/>
              </w:rPr>
            </w:pPr>
          </w:p>
        </w:tc>
      </w:tr>
      <w:tr w:rsidR="006C32D2" w:rsidRPr="00A564B4" w14:paraId="1254176A" w14:textId="77777777" w:rsidTr="006C32D2">
        <w:trPr>
          <w:gridAfter w:val="2"/>
          <w:wAfter w:w="143" w:type="dxa"/>
          <w:cantSplit/>
          <w:jc w:val="center"/>
        </w:trPr>
        <w:tc>
          <w:tcPr>
            <w:tcW w:w="929" w:type="dxa"/>
            <w:gridSpan w:val="3"/>
          </w:tcPr>
          <w:p w14:paraId="44A5DBB5" w14:textId="77777777" w:rsidR="006C32D2" w:rsidRPr="00A564B4" w:rsidRDefault="006C32D2" w:rsidP="006C32D2">
            <w:pPr>
              <w:pStyle w:val="TAL"/>
              <w:rPr>
                <w:lang w:eastAsia="en-US"/>
              </w:rPr>
            </w:pPr>
            <w:r w:rsidRPr="00A564B4">
              <w:rPr>
                <w:lang w:eastAsia="en-US"/>
              </w:rPr>
              <w:t>7.3.13</w:t>
            </w:r>
          </w:p>
        </w:tc>
        <w:tc>
          <w:tcPr>
            <w:tcW w:w="2960" w:type="dxa"/>
            <w:gridSpan w:val="2"/>
          </w:tcPr>
          <w:p w14:paraId="29EA8140"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MBSFN ABS (eICIC)</w:t>
            </w:r>
          </w:p>
        </w:tc>
        <w:tc>
          <w:tcPr>
            <w:tcW w:w="828" w:type="dxa"/>
            <w:gridSpan w:val="2"/>
          </w:tcPr>
          <w:p w14:paraId="246D4D91"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0457AF0" w14:textId="77777777" w:rsidR="006C32D2" w:rsidRPr="00A564B4" w:rsidRDefault="006C32D2" w:rsidP="006C32D2">
            <w:pPr>
              <w:pStyle w:val="TAL"/>
              <w:rPr>
                <w:lang w:eastAsia="en-US"/>
              </w:rPr>
            </w:pPr>
            <w:r w:rsidRPr="00A564B4">
              <w:rPr>
                <w:lang w:eastAsia="en-US"/>
              </w:rPr>
              <w:t>C45</w:t>
            </w:r>
          </w:p>
        </w:tc>
        <w:tc>
          <w:tcPr>
            <w:tcW w:w="2471" w:type="dxa"/>
            <w:gridSpan w:val="3"/>
          </w:tcPr>
          <w:p w14:paraId="5489F2B2"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B3088A1" w14:textId="77777777" w:rsidR="006C32D2" w:rsidRPr="00A564B4" w:rsidRDefault="006C32D2" w:rsidP="006C32D2">
            <w:pPr>
              <w:pStyle w:val="TAL"/>
              <w:rPr>
                <w:lang w:eastAsia="en-US"/>
              </w:rPr>
            </w:pPr>
          </w:p>
        </w:tc>
        <w:tc>
          <w:tcPr>
            <w:tcW w:w="1695" w:type="dxa"/>
            <w:gridSpan w:val="3"/>
            <w:shd w:val="clear" w:color="auto" w:fill="auto"/>
          </w:tcPr>
          <w:p w14:paraId="1FF66CE5" w14:textId="77777777" w:rsidR="006C32D2" w:rsidRPr="00A564B4" w:rsidRDefault="006C32D2" w:rsidP="006C32D2">
            <w:pPr>
              <w:pStyle w:val="TAL"/>
              <w:rPr>
                <w:lang w:eastAsia="en-US"/>
              </w:rPr>
            </w:pPr>
          </w:p>
        </w:tc>
        <w:tc>
          <w:tcPr>
            <w:tcW w:w="1717" w:type="dxa"/>
            <w:gridSpan w:val="3"/>
          </w:tcPr>
          <w:p w14:paraId="4BBC4FF4" w14:textId="77777777" w:rsidR="006C32D2" w:rsidRPr="00A564B4" w:rsidRDefault="006C32D2" w:rsidP="006C32D2">
            <w:pPr>
              <w:pStyle w:val="TAL"/>
              <w:rPr>
                <w:lang w:eastAsia="en-US"/>
              </w:rPr>
            </w:pPr>
          </w:p>
        </w:tc>
      </w:tr>
      <w:tr w:rsidR="006C32D2" w:rsidRPr="00A564B4" w14:paraId="677D91BE" w14:textId="77777777" w:rsidTr="006C32D2">
        <w:trPr>
          <w:gridAfter w:val="2"/>
          <w:wAfter w:w="143" w:type="dxa"/>
          <w:cantSplit/>
          <w:jc w:val="center"/>
        </w:trPr>
        <w:tc>
          <w:tcPr>
            <w:tcW w:w="929" w:type="dxa"/>
            <w:gridSpan w:val="3"/>
          </w:tcPr>
          <w:p w14:paraId="3F12F3D5" w14:textId="77777777" w:rsidR="006C32D2" w:rsidRPr="00A564B4" w:rsidRDefault="006C32D2" w:rsidP="006C32D2">
            <w:pPr>
              <w:pStyle w:val="TAL"/>
              <w:rPr>
                <w:lang w:eastAsia="zh-CN"/>
              </w:rPr>
            </w:pPr>
            <w:r w:rsidRPr="00A564B4">
              <w:rPr>
                <w:lang w:eastAsia="zh-CN"/>
              </w:rPr>
              <w:t>7.3.14</w:t>
            </w:r>
          </w:p>
        </w:tc>
        <w:tc>
          <w:tcPr>
            <w:tcW w:w="2960" w:type="dxa"/>
            <w:gridSpan w:val="2"/>
          </w:tcPr>
          <w:p w14:paraId="5521004E" w14:textId="77777777" w:rsidR="006C32D2" w:rsidRPr="00A564B4" w:rsidRDefault="006C32D2" w:rsidP="006C32D2">
            <w:pPr>
              <w:pStyle w:val="TAL"/>
              <w:rPr>
                <w:rFonts w:cs="Arial"/>
                <w:lang w:eastAsia="en-US"/>
              </w:rPr>
            </w:pPr>
            <w:r w:rsidRPr="00A564B4">
              <w:rPr>
                <w:lang w:eastAsia="zh-CN"/>
              </w:rPr>
              <w:t xml:space="preserve">E-UTRAN </w:t>
            </w:r>
            <w:r w:rsidRPr="00A564B4">
              <w:rPr>
                <w:lang w:eastAsia="en-US"/>
              </w:rPr>
              <w:t>T</w:t>
            </w:r>
            <w:r w:rsidRPr="00A564B4">
              <w:rPr>
                <w:lang w:eastAsia="zh-CN"/>
              </w:rPr>
              <w:t xml:space="preserve">DD Radio Link Monitoring Test for Out-of-sync under Time Domain Measurement Resource Restriction </w:t>
            </w:r>
            <w:r w:rsidRPr="00A564B4">
              <w:rPr>
                <w:lang w:eastAsia="en-US"/>
              </w:rPr>
              <w:t>with</w:t>
            </w:r>
            <w:r w:rsidRPr="00A564B4">
              <w:rPr>
                <w:lang w:eastAsia="zh-CN"/>
              </w:rPr>
              <w:t xml:space="preserve"> MBSFN ABS</w:t>
            </w:r>
            <w:r w:rsidRPr="00A564B4">
              <w:t xml:space="preserve"> (eICIC)</w:t>
            </w:r>
          </w:p>
        </w:tc>
        <w:tc>
          <w:tcPr>
            <w:tcW w:w="828" w:type="dxa"/>
            <w:gridSpan w:val="2"/>
          </w:tcPr>
          <w:p w14:paraId="6E1586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AD8B83A"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7720689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3159CC7D" w14:textId="77777777" w:rsidR="006C32D2" w:rsidRPr="00A564B4" w:rsidRDefault="006C32D2" w:rsidP="006C32D2">
            <w:pPr>
              <w:pStyle w:val="TAL"/>
              <w:rPr>
                <w:lang w:eastAsia="en-US"/>
              </w:rPr>
            </w:pPr>
          </w:p>
        </w:tc>
        <w:tc>
          <w:tcPr>
            <w:tcW w:w="1695" w:type="dxa"/>
            <w:gridSpan w:val="3"/>
          </w:tcPr>
          <w:p w14:paraId="5D06AAA7" w14:textId="77777777" w:rsidR="006C32D2" w:rsidRPr="00A564B4" w:rsidRDefault="006C32D2" w:rsidP="006C32D2">
            <w:pPr>
              <w:pStyle w:val="TAL"/>
              <w:rPr>
                <w:lang w:eastAsia="en-US"/>
              </w:rPr>
            </w:pPr>
          </w:p>
        </w:tc>
        <w:tc>
          <w:tcPr>
            <w:tcW w:w="1717" w:type="dxa"/>
            <w:gridSpan w:val="3"/>
          </w:tcPr>
          <w:p w14:paraId="63CDC14D" w14:textId="77777777" w:rsidR="006C32D2" w:rsidRPr="00A564B4" w:rsidRDefault="006C32D2" w:rsidP="006C32D2">
            <w:pPr>
              <w:pStyle w:val="TAL"/>
              <w:rPr>
                <w:lang w:eastAsia="en-US"/>
              </w:rPr>
            </w:pPr>
          </w:p>
        </w:tc>
      </w:tr>
      <w:tr w:rsidR="006C32D2" w:rsidRPr="00A564B4" w14:paraId="57DC3DAE" w14:textId="77777777" w:rsidTr="006C32D2">
        <w:trPr>
          <w:gridAfter w:val="2"/>
          <w:wAfter w:w="143" w:type="dxa"/>
          <w:cantSplit/>
          <w:jc w:val="center"/>
        </w:trPr>
        <w:tc>
          <w:tcPr>
            <w:tcW w:w="929" w:type="dxa"/>
            <w:gridSpan w:val="3"/>
          </w:tcPr>
          <w:p w14:paraId="574D2001" w14:textId="77777777" w:rsidR="006C32D2" w:rsidRPr="00A564B4" w:rsidRDefault="006C32D2" w:rsidP="006C32D2">
            <w:pPr>
              <w:pStyle w:val="TAL"/>
              <w:rPr>
                <w:lang w:eastAsia="en-US"/>
              </w:rPr>
            </w:pPr>
            <w:r w:rsidRPr="00A564B4">
              <w:rPr>
                <w:lang w:eastAsia="en-US"/>
              </w:rPr>
              <w:t>7.3.15</w:t>
            </w:r>
          </w:p>
        </w:tc>
        <w:tc>
          <w:tcPr>
            <w:tcW w:w="2960" w:type="dxa"/>
            <w:gridSpan w:val="2"/>
          </w:tcPr>
          <w:p w14:paraId="44D1BB7A"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MBSFN ABS (eICIC)</w:t>
            </w:r>
          </w:p>
        </w:tc>
        <w:tc>
          <w:tcPr>
            <w:tcW w:w="828" w:type="dxa"/>
            <w:gridSpan w:val="2"/>
          </w:tcPr>
          <w:p w14:paraId="3D120D7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789C49E6" w14:textId="77777777" w:rsidR="006C32D2" w:rsidRPr="00A564B4" w:rsidRDefault="006C32D2" w:rsidP="006C32D2">
            <w:pPr>
              <w:pStyle w:val="TAL"/>
              <w:rPr>
                <w:lang w:eastAsia="en-US"/>
              </w:rPr>
            </w:pPr>
            <w:r w:rsidRPr="00A564B4">
              <w:rPr>
                <w:lang w:eastAsia="en-US"/>
              </w:rPr>
              <w:t>C45</w:t>
            </w:r>
          </w:p>
        </w:tc>
        <w:tc>
          <w:tcPr>
            <w:tcW w:w="2471" w:type="dxa"/>
            <w:gridSpan w:val="3"/>
          </w:tcPr>
          <w:p w14:paraId="1ECC066D"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41F3F78" w14:textId="77777777" w:rsidR="006C32D2" w:rsidRPr="00A564B4" w:rsidRDefault="006C32D2" w:rsidP="006C32D2">
            <w:pPr>
              <w:pStyle w:val="TAL"/>
              <w:rPr>
                <w:lang w:eastAsia="en-US"/>
              </w:rPr>
            </w:pPr>
          </w:p>
        </w:tc>
        <w:tc>
          <w:tcPr>
            <w:tcW w:w="1695" w:type="dxa"/>
            <w:gridSpan w:val="3"/>
            <w:shd w:val="clear" w:color="auto" w:fill="auto"/>
          </w:tcPr>
          <w:p w14:paraId="0DD29718" w14:textId="77777777" w:rsidR="006C32D2" w:rsidRPr="00A564B4" w:rsidRDefault="006C32D2" w:rsidP="006C32D2">
            <w:pPr>
              <w:pStyle w:val="TAL"/>
              <w:rPr>
                <w:lang w:eastAsia="en-US"/>
              </w:rPr>
            </w:pPr>
          </w:p>
        </w:tc>
        <w:tc>
          <w:tcPr>
            <w:tcW w:w="1717" w:type="dxa"/>
            <w:gridSpan w:val="3"/>
          </w:tcPr>
          <w:p w14:paraId="62FB258B" w14:textId="77777777" w:rsidR="006C32D2" w:rsidRPr="00A564B4" w:rsidRDefault="006C32D2" w:rsidP="006C32D2">
            <w:pPr>
              <w:pStyle w:val="TAL"/>
              <w:rPr>
                <w:lang w:eastAsia="en-US"/>
              </w:rPr>
            </w:pPr>
          </w:p>
        </w:tc>
      </w:tr>
      <w:tr w:rsidR="006C32D2" w:rsidRPr="00A564B4" w14:paraId="01212E37" w14:textId="77777777" w:rsidTr="006C32D2">
        <w:trPr>
          <w:gridAfter w:val="2"/>
          <w:wAfter w:w="143" w:type="dxa"/>
          <w:cantSplit/>
          <w:jc w:val="center"/>
        </w:trPr>
        <w:tc>
          <w:tcPr>
            <w:tcW w:w="929" w:type="dxa"/>
            <w:gridSpan w:val="3"/>
          </w:tcPr>
          <w:p w14:paraId="3737238A" w14:textId="77777777" w:rsidR="006C32D2" w:rsidRPr="00A564B4" w:rsidRDefault="006C32D2" w:rsidP="006C32D2">
            <w:pPr>
              <w:pStyle w:val="TAL"/>
              <w:rPr>
                <w:lang w:eastAsia="zh-CN"/>
              </w:rPr>
            </w:pPr>
            <w:r w:rsidRPr="00A564B4">
              <w:rPr>
                <w:lang w:eastAsia="zh-CN"/>
              </w:rPr>
              <w:t>7.3.16</w:t>
            </w:r>
          </w:p>
        </w:tc>
        <w:tc>
          <w:tcPr>
            <w:tcW w:w="2960" w:type="dxa"/>
            <w:gridSpan w:val="2"/>
          </w:tcPr>
          <w:p w14:paraId="595B2B1D" w14:textId="77777777" w:rsidR="006C32D2" w:rsidRPr="00A564B4" w:rsidRDefault="006C32D2" w:rsidP="006C32D2">
            <w:pPr>
              <w:pStyle w:val="TAL"/>
              <w:rPr>
                <w:rFonts w:cs="Arial"/>
                <w:lang w:eastAsia="en-US"/>
              </w:rPr>
            </w:pPr>
            <w:r w:rsidRPr="00A564B4">
              <w:rPr>
                <w:lang w:eastAsia="zh-CN"/>
              </w:rPr>
              <w:t>E-UTRAN TDD Radio Link Monitoring Test for In-sync under Time Domain Measurement Resource Restriction with MBSFN ABS</w:t>
            </w:r>
            <w:r w:rsidRPr="00A564B4">
              <w:t xml:space="preserve"> (eICIC)</w:t>
            </w:r>
          </w:p>
        </w:tc>
        <w:tc>
          <w:tcPr>
            <w:tcW w:w="828" w:type="dxa"/>
            <w:gridSpan w:val="2"/>
          </w:tcPr>
          <w:p w14:paraId="1991EA6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DDA365B"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0763F8B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2149F634" w14:textId="77777777" w:rsidR="006C32D2" w:rsidRPr="00A564B4" w:rsidRDefault="006C32D2" w:rsidP="006C32D2">
            <w:pPr>
              <w:pStyle w:val="TAL"/>
              <w:rPr>
                <w:lang w:eastAsia="en-US"/>
              </w:rPr>
            </w:pPr>
          </w:p>
        </w:tc>
        <w:tc>
          <w:tcPr>
            <w:tcW w:w="1695" w:type="dxa"/>
            <w:gridSpan w:val="3"/>
          </w:tcPr>
          <w:p w14:paraId="2D76DB52" w14:textId="77777777" w:rsidR="006C32D2" w:rsidRPr="00A564B4" w:rsidRDefault="006C32D2" w:rsidP="006C32D2">
            <w:pPr>
              <w:pStyle w:val="TAL"/>
              <w:rPr>
                <w:lang w:eastAsia="en-US"/>
              </w:rPr>
            </w:pPr>
          </w:p>
        </w:tc>
        <w:tc>
          <w:tcPr>
            <w:tcW w:w="1717" w:type="dxa"/>
            <w:gridSpan w:val="3"/>
          </w:tcPr>
          <w:p w14:paraId="43C895A2" w14:textId="77777777" w:rsidR="006C32D2" w:rsidRPr="00A564B4" w:rsidRDefault="006C32D2" w:rsidP="006C32D2">
            <w:pPr>
              <w:pStyle w:val="TAL"/>
              <w:rPr>
                <w:lang w:eastAsia="en-US"/>
              </w:rPr>
            </w:pPr>
          </w:p>
        </w:tc>
      </w:tr>
      <w:tr w:rsidR="006C32D2" w:rsidRPr="00A564B4" w14:paraId="2250BB0C" w14:textId="77777777" w:rsidTr="006C32D2">
        <w:trPr>
          <w:gridAfter w:val="2"/>
          <w:wAfter w:w="143" w:type="dxa"/>
          <w:cantSplit/>
          <w:jc w:val="center"/>
        </w:trPr>
        <w:tc>
          <w:tcPr>
            <w:tcW w:w="929" w:type="dxa"/>
            <w:gridSpan w:val="3"/>
          </w:tcPr>
          <w:p w14:paraId="70F69698" w14:textId="77777777" w:rsidR="006C32D2" w:rsidRPr="00A564B4" w:rsidRDefault="006C32D2" w:rsidP="006C32D2">
            <w:pPr>
              <w:pStyle w:val="TAL"/>
              <w:rPr>
                <w:lang w:eastAsia="zh-CN"/>
              </w:rPr>
            </w:pPr>
            <w:r w:rsidRPr="00A564B4">
              <w:rPr>
                <w:lang w:eastAsia="zh-CN"/>
              </w:rPr>
              <w:t>7.3.17</w:t>
            </w:r>
          </w:p>
        </w:tc>
        <w:tc>
          <w:tcPr>
            <w:tcW w:w="2960" w:type="dxa"/>
            <w:gridSpan w:val="2"/>
          </w:tcPr>
          <w:p w14:paraId="3EFC4247" w14:textId="77777777" w:rsidR="006C32D2" w:rsidRPr="00A564B4" w:rsidRDefault="006C32D2" w:rsidP="006C32D2">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846" w:type="dxa"/>
            <w:gridSpan w:val="3"/>
          </w:tcPr>
          <w:p w14:paraId="6E8762F3"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AEBF737" w14:textId="77777777" w:rsidR="006C32D2" w:rsidRPr="00A564B4" w:rsidRDefault="006C32D2" w:rsidP="006C32D2">
            <w:pPr>
              <w:pStyle w:val="TAL"/>
              <w:rPr>
                <w:lang w:eastAsia="en-US"/>
              </w:rPr>
            </w:pPr>
            <w:r w:rsidRPr="00A564B4">
              <w:rPr>
                <w:lang w:eastAsia="en-US"/>
              </w:rPr>
              <w:t>C59</w:t>
            </w:r>
          </w:p>
        </w:tc>
        <w:tc>
          <w:tcPr>
            <w:tcW w:w="2471" w:type="dxa"/>
            <w:gridSpan w:val="3"/>
          </w:tcPr>
          <w:p w14:paraId="2977EB66" w14:textId="77777777" w:rsidR="006C32D2" w:rsidRPr="00A564B4" w:rsidRDefault="006C32D2" w:rsidP="006C32D2">
            <w:pPr>
              <w:pStyle w:val="TAL"/>
              <w:rPr>
                <w:lang w:eastAsia="en-US"/>
              </w:rPr>
            </w:pPr>
            <w:r w:rsidRPr="00A564B4">
              <w:rPr>
                <w:lang w:eastAsia="en-US"/>
              </w:rPr>
              <w:t>UE supporting E-UTRA FDD and CRS interference handling and Feature Group Indicator 115</w:t>
            </w:r>
          </w:p>
        </w:tc>
        <w:tc>
          <w:tcPr>
            <w:tcW w:w="1668" w:type="dxa"/>
            <w:gridSpan w:val="3"/>
          </w:tcPr>
          <w:p w14:paraId="788E698A" w14:textId="77777777" w:rsidR="006C32D2" w:rsidRPr="00A564B4" w:rsidRDefault="006C32D2" w:rsidP="006C32D2">
            <w:pPr>
              <w:pStyle w:val="TAL"/>
              <w:rPr>
                <w:lang w:eastAsia="en-US"/>
              </w:rPr>
            </w:pPr>
          </w:p>
        </w:tc>
        <w:tc>
          <w:tcPr>
            <w:tcW w:w="1695" w:type="dxa"/>
            <w:gridSpan w:val="3"/>
          </w:tcPr>
          <w:p w14:paraId="0A73C9E6" w14:textId="77777777" w:rsidR="006C32D2" w:rsidRPr="00A564B4" w:rsidRDefault="006C32D2" w:rsidP="006C32D2">
            <w:pPr>
              <w:pStyle w:val="TAL"/>
              <w:rPr>
                <w:lang w:eastAsia="en-US"/>
              </w:rPr>
            </w:pPr>
          </w:p>
        </w:tc>
        <w:tc>
          <w:tcPr>
            <w:tcW w:w="1717" w:type="dxa"/>
            <w:gridSpan w:val="3"/>
          </w:tcPr>
          <w:p w14:paraId="17152C49" w14:textId="77777777" w:rsidR="006C32D2" w:rsidRPr="00A564B4" w:rsidRDefault="006C32D2" w:rsidP="006C32D2">
            <w:pPr>
              <w:pStyle w:val="TAL"/>
              <w:rPr>
                <w:lang w:eastAsia="en-US"/>
              </w:rPr>
            </w:pPr>
          </w:p>
        </w:tc>
      </w:tr>
      <w:tr w:rsidR="006C32D2" w:rsidRPr="00A564B4" w14:paraId="6233E776" w14:textId="77777777" w:rsidTr="006C32D2">
        <w:trPr>
          <w:gridAfter w:val="2"/>
          <w:wAfter w:w="143" w:type="dxa"/>
          <w:cantSplit/>
          <w:jc w:val="center"/>
        </w:trPr>
        <w:tc>
          <w:tcPr>
            <w:tcW w:w="929" w:type="dxa"/>
            <w:gridSpan w:val="3"/>
          </w:tcPr>
          <w:p w14:paraId="0E247CA0" w14:textId="77777777" w:rsidR="006C32D2" w:rsidRPr="00A564B4" w:rsidRDefault="006C32D2" w:rsidP="006C32D2">
            <w:pPr>
              <w:pStyle w:val="TAL"/>
              <w:rPr>
                <w:lang w:eastAsia="zh-CN"/>
              </w:rPr>
            </w:pPr>
            <w:r w:rsidRPr="00A564B4">
              <w:rPr>
                <w:lang w:eastAsia="zh-CN"/>
              </w:rPr>
              <w:t>7.3.18</w:t>
            </w:r>
          </w:p>
        </w:tc>
        <w:tc>
          <w:tcPr>
            <w:tcW w:w="2960" w:type="dxa"/>
            <w:gridSpan w:val="2"/>
          </w:tcPr>
          <w:p w14:paraId="28CDC19F" w14:textId="77777777" w:rsidR="006C32D2" w:rsidRPr="00A564B4" w:rsidRDefault="006C32D2" w:rsidP="006C32D2">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846" w:type="dxa"/>
            <w:gridSpan w:val="3"/>
          </w:tcPr>
          <w:p w14:paraId="7889ACC7"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4B63B17" w14:textId="77777777" w:rsidR="006C32D2" w:rsidRPr="00A564B4" w:rsidRDefault="006C32D2" w:rsidP="006C32D2">
            <w:pPr>
              <w:pStyle w:val="TAL"/>
              <w:rPr>
                <w:lang w:eastAsia="en-US"/>
              </w:rPr>
            </w:pPr>
            <w:r w:rsidRPr="00A564B4">
              <w:rPr>
                <w:lang w:eastAsia="en-US"/>
              </w:rPr>
              <w:t>C60</w:t>
            </w:r>
          </w:p>
        </w:tc>
        <w:tc>
          <w:tcPr>
            <w:tcW w:w="2471" w:type="dxa"/>
            <w:gridSpan w:val="3"/>
          </w:tcPr>
          <w:p w14:paraId="6E05B14D" w14:textId="77777777" w:rsidR="006C32D2" w:rsidRPr="00A564B4" w:rsidRDefault="006C32D2" w:rsidP="006C32D2">
            <w:pPr>
              <w:pStyle w:val="TAL"/>
              <w:rPr>
                <w:lang w:eastAsia="en-US"/>
              </w:rPr>
            </w:pPr>
            <w:r w:rsidRPr="00A564B4">
              <w:rPr>
                <w:lang w:eastAsia="en-US"/>
              </w:rPr>
              <w:t>UE supporting E-UTRA TDD and CRS interference handling and ss-CCH interference handling and Feature Group Indicator 115</w:t>
            </w:r>
          </w:p>
        </w:tc>
        <w:tc>
          <w:tcPr>
            <w:tcW w:w="1668" w:type="dxa"/>
            <w:gridSpan w:val="3"/>
          </w:tcPr>
          <w:p w14:paraId="6B6FCFE8" w14:textId="77777777" w:rsidR="006C32D2" w:rsidRPr="00A564B4" w:rsidRDefault="006C32D2" w:rsidP="006C32D2">
            <w:pPr>
              <w:pStyle w:val="TAL"/>
              <w:rPr>
                <w:lang w:eastAsia="en-US"/>
              </w:rPr>
            </w:pPr>
          </w:p>
        </w:tc>
        <w:tc>
          <w:tcPr>
            <w:tcW w:w="1695" w:type="dxa"/>
            <w:gridSpan w:val="3"/>
          </w:tcPr>
          <w:p w14:paraId="3B87D7B7" w14:textId="77777777" w:rsidR="006C32D2" w:rsidRPr="00A564B4" w:rsidRDefault="006C32D2" w:rsidP="006C32D2">
            <w:pPr>
              <w:pStyle w:val="TAL"/>
              <w:rPr>
                <w:lang w:eastAsia="en-US"/>
              </w:rPr>
            </w:pPr>
          </w:p>
        </w:tc>
        <w:tc>
          <w:tcPr>
            <w:tcW w:w="1717" w:type="dxa"/>
            <w:gridSpan w:val="3"/>
          </w:tcPr>
          <w:p w14:paraId="656B58A0" w14:textId="77777777" w:rsidR="006C32D2" w:rsidRPr="00A564B4" w:rsidRDefault="006C32D2" w:rsidP="006C32D2">
            <w:pPr>
              <w:pStyle w:val="TAL"/>
              <w:rPr>
                <w:lang w:eastAsia="en-US"/>
              </w:rPr>
            </w:pPr>
          </w:p>
        </w:tc>
      </w:tr>
      <w:tr w:rsidR="006C32D2" w:rsidRPr="00A564B4" w14:paraId="067AB6C3" w14:textId="77777777" w:rsidTr="006C32D2">
        <w:trPr>
          <w:gridAfter w:val="2"/>
          <w:wAfter w:w="143" w:type="dxa"/>
          <w:cantSplit/>
          <w:jc w:val="center"/>
        </w:trPr>
        <w:tc>
          <w:tcPr>
            <w:tcW w:w="929" w:type="dxa"/>
            <w:gridSpan w:val="3"/>
          </w:tcPr>
          <w:p w14:paraId="7C4384F0" w14:textId="77777777" w:rsidR="006C32D2" w:rsidRPr="00A564B4" w:rsidRDefault="006C32D2" w:rsidP="006C32D2">
            <w:pPr>
              <w:pStyle w:val="TAL"/>
              <w:rPr>
                <w:lang w:eastAsia="zh-CN"/>
              </w:rPr>
            </w:pPr>
            <w:r w:rsidRPr="00A564B4">
              <w:rPr>
                <w:lang w:eastAsia="zh-CN"/>
              </w:rPr>
              <w:t>7.3.19</w:t>
            </w:r>
          </w:p>
        </w:tc>
        <w:tc>
          <w:tcPr>
            <w:tcW w:w="2960" w:type="dxa"/>
            <w:gridSpan w:val="2"/>
          </w:tcPr>
          <w:p w14:paraId="454FDAAE" w14:textId="77777777" w:rsidR="006C32D2" w:rsidRPr="00A564B4" w:rsidRDefault="006C32D2" w:rsidP="006C32D2">
            <w:pPr>
              <w:pStyle w:val="TAL"/>
            </w:pPr>
            <w:r w:rsidRPr="00A564B4">
              <w:rPr>
                <w:szCs w:val="16"/>
                <w:lang w:eastAsia="en-US"/>
              </w:rPr>
              <w:t>E-UTRAN FDD Radio Link Monitoring Test for In-sync under Time Domain Measurement Resource Restriction with CRS assistance information and Non-MBSFN ABS (feICIC)</w:t>
            </w:r>
          </w:p>
        </w:tc>
        <w:tc>
          <w:tcPr>
            <w:tcW w:w="828" w:type="dxa"/>
            <w:gridSpan w:val="2"/>
          </w:tcPr>
          <w:p w14:paraId="238529D7" w14:textId="77777777" w:rsidR="006C32D2" w:rsidRPr="00A564B4" w:rsidRDefault="006C32D2" w:rsidP="006C32D2">
            <w:pPr>
              <w:pStyle w:val="TAL"/>
              <w:rPr>
                <w:lang w:eastAsia="zh-CN"/>
              </w:rPr>
            </w:pPr>
            <w:r w:rsidRPr="00A564B4">
              <w:rPr>
                <w:lang w:eastAsia="zh-CN"/>
              </w:rPr>
              <w:t>Rel-11</w:t>
            </w:r>
          </w:p>
        </w:tc>
        <w:tc>
          <w:tcPr>
            <w:tcW w:w="1275" w:type="dxa"/>
            <w:gridSpan w:val="4"/>
          </w:tcPr>
          <w:p w14:paraId="46A2F4C6" w14:textId="77777777" w:rsidR="006C32D2" w:rsidRPr="00A564B4" w:rsidRDefault="006C32D2" w:rsidP="006C32D2">
            <w:pPr>
              <w:pStyle w:val="TAL"/>
              <w:rPr>
                <w:lang w:eastAsia="zh-CN"/>
              </w:rPr>
            </w:pPr>
            <w:r w:rsidRPr="00A564B4">
              <w:rPr>
                <w:lang w:eastAsia="zh-CN"/>
              </w:rPr>
              <w:t>C59</w:t>
            </w:r>
          </w:p>
        </w:tc>
        <w:tc>
          <w:tcPr>
            <w:tcW w:w="2471" w:type="dxa"/>
            <w:gridSpan w:val="3"/>
          </w:tcPr>
          <w:p w14:paraId="7495175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16AD1C0E" w14:textId="77777777" w:rsidR="006C32D2" w:rsidRPr="00A564B4" w:rsidRDefault="006C32D2" w:rsidP="006C32D2">
            <w:pPr>
              <w:pStyle w:val="TAL"/>
              <w:rPr>
                <w:lang w:eastAsia="en-US"/>
              </w:rPr>
            </w:pPr>
          </w:p>
        </w:tc>
        <w:tc>
          <w:tcPr>
            <w:tcW w:w="1695" w:type="dxa"/>
            <w:gridSpan w:val="3"/>
          </w:tcPr>
          <w:p w14:paraId="0A1A0873" w14:textId="77777777" w:rsidR="006C32D2" w:rsidRPr="00A564B4" w:rsidRDefault="006C32D2" w:rsidP="006C32D2">
            <w:pPr>
              <w:pStyle w:val="TAL"/>
              <w:rPr>
                <w:lang w:eastAsia="en-US"/>
              </w:rPr>
            </w:pPr>
          </w:p>
        </w:tc>
        <w:tc>
          <w:tcPr>
            <w:tcW w:w="1717" w:type="dxa"/>
            <w:gridSpan w:val="3"/>
          </w:tcPr>
          <w:p w14:paraId="23C2E292" w14:textId="77777777" w:rsidR="006C32D2" w:rsidRPr="00A564B4" w:rsidRDefault="006C32D2" w:rsidP="006C32D2">
            <w:pPr>
              <w:pStyle w:val="TAL"/>
              <w:rPr>
                <w:lang w:eastAsia="en-US"/>
              </w:rPr>
            </w:pPr>
          </w:p>
        </w:tc>
      </w:tr>
      <w:tr w:rsidR="006C32D2" w:rsidRPr="00A564B4" w14:paraId="5EC1C76C" w14:textId="77777777" w:rsidTr="006C32D2">
        <w:trPr>
          <w:gridAfter w:val="2"/>
          <w:wAfter w:w="143" w:type="dxa"/>
          <w:cantSplit/>
          <w:jc w:val="center"/>
        </w:trPr>
        <w:tc>
          <w:tcPr>
            <w:tcW w:w="929" w:type="dxa"/>
            <w:gridSpan w:val="3"/>
          </w:tcPr>
          <w:p w14:paraId="2CC20167" w14:textId="77777777" w:rsidR="006C32D2" w:rsidRPr="00A564B4" w:rsidRDefault="006C32D2" w:rsidP="006C32D2">
            <w:pPr>
              <w:pStyle w:val="TAL"/>
              <w:rPr>
                <w:lang w:eastAsia="zh-CN"/>
              </w:rPr>
            </w:pPr>
            <w:r w:rsidRPr="00A564B4">
              <w:rPr>
                <w:lang w:eastAsia="zh-CN"/>
              </w:rPr>
              <w:t>7.3.20</w:t>
            </w:r>
          </w:p>
        </w:tc>
        <w:tc>
          <w:tcPr>
            <w:tcW w:w="2960" w:type="dxa"/>
            <w:gridSpan w:val="2"/>
          </w:tcPr>
          <w:p w14:paraId="29BC867D"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Non-MBSFN ABS (feICIC)</w:t>
            </w:r>
          </w:p>
        </w:tc>
        <w:tc>
          <w:tcPr>
            <w:tcW w:w="828" w:type="dxa"/>
            <w:gridSpan w:val="2"/>
          </w:tcPr>
          <w:p w14:paraId="40803A7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12506F0E" w14:textId="77777777" w:rsidR="006C32D2" w:rsidRPr="00A564B4" w:rsidRDefault="006C32D2" w:rsidP="006C32D2">
            <w:pPr>
              <w:pStyle w:val="TAL"/>
              <w:rPr>
                <w:lang w:eastAsia="zh-CN"/>
              </w:rPr>
            </w:pPr>
            <w:r w:rsidRPr="00A564B4">
              <w:rPr>
                <w:lang w:eastAsia="zh-CN"/>
              </w:rPr>
              <w:t>C60</w:t>
            </w:r>
          </w:p>
        </w:tc>
        <w:tc>
          <w:tcPr>
            <w:tcW w:w="2471" w:type="dxa"/>
            <w:gridSpan w:val="3"/>
          </w:tcPr>
          <w:p w14:paraId="32C134EB"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3917E421" w14:textId="77777777" w:rsidR="006C32D2" w:rsidRPr="00A564B4" w:rsidRDefault="006C32D2" w:rsidP="006C32D2">
            <w:pPr>
              <w:pStyle w:val="TAL"/>
              <w:rPr>
                <w:lang w:eastAsia="en-US"/>
              </w:rPr>
            </w:pPr>
          </w:p>
        </w:tc>
        <w:tc>
          <w:tcPr>
            <w:tcW w:w="1695" w:type="dxa"/>
            <w:gridSpan w:val="3"/>
          </w:tcPr>
          <w:p w14:paraId="649787C6" w14:textId="77777777" w:rsidR="006C32D2" w:rsidRPr="00A564B4" w:rsidRDefault="006C32D2" w:rsidP="006C32D2">
            <w:pPr>
              <w:pStyle w:val="TAL"/>
              <w:rPr>
                <w:lang w:eastAsia="en-US"/>
              </w:rPr>
            </w:pPr>
          </w:p>
        </w:tc>
        <w:tc>
          <w:tcPr>
            <w:tcW w:w="1717" w:type="dxa"/>
            <w:gridSpan w:val="3"/>
          </w:tcPr>
          <w:p w14:paraId="2440A334" w14:textId="77777777" w:rsidR="006C32D2" w:rsidRPr="00A564B4" w:rsidRDefault="006C32D2" w:rsidP="006C32D2">
            <w:pPr>
              <w:pStyle w:val="TAL"/>
              <w:rPr>
                <w:lang w:eastAsia="en-US"/>
              </w:rPr>
            </w:pPr>
          </w:p>
        </w:tc>
      </w:tr>
      <w:tr w:rsidR="006C32D2" w:rsidRPr="00A564B4" w14:paraId="77D93225" w14:textId="77777777" w:rsidTr="006C32D2">
        <w:trPr>
          <w:gridAfter w:val="2"/>
          <w:wAfter w:w="143" w:type="dxa"/>
          <w:cantSplit/>
          <w:jc w:val="center"/>
        </w:trPr>
        <w:tc>
          <w:tcPr>
            <w:tcW w:w="929" w:type="dxa"/>
            <w:gridSpan w:val="3"/>
          </w:tcPr>
          <w:p w14:paraId="4B0C69A7" w14:textId="77777777" w:rsidR="006C32D2" w:rsidRPr="00A564B4" w:rsidRDefault="006C32D2" w:rsidP="006C32D2">
            <w:pPr>
              <w:pStyle w:val="TAL"/>
              <w:rPr>
                <w:lang w:eastAsia="zh-CN"/>
              </w:rPr>
            </w:pPr>
            <w:r w:rsidRPr="00A564B4">
              <w:rPr>
                <w:lang w:eastAsia="zh-CN"/>
              </w:rPr>
              <w:t>7.3.21</w:t>
            </w:r>
          </w:p>
        </w:tc>
        <w:tc>
          <w:tcPr>
            <w:tcW w:w="2960" w:type="dxa"/>
            <w:gridSpan w:val="2"/>
          </w:tcPr>
          <w:p w14:paraId="363E0954" w14:textId="77777777" w:rsidR="006C32D2" w:rsidRPr="00A564B4" w:rsidRDefault="006C32D2" w:rsidP="006C32D2">
            <w:pPr>
              <w:pStyle w:val="TAL"/>
              <w:rPr>
                <w:szCs w:val="16"/>
                <w:lang w:eastAsia="en-US"/>
              </w:rPr>
            </w:pPr>
            <w:r w:rsidRPr="00A564B4">
              <w:rPr>
                <w:szCs w:val="16"/>
                <w:lang w:eastAsia="en-US"/>
              </w:rPr>
              <w:t>E-UTRAN FDD Radio Link Monitoring Test for In-sync under Time Domain Measurement Resource Restriction with CRS assistance information and MBSFN ABS (feICIC)</w:t>
            </w:r>
          </w:p>
        </w:tc>
        <w:tc>
          <w:tcPr>
            <w:tcW w:w="828" w:type="dxa"/>
            <w:gridSpan w:val="2"/>
          </w:tcPr>
          <w:p w14:paraId="04F8B74F" w14:textId="77777777" w:rsidR="006C32D2" w:rsidRPr="00A564B4" w:rsidRDefault="006C32D2" w:rsidP="006C32D2">
            <w:pPr>
              <w:pStyle w:val="TAL"/>
              <w:rPr>
                <w:lang w:eastAsia="zh-CN"/>
              </w:rPr>
            </w:pPr>
            <w:r w:rsidRPr="00A564B4">
              <w:rPr>
                <w:lang w:eastAsia="zh-CN"/>
              </w:rPr>
              <w:t>Rel-11</w:t>
            </w:r>
          </w:p>
        </w:tc>
        <w:tc>
          <w:tcPr>
            <w:tcW w:w="1275" w:type="dxa"/>
            <w:gridSpan w:val="4"/>
          </w:tcPr>
          <w:p w14:paraId="549CF25E" w14:textId="77777777" w:rsidR="006C32D2" w:rsidRPr="00A564B4" w:rsidRDefault="006C32D2" w:rsidP="006C32D2">
            <w:pPr>
              <w:pStyle w:val="TAL"/>
              <w:rPr>
                <w:lang w:eastAsia="zh-CN"/>
              </w:rPr>
            </w:pPr>
            <w:r w:rsidRPr="00A564B4">
              <w:rPr>
                <w:lang w:eastAsia="zh-CN"/>
              </w:rPr>
              <w:t>C59</w:t>
            </w:r>
          </w:p>
        </w:tc>
        <w:tc>
          <w:tcPr>
            <w:tcW w:w="2471" w:type="dxa"/>
            <w:gridSpan w:val="3"/>
          </w:tcPr>
          <w:p w14:paraId="240AE17B"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507903A6" w14:textId="77777777" w:rsidR="006C32D2" w:rsidRPr="00A564B4" w:rsidRDefault="006C32D2" w:rsidP="006C32D2">
            <w:pPr>
              <w:pStyle w:val="TAL"/>
              <w:rPr>
                <w:lang w:eastAsia="en-US"/>
              </w:rPr>
            </w:pPr>
          </w:p>
        </w:tc>
        <w:tc>
          <w:tcPr>
            <w:tcW w:w="1695" w:type="dxa"/>
            <w:gridSpan w:val="3"/>
          </w:tcPr>
          <w:p w14:paraId="4D8DDA96" w14:textId="77777777" w:rsidR="006C32D2" w:rsidRPr="00A564B4" w:rsidRDefault="006C32D2" w:rsidP="006C32D2">
            <w:pPr>
              <w:pStyle w:val="TAL"/>
              <w:rPr>
                <w:lang w:eastAsia="en-US"/>
              </w:rPr>
            </w:pPr>
          </w:p>
        </w:tc>
        <w:tc>
          <w:tcPr>
            <w:tcW w:w="1717" w:type="dxa"/>
            <w:gridSpan w:val="3"/>
          </w:tcPr>
          <w:p w14:paraId="560779D1" w14:textId="77777777" w:rsidR="006C32D2" w:rsidRPr="00A564B4" w:rsidRDefault="006C32D2" w:rsidP="006C32D2">
            <w:pPr>
              <w:pStyle w:val="TAL"/>
              <w:rPr>
                <w:lang w:eastAsia="en-US"/>
              </w:rPr>
            </w:pPr>
          </w:p>
        </w:tc>
      </w:tr>
      <w:tr w:rsidR="006C32D2" w:rsidRPr="00A564B4" w14:paraId="47516D5B" w14:textId="77777777" w:rsidTr="006C32D2">
        <w:trPr>
          <w:gridAfter w:val="2"/>
          <w:wAfter w:w="143" w:type="dxa"/>
          <w:cantSplit/>
          <w:jc w:val="center"/>
        </w:trPr>
        <w:tc>
          <w:tcPr>
            <w:tcW w:w="929" w:type="dxa"/>
            <w:gridSpan w:val="3"/>
          </w:tcPr>
          <w:p w14:paraId="6265B2DF" w14:textId="77777777" w:rsidR="006C32D2" w:rsidRPr="00A564B4" w:rsidRDefault="006C32D2" w:rsidP="006C32D2">
            <w:pPr>
              <w:pStyle w:val="TAL"/>
              <w:rPr>
                <w:lang w:eastAsia="zh-CN"/>
              </w:rPr>
            </w:pPr>
            <w:r w:rsidRPr="00A564B4">
              <w:rPr>
                <w:lang w:eastAsia="zh-CN"/>
              </w:rPr>
              <w:t>7.3.22</w:t>
            </w:r>
          </w:p>
        </w:tc>
        <w:tc>
          <w:tcPr>
            <w:tcW w:w="2960" w:type="dxa"/>
            <w:gridSpan w:val="2"/>
          </w:tcPr>
          <w:p w14:paraId="728BF18C"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MBSFN ABS (feICIC)</w:t>
            </w:r>
          </w:p>
        </w:tc>
        <w:tc>
          <w:tcPr>
            <w:tcW w:w="828" w:type="dxa"/>
            <w:gridSpan w:val="2"/>
          </w:tcPr>
          <w:p w14:paraId="7DBE6E35" w14:textId="77777777" w:rsidR="006C32D2" w:rsidRPr="00A564B4" w:rsidRDefault="006C32D2" w:rsidP="006C32D2">
            <w:pPr>
              <w:pStyle w:val="TAL"/>
              <w:rPr>
                <w:lang w:eastAsia="zh-CN"/>
              </w:rPr>
            </w:pPr>
            <w:r w:rsidRPr="00A564B4">
              <w:rPr>
                <w:lang w:eastAsia="zh-CN"/>
              </w:rPr>
              <w:t>Rel-11</w:t>
            </w:r>
          </w:p>
        </w:tc>
        <w:tc>
          <w:tcPr>
            <w:tcW w:w="1275" w:type="dxa"/>
            <w:gridSpan w:val="4"/>
          </w:tcPr>
          <w:p w14:paraId="0D96EC41" w14:textId="77777777" w:rsidR="006C32D2" w:rsidRPr="00A564B4" w:rsidRDefault="006C32D2" w:rsidP="006C32D2">
            <w:pPr>
              <w:pStyle w:val="TAL"/>
              <w:rPr>
                <w:lang w:eastAsia="zh-CN"/>
              </w:rPr>
            </w:pPr>
            <w:r w:rsidRPr="00A564B4">
              <w:rPr>
                <w:lang w:eastAsia="zh-CN"/>
              </w:rPr>
              <w:t>C60</w:t>
            </w:r>
          </w:p>
        </w:tc>
        <w:tc>
          <w:tcPr>
            <w:tcW w:w="2471" w:type="dxa"/>
            <w:gridSpan w:val="3"/>
          </w:tcPr>
          <w:p w14:paraId="71F23CF9"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751A019B" w14:textId="77777777" w:rsidR="006C32D2" w:rsidRPr="00A564B4" w:rsidRDefault="006C32D2" w:rsidP="006C32D2">
            <w:pPr>
              <w:pStyle w:val="TAL"/>
              <w:rPr>
                <w:lang w:eastAsia="en-US"/>
              </w:rPr>
            </w:pPr>
          </w:p>
        </w:tc>
        <w:tc>
          <w:tcPr>
            <w:tcW w:w="1695" w:type="dxa"/>
            <w:gridSpan w:val="3"/>
          </w:tcPr>
          <w:p w14:paraId="01BC9FE8" w14:textId="77777777" w:rsidR="006C32D2" w:rsidRPr="00A564B4" w:rsidRDefault="006C32D2" w:rsidP="006C32D2">
            <w:pPr>
              <w:pStyle w:val="TAL"/>
              <w:rPr>
                <w:lang w:eastAsia="en-US"/>
              </w:rPr>
            </w:pPr>
          </w:p>
        </w:tc>
        <w:tc>
          <w:tcPr>
            <w:tcW w:w="1717" w:type="dxa"/>
            <w:gridSpan w:val="3"/>
          </w:tcPr>
          <w:p w14:paraId="3C4F3FDA" w14:textId="77777777" w:rsidR="006C32D2" w:rsidRPr="00A564B4" w:rsidRDefault="006C32D2" w:rsidP="006C32D2">
            <w:pPr>
              <w:pStyle w:val="TAL"/>
              <w:rPr>
                <w:lang w:eastAsia="en-US"/>
              </w:rPr>
            </w:pPr>
          </w:p>
        </w:tc>
      </w:tr>
      <w:tr w:rsidR="006C32D2" w:rsidRPr="00A564B4" w14:paraId="00298281" w14:textId="77777777" w:rsidTr="006C32D2">
        <w:trPr>
          <w:gridAfter w:val="2"/>
          <w:wAfter w:w="143" w:type="dxa"/>
          <w:cantSplit/>
          <w:jc w:val="center"/>
        </w:trPr>
        <w:tc>
          <w:tcPr>
            <w:tcW w:w="929" w:type="dxa"/>
            <w:gridSpan w:val="3"/>
          </w:tcPr>
          <w:p w14:paraId="19DD20C4" w14:textId="77777777" w:rsidR="006C32D2" w:rsidRPr="00A564B4" w:rsidRDefault="006C32D2" w:rsidP="006C32D2">
            <w:pPr>
              <w:pStyle w:val="TAL"/>
              <w:rPr>
                <w:lang w:eastAsia="zh-CN"/>
              </w:rPr>
            </w:pPr>
            <w:r w:rsidRPr="00A564B4">
              <w:rPr>
                <w:lang w:eastAsia="zh-CN"/>
              </w:rPr>
              <w:t>7.3.23</w:t>
            </w:r>
          </w:p>
        </w:tc>
        <w:tc>
          <w:tcPr>
            <w:tcW w:w="2960" w:type="dxa"/>
            <w:gridSpan w:val="2"/>
          </w:tcPr>
          <w:p w14:paraId="533EB779" w14:textId="77777777" w:rsidR="006C32D2" w:rsidRPr="00A564B4" w:rsidRDefault="006C32D2" w:rsidP="006C32D2">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828" w:type="dxa"/>
            <w:gridSpan w:val="2"/>
          </w:tcPr>
          <w:p w14:paraId="2811869C"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5C67E" w14:textId="77777777" w:rsidR="006C32D2" w:rsidRPr="00A564B4" w:rsidRDefault="006C32D2" w:rsidP="006C32D2">
            <w:pPr>
              <w:pStyle w:val="TAL"/>
              <w:rPr>
                <w:lang w:eastAsia="zh-CN"/>
              </w:rPr>
            </w:pPr>
            <w:r w:rsidRPr="00A564B4">
              <w:rPr>
                <w:lang w:eastAsia="zh-CN"/>
              </w:rPr>
              <w:t>C49</w:t>
            </w:r>
          </w:p>
        </w:tc>
        <w:tc>
          <w:tcPr>
            <w:tcW w:w="2471" w:type="dxa"/>
            <w:gridSpan w:val="3"/>
          </w:tcPr>
          <w:p w14:paraId="327CB5FA"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755E085E" w14:textId="77777777" w:rsidR="006C32D2" w:rsidRPr="00A564B4" w:rsidRDefault="006C32D2" w:rsidP="006C32D2">
            <w:pPr>
              <w:pStyle w:val="TAL"/>
              <w:rPr>
                <w:lang w:eastAsia="en-US"/>
              </w:rPr>
            </w:pPr>
          </w:p>
        </w:tc>
        <w:tc>
          <w:tcPr>
            <w:tcW w:w="1695" w:type="dxa"/>
            <w:gridSpan w:val="3"/>
          </w:tcPr>
          <w:p w14:paraId="3373E21B" w14:textId="77777777" w:rsidR="006C32D2" w:rsidRPr="00A564B4" w:rsidRDefault="006C32D2" w:rsidP="006C32D2">
            <w:pPr>
              <w:pStyle w:val="TAL"/>
              <w:rPr>
                <w:lang w:eastAsia="en-US"/>
              </w:rPr>
            </w:pPr>
          </w:p>
        </w:tc>
        <w:tc>
          <w:tcPr>
            <w:tcW w:w="1717" w:type="dxa"/>
            <w:gridSpan w:val="3"/>
          </w:tcPr>
          <w:p w14:paraId="7FB5E545" w14:textId="77777777" w:rsidR="006C32D2" w:rsidRPr="00A564B4" w:rsidRDefault="006C32D2" w:rsidP="006C32D2">
            <w:pPr>
              <w:pStyle w:val="TAL"/>
              <w:rPr>
                <w:lang w:eastAsia="en-US"/>
              </w:rPr>
            </w:pPr>
          </w:p>
        </w:tc>
      </w:tr>
      <w:tr w:rsidR="006C32D2" w:rsidRPr="00A564B4" w14:paraId="569981EB" w14:textId="77777777" w:rsidTr="006C32D2">
        <w:trPr>
          <w:gridAfter w:val="2"/>
          <w:wAfter w:w="143" w:type="dxa"/>
          <w:cantSplit/>
          <w:jc w:val="center"/>
        </w:trPr>
        <w:tc>
          <w:tcPr>
            <w:tcW w:w="929" w:type="dxa"/>
            <w:gridSpan w:val="3"/>
          </w:tcPr>
          <w:p w14:paraId="53803AD8" w14:textId="77777777" w:rsidR="006C32D2" w:rsidRPr="00A564B4" w:rsidRDefault="006C32D2" w:rsidP="006C32D2">
            <w:pPr>
              <w:pStyle w:val="TAL"/>
              <w:rPr>
                <w:lang w:eastAsia="zh-CN"/>
              </w:rPr>
            </w:pPr>
            <w:r w:rsidRPr="00A564B4">
              <w:rPr>
                <w:lang w:eastAsia="zh-CN"/>
              </w:rPr>
              <w:t>7.3.23_1</w:t>
            </w:r>
          </w:p>
        </w:tc>
        <w:tc>
          <w:tcPr>
            <w:tcW w:w="2960" w:type="dxa"/>
            <w:gridSpan w:val="2"/>
          </w:tcPr>
          <w:p w14:paraId="795E6235" w14:textId="77777777" w:rsidR="006C32D2" w:rsidRPr="00A564B4" w:rsidRDefault="006C32D2" w:rsidP="006C32D2">
            <w:pPr>
              <w:pStyle w:val="TAL"/>
            </w:pPr>
            <w:r w:rsidRPr="00A564B4">
              <w:t xml:space="preserve">E-UTRAN FDD Radio Link Monitoring Test for Out-of-sync for 5MHz </w:t>
            </w:r>
            <w:r w:rsidRPr="00A564B4">
              <w:rPr>
                <w:lang w:eastAsia="zh-CN"/>
              </w:rPr>
              <w:t>B</w:t>
            </w:r>
            <w:r w:rsidRPr="00A564B4">
              <w:t>andwidth with 4Rx antenna ports</w:t>
            </w:r>
          </w:p>
        </w:tc>
        <w:tc>
          <w:tcPr>
            <w:tcW w:w="828" w:type="dxa"/>
            <w:gridSpan w:val="2"/>
          </w:tcPr>
          <w:p w14:paraId="34EA8F81"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5901245" w14:textId="77777777" w:rsidR="006C32D2" w:rsidRPr="00A564B4" w:rsidRDefault="006C32D2" w:rsidP="006C32D2">
            <w:pPr>
              <w:pStyle w:val="TAL"/>
              <w:rPr>
                <w:lang w:eastAsia="zh-CN"/>
              </w:rPr>
            </w:pPr>
            <w:r w:rsidRPr="00A564B4">
              <w:rPr>
                <w:lang w:eastAsia="zh-CN"/>
              </w:rPr>
              <w:t>C49</w:t>
            </w:r>
          </w:p>
        </w:tc>
        <w:tc>
          <w:tcPr>
            <w:tcW w:w="2471" w:type="dxa"/>
            <w:gridSpan w:val="3"/>
          </w:tcPr>
          <w:p w14:paraId="2319A2B5" w14:textId="77777777" w:rsidR="006C32D2" w:rsidRPr="00A564B4" w:rsidRDefault="006C32D2" w:rsidP="006C32D2">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gridSpan w:val="3"/>
          </w:tcPr>
          <w:p w14:paraId="2983B1BA" w14:textId="77777777" w:rsidR="006C32D2" w:rsidRPr="00A564B4" w:rsidRDefault="006C32D2" w:rsidP="006C32D2">
            <w:pPr>
              <w:pStyle w:val="TAL"/>
              <w:rPr>
                <w:lang w:eastAsia="en-US"/>
              </w:rPr>
            </w:pPr>
          </w:p>
        </w:tc>
        <w:tc>
          <w:tcPr>
            <w:tcW w:w="1695" w:type="dxa"/>
            <w:gridSpan w:val="3"/>
          </w:tcPr>
          <w:p w14:paraId="3C45FA59" w14:textId="77777777" w:rsidR="006C32D2" w:rsidRPr="00A564B4" w:rsidRDefault="006C32D2" w:rsidP="006C32D2">
            <w:pPr>
              <w:pStyle w:val="TAL"/>
              <w:rPr>
                <w:lang w:eastAsia="en-US"/>
              </w:rPr>
            </w:pPr>
          </w:p>
        </w:tc>
        <w:tc>
          <w:tcPr>
            <w:tcW w:w="1717" w:type="dxa"/>
            <w:gridSpan w:val="3"/>
          </w:tcPr>
          <w:p w14:paraId="63A1F0A3" w14:textId="77777777" w:rsidR="006C32D2" w:rsidRPr="00A564B4" w:rsidRDefault="006C32D2" w:rsidP="006C32D2">
            <w:pPr>
              <w:pStyle w:val="TAL"/>
              <w:rPr>
                <w:lang w:eastAsia="en-US"/>
              </w:rPr>
            </w:pPr>
          </w:p>
        </w:tc>
      </w:tr>
      <w:tr w:rsidR="006C32D2" w:rsidRPr="00A564B4" w14:paraId="6B569772" w14:textId="77777777" w:rsidTr="006C32D2">
        <w:trPr>
          <w:gridAfter w:val="2"/>
          <w:wAfter w:w="143" w:type="dxa"/>
          <w:cantSplit/>
          <w:jc w:val="center"/>
        </w:trPr>
        <w:tc>
          <w:tcPr>
            <w:tcW w:w="929" w:type="dxa"/>
            <w:gridSpan w:val="3"/>
          </w:tcPr>
          <w:p w14:paraId="5A19F301" w14:textId="77777777" w:rsidR="006C32D2" w:rsidRPr="00A564B4" w:rsidRDefault="006C32D2" w:rsidP="006C32D2">
            <w:pPr>
              <w:pStyle w:val="TAL"/>
              <w:rPr>
                <w:lang w:eastAsia="zh-CN"/>
              </w:rPr>
            </w:pPr>
            <w:r w:rsidRPr="00A564B4">
              <w:rPr>
                <w:lang w:eastAsia="zh-CN"/>
              </w:rPr>
              <w:t>7.3.24</w:t>
            </w:r>
          </w:p>
        </w:tc>
        <w:tc>
          <w:tcPr>
            <w:tcW w:w="2960" w:type="dxa"/>
            <w:gridSpan w:val="2"/>
          </w:tcPr>
          <w:p w14:paraId="308C5703" w14:textId="77777777" w:rsidR="006C32D2" w:rsidRPr="00A564B4" w:rsidRDefault="006C32D2" w:rsidP="006C32D2">
            <w:pPr>
              <w:pStyle w:val="TAL"/>
              <w:rPr>
                <w:lang w:eastAsia="zh-CN"/>
              </w:rPr>
            </w:pPr>
            <w:r w:rsidRPr="00A564B4">
              <w:t xml:space="preserve">E-UTRAN FDD Radio Link Monitoring Test for In-sync for 5MHz </w:t>
            </w:r>
            <w:r w:rsidRPr="00A564B4">
              <w:rPr>
                <w:lang w:eastAsia="zh-CN"/>
              </w:rPr>
              <w:t>B</w:t>
            </w:r>
            <w:r w:rsidRPr="00A564B4">
              <w:t>andwidth</w:t>
            </w:r>
          </w:p>
        </w:tc>
        <w:tc>
          <w:tcPr>
            <w:tcW w:w="828" w:type="dxa"/>
            <w:gridSpan w:val="2"/>
          </w:tcPr>
          <w:p w14:paraId="12F2EC47" w14:textId="77777777" w:rsidR="006C32D2" w:rsidRPr="00A564B4" w:rsidRDefault="006C32D2" w:rsidP="006C32D2">
            <w:pPr>
              <w:pStyle w:val="TAL"/>
              <w:rPr>
                <w:lang w:eastAsia="zh-CN"/>
              </w:rPr>
            </w:pPr>
            <w:r w:rsidRPr="00A564B4">
              <w:rPr>
                <w:lang w:eastAsia="zh-CN"/>
              </w:rPr>
              <w:t>Rel-8</w:t>
            </w:r>
          </w:p>
        </w:tc>
        <w:tc>
          <w:tcPr>
            <w:tcW w:w="1275" w:type="dxa"/>
            <w:gridSpan w:val="4"/>
          </w:tcPr>
          <w:p w14:paraId="0C5F1FA3" w14:textId="77777777" w:rsidR="006C32D2" w:rsidRPr="00A564B4" w:rsidRDefault="006C32D2" w:rsidP="006C32D2">
            <w:pPr>
              <w:pStyle w:val="TAL"/>
              <w:rPr>
                <w:lang w:eastAsia="zh-CN"/>
              </w:rPr>
            </w:pPr>
            <w:r w:rsidRPr="00A564B4">
              <w:rPr>
                <w:lang w:eastAsia="zh-CN"/>
              </w:rPr>
              <w:t>C49</w:t>
            </w:r>
          </w:p>
        </w:tc>
        <w:tc>
          <w:tcPr>
            <w:tcW w:w="2471" w:type="dxa"/>
            <w:gridSpan w:val="3"/>
          </w:tcPr>
          <w:p w14:paraId="384D5A6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0A91DF03" w14:textId="77777777" w:rsidR="006C32D2" w:rsidRPr="00A564B4" w:rsidRDefault="006C32D2" w:rsidP="006C32D2">
            <w:pPr>
              <w:pStyle w:val="TAL"/>
              <w:rPr>
                <w:lang w:eastAsia="en-US"/>
              </w:rPr>
            </w:pPr>
          </w:p>
        </w:tc>
        <w:tc>
          <w:tcPr>
            <w:tcW w:w="1695" w:type="dxa"/>
            <w:gridSpan w:val="3"/>
          </w:tcPr>
          <w:p w14:paraId="19253568" w14:textId="77777777" w:rsidR="006C32D2" w:rsidRPr="00A564B4" w:rsidRDefault="006C32D2" w:rsidP="006C32D2">
            <w:pPr>
              <w:pStyle w:val="TAL"/>
              <w:rPr>
                <w:lang w:eastAsia="en-US"/>
              </w:rPr>
            </w:pPr>
          </w:p>
        </w:tc>
        <w:tc>
          <w:tcPr>
            <w:tcW w:w="1717" w:type="dxa"/>
            <w:gridSpan w:val="3"/>
          </w:tcPr>
          <w:p w14:paraId="437E9CEA" w14:textId="77777777" w:rsidR="006C32D2" w:rsidRPr="00A564B4" w:rsidRDefault="006C32D2" w:rsidP="006C32D2">
            <w:pPr>
              <w:pStyle w:val="TAL"/>
              <w:rPr>
                <w:lang w:eastAsia="en-US"/>
              </w:rPr>
            </w:pPr>
          </w:p>
        </w:tc>
      </w:tr>
      <w:tr w:rsidR="006C32D2" w:rsidRPr="00A564B4" w14:paraId="201C5297" w14:textId="77777777" w:rsidTr="006C32D2">
        <w:trPr>
          <w:gridAfter w:val="2"/>
          <w:wAfter w:w="143" w:type="dxa"/>
          <w:cantSplit/>
          <w:jc w:val="center"/>
        </w:trPr>
        <w:tc>
          <w:tcPr>
            <w:tcW w:w="929" w:type="dxa"/>
            <w:gridSpan w:val="3"/>
          </w:tcPr>
          <w:p w14:paraId="73FCD377" w14:textId="77777777" w:rsidR="006C32D2" w:rsidRPr="00A564B4" w:rsidRDefault="006C32D2" w:rsidP="006C32D2">
            <w:pPr>
              <w:pStyle w:val="TAL"/>
              <w:rPr>
                <w:lang w:eastAsia="zh-CN"/>
              </w:rPr>
            </w:pPr>
            <w:r w:rsidRPr="00A564B4">
              <w:rPr>
                <w:lang w:eastAsia="zh-CN"/>
              </w:rPr>
              <w:t>7.3.25</w:t>
            </w:r>
          </w:p>
        </w:tc>
        <w:tc>
          <w:tcPr>
            <w:tcW w:w="2960" w:type="dxa"/>
            <w:gridSpan w:val="2"/>
          </w:tcPr>
          <w:p w14:paraId="45498187" w14:textId="77777777" w:rsidR="006C32D2" w:rsidRPr="00A564B4" w:rsidRDefault="006C32D2" w:rsidP="006C32D2">
            <w:pPr>
              <w:pStyle w:val="TAL"/>
              <w:rPr>
                <w:lang w:eastAsia="zh-CN"/>
              </w:rPr>
            </w:pPr>
            <w:r w:rsidRPr="00A564B4">
              <w:t>E-UTRAN FDD Radio Link Monitoring Test for In-sync in DRX for 5MHz Bandwidth</w:t>
            </w:r>
          </w:p>
        </w:tc>
        <w:tc>
          <w:tcPr>
            <w:tcW w:w="828" w:type="dxa"/>
            <w:gridSpan w:val="2"/>
          </w:tcPr>
          <w:p w14:paraId="2FFAF747" w14:textId="77777777" w:rsidR="006C32D2" w:rsidRPr="00A564B4" w:rsidRDefault="006C32D2" w:rsidP="006C32D2">
            <w:pPr>
              <w:pStyle w:val="TAL"/>
              <w:rPr>
                <w:lang w:eastAsia="en-US"/>
              </w:rPr>
            </w:pPr>
            <w:r w:rsidRPr="00A564B4">
              <w:rPr>
                <w:lang w:eastAsia="zh-CN"/>
              </w:rPr>
              <w:t>Rel-8</w:t>
            </w:r>
          </w:p>
        </w:tc>
        <w:tc>
          <w:tcPr>
            <w:tcW w:w="1275" w:type="dxa"/>
            <w:gridSpan w:val="4"/>
          </w:tcPr>
          <w:p w14:paraId="49ED3376" w14:textId="77777777" w:rsidR="006C32D2" w:rsidRPr="00A564B4" w:rsidRDefault="006C32D2" w:rsidP="006C32D2">
            <w:pPr>
              <w:pStyle w:val="TAL"/>
              <w:rPr>
                <w:lang w:eastAsia="en-US"/>
              </w:rPr>
            </w:pPr>
            <w:r w:rsidRPr="00A564B4">
              <w:rPr>
                <w:lang w:eastAsia="zh-CN"/>
              </w:rPr>
              <w:t>C56</w:t>
            </w:r>
          </w:p>
        </w:tc>
        <w:tc>
          <w:tcPr>
            <w:tcW w:w="2471" w:type="dxa"/>
            <w:gridSpan w:val="3"/>
          </w:tcPr>
          <w:p w14:paraId="2BDC197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Pr>
          <w:p w14:paraId="35C9139D" w14:textId="77777777" w:rsidR="006C32D2" w:rsidRPr="00A564B4" w:rsidRDefault="006C32D2" w:rsidP="006C32D2">
            <w:pPr>
              <w:pStyle w:val="TAL"/>
              <w:rPr>
                <w:lang w:eastAsia="en-US"/>
              </w:rPr>
            </w:pPr>
          </w:p>
        </w:tc>
        <w:tc>
          <w:tcPr>
            <w:tcW w:w="1695" w:type="dxa"/>
            <w:gridSpan w:val="3"/>
          </w:tcPr>
          <w:p w14:paraId="7E0248C5" w14:textId="77777777" w:rsidR="006C32D2" w:rsidRPr="00A564B4" w:rsidRDefault="006C32D2" w:rsidP="006C32D2">
            <w:pPr>
              <w:pStyle w:val="TAL"/>
              <w:rPr>
                <w:lang w:eastAsia="en-US"/>
              </w:rPr>
            </w:pPr>
          </w:p>
        </w:tc>
        <w:tc>
          <w:tcPr>
            <w:tcW w:w="1717" w:type="dxa"/>
            <w:gridSpan w:val="3"/>
          </w:tcPr>
          <w:p w14:paraId="38AEAC7F" w14:textId="77777777" w:rsidR="006C32D2" w:rsidRPr="00A564B4" w:rsidRDefault="006C32D2" w:rsidP="006C32D2">
            <w:pPr>
              <w:pStyle w:val="TAL"/>
              <w:rPr>
                <w:lang w:eastAsia="en-US"/>
              </w:rPr>
            </w:pPr>
          </w:p>
        </w:tc>
      </w:tr>
      <w:tr w:rsidR="006C32D2" w:rsidRPr="00A564B4" w14:paraId="0D10E667" w14:textId="77777777" w:rsidTr="006C32D2">
        <w:trPr>
          <w:gridAfter w:val="2"/>
          <w:wAfter w:w="143" w:type="dxa"/>
          <w:cantSplit/>
          <w:jc w:val="center"/>
        </w:trPr>
        <w:tc>
          <w:tcPr>
            <w:tcW w:w="929" w:type="dxa"/>
            <w:gridSpan w:val="3"/>
          </w:tcPr>
          <w:p w14:paraId="79992526" w14:textId="77777777" w:rsidR="006C32D2" w:rsidRPr="00A564B4" w:rsidRDefault="006C32D2" w:rsidP="006C32D2">
            <w:pPr>
              <w:pStyle w:val="TAL"/>
              <w:rPr>
                <w:lang w:eastAsia="zh-CN"/>
              </w:rPr>
            </w:pPr>
            <w:r w:rsidRPr="00A564B4">
              <w:rPr>
                <w:lang w:eastAsia="zh-CN"/>
              </w:rPr>
              <w:t>7.3.26</w:t>
            </w:r>
          </w:p>
        </w:tc>
        <w:tc>
          <w:tcPr>
            <w:tcW w:w="2960" w:type="dxa"/>
            <w:gridSpan w:val="2"/>
          </w:tcPr>
          <w:p w14:paraId="033308C9" w14:textId="77777777" w:rsidR="006C32D2" w:rsidRPr="00A564B4" w:rsidRDefault="006C32D2" w:rsidP="006C32D2">
            <w:pPr>
              <w:pStyle w:val="TAL"/>
            </w:pPr>
            <w:r w:rsidRPr="00A564B4">
              <w:t>E-UTRAN FD-FDD Radio Link Monitoring Test for Out-of-sync for UE category 0</w:t>
            </w:r>
          </w:p>
        </w:tc>
        <w:tc>
          <w:tcPr>
            <w:tcW w:w="828" w:type="dxa"/>
            <w:gridSpan w:val="2"/>
          </w:tcPr>
          <w:p w14:paraId="57E4C2B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0F9D95" w14:textId="77777777" w:rsidR="006C32D2" w:rsidRPr="00A564B4" w:rsidRDefault="006C32D2" w:rsidP="006C32D2">
            <w:pPr>
              <w:pStyle w:val="TAL"/>
              <w:rPr>
                <w:lang w:eastAsia="zh-CN"/>
              </w:rPr>
            </w:pPr>
            <w:r w:rsidRPr="00A564B4">
              <w:rPr>
                <w:lang w:eastAsia="zh-CN"/>
              </w:rPr>
              <w:t>C94</w:t>
            </w:r>
          </w:p>
        </w:tc>
        <w:tc>
          <w:tcPr>
            <w:tcW w:w="2471" w:type="dxa"/>
            <w:gridSpan w:val="3"/>
          </w:tcPr>
          <w:p w14:paraId="381D5491"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584206D5" w14:textId="77777777" w:rsidR="006C32D2" w:rsidRPr="00A564B4" w:rsidRDefault="006C32D2" w:rsidP="006C32D2">
            <w:pPr>
              <w:pStyle w:val="TAL"/>
              <w:rPr>
                <w:lang w:eastAsia="en-US"/>
              </w:rPr>
            </w:pPr>
          </w:p>
        </w:tc>
        <w:tc>
          <w:tcPr>
            <w:tcW w:w="1695" w:type="dxa"/>
            <w:gridSpan w:val="3"/>
          </w:tcPr>
          <w:p w14:paraId="780CF025" w14:textId="77777777" w:rsidR="006C32D2" w:rsidRPr="00A564B4" w:rsidRDefault="006C32D2" w:rsidP="006C32D2">
            <w:pPr>
              <w:pStyle w:val="TAL"/>
              <w:rPr>
                <w:lang w:eastAsia="en-US"/>
              </w:rPr>
            </w:pPr>
          </w:p>
        </w:tc>
        <w:tc>
          <w:tcPr>
            <w:tcW w:w="1717" w:type="dxa"/>
            <w:gridSpan w:val="3"/>
          </w:tcPr>
          <w:p w14:paraId="2365A252" w14:textId="77777777" w:rsidR="006C32D2" w:rsidRPr="00A564B4" w:rsidRDefault="006C32D2" w:rsidP="006C32D2">
            <w:pPr>
              <w:pStyle w:val="TAL"/>
              <w:rPr>
                <w:lang w:eastAsia="en-US"/>
              </w:rPr>
            </w:pPr>
          </w:p>
        </w:tc>
      </w:tr>
      <w:tr w:rsidR="006C32D2" w:rsidRPr="00A564B4" w14:paraId="48F08618" w14:textId="77777777" w:rsidTr="006C32D2">
        <w:trPr>
          <w:gridAfter w:val="2"/>
          <w:wAfter w:w="143" w:type="dxa"/>
          <w:cantSplit/>
          <w:jc w:val="center"/>
        </w:trPr>
        <w:tc>
          <w:tcPr>
            <w:tcW w:w="929" w:type="dxa"/>
            <w:gridSpan w:val="3"/>
          </w:tcPr>
          <w:p w14:paraId="5C63C340" w14:textId="77777777" w:rsidR="006C32D2" w:rsidRPr="00A564B4" w:rsidRDefault="006C32D2" w:rsidP="006C32D2">
            <w:pPr>
              <w:pStyle w:val="TAL"/>
              <w:rPr>
                <w:lang w:eastAsia="zh-CN"/>
              </w:rPr>
            </w:pPr>
            <w:r w:rsidRPr="00A564B4">
              <w:rPr>
                <w:lang w:eastAsia="en-US"/>
              </w:rPr>
              <w:t>7.3.26_2</w:t>
            </w:r>
          </w:p>
        </w:tc>
        <w:tc>
          <w:tcPr>
            <w:tcW w:w="2960" w:type="dxa"/>
            <w:gridSpan w:val="2"/>
          </w:tcPr>
          <w:p w14:paraId="7A46532D" w14:textId="77777777" w:rsidR="006C32D2" w:rsidRPr="00A564B4" w:rsidRDefault="006C32D2" w:rsidP="006C32D2">
            <w:pPr>
              <w:pStyle w:val="TAL"/>
            </w:pPr>
            <w:r w:rsidRPr="00A564B4">
              <w:rPr>
                <w:lang w:eastAsia="en-US"/>
              </w:rPr>
              <w:t>E-UTRAN FD-FDD Radio Link Monitoring Test for Out-of-sync for UE Category 1bis</w:t>
            </w:r>
          </w:p>
        </w:tc>
        <w:tc>
          <w:tcPr>
            <w:tcW w:w="828" w:type="dxa"/>
            <w:gridSpan w:val="2"/>
          </w:tcPr>
          <w:p w14:paraId="76F1D8E2"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71A59E7" w14:textId="77777777" w:rsidR="006C32D2" w:rsidRPr="00A564B4" w:rsidRDefault="006C32D2" w:rsidP="006C32D2">
            <w:pPr>
              <w:pStyle w:val="TAL"/>
              <w:rPr>
                <w:lang w:eastAsia="zh-CN"/>
              </w:rPr>
            </w:pPr>
            <w:r w:rsidRPr="00A564B4">
              <w:rPr>
                <w:lang w:eastAsia="en-US"/>
              </w:rPr>
              <w:t>C194</w:t>
            </w:r>
          </w:p>
        </w:tc>
        <w:tc>
          <w:tcPr>
            <w:tcW w:w="2471" w:type="dxa"/>
            <w:gridSpan w:val="3"/>
          </w:tcPr>
          <w:p w14:paraId="08F7B9E1"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22A2A0BE" w14:textId="77777777" w:rsidR="006C32D2" w:rsidRPr="00A564B4" w:rsidRDefault="006C32D2" w:rsidP="006C32D2">
            <w:pPr>
              <w:pStyle w:val="TAL"/>
              <w:rPr>
                <w:lang w:eastAsia="en-US"/>
              </w:rPr>
            </w:pPr>
          </w:p>
        </w:tc>
        <w:tc>
          <w:tcPr>
            <w:tcW w:w="1695" w:type="dxa"/>
            <w:gridSpan w:val="3"/>
          </w:tcPr>
          <w:p w14:paraId="53FD4EBF" w14:textId="77777777" w:rsidR="006C32D2" w:rsidRPr="00A564B4" w:rsidRDefault="006C32D2" w:rsidP="006C32D2">
            <w:pPr>
              <w:pStyle w:val="TAL"/>
              <w:rPr>
                <w:lang w:eastAsia="en-US"/>
              </w:rPr>
            </w:pPr>
          </w:p>
        </w:tc>
        <w:tc>
          <w:tcPr>
            <w:tcW w:w="1717" w:type="dxa"/>
            <w:gridSpan w:val="3"/>
          </w:tcPr>
          <w:p w14:paraId="37C2D84B" w14:textId="77777777" w:rsidR="006C32D2" w:rsidRPr="00A564B4" w:rsidRDefault="006C32D2" w:rsidP="006C32D2">
            <w:pPr>
              <w:pStyle w:val="TAL"/>
              <w:rPr>
                <w:lang w:eastAsia="en-US"/>
              </w:rPr>
            </w:pPr>
          </w:p>
        </w:tc>
      </w:tr>
      <w:tr w:rsidR="006C32D2" w:rsidRPr="00A564B4" w14:paraId="1C3CB335" w14:textId="77777777" w:rsidTr="006C32D2">
        <w:trPr>
          <w:gridAfter w:val="2"/>
          <w:wAfter w:w="143" w:type="dxa"/>
          <w:cantSplit/>
          <w:jc w:val="center"/>
        </w:trPr>
        <w:tc>
          <w:tcPr>
            <w:tcW w:w="929" w:type="dxa"/>
            <w:gridSpan w:val="3"/>
          </w:tcPr>
          <w:p w14:paraId="4E55202F" w14:textId="77777777" w:rsidR="006C32D2" w:rsidRPr="00A564B4" w:rsidRDefault="006C32D2" w:rsidP="006C32D2">
            <w:pPr>
              <w:pStyle w:val="TAL"/>
              <w:rPr>
                <w:lang w:eastAsia="zh-CN"/>
              </w:rPr>
            </w:pPr>
            <w:r w:rsidRPr="00A564B4">
              <w:rPr>
                <w:lang w:eastAsia="zh-CN"/>
              </w:rPr>
              <w:t>7.3.27</w:t>
            </w:r>
          </w:p>
        </w:tc>
        <w:tc>
          <w:tcPr>
            <w:tcW w:w="2960" w:type="dxa"/>
            <w:gridSpan w:val="2"/>
          </w:tcPr>
          <w:p w14:paraId="32C08045" w14:textId="77777777" w:rsidR="006C32D2" w:rsidRPr="00A564B4" w:rsidRDefault="006C32D2" w:rsidP="006C32D2">
            <w:pPr>
              <w:pStyle w:val="TAL"/>
            </w:pPr>
            <w:r w:rsidRPr="00A564B4">
              <w:t>E-UTRAN FD-FDD Radio Link Monitoring Test for In-sync for UE category 0</w:t>
            </w:r>
          </w:p>
        </w:tc>
        <w:tc>
          <w:tcPr>
            <w:tcW w:w="828" w:type="dxa"/>
            <w:gridSpan w:val="2"/>
          </w:tcPr>
          <w:p w14:paraId="1E059E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A60561" w14:textId="77777777" w:rsidR="006C32D2" w:rsidRPr="00A564B4" w:rsidRDefault="006C32D2" w:rsidP="006C32D2">
            <w:pPr>
              <w:pStyle w:val="TAL"/>
              <w:rPr>
                <w:lang w:eastAsia="zh-CN"/>
              </w:rPr>
            </w:pPr>
            <w:r w:rsidRPr="00A564B4">
              <w:rPr>
                <w:lang w:eastAsia="zh-CN"/>
              </w:rPr>
              <w:t>C94</w:t>
            </w:r>
          </w:p>
        </w:tc>
        <w:tc>
          <w:tcPr>
            <w:tcW w:w="2471" w:type="dxa"/>
            <w:gridSpan w:val="3"/>
          </w:tcPr>
          <w:p w14:paraId="74293799"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6C46CEDB" w14:textId="77777777" w:rsidR="006C32D2" w:rsidRPr="00A564B4" w:rsidRDefault="006C32D2" w:rsidP="006C32D2">
            <w:pPr>
              <w:pStyle w:val="TAL"/>
              <w:rPr>
                <w:lang w:eastAsia="en-US"/>
              </w:rPr>
            </w:pPr>
          </w:p>
        </w:tc>
        <w:tc>
          <w:tcPr>
            <w:tcW w:w="1695" w:type="dxa"/>
            <w:gridSpan w:val="3"/>
          </w:tcPr>
          <w:p w14:paraId="737AA583" w14:textId="77777777" w:rsidR="006C32D2" w:rsidRPr="00A564B4" w:rsidRDefault="006C32D2" w:rsidP="006C32D2">
            <w:pPr>
              <w:pStyle w:val="TAL"/>
              <w:rPr>
                <w:lang w:eastAsia="en-US"/>
              </w:rPr>
            </w:pPr>
          </w:p>
        </w:tc>
        <w:tc>
          <w:tcPr>
            <w:tcW w:w="1717" w:type="dxa"/>
            <w:gridSpan w:val="3"/>
          </w:tcPr>
          <w:p w14:paraId="432C7977" w14:textId="77777777" w:rsidR="006C32D2" w:rsidRPr="00A564B4" w:rsidRDefault="006C32D2" w:rsidP="006C32D2">
            <w:pPr>
              <w:pStyle w:val="TAL"/>
              <w:rPr>
                <w:lang w:eastAsia="en-US"/>
              </w:rPr>
            </w:pPr>
          </w:p>
        </w:tc>
      </w:tr>
      <w:tr w:rsidR="006C32D2" w:rsidRPr="00A564B4" w14:paraId="677B5104" w14:textId="77777777" w:rsidTr="006C32D2">
        <w:trPr>
          <w:gridAfter w:val="2"/>
          <w:wAfter w:w="143" w:type="dxa"/>
          <w:cantSplit/>
          <w:jc w:val="center"/>
        </w:trPr>
        <w:tc>
          <w:tcPr>
            <w:tcW w:w="929" w:type="dxa"/>
            <w:gridSpan w:val="3"/>
          </w:tcPr>
          <w:p w14:paraId="5FB3BE16" w14:textId="77777777" w:rsidR="006C32D2" w:rsidRPr="00A564B4" w:rsidRDefault="006C32D2" w:rsidP="006C32D2">
            <w:pPr>
              <w:pStyle w:val="TAL"/>
              <w:rPr>
                <w:lang w:eastAsia="zh-CN"/>
              </w:rPr>
            </w:pPr>
            <w:r w:rsidRPr="00A564B4">
              <w:rPr>
                <w:lang w:eastAsia="en-US"/>
              </w:rPr>
              <w:t>7.3.27_2</w:t>
            </w:r>
          </w:p>
        </w:tc>
        <w:tc>
          <w:tcPr>
            <w:tcW w:w="2960" w:type="dxa"/>
            <w:gridSpan w:val="2"/>
          </w:tcPr>
          <w:p w14:paraId="0D9036ED" w14:textId="77777777" w:rsidR="006C32D2" w:rsidRPr="00A564B4" w:rsidRDefault="006C32D2" w:rsidP="006C32D2">
            <w:pPr>
              <w:pStyle w:val="TAL"/>
            </w:pPr>
            <w:r w:rsidRPr="00A564B4">
              <w:rPr>
                <w:lang w:eastAsia="en-US"/>
              </w:rPr>
              <w:t>E-UTRAN FD-FDD Radio Link Monitoring Test for In-sync for UE Category 1bis</w:t>
            </w:r>
          </w:p>
        </w:tc>
        <w:tc>
          <w:tcPr>
            <w:tcW w:w="828" w:type="dxa"/>
            <w:gridSpan w:val="2"/>
          </w:tcPr>
          <w:p w14:paraId="7097C8E8"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036FEF" w14:textId="77777777" w:rsidR="006C32D2" w:rsidRPr="00A564B4" w:rsidRDefault="006C32D2" w:rsidP="006C32D2">
            <w:pPr>
              <w:pStyle w:val="TAL"/>
              <w:rPr>
                <w:lang w:eastAsia="zh-CN"/>
              </w:rPr>
            </w:pPr>
            <w:r w:rsidRPr="00A564B4">
              <w:rPr>
                <w:lang w:eastAsia="en-US"/>
              </w:rPr>
              <w:t>C194</w:t>
            </w:r>
          </w:p>
        </w:tc>
        <w:tc>
          <w:tcPr>
            <w:tcW w:w="2471" w:type="dxa"/>
            <w:gridSpan w:val="3"/>
          </w:tcPr>
          <w:p w14:paraId="40E9DCD8"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66CA2D13" w14:textId="77777777" w:rsidR="006C32D2" w:rsidRPr="00A564B4" w:rsidRDefault="006C32D2" w:rsidP="006C32D2">
            <w:pPr>
              <w:pStyle w:val="TAL"/>
              <w:rPr>
                <w:lang w:eastAsia="en-US"/>
              </w:rPr>
            </w:pPr>
          </w:p>
        </w:tc>
        <w:tc>
          <w:tcPr>
            <w:tcW w:w="1695" w:type="dxa"/>
            <w:gridSpan w:val="3"/>
          </w:tcPr>
          <w:p w14:paraId="75300D3D" w14:textId="77777777" w:rsidR="006C32D2" w:rsidRPr="00A564B4" w:rsidRDefault="006C32D2" w:rsidP="006C32D2">
            <w:pPr>
              <w:pStyle w:val="TAL"/>
              <w:rPr>
                <w:lang w:eastAsia="en-US"/>
              </w:rPr>
            </w:pPr>
          </w:p>
        </w:tc>
        <w:tc>
          <w:tcPr>
            <w:tcW w:w="1717" w:type="dxa"/>
            <w:gridSpan w:val="3"/>
          </w:tcPr>
          <w:p w14:paraId="4F78C71C" w14:textId="77777777" w:rsidR="006C32D2" w:rsidRPr="00A564B4" w:rsidRDefault="006C32D2" w:rsidP="006C32D2">
            <w:pPr>
              <w:pStyle w:val="TAL"/>
              <w:rPr>
                <w:lang w:eastAsia="en-US"/>
              </w:rPr>
            </w:pPr>
          </w:p>
        </w:tc>
      </w:tr>
      <w:tr w:rsidR="006C32D2" w:rsidRPr="00A564B4" w14:paraId="0E5DA926" w14:textId="77777777" w:rsidTr="006C32D2">
        <w:trPr>
          <w:gridAfter w:val="2"/>
          <w:wAfter w:w="143" w:type="dxa"/>
          <w:cantSplit/>
          <w:jc w:val="center"/>
        </w:trPr>
        <w:tc>
          <w:tcPr>
            <w:tcW w:w="929" w:type="dxa"/>
            <w:gridSpan w:val="3"/>
          </w:tcPr>
          <w:p w14:paraId="00DFEA1D" w14:textId="77777777" w:rsidR="006C32D2" w:rsidRPr="00A564B4" w:rsidRDefault="006C32D2" w:rsidP="006C32D2">
            <w:pPr>
              <w:pStyle w:val="TAL"/>
              <w:rPr>
                <w:lang w:eastAsia="zh-CN"/>
              </w:rPr>
            </w:pPr>
            <w:r w:rsidRPr="00A564B4">
              <w:rPr>
                <w:lang w:eastAsia="zh-CN"/>
              </w:rPr>
              <w:t>7.3.28</w:t>
            </w:r>
          </w:p>
        </w:tc>
        <w:tc>
          <w:tcPr>
            <w:tcW w:w="2960" w:type="dxa"/>
            <w:gridSpan w:val="2"/>
          </w:tcPr>
          <w:p w14:paraId="2924FDFA" w14:textId="77777777" w:rsidR="006C32D2" w:rsidRPr="00A564B4" w:rsidRDefault="006C32D2" w:rsidP="006C32D2">
            <w:pPr>
              <w:pStyle w:val="TAL"/>
            </w:pPr>
            <w:r w:rsidRPr="00A564B4">
              <w:t>E-UTRAN FD-FDD Radio Link Monitoring Test for Out-of-sync in DRX for UE category 0</w:t>
            </w:r>
          </w:p>
        </w:tc>
        <w:tc>
          <w:tcPr>
            <w:tcW w:w="828" w:type="dxa"/>
            <w:gridSpan w:val="2"/>
          </w:tcPr>
          <w:p w14:paraId="0B30367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3A54B21" w14:textId="77777777" w:rsidR="006C32D2" w:rsidRPr="00A564B4" w:rsidRDefault="006C32D2" w:rsidP="006C32D2">
            <w:pPr>
              <w:pStyle w:val="TAL"/>
              <w:rPr>
                <w:lang w:eastAsia="zh-CN"/>
              </w:rPr>
            </w:pPr>
            <w:r w:rsidRPr="00A564B4">
              <w:rPr>
                <w:lang w:eastAsia="zh-CN"/>
              </w:rPr>
              <w:t>C95</w:t>
            </w:r>
          </w:p>
        </w:tc>
        <w:tc>
          <w:tcPr>
            <w:tcW w:w="2471" w:type="dxa"/>
            <w:gridSpan w:val="3"/>
          </w:tcPr>
          <w:p w14:paraId="07400A6B"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3EDC695D" w14:textId="77777777" w:rsidR="006C32D2" w:rsidRPr="00A564B4" w:rsidRDefault="006C32D2" w:rsidP="006C32D2">
            <w:pPr>
              <w:pStyle w:val="TAL"/>
              <w:rPr>
                <w:lang w:eastAsia="en-US"/>
              </w:rPr>
            </w:pPr>
          </w:p>
        </w:tc>
        <w:tc>
          <w:tcPr>
            <w:tcW w:w="1695" w:type="dxa"/>
            <w:gridSpan w:val="3"/>
          </w:tcPr>
          <w:p w14:paraId="28C2DAFF" w14:textId="77777777" w:rsidR="006C32D2" w:rsidRPr="00A564B4" w:rsidRDefault="006C32D2" w:rsidP="006C32D2">
            <w:pPr>
              <w:pStyle w:val="TAL"/>
              <w:rPr>
                <w:lang w:eastAsia="en-US"/>
              </w:rPr>
            </w:pPr>
          </w:p>
        </w:tc>
        <w:tc>
          <w:tcPr>
            <w:tcW w:w="1717" w:type="dxa"/>
            <w:gridSpan w:val="3"/>
          </w:tcPr>
          <w:p w14:paraId="565823AE" w14:textId="77777777" w:rsidR="006C32D2" w:rsidRPr="00A564B4" w:rsidRDefault="006C32D2" w:rsidP="006C32D2">
            <w:pPr>
              <w:pStyle w:val="TAL"/>
              <w:rPr>
                <w:lang w:eastAsia="en-US"/>
              </w:rPr>
            </w:pPr>
          </w:p>
        </w:tc>
      </w:tr>
      <w:tr w:rsidR="006C32D2" w:rsidRPr="00A564B4" w14:paraId="30210260" w14:textId="77777777" w:rsidTr="006C32D2">
        <w:trPr>
          <w:gridAfter w:val="2"/>
          <w:wAfter w:w="143" w:type="dxa"/>
          <w:cantSplit/>
          <w:jc w:val="center"/>
        </w:trPr>
        <w:tc>
          <w:tcPr>
            <w:tcW w:w="929" w:type="dxa"/>
            <w:gridSpan w:val="3"/>
          </w:tcPr>
          <w:p w14:paraId="3A2ECF9A" w14:textId="77777777" w:rsidR="006C32D2" w:rsidRPr="00A564B4" w:rsidRDefault="006C32D2" w:rsidP="006C32D2">
            <w:pPr>
              <w:pStyle w:val="TAL"/>
              <w:rPr>
                <w:lang w:eastAsia="zh-CN"/>
              </w:rPr>
            </w:pPr>
            <w:r w:rsidRPr="00A564B4">
              <w:rPr>
                <w:lang w:eastAsia="en-US"/>
              </w:rPr>
              <w:t>7.3.28_2</w:t>
            </w:r>
          </w:p>
        </w:tc>
        <w:tc>
          <w:tcPr>
            <w:tcW w:w="2960" w:type="dxa"/>
            <w:gridSpan w:val="2"/>
          </w:tcPr>
          <w:p w14:paraId="30DF14A6" w14:textId="77777777" w:rsidR="006C32D2" w:rsidRPr="00A564B4" w:rsidRDefault="006C32D2" w:rsidP="006C32D2">
            <w:pPr>
              <w:pStyle w:val="TAL"/>
            </w:pPr>
            <w:r w:rsidRPr="00A564B4">
              <w:rPr>
                <w:lang w:eastAsia="en-US"/>
              </w:rPr>
              <w:t>E-UTRAN FD-FDD Radio Link Monitoring Test for Out-of-sync in DRX for UE Category 1bis</w:t>
            </w:r>
          </w:p>
        </w:tc>
        <w:tc>
          <w:tcPr>
            <w:tcW w:w="828" w:type="dxa"/>
            <w:gridSpan w:val="2"/>
          </w:tcPr>
          <w:p w14:paraId="7927E5A4"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A1AD68" w14:textId="77777777" w:rsidR="006C32D2" w:rsidRPr="00A564B4" w:rsidRDefault="006C32D2" w:rsidP="006C32D2">
            <w:pPr>
              <w:pStyle w:val="TAL"/>
              <w:rPr>
                <w:lang w:eastAsia="zh-CN"/>
              </w:rPr>
            </w:pPr>
            <w:r w:rsidRPr="00A564B4">
              <w:rPr>
                <w:lang w:eastAsia="en-US"/>
              </w:rPr>
              <w:t>C214</w:t>
            </w:r>
          </w:p>
        </w:tc>
        <w:tc>
          <w:tcPr>
            <w:tcW w:w="2471" w:type="dxa"/>
            <w:gridSpan w:val="3"/>
          </w:tcPr>
          <w:p w14:paraId="778626C0"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708987E3" w14:textId="77777777" w:rsidR="006C32D2" w:rsidRPr="00A564B4" w:rsidRDefault="006C32D2" w:rsidP="006C32D2">
            <w:pPr>
              <w:pStyle w:val="TAL"/>
              <w:rPr>
                <w:lang w:eastAsia="en-US"/>
              </w:rPr>
            </w:pPr>
          </w:p>
        </w:tc>
        <w:tc>
          <w:tcPr>
            <w:tcW w:w="1695" w:type="dxa"/>
            <w:gridSpan w:val="3"/>
          </w:tcPr>
          <w:p w14:paraId="672EFE48" w14:textId="77777777" w:rsidR="006C32D2" w:rsidRPr="00A564B4" w:rsidRDefault="006C32D2" w:rsidP="006C32D2">
            <w:pPr>
              <w:pStyle w:val="TAL"/>
              <w:rPr>
                <w:lang w:eastAsia="en-US"/>
              </w:rPr>
            </w:pPr>
          </w:p>
        </w:tc>
        <w:tc>
          <w:tcPr>
            <w:tcW w:w="1717" w:type="dxa"/>
            <w:gridSpan w:val="3"/>
          </w:tcPr>
          <w:p w14:paraId="10DE02E0" w14:textId="77777777" w:rsidR="006C32D2" w:rsidRPr="00A564B4" w:rsidRDefault="006C32D2" w:rsidP="006C32D2">
            <w:pPr>
              <w:pStyle w:val="TAL"/>
              <w:rPr>
                <w:lang w:eastAsia="en-US"/>
              </w:rPr>
            </w:pPr>
          </w:p>
        </w:tc>
      </w:tr>
      <w:tr w:rsidR="006C32D2" w:rsidRPr="00A564B4" w14:paraId="09066E35" w14:textId="77777777" w:rsidTr="006C32D2">
        <w:trPr>
          <w:gridAfter w:val="2"/>
          <w:wAfter w:w="143" w:type="dxa"/>
          <w:cantSplit/>
          <w:jc w:val="center"/>
        </w:trPr>
        <w:tc>
          <w:tcPr>
            <w:tcW w:w="929" w:type="dxa"/>
            <w:gridSpan w:val="3"/>
          </w:tcPr>
          <w:p w14:paraId="7D64DCC9" w14:textId="77777777" w:rsidR="006C32D2" w:rsidRPr="00A564B4" w:rsidRDefault="006C32D2" w:rsidP="006C32D2">
            <w:pPr>
              <w:pStyle w:val="TAL"/>
              <w:rPr>
                <w:lang w:eastAsia="zh-CN"/>
              </w:rPr>
            </w:pPr>
            <w:r w:rsidRPr="00A564B4">
              <w:rPr>
                <w:lang w:eastAsia="zh-CN"/>
              </w:rPr>
              <w:t>7.3.29</w:t>
            </w:r>
          </w:p>
        </w:tc>
        <w:tc>
          <w:tcPr>
            <w:tcW w:w="2960" w:type="dxa"/>
            <w:gridSpan w:val="2"/>
          </w:tcPr>
          <w:p w14:paraId="217708E7" w14:textId="77777777" w:rsidR="006C32D2" w:rsidRPr="00A564B4" w:rsidRDefault="006C32D2" w:rsidP="006C32D2">
            <w:pPr>
              <w:pStyle w:val="TAL"/>
            </w:pPr>
            <w:r w:rsidRPr="00A564B4">
              <w:t>E-UTRAN FD-FDD Radio Link Monitoring Test for In-sync in DRX for UE category 0</w:t>
            </w:r>
          </w:p>
        </w:tc>
        <w:tc>
          <w:tcPr>
            <w:tcW w:w="828" w:type="dxa"/>
            <w:gridSpan w:val="2"/>
          </w:tcPr>
          <w:p w14:paraId="6E9D3F6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1959F05" w14:textId="77777777" w:rsidR="006C32D2" w:rsidRPr="00A564B4" w:rsidRDefault="006C32D2" w:rsidP="006C32D2">
            <w:pPr>
              <w:pStyle w:val="TAL"/>
              <w:rPr>
                <w:lang w:eastAsia="zh-CN"/>
              </w:rPr>
            </w:pPr>
            <w:r w:rsidRPr="00A564B4">
              <w:rPr>
                <w:lang w:eastAsia="zh-CN"/>
              </w:rPr>
              <w:t>C95</w:t>
            </w:r>
          </w:p>
        </w:tc>
        <w:tc>
          <w:tcPr>
            <w:tcW w:w="2471" w:type="dxa"/>
            <w:gridSpan w:val="3"/>
          </w:tcPr>
          <w:p w14:paraId="04024595"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66341289" w14:textId="77777777" w:rsidR="006C32D2" w:rsidRPr="00A564B4" w:rsidRDefault="006C32D2" w:rsidP="006C32D2">
            <w:pPr>
              <w:pStyle w:val="TAL"/>
              <w:rPr>
                <w:lang w:eastAsia="en-US"/>
              </w:rPr>
            </w:pPr>
          </w:p>
        </w:tc>
        <w:tc>
          <w:tcPr>
            <w:tcW w:w="1695" w:type="dxa"/>
            <w:gridSpan w:val="3"/>
          </w:tcPr>
          <w:p w14:paraId="76B7EE74" w14:textId="77777777" w:rsidR="006C32D2" w:rsidRPr="00A564B4" w:rsidRDefault="006C32D2" w:rsidP="006C32D2">
            <w:pPr>
              <w:pStyle w:val="TAL"/>
              <w:rPr>
                <w:lang w:eastAsia="en-US"/>
              </w:rPr>
            </w:pPr>
          </w:p>
        </w:tc>
        <w:tc>
          <w:tcPr>
            <w:tcW w:w="1717" w:type="dxa"/>
            <w:gridSpan w:val="3"/>
          </w:tcPr>
          <w:p w14:paraId="0943CC6F" w14:textId="77777777" w:rsidR="006C32D2" w:rsidRPr="00A564B4" w:rsidRDefault="006C32D2" w:rsidP="006C32D2">
            <w:pPr>
              <w:pStyle w:val="TAL"/>
              <w:rPr>
                <w:lang w:eastAsia="en-US"/>
              </w:rPr>
            </w:pPr>
          </w:p>
        </w:tc>
      </w:tr>
      <w:tr w:rsidR="006C32D2" w:rsidRPr="00A564B4" w14:paraId="132E46F5" w14:textId="77777777" w:rsidTr="006C32D2">
        <w:trPr>
          <w:gridAfter w:val="2"/>
          <w:wAfter w:w="143" w:type="dxa"/>
          <w:cantSplit/>
          <w:jc w:val="center"/>
        </w:trPr>
        <w:tc>
          <w:tcPr>
            <w:tcW w:w="929" w:type="dxa"/>
            <w:gridSpan w:val="3"/>
          </w:tcPr>
          <w:p w14:paraId="56BE9D5A" w14:textId="77777777" w:rsidR="006C32D2" w:rsidRPr="00A564B4" w:rsidRDefault="006C32D2" w:rsidP="006C32D2">
            <w:pPr>
              <w:pStyle w:val="TAL"/>
              <w:rPr>
                <w:lang w:eastAsia="zh-CN"/>
              </w:rPr>
            </w:pPr>
            <w:r w:rsidRPr="00A564B4">
              <w:rPr>
                <w:lang w:eastAsia="en-US"/>
              </w:rPr>
              <w:t>7.3.29_2</w:t>
            </w:r>
          </w:p>
        </w:tc>
        <w:tc>
          <w:tcPr>
            <w:tcW w:w="2960" w:type="dxa"/>
            <w:gridSpan w:val="2"/>
          </w:tcPr>
          <w:p w14:paraId="69A76514" w14:textId="77777777" w:rsidR="006C32D2" w:rsidRPr="00A564B4" w:rsidRDefault="006C32D2" w:rsidP="006C32D2">
            <w:pPr>
              <w:pStyle w:val="TAL"/>
            </w:pPr>
            <w:r w:rsidRPr="00A564B4">
              <w:rPr>
                <w:lang w:eastAsia="en-US"/>
              </w:rPr>
              <w:t>E-UTRAN FD-FDD Radio Link Monitoring Test for In-sync in DRX for UE Category 1bis</w:t>
            </w:r>
          </w:p>
        </w:tc>
        <w:tc>
          <w:tcPr>
            <w:tcW w:w="828" w:type="dxa"/>
            <w:gridSpan w:val="2"/>
          </w:tcPr>
          <w:p w14:paraId="55DD92DF"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058505A" w14:textId="77777777" w:rsidR="006C32D2" w:rsidRPr="00A564B4" w:rsidRDefault="006C32D2" w:rsidP="006C32D2">
            <w:pPr>
              <w:pStyle w:val="TAL"/>
              <w:rPr>
                <w:lang w:eastAsia="zh-CN"/>
              </w:rPr>
            </w:pPr>
            <w:r w:rsidRPr="00A564B4">
              <w:rPr>
                <w:lang w:eastAsia="en-US"/>
              </w:rPr>
              <w:t>C214</w:t>
            </w:r>
          </w:p>
        </w:tc>
        <w:tc>
          <w:tcPr>
            <w:tcW w:w="2471" w:type="dxa"/>
            <w:gridSpan w:val="3"/>
          </w:tcPr>
          <w:p w14:paraId="470F5048"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3187ADDA" w14:textId="77777777" w:rsidR="006C32D2" w:rsidRPr="00A564B4" w:rsidRDefault="006C32D2" w:rsidP="006C32D2">
            <w:pPr>
              <w:pStyle w:val="TAL"/>
              <w:rPr>
                <w:lang w:eastAsia="en-US"/>
              </w:rPr>
            </w:pPr>
          </w:p>
        </w:tc>
        <w:tc>
          <w:tcPr>
            <w:tcW w:w="1695" w:type="dxa"/>
            <w:gridSpan w:val="3"/>
          </w:tcPr>
          <w:p w14:paraId="3D2559EA" w14:textId="77777777" w:rsidR="006C32D2" w:rsidRPr="00A564B4" w:rsidRDefault="006C32D2" w:rsidP="006C32D2">
            <w:pPr>
              <w:pStyle w:val="TAL"/>
              <w:rPr>
                <w:lang w:eastAsia="en-US"/>
              </w:rPr>
            </w:pPr>
          </w:p>
        </w:tc>
        <w:tc>
          <w:tcPr>
            <w:tcW w:w="1717" w:type="dxa"/>
            <w:gridSpan w:val="3"/>
          </w:tcPr>
          <w:p w14:paraId="5CF7380E" w14:textId="77777777" w:rsidR="006C32D2" w:rsidRPr="00A564B4" w:rsidRDefault="006C32D2" w:rsidP="006C32D2">
            <w:pPr>
              <w:pStyle w:val="TAL"/>
              <w:rPr>
                <w:lang w:eastAsia="en-US"/>
              </w:rPr>
            </w:pPr>
          </w:p>
        </w:tc>
      </w:tr>
      <w:tr w:rsidR="006C32D2" w:rsidRPr="00A564B4" w14:paraId="4AA62D12" w14:textId="77777777" w:rsidTr="006C32D2">
        <w:trPr>
          <w:gridAfter w:val="2"/>
          <w:wAfter w:w="143" w:type="dxa"/>
          <w:cantSplit/>
          <w:jc w:val="center"/>
        </w:trPr>
        <w:tc>
          <w:tcPr>
            <w:tcW w:w="929" w:type="dxa"/>
            <w:gridSpan w:val="3"/>
          </w:tcPr>
          <w:p w14:paraId="7164DE9F" w14:textId="77777777" w:rsidR="006C32D2" w:rsidRPr="00A564B4" w:rsidRDefault="006C32D2" w:rsidP="006C32D2">
            <w:pPr>
              <w:pStyle w:val="TAL"/>
              <w:rPr>
                <w:lang w:eastAsia="zh-CN"/>
              </w:rPr>
            </w:pPr>
            <w:r w:rsidRPr="00A564B4">
              <w:rPr>
                <w:lang w:eastAsia="zh-CN"/>
              </w:rPr>
              <w:t>7.3.30</w:t>
            </w:r>
          </w:p>
        </w:tc>
        <w:tc>
          <w:tcPr>
            <w:tcW w:w="2960" w:type="dxa"/>
            <w:gridSpan w:val="2"/>
          </w:tcPr>
          <w:p w14:paraId="45BD6DC0" w14:textId="77777777" w:rsidR="006C32D2" w:rsidRPr="00A564B4" w:rsidRDefault="006C32D2" w:rsidP="006C32D2">
            <w:pPr>
              <w:pStyle w:val="TAL"/>
            </w:pPr>
            <w:r w:rsidRPr="00A564B4">
              <w:t>E-UTRAN HD-FDD Radio Link Monitoring Test for Out-of-sync for UE category 0</w:t>
            </w:r>
          </w:p>
        </w:tc>
        <w:tc>
          <w:tcPr>
            <w:tcW w:w="828" w:type="dxa"/>
            <w:gridSpan w:val="2"/>
          </w:tcPr>
          <w:p w14:paraId="0F283F7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6183EA2" w14:textId="77777777" w:rsidR="006C32D2" w:rsidRPr="00A564B4" w:rsidRDefault="006C32D2" w:rsidP="006C32D2">
            <w:pPr>
              <w:pStyle w:val="TAL"/>
              <w:rPr>
                <w:lang w:eastAsia="zh-CN"/>
              </w:rPr>
            </w:pPr>
            <w:r w:rsidRPr="00A564B4">
              <w:rPr>
                <w:lang w:eastAsia="zh-CN"/>
              </w:rPr>
              <w:t>C110</w:t>
            </w:r>
          </w:p>
        </w:tc>
        <w:tc>
          <w:tcPr>
            <w:tcW w:w="2471" w:type="dxa"/>
            <w:gridSpan w:val="3"/>
          </w:tcPr>
          <w:p w14:paraId="3B278460"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760E2133" w14:textId="77777777" w:rsidR="006C32D2" w:rsidRPr="00A564B4" w:rsidRDefault="006C32D2" w:rsidP="006C32D2">
            <w:pPr>
              <w:pStyle w:val="TAL"/>
              <w:rPr>
                <w:lang w:eastAsia="en-US"/>
              </w:rPr>
            </w:pPr>
          </w:p>
        </w:tc>
        <w:tc>
          <w:tcPr>
            <w:tcW w:w="1695" w:type="dxa"/>
            <w:gridSpan w:val="3"/>
          </w:tcPr>
          <w:p w14:paraId="171CA8ED" w14:textId="77777777" w:rsidR="006C32D2" w:rsidRPr="00A564B4" w:rsidRDefault="006C32D2" w:rsidP="006C32D2">
            <w:pPr>
              <w:pStyle w:val="TAL"/>
              <w:rPr>
                <w:lang w:eastAsia="en-US"/>
              </w:rPr>
            </w:pPr>
          </w:p>
        </w:tc>
        <w:tc>
          <w:tcPr>
            <w:tcW w:w="1717" w:type="dxa"/>
            <w:gridSpan w:val="3"/>
          </w:tcPr>
          <w:p w14:paraId="41894844" w14:textId="77777777" w:rsidR="006C32D2" w:rsidRPr="00A564B4" w:rsidRDefault="006C32D2" w:rsidP="006C32D2">
            <w:pPr>
              <w:pStyle w:val="TAL"/>
              <w:rPr>
                <w:lang w:eastAsia="en-US"/>
              </w:rPr>
            </w:pPr>
          </w:p>
        </w:tc>
      </w:tr>
      <w:tr w:rsidR="006C32D2" w:rsidRPr="00A564B4" w14:paraId="1CD61BB7" w14:textId="77777777" w:rsidTr="006C32D2">
        <w:trPr>
          <w:gridAfter w:val="2"/>
          <w:wAfter w:w="143" w:type="dxa"/>
          <w:cantSplit/>
          <w:jc w:val="center"/>
        </w:trPr>
        <w:tc>
          <w:tcPr>
            <w:tcW w:w="929" w:type="dxa"/>
            <w:gridSpan w:val="3"/>
          </w:tcPr>
          <w:p w14:paraId="641BF99B" w14:textId="77777777" w:rsidR="006C32D2" w:rsidRPr="00A564B4" w:rsidRDefault="006C32D2" w:rsidP="006C32D2">
            <w:pPr>
              <w:pStyle w:val="TAL"/>
              <w:rPr>
                <w:lang w:eastAsia="zh-CN"/>
              </w:rPr>
            </w:pPr>
            <w:r w:rsidRPr="00A564B4">
              <w:rPr>
                <w:lang w:eastAsia="zh-CN"/>
              </w:rPr>
              <w:t>7.3.31</w:t>
            </w:r>
          </w:p>
        </w:tc>
        <w:tc>
          <w:tcPr>
            <w:tcW w:w="2960" w:type="dxa"/>
            <w:gridSpan w:val="2"/>
          </w:tcPr>
          <w:p w14:paraId="2043A8FF" w14:textId="77777777" w:rsidR="006C32D2" w:rsidRPr="00A564B4" w:rsidRDefault="006C32D2" w:rsidP="006C32D2">
            <w:pPr>
              <w:pStyle w:val="TAL"/>
            </w:pPr>
            <w:r w:rsidRPr="00A564B4">
              <w:t>E-UTRAN HD-FDD Radio Link Monitoring Test for In-sync for UE category 0</w:t>
            </w:r>
          </w:p>
        </w:tc>
        <w:tc>
          <w:tcPr>
            <w:tcW w:w="828" w:type="dxa"/>
            <w:gridSpan w:val="2"/>
          </w:tcPr>
          <w:p w14:paraId="5EB6F18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B5C153E" w14:textId="77777777" w:rsidR="006C32D2" w:rsidRPr="00A564B4" w:rsidRDefault="006C32D2" w:rsidP="006C32D2">
            <w:pPr>
              <w:pStyle w:val="TAL"/>
              <w:rPr>
                <w:lang w:eastAsia="zh-CN"/>
              </w:rPr>
            </w:pPr>
            <w:r w:rsidRPr="00A564B4">
              <w:rPr>
                <w:lang w:eastAsia="zh-CN"/>
              </w:rPr>
              <w:t>C110</w:t>
            </w:r>
          </w:p>
        </w:tc>
        <w:tc>
          <w:tcPr>
            <w:tcW w:w="2471" w:type="dxa"/>
            <w:gridSpan w:val="3"/>
          </w:tcPr>
          <w:p w14:paraId="06A7BF86"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6C6B1C8B" w14:textId="77777777" w:rsidR="006C32D2" w:rsidRPr="00A564B4" w:rsidRDefault="006C32D2" w:rsidP="006C32D2">
            <w:pPr>
              <w:pStyle w:val="TAL"/>
              <w:rPr>
                <w:lang w:eastAsia="en-US"/>
              </w:rPr>
            </w:pPr>
          </w:p>
        </w:tc>
        <w:tc>
          <w:tcPr>
            <w:tcW w:w="1695" w:type="dxa"/>
            <w:gridSpan w:val="3"/>
          </w:tcPr>
          <w:p w14:paraId="6432E86B" w14:textId="77777777" w:rsidR="006C32D2" w:rsidRPr="00A564B4" w:rsidRDefault="006C32D2" w:rsidP="006C32D2">
            <w:pPr>
              <w:pStyle w:val="TAL"/>
              <w:rPr>
                <w:lang w:eastAsia="en-US"/>
              </w:rPr>
            </w:pPr>
          </w:p>
        </w:tc>
        <w:tc>
          <w:tcPr>
            <w:tcW w:w="1717" w:type="dxa"/>
            <w:gridSpan w:val="3"/>
          </w:tcPr>
          <w:p w14:paraId="100B4EAE" w14:textId="77777777" w:rsidR="006C32D2" w:rsidRPr="00A564B4" w:rsidRDefault="006C32D2" w:rsidP="006C32D2">
            <w:pPr>
              <w:pStyle w:val="TAL"/>
              <w:rPr>
                <w:lang w:eastAsia="en-US"/>
              </w:rPr>
            </w:pPr>
          </w:p>
        </w:tc>
      </w:tr>
      <w:tr w:rsidR="006C32D2" w:rsidRPr="00A564B4" w14:paraId="01197471" w14:textId="77777777" w:rsidTr="006C32D2">
        <w:trPr>
          <w:gridAfter w:val="2"/>
          <w:wAfter w:w="143" w:type="dxa"/>
          <w:cantSplit/>
          <w:jc w:val="center"/>
        </w:trPr>
        <w:tc>
          <w:tcPr>
            <w:tcW w:w="929" w:type="dxa"/>
            <w:gridSpan w:val="3"/>
          </w:tcPr>
          <w:p w14:paraId="5CF1FF4A" w14:textId="77777777" w:rsidR="006C32D2" w:rsidRPr="00A564B4" w:rsidRDefault="006C32D2" w:rsidP="006C32D2">
            <w:pPr>
              <w:pStyle w:val="TAL"/>
              <w:rPr>
                <w:lang w:eastAsia="zh-CN"/>
              </w:rPr>
            </w:pPr>
            <w:r w:rsidRPr="00A564B4">
              <w:rPr>
                <w:lang w:eastAsia="zh-CN"/>
              </w:rPr>
              <w:t>7.3.32</w:t>
            </w:r>
          </w:p>
        </w:tc>
        <w:tc>
          <w:tcPr>
            <w:tcW w:w="2960" w:type="dxa"/>
            <w:gridSpan w:val="2"/>
          </w:tcPr>
          <w:p w14:paraId="4ADBA27B" w14:textId="77777777" w:rsidR="006C32D2" w:rsidRPr="00A564B4" w:rsidRDefault="006C32D2" w:rsidP="006C32D2">
            <w:pPr>
              <w:pStyle w:val="TAL"/>
            </w:pPr>
            <w:r w:rsidRPr="00A564B4">
              <w:t>E-UTRAN HD-FDD Radio Link Monitoring Test for Out-of-sync in DRX for UE category 0</w:t>
            </w:r>
          </w:p>
        </w:tc>
        <w:tc>
          <w:tcPr>
            <w:tcW w:w="828" w:type="dxa"/>
            <w:gridSpan w:val="2"/>
          </w:tcPr>
          <w:p w14:paraId="66F5386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8819A96" w14:textId="77777777" w:rsidR="006C32D2" w:rsidRPr="00A564B4" w:rsidRDefault="006C32D2" w:rsidP="006C32D2">
            <w:pPr>
              <w:pStyle w:val="TAL"/>
              <w:rPr>
                <w:lang w:eastAsia="zh-CN"/>
              </w:rPr>
            </w:pPr>
            <w:r w:rsidRPr="00A564B4">
              <w:rPr>
                <w:lang w:eastAsia="zh-CN"/>
              </w:rPr>
              <w:t>C111</w:t>
            </w:r>
          </w:p>
        </w:tc>
        <w:tc>
          <w:tcPr>
            <w:tcW w:w="2471" w:type="dxa"/>
            <w:gridSpan w:val="3"/>
          </w:tcPr>
          <w:p w14:paraId="4F145E28"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5B6D136C" w14:textId="77777777" w:rsidR="006C32D2" w:rsidRPr="00A564B4" w:rsidRDefault="006C32D2" w:rsidP="006C32D2">
            <w:pPr>
              <w:pStyle w:val="TAL"/>
              <w:rPr>
                <w:lang w:eastAsia="en-US"/>
              </w:rPr>
            </w:pPr>
          </w:p>
        </w:tc>
        <w:tc>
          <w:tcPr>
            <w:tcW w:w="1695" w:type="dxa"/>
            <w:gridSpan w:val="3"/>
          </w:tcPr>
          <w:p w14:paraId="028F0FD9" w14:textId="77777777" w:rsidR="006C32D2" w:rsidRPr="00A564B4" w:rsidRDefault="006C32D2" w:rsidP="006C32D2">
            <w:pPr>
              <w:pStyle w:val="TAL"/>
              <w:rPr>
                <w:lang w:eastAsia="en-US"/>
              </w:rPr>
            </w:pPr>
          </w:p>
        </w:tc>
        <w:tc>
          <w:tcPr>
            <w:tcW w:w="1717" w:type="dxa"/>
            <w:gridSpan w:val="3"/>
          </w:tcPr>
          <w:p w14:paraId="455FA3BD" w14:textId="77777777" w:rsidR="006C32D2" w:rsidRPr="00A564B4" w:rsidRDefault="006C32D2" w:rsidP="006C32D2">
            <w:pPr>
              <w:pStyle w:val="TAL"/>
              <w:rPr>
                <w:lang w:eastAsia="en-US"/>
              </w:rPr>
            </w:pPr>
          </w:p>
        </w:tc>
      </w:tr>
      <w:tr w:rsidR="006C32D2" w:rsidRPr="00A564B4" w14:paraId="0E374314" w14:textId="77777777" w:rsidTr="006C32D2">
        <w:trPr>
          <w:gridAfter w:val="2"/>
          <w:wAfter w:w="143" w:type="dxa"/>
          <w:cantSplit/>
          <w:jc w:val="center"/>
        </w:trPr>
        <w:tc>
          <w:tcPr>
            <w:tcW w:w="929" w:type="dxa"/>
            <w:gridSpan w:val="3"/>
          </w:tcPr>
          <w:p w14:paraId="4894B0F2" w14:textId="77777777" w:rsidR="006C32D2" w:rsidRPr="00A564B4" w:rsidRDefault="006C32D2" w:rsidP="006C32D2">
            <w:pPr>
              <w:pStyle w:val="TAL"/>
              <w:rPr>
                <w:lang w:eastAsia="zh-CN"/>
              </w:rPr>
            </w:pPr>
            <w:r w:rsidRPr="00A564B4">
              <w:rPr>
                <w:lang w:eastAsia="zh-CN"/>
              </w:rPr>
              <w:t>7.3.33</w:t>
            </w:r>
          </w:p>
        </w:tc>
        <w:tc>
          <w:tcPr>
            <w:tcW w:w="2960" w:type="dxa"/>
            <w:gridSpan w:val="2"/>
          </w:tcPr>
          <w:p w14:paraId="0B551FF7" w14:textId="77777777" w:rsidR="006C32D2" w:rsidRPr="00A564B4" w:rsidRDefault="006C32D2" w:rsidP="006C32D2">
            <w:pPr>
              <w:pStyle w:val="TAL"/>
            </w:pPr>
            <w:r w:rsidRPr="00A564B4">
              <w:t>E-UTRAN HD-FDD Radio Link Monitoring Test for In-sync in DRX for UE category 0</w:t>
            </w:r>
          </w:p>
        </w:tc>
        <w:tc>
          <w:tcPr>
            <w:tcW w:w="828" w:type="dxa"/>
            <w:gridSpan w:val="2"/>
          </w:tcPr>
          <w:p w14:paraId="5BB802D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D51260E" w14:textId="77777777" w:rsidR="006C32D2" w:rsidRPr="00A564B4" w:rsidRDefault="006C32D2" w:rsidP="006C32D2">
            <w:pPr>
              <w:pStyle w:val="TAL"/>
              <w:rPr>
                <w:lang w:eastAsia="zh-CN"/>
              </w:rPr>
            </w:pPr>
            <w:r w:rsidRPr="00A564B4">
              <w:rPr>
                <w:lang w:eastAsia="zh-CN"/>
              </w:rPr>
              <w:t>C111</w:t>
            </w:r>
          </w:p>
        </w:tc>
        <w:tc>
          <w:tcPr>
            <w:tcW w:w="2471" w:type="dxa"/>
            <w:gridSpan w:val="3"/>
          </w:tcPr>
          <w:p w14:paraId="6D2DB2E9"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0D358DF5" w14:textId="77777777" w:rsidR="006C32D2" w:rsidRPr="00A564B4" w:rsidRDefault="006C32D2" w:rsidP="006C32D2">
            <w:pPr>
              <w:pStyle w:val="TAL"/>
              <w:rPr>
                <w:lang w:eastAsia="en-US"/>
              </w:rPr>
            </w:pPr>
          </w:p>
        </w:tc>
        <w:tc>
          <w:tcPr>
            <w:tcW w:w="1695" w:type="dxa"/>
            <w:gridSpan w:val="3"/>
          </w:tcPr>
          <w:p w14:paraId="5A93A67A" w14:textId="77777777" w:rsidR="006C32D2" w:rsidRPr="00A564B4" w:rsidRDefault="006C32D2" w:rsidP="006C32D2">
            <w:pPr>
              <w:pStyle w:val="TAL"/>
              <w:rPr>
                <w:lang w:eastAsia="en-US"/>
              </w:rPr>
            </w:pPr>
          </w:p>
        </w:tc>
        <w:tc>
          <w:tcPr>
            <w:tcW w:w="1717" w:type="dxa"/>
            <w:gridSpan w:val="3"/>
          </w:tcPr>
          <w:p w14:paraId="6D66722E" w14:textId="77777777" w:rsidR="006C32D2" w:rsidRPr="00A564B4" w:rsidRDefault="006C32D2" w:rsidP="006C32D2">
            <w:pPr>
              <w:pStyle w:val="TAL"/>
              <w:rPr>
                <w:lang w:eastAsia="en-US"/>
              </w:rPr>
            </w:pPr>
          </w:p>
        </w:tc>
      </w:tr>
      <w:tr w:rsidR="006C32D2" w:rsidRPr="00A564B4" w14:paraId="1A3D7F9F" w14:textId="77777777" w:rsidTr="006C32D2">
        <w:trPr>
          <w:gridAfter w:val="2"/>
          <w:wAfter w:w="143" w:type="dxa"/>
          <w:cantSplit/>
          <w:jc w:val="center"/>
        </w:trPr>
        <w:tc>
          <w:tcPr>
            <w:tcW w:w="929" w:type="dxa"/>
            <w:gridSpan w:val="3"/>
          </w:tcPr>
          <w:p w14:paraId="79150D2F" w14:textId="77777777" w:rsidR="006C32D2" w:rsidRPr="00A564B4" w:rsidRDefault="006C32D2" w:rsidP="006C32D2">
            <w:pPr>
              <w:pStyle w:val="TAL"/>
              <w:rPr>
                <w:lang w:eastAsia="zh-CN"/>
              </w:rPr>
            </w:pPr>
            <w:r w:rsidRPr="00A564B4">
              <w:rPr>
                <w:lang w:eastAsia="zh-CN"/>
              </w:rPr>
              <w:t>7.3.34</w:t>
            </w:r>
          </w:p>
        </w:tc>
        <w:tc>
          <w:tcPr>
            <w:tcW w:w="2960" w:type="dxa"/>
            <w:gridSpan w:val="2"/>
          </w:tcPr>
          <w:p w14:paraId="37A7C9BF" w14:textId="77777777" w:rsidR="006C32D2" w:rsidRPr="00A564B4" w:rsidRDefault="006C32D2" w:rsidP="006C32D2">
            <w:pPr>
              <w:pStyle w:val="TAL"/>
            </w:pPr>
            <w:r w:rsidRPr="00A564B4">
              <w:t>E-UTRAN TDD Radio Link Monitoring Test for Out-of-sync for UE category 0</w:t>
            </w:r>
          </w:p>
        </w:tc>
        <w:tc>
          <w:tcPr>
            <w:tcW w:w="828" w:type="dxa"/>
            <w:gridSpan w:val="2"/>
          </w:tcPr>
          <w:p w14:paraId="3AF3800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8345A4" w14:textId="77777777" w:rsidR="006C32D2" w:rsidRPr="00A564B4" w:rsidRDefault="006C32D2" w:rsidP="006C32D2">
            <w:pPr>
              <w:pStyle w:val="TAL"/>
              <w:rPr>
                <w:lang w:eastAsia="zh-CN"/>
              </w:rPr>
            </w:pPr>
            <w:r w:rsidRPr="00A564B4">
              <w:rPr>
                <w:lang w:eastAsia="zh-CN"/>
              </w:rPr>
              <w:t>C93</w:t>
            </w:r>
          </w:p>
        </w:tc>
        <w:tc>
          <w:tcPr>
            <w:tcW w:w="2471" w:type="dxa"/>
            <w:gridSpan w:val="3"/>
          </w:tcPr>
          <w:p w14:paraId="091367CB"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8818799" w14:textId="77777777" w:rsidR="006C32D2" w:rsidRPr="00A564B4" w:rsidRDefault="006C32D2" w:rsidP="006C32D2">
            <w:pPr>
              <w:pStyle w:val="TAL"/>
              <w:rPr>
                <w:lang w:eastAsia="en-US"/>
              </w:rPr>
            </w:pPr>
          </w:p>
        </w:tc>
        <w:tc>
          <w:tcPr>
            <w:tcW w:w="1695" w:type="dxa"/>
            <w:gridSpan w:val="3"/>
          </w:tcPr>
          <w:p w14:paraId="2C3BE2E8" w14:textId="77777777" w:rsidR="006C32D2" w:rsidRPr="00A564B4" w:rsidRDefault="006C32D2" w:rsidP="006C32D2">
            <w:pPr>
              <w:pStyle w:val="TAL"/>
              <w:rPr>
                <w:lang w:eastAsia="en-US"/>
              </w:rPr>
            </w:pPr>
          </w:p>
        </w:tc>
        <w:tc>
          <w:tcPr>
            <w:tcW w:w="1717" w:type="dxa"/>
            <w:gridSpan w:val="3"/>
          </w:tcPr>
          <w:p w14:paraId="107CAE75" w14:textId="77777777" w:rsidR="006C32D2" w:rsidRPr="00A564B4" w:rsidRDefault="006C32D2" w:rsidP="006C32D2">
            <w:pPr>
              <w:pStyle w:val="TAL"/>
              <w:rPr>
                <w:lang w:eastAsia="en-US"/>
              </w:rPr>
            </w:pPr>
          </w:p>
        </w:tc>
      </w:tr>
      <w:tr w:rsidR="006C32D2" w:rsidRPr="00A564B4" w14:paraId="2B5ECCA7" w14:textId="77777777" w:rsidTr="006C32D2">
        <w:trPr>
          <w:gridAfter w:val="2"/>
          <w:wAfter w:w="143" w:type="dxa"/>
          <w:cantSplit/>
          <w:jc w:val="center"/>
        </w:trPr>
        <w:tc>
          <w:tcPr>
            <w:tcW w:w="929" w:type="dxa"/>
            <w:gridSpan w:val="3"/>
          </w:tcPr>
          <w:p w14:paraId="4455A451" w14:textId="77777777" w:rsidR="006C32D2" w:rsidRPr="00A564B4" w:rsidRDefault="006C32D2" w:rsidP="006C32D2">
            <w:pPr>
              <w:pStyle w:val="TAL"/>
              <w:rPr>
                <w:lang w:eastAsia="zh-CN"/>
              </w:rPr>
            </w:pPr>
            <w:r w:rsidRPr="00A564B4">
              <w:rPr>
                <w:lang w:eastAsia="en-US"/>
              </w:rPr>
              <w:t>7.3.34_2</w:t>
            </w:r>
          </w:p>
        </w:tc>
        <w:tc>
          <w:tcPr>
            <w:tcW w:w="2960" w:type="dxa"/>
            <w:gridSpan w:val="2"/>
          </w:tcPr>
          <w:p w14:paraId="248DA20D" w14:textId="77777777" w:rsidR="006C32D2" w:rsidRPr="00A564B4" w:rsidRDefault="006C32D2" w:rsidP="006C32D2">
            <w:pPr>
              <w:pStyle w:val="TAL"/>
            </w:pPr>
            <w:r w:rsidRPr="00A564B4">
              <w:rPr>
                <w:lang w:eastAsia="en-US"/>
              </w:rPr>
              <w:t>E-UTRAN TDD Radio Link Monitoring Test for Out-of-sync for UE Category 1bis</w:t>
            </w:r>
          </w:p>
        </w:tc>
        <w:tc>
          <w:tcPr>
            <w:tcW w:w="828" w:type="dxa"/>
            <w:gridSpan w:val="2"/>
          </w:tcPr>
          <w:p w14:paraId="688E9267"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09376C6" w14:textId="77777777" w:rsidR="006C32D2" w:rsidRPr="00A564B4" w:rsidRDefault="006C32D2" w:rsidP="006C32D2">
            <w:pPr>
              <w:pStyle w:val="TAL"/>
              <w:rPr>
                <w:lang w:eastAsia="zh-CN"/>
              </w:rPr>
            </w:pPr>
            <w:r w:rsidRPr="00A564B4">
              <w:rPr>
                <w:lang w:eastAsia="en-US"/>
              </w:rPr>
              <w:t>C195</w:t>
            </w:r>
          </w:p>
        </w:tc>
        <w:tc>
          <w:tcPr>
            <w:tcW w:w="2471" w:type="dxa"/>
            <w:gridSpan w:val="3"/>
          </w:tcPr>
          <w:p w14:paraId="74405F5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6496B5DE" w14:textId="77777777" w:rsidR="006C32D2" w:rsidRPr="00A564B4" w:rsidRDefault="006C32D2" w:rsidP="006C32D2">
            <w:pPr>
              <w:pStyle w:val="TAL"/>
              <w:rPr>
                <w:lang w:eastAsia="en-US"/>
              </w:rPr>
            </w:pPr>
          </w:p>
        </w:tc>
        <w:tc>
          <w:tcPr>
            <w:tcW w:w="1695" w:type="dxa"/>
            <w:gridSpan w:val="3"/>
          </w:tcPr>
          <w:p w14:paraId="04CBEC14" w14:textId="77777777" w:rsidR="006C32D2" w:rsidRPr="00A564B4" w:rsidRDefault="006C32D2" w:rsidP="006C32D2">
            <w:pPr>
              <w:pStyle w:val="TAL"/>
              <w:rPr>
                <w:lang w:eastAsia="en-US"/>
              </w:rPr>
            </w:pPr>
          </w:p>
        </w:tc>
        <w:tc>
          <w:tcPr>
            <w:tcW w:w="1717" w:type="dxa"/>
            <w:gridSpan w:val="3"/>
          </w:tcPr>
          <w:p w14:paraId="1E2C7A5C" w14:textId="77777777" w:rsidR="006C32D2" w:rsidRPr="00A564B4" w:rsidRDefault="006C32D2" w:rsidP="006C32D2">
            <w:pPr>
              <w:pStyle w:val="TAL"/>
              <w:rPr>
                <w:lang w:eastAsia="en-US"/>
              </w:rPr>
            </w:pPr>
          </w:p>
        </w:tc>
      </w:tr>
      <w:tr w:rsidR="006C32D2" w:rsidRPr="00A564B4" w14:paraId="33F6B4E0" w14:textId="77777777" w:rsidTr="006C32D2">
        <w:trPr>
          <w:gridAfter w:val="2"/>
          <w:wAfter w:w="143" w:type="dxa"/>
          <w:cantSplit/>
          <w:jc w:val="center"/>
        </w:trPr>
        <w:tc>
          <w:tcPr>
            <w:tcW w:w="929" w:type="dxa"/>
            <w:gridSpan w:val="3"/>
          </w:tcPr>
          <w:p w14:paraId="6EDDE31B" w14:textId="77777777" w:rsidR="006C32D2" w:rsidRPr="00A564B4" w:rsidRDefault="006C32D2" w:rsidP="006C32D2">
            <w:pPr>
              <w:pStyle w:val="TAL"/>
              <w:rPr>
                <w:lang w:eastAsia="zh-CN"/>
              </w:rPr>
            </w:pPr>
            <w:r w:rsidRPr="00A564B4">
              <w:rPr>
                <w:lang w:eastAsia="zh-CN"/>
              </w:rPr>
              <w:t>7.3.35</w:t>
            </w:r>
          </w:p>
        </w:tc>
        <w:tc>
          <w:tcPr>
            <w:tcW w:w="2960" w:type="dxa"/>
            <w:gridSpan w:val="2"/>
          </w:tcPr>
          <w:p w14:paraId="515E64BD" w14:textId="77777777" w:rsidR="006C32D2" w:rsidRPr="00A564B4" w:rsidRDefault="006C32D2" w:rsidP="006C32D2">
            <w:pPr>
              <w:pStyle w:val="TAL"/>
            </w:pPr>
            <w:r w:rsidRPr="00A564B4">
              <w:t>E-UTRAN TDD Radio Link Monitoring Test for In-sync for UE category 0</w:t>
            </w:r>
          </w:p>
        </w:tc>
        <w:tc>
          <w:tcPr>
            <w:tcW w:w="828" w:type="dxa"/>
            <w:gridSpan w:val="2"/>
          </w:tcPr>
          <w:p w14:paraId="2D4B901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6E36546" w14:textId="77777777" w:rsidR="006C32D2" w:rsidRPr="00A564B4" w:rsidRDefault="006C32D2" w:rsidP="006C32D2">
            <w:pPr>
              <w:pStyle w:val="TAL"/>
              <w:rPr>
                <w:lang w:eastAsia="zh-CN"/>
              </w:rPr>
            </w:pPr>
            <w:r w:rsidRPr="00A564B4">
              <w:rPr>
                <w:lang w:eastAsia="zh-CN"/>
              </w:rPr>
              <w:t>C93</w:t>
            </w:r>
          </w:p>
        </w:tc>
        <w:tc>
          <w:tcPr>
            <w:tcW w:w="2471" w:type="dxa"/>
            <w:gridSpan w:val="3"/>
          </w:tcPr>
          <w:p w14:paraId="1CB0FAA2"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C8BE846" w14:textId="77777777" w:rsidR="006C32D2" w:rsidRPr="00A564B4" w:rsidRDefault="006C32D2" w:rsidP="006C32D2">
            <w:pPr>
              <w:pStyle w:val="TAL"/>
              <w:rPr>
                <w:lang w:eastAsia="en-US"/>
              </w:rPr>
            </w:pPr>
          </w:p>
        </w:tc>
        <w:tc>
          <w:tcPr>
            <w:tcW w:w="1695" w:type="dxa"/>
            <w:gridSpan w:val="3"/>
          </w:tcPr>
          <w:p w14:paraId="2E5AB3F3" w14:textId="77777777" w:rsidR="006C32D2" w:rsidRPr="00A564B4" w:rsidRDefault="006C32D2" w:rsidP="006C32D2">
            <w:pPr>
              <w:pStyle w:val="TAL"/>
              <w:rPr>
                <w:lang w:eastAsia="en-US"/>
              </w:rPr>
            </w:pPr>
          </w:p>
        </w:tc>
        <w:tc>
          <w:tcPr>
            <w:tcW w:w="1717" w:type="dxa"/>
            <w:gridSpan w:val="3"/>
          </w:tcPr>
          <w:p w14:paraId="68B6480B" w14:textId="77777777" w:rsidR="006C32D2" w:rsidRPr="00A564B4" w:rsidRDefault="006C32D2" w:rsidP="006C32D2">
            <w:pPr>
              <w:pStyle w:val="TAL"/>
              <w:rPr>
                <w:lang w:eastAsia="en-US"/>
              </w:rPr>
            </w:pPr>
          </w:p>
        </w:tc>
      </w:tr>
      <w:tr w:rsidR="006C32D2" w:rsidRPr="00A564B4" w14:paraId="1D4C52F7" w14:textId="77777777" w:rsidTr="006C32D2">
        <w:trPr>
          <w:gridAfter w:val="2"/>
          <w:wAfter w:w="143" w:type="dxa"/>
          <w:cantSplit/>
          <w:jc w:val="center"/>
        </w:trPr>
        <w:tc>
          <w:tcPr>
            <w:tcW w:w="929" w:type="dxa"/>
            <w:gridSpan w:val="3"/>
          </w:tcPr>
          <w:p w14:paraId="1A85B7EA" w14:textId="77777777" w:rsidR="006C32D2" w:rsidRPr="00A564B4" w:rsidRDefault="006C32D2" w:rsidP="006C32D2">
            <w:pPr>
              <w:pStyle w:val="TAL"/>
              <w:rPr>
                <w:lang w:eastAsia="zh-CN"/>
              </w:rPr>
            </w:pPr>
            <w:r w:rsidRPr="00A564B4">
              <w:rPr>
                <w:lang w:eastAsia="en-US"/>
              </w:rPr>
              <w:t>7.3.35_2</w:t>
            </w:r>
          </w:p>
        </w:tc>
        <w:tc>
          <w:tcPr>
            <w:tcW w:w="2960" w:type="dxa"/>
            <w:gridSpan w:val="2"/>
          </w:tcPr>
          <w:p w14:paraId="16ED4AE0" w14:textId="77777777" w:rsidR="006C32D2" w:rsidRPr="00A564B4" w:rsidRDefault="006C32D2" w:rsidP="006C32D2">
            <w:pPr>
              <w:pStyle w:val="TAL"/>
            </w:pPr>
            <w:r w:rsidRPr="00A564B4">
              <w:rPr>
                <w:lang w:eastAsia="en-US"/>
              </w:rPr>
              <w:t>E-UTRAN TDD Radio Link Monitoring Test for In-sync for UE Category 1bis</w:t>
            </w:r>
          </w:p>
        </w:tc>
        <w:tc>
          <w:tcPr>
            <w:tcW w:w="828" w:type="dxa"/>
            <w:gridSpan w:val="2"/>
          </w:tcPr>
          <w:p w14:paraId="285E361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14CD09D" w14:textId="77777777" w:rsidR="006C32D2" w:rsidRPr="00A564B4" w:rsidRDefault="006C32D2" w:rsidP="006C32D2">
            <w:pPr>
              <w:pStyle w:val="TAL"/>
              <w:rPr>
                <w:lang w:eastAsia="zh-CN"/>
              </w:rPr>
            </w:pPr>
            <w:r w:rsidRPr="00A564B4">
              <w:rPr>
                <w:lang w:eastAsia="en-US"/>
              </w:rPr>
              <w:t>C195</w:t>
            </w:r>
          </w:p>
        </w:tc>
        <w:tc>
          <w:tcPr>
            <w:tcW w:w="2471" w:type="dxa"/>
            <w:gridSpan w:val="3"/>
          </w:tcPr>
          <w:p w14:paraId="3AEBF7D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098FE706" w14:textId="77777777" w:rsidR="006C32D2" w:rsidRPr="00A564B4" w:rsidRDefault="006C32D2" w:rsidP="006C32D2">
            <w:pPr>
              <w:pStyle w:val="TAL"/>
              <w:rPr>
                <w:lang w:eastAsia="en-US"/>
              </w:rPr>
            </w:pPr>
          </w:p>
        </w:tc>
        <w:tc>
          <w:tcPr>
            <w:tcW w:w="1695" w:type="dxa"/>
            <w:gridSpan w:val="3"/>
          </w:tcPr>
          <w:p w14:paraId="709E8494" w14:textId="77777777" w:rsidR="006C32D2" w:rsidRPr="00A564B4" w:rsidRDefault="006C32D2" w:rsidP="006C32D2">
            <w:pPr>
              <w:pStyle w:val="TAL"/>
              <w:rPr>
                <w:lang w:eastAsia="en-US"/>
              </w:rPr>
            </w:pPr>
          </w:p>
        </w:tc>
        <w:tc>
          <w:tcPr>
            <w:tcW w:w="1717" w:type="dxa"/>
            <w:gridSpan w:val="3"/>
          </w:tcPr>
          <w:p w14:paraId="0C5112D6" w14:textId="77777777" w:rsidR="006C32D2" w:rsidRPr="00A564B4" w:rsidRDefault="006C32D2" w:rsidP="006C32D2">
            <w:pPr>
              <w:pStyle w:val="TAL"/>
              <w:rPr>
                <w:lang w:eastAsia="en-US"/>
              </w:rPr>
            </w:pPr>
          </w:p>
        </w:tc>
      </w:tr>
      <w:tr w:rsidR="006C32D2" w:rsidRPr="00A564B4" w14:paraId="15C032CB" w14:textId="77777777" w:rsidTr="006C32D2">
        <w:trPr>
          <w:gridAfter w:val="2"/>
          <w:wAfter w:w="143" w:type="dxa"/>
          <w:cantSplit/>
          <w:jc w:val="center"/>
        </w:trPr>
        <w:tc>
          <w:tcPr>
            <w:tcW w:w="929" w:type="dxa"/>
            <w:gridSpan w:val="3"/>
          </w:tcPr>
          <w:p w14:paraId="1417A28D" w14:textId="77777777" w:rsidR="006C32D2" w:rsidRPr="00A564B4" w:rsidRDefault="006C32D2" w:rsidP="006C32D2">
            <w:pPr>
              <w:pStyle w:val="TAL"/>
              <w:rPr>
                <w:lang w:eastAsia="zh-CN"/>
              </w:rPr>
            </w:pPr>
            <w:r w:rsidRPr="00A564B4">
              <w:rPr>
                <w:lang w:eastAsia="zh-CN"/>
              </w:rPr>
              <w:t>7.3.36</w:t>
            </w:r>
          </w:p>
        </w:tc>
        <w:tc>
          <w:tcPr>
            <w:tcW w:w="2960" w:type="dxa"/>
            <w:gridSpan w:val="2"/>
          </w:tcPr>
          <w:p w14:paraId="69C3C660" w14:textId="77777777" w:rsidR="006C32D2" w:rsidRPr="00A564B4" w:rsidRDefault="006C32D2" w:rsidP="006C32D2">
            <w:pPr>
              <w:pStyle w:val="TAL"/>
            </w:pPr>
            <w:r w:rsidRPr="00A564B4">
              <w:t>E-UTRAN TDD Radio Link Monitoring Test for Out-of-sync in DRX for UE category 0</w:t>
            </w:r>
          </w:p>
        </w:tc>
        <w:tc>
          <w:tcPr>
            <w:tcW w:w="828" w:type="dxa"/>
            <w:gridSpan w:val="2"/>
          </w:tcPr>
          <w:p w14:paraId="169E31D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DEA93DE" w14:textId="77777777" w:rsidR="006C32D2" w:rsidRPr="00A564B4" w:rsidRDefault="006C32D2" w:rsidP="006C32D2">
            <w:pPr>
              <w:pStyle w:val="TAL"/>
              <w:rPr>
                <w:lang w:eastAsia="zh-CN"/>
              </w:rPr>
            </w:pPr>
            <w:r w:rsidRPr="00A564B4">
              <w:rPr>
                <w:lang w:eastAsia="zh-CN"/>
              </w:rPr>
              <w:t>C96</w:t>
            </w:r>
          </w:p>
        </w:tc>
        <w:tc>
          <w:tcPr>
            <w:tcW w:w="2471" w:type="dxa"/>
            <w:gridSpan w:val="3"/>
          </w:tcPr>
          <w:p w14:paraId="3B377D2C"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5AC9CC70" w14:textId="77777777" w:rsidR="006C32D2" w:rsidRPr="00A564B4" w:rsidRDefault="006C32D2" w:rsidP="006C32D2">
            <w:pPr>
              <w:pStyle w:val="TAL"/>
              <w:rPr>
                <w:lang w:eastAsia="en-US"/>
              </w:rPr>
            </w:pPr>
          </w:p>
        </w:tc>
        <w:tc>
          <w:tcPr>
            <w:tcW w:w="1695" w:type="dxa"/>
            <w:gridSpan w:val="3"/>
          </w:tcPr>
          <w:p w14:paraId="0AB4BB29" w14:textId="77777777" w:rsidR="006C32D2" w:rsidRPr="00A564B4" w:rsidRDefault="006C32D2" w:rsidP="006C32D2">
            <w:pPr>
              <w:pStyle w:val="TAL"/>
              <w:rPr>
                <w:lang w:eastAsia="en-US"/>
              </w:rPr>
            </w:pPr>
          </w:p>
        </w:tc>
        <w:tc>
          <w:tcPr>
            <w:tcW w:w="1717" w:type="dxa"/>
            <w:gridSpan w:val="3"/>
          </w:tcPr>
          <w:p w14:paraId="527CB889" w14:textId="77777777" w:rsidR="006C32D2" w:rsidRPr="00A564B4" w:rsidRDefault="006C32D2" w:rsidP="006C32D2">
            <w:pPr>
              <w:pStyle w:val="TAL"/>
              <w:rPr>
                <w:lang w:eastAsia="en-US"/>
              </w:rPr>
            </w:pPr>
          </w:p>
        </w:tc>
      </w:tr>
      <w:tr w:rsidR="006C32D2" w:rsidRPr="00A564B4" w14:paraId="1E137688" w14:textId="77777777" w:rsidTr="006C32D2">
        <w:trPr>
          <w:gridAfter w:val="2"/>
          <w:wAfter w:w="143" w:type="dxa"/>
          <w:cantSplit/>
          <w:jc w:val="center"/>
        </w:trPr>
        <w:tc>
          <w:tcPr>
            <w:tcW w:w="929" w:type="dxa"/>
            <w:gridSpan w:val="3"/>
          </w:tcPr>
          <w:p w14:paraId="0969531E" w14:textId="77777777" w:rsidR="006C32D2" w:rsidRPr="00A564B4" w:rsidRDefault="006C32D2" w:rsidP="006C32D2">
            <w:pPr>
              <w:pStyle w:val="TAL"/>
              <w:rPr>
                <w:lang w:eastAsia="zh-CN"/>
              </w:rPr>
            </w:pPr>
            <w:r w:rsidRPr="00A564B4">
              <w:rPr>
                <w:lang w:eastAsia="en-US"/>
              </w:rPr>
              <w:t>7.3.36_2</w:t>
            </w:r>
          </w:p>
        </w:tc>
        <w:tc>
          <w:tcPr>
            <w:tcW w:w="2960" w:type="dxa"/>
            <w:gridSpan w:val="2"/>
          </w:tcPr>
          <w:p w14:paraId="28A6504F" w14:textId="77777777" w:rsidR="006C32D2" w:rsidRPr="00A564B4" w:rsidRDefault="006C32D2" w:rsidP="006C32D2">
            <w:pPr>
              <w:pStyle w:val="TAL"/>
            </w:pPr>
            <w:r w:rsidRPr="00A564B4">
              <w:rPr>
                <w:lang w:eastAsia="en-US"/>
              </w:rPr>
              <w:t>E-UTRAN TDD Radio Link Monitoring Test for Out-of-sync in DRX for UE Category 1bis</w:t>
            </w:r>
          </w:p>
        </w:tc>
        <w:tc>
          <w:tcPr>
            <w:tcW w:w="828" w:type="dxa"/>
            <w:gridSpan w:val="2"/>
          </w:tcPr>
          <w:p w14:paraId="0F63B933"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FC48C7A" w14:textId="77777777" w:rsidR="006C32D2" w:rsidRPr="00A564B4" w:rsidRDefault="006C32D2" w:rsidP="006C32D2">
            <w:pPr>
              <w:pStyle w:val="TAL"/>
              <w:rPr>
                <w:lang w:eastAsia="zh-CN"/>
              </w:rPr>
            </w:pPr>
            <w:r w:rsidRPr="00A564B4">
              <w:rPr>
                <w:lang w:eastAsia="en-US"/>
              </w:rPr>
              <w:t>C215</w:t>
            </w:r>
          </w:p>
        </w:tc>
        <w:tc>
          <w:tcPr>
            <w:tcW w:w="2471" w:type="dxa"/>
            <w:gridSpan w:val="3"/>
          </w:tcPr>
          <w:p w14:paraId="324E11F1"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78131A7F" w14:textId="77777777" w:rsidR="006C32D2" w:rsidRPr="00A564B4" w:rsidRDefault="006C32D2" w:rsidP="006C32D2">
            <w:pPr>
              <w:pStyle w:val="TAL"/>
              <w:rPr>
                <w:lang w:eastAsia="en-US"/>
              </w:rPr>
            </w:pPr>
          </w:p>
        </w:tc>
        <w:tc>
          <w:tcPr>
            <w:tcW w:w="1695" w:type="dxa"/>
            <w:gridSpan w:val="3"/>
          </w:tcPr>
          <w:p w14:paraId="0FEC7313" w14:textId="77777777" w:rsidR="006C32D2" w:rsidRPr="00A564B4" w:rsidRDefault="006C32D2" w:rsidP="006C32D2">
            <w:pPr>
              <w:pStyle w:val="TAL"/>
              <w:rPr>
                <w:lang w:eastAsia="en-US"/>
              </w:rPr>
            </w:pPr>
          </w:p>
        </w:tc>
        <w:tc>
          <w:tcPr>
            <w:tcW w:w="1717" w:type="dxa"/>
            <w:gridSpan w:val="3"/>
          </w:tcPr>
          <w:p w14:paraId="7D0759F8" w14:textId="77777777" w:rsidR="006C32D2" w:rsidRPr="00A564B4" w:rsidRDefault="006C32D2" w:rsidP="006C32D2">
            <w:pPr>
              <w:pStyle w:val="TAL"/>
              <w:rPr>
                <w:lang w:eastAsia="en-US"/>
              </w:rPr>
            </w:pPr>
          </w:p>
        </w:tc>
      </w:tr>
      <w:tr w:rsidR="006C32D2" w:rsidRPr="00A564B4" w14:paraId="1F3003AD" w14:textId="77777777" w:rsidTr="006C32D2">
        <w:trPr>
          <w:gridAfter w:val="2"/>
          <w:wAfter w:w="143" w:type="dxa"/>
          <w:cantSplit/>
          <w:jc w:val="center"/>
        </w:trPr>
        <w:tc>
          <w:tcPr>
            <w:tcW w:w="929" w:type="dxa"/>
            <w:gridSpan w:val="3"/>
          </w:tcPr>
          <w:p w14:paraId="6BB7078F" w14:textId="77777777" w:rsidR="006C32D2" w:rsidRPr="00A564B4" w:rsidRDefault="006C32D2" w:rsidP="006C32D2">
            <w:pPr>
              <w:pStyle w:val="TAL"/>
              <w:rPr>
                <w:lang w:eastAsia="zh-CN"/>
              </w:rPr>
            </w:pPr>
            <w:r w:rsidRPr="00A564B4">
              <w:rPr>
                <w:lang w:eastAsia="zh-CN"/>
              </w:rPr>
              <w:t>7.3.37</w:t>
            </w:r>
          </w:p>
        </w:tc>
        <w:tc>
          <w:tcPr>
            <w:tcW w:w="2960" w:type="dxa"/>
            <w:gridSpan w:val="2"/>
          </w:tcPr>
          <w:p w14:paraId="67A9F614" w14:textId="77777777" w:rsidR="006C32D2" w:rsidRPr="00A564B4" w:rsidRDefault="006C32D2" w:rsidP="006C32D2">
            <w:pPr>
              <w:pStyle w:val="TAL"/>
            </w:pPr>
            <w:r w:rsidRPr="00A564B4">
              <w:t>E-UTRAN TDD Radio Link Monitoring Test for In-sync in DRX for UE category 0</w:t>
            </w:r>
          </w:p>
        </w:tc>
        <w:tc>
          <w:tcPr>
            <w:tcW w:w="828" w:type="dxa"/>
            <w:gridSpan w:val="2"/>
          </w:tcPr>
          <w:p w14:paraId="7E52444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12C1B8" w14:textId="77777777" w:rsidR="006C32D2" w:rsidRPr="00A564B4" w:rsidRDefault="006C32D2" w:rsidP="006C32D2">
            <w:pPr>
              <w:pStyle w:val="TAL"/>
              <w:rPr>
                <w:lang w:eastAsia="zh-CN"/>
              </w:rPr>
            </w:pPr>
            <w:r w:rsidRPr="00A564B4">
              <w:rPr>
                <w:lang w:eastAsia="zh-CN"/>
              </w:rPr>
              <w:t>C96</w:t>
            </w:r>
          </w:p>
        </w:tc>
        <w:tc>
          <w:tcPr>
            <w:tcW w:w="2471" w:type="dxa"/>
            <w:gridSpan w:val="3"/>
          </w:tcPr>
          <w:p w14:paraId="2B9E8CF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7C934A8D" w14:textId="77777777" w:rsidR="006C32D2" w:rsidRPr="00A564B4" w:rsidRDefault="006C32D2" w:rsidP="006C32D2">
            <w:pPr>
              <w:pStyle w:val="TAL"/>
              <w:rPr>
                <w:lang w:eastAsia="en-US"/>
              </w:rPr>
            </w:pPr>
          </w:p>
        </w:tc>
        <w:tc>
          <w:tcPr>
            <w:tcW w:w="1695" w:type="dxa"/>
            <w:gridSpan w:val="3"/>
          </w:tcPr>
          <w:p w14:paraId="39A00D77" w14:textId="77777777" w:rsidR="006C32D2" w:rsidRPr="00A564B4" w:rsidRDefault="006C32D2" w:rsidP="006C32D2">
            <w:pPr>
              <w:pStyle w:val="TAL"/>
              <w:rPr>
                <w:lang w:eastAsia="en-US"/>
              </w:rPr>
            </w:pPr>
          </w:p>
        </w:tc>
        <w:tc>
          <w:tcPr>
            <w:tcW w:w="1717" w:type="dxa"/>
            <w:gridSpan w:val="3"/>
          </w:tcPr>
          <w:p w14:paraId="4C316D04" w14:textId="77777777" w:rsidR="006C32D2" w:rsidRPr="00A564B4" w:rsidRDefault="006C32D2" w:rsidP="006C32D2">
            <w:pPr>
              <w:pStyle w:val="TAL"/>
              <w:rPr>
                <w:lang w:eastAsia="en-US"/>
              </w:rPr>
            </w:pPr>
          </w:p>
        </w:tc>
      </w:tr>
      <w:tr w:rsidR="006C32D2" w:rsidRPr="00A564B4" w14:paraId="469D02A0" w14:textId="77777777" w:rsidTr="006C32D2">
        <w:trPr>
          <w:gridAfter w:val="2"/>
          <w:wAfter w:w="143" w:type="dxa"/>
          <w:cantSplit/>
          <w:jc w:val="center"/>
        </w:trPr>
        <w:tc>
          <w:tcPr>
            <w:tcW w:w="929" w:type="dxa"/>
            <w:gridSpan w:val="3"/>
          </w:tcPr>
          <w:p w14:paraId="1009D9CB" w14:textId="77777777" w:rsidR="006C32D2" w:rsidRPr="00A564B4" w:rsidRDefault="006C32D2" w:rsidP="006C32D2">
            <w:pPr>
              <w:pStyle w:val="TAL"/>
              <w:rPr>
                <w:lang w:eastAsia="zh-CN"/>
              </w:rPr>
            </w:pPr>
            <w:r w:rsidRPr="00A564B4">
              <w:rPr>
                <w:lang w:eastAsia="en-US"/>
              </w:rPr>
              <w:t>7.3.37_2</w:t>
            </w:r>
          </w:p>
        </w:tc>
        <w:tc>
          <w:tcPr>
            <w:tcW w:w="2960" w:type="dxa"/>
            <w:gridSpan w:val="2"/>
          </w:tcPr>
          <w:p w14:paraId="64F50155" w14:textId="77777777" w:rsidR="006C32D2" w:rsidRPr="00A564B4" w:rsidRDefault="006C32D2" w:rsidP="006C32D2">
            <w:pPr>
              <w:pStyle w:val="TAL"/>
            </w:pPr>
            <w:r w:rsidRPr="00A564B4">
              <w:rPr>
                <w:lang w:eastAsia="en-US"/>
              </w:rPr>
              <w:t>E-UTRAN TDD Radio Link Monitoring Test for In-sync in DRX for UE Category 1bis</w:t>
            </w:r>
          </w:p>
        </w:tc>
        <w:tc>
          <w:tcPr>
            <w:tcW w:w="828" w:type="dxa"/>
            <w:gridSpan w:val="2"/>
          </w:tcPr>
          <w:p w14:paraId="264109C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281FC57F" w14:textId="77777777" w:rsidR="006C32D2" w:rsidRPr="00A564B4" w:rsidRDefault="006C32D2" w:rsidP="006C32D2">
            <w:pPr>
              <w:pStyle w:val="TAL"/>
              <w:rPr>
                <w:lang w:eastAsia="zh-CN"/>
              </w:rPr>
            </w:pPr>
            <w:r w:rsidRPr="00A564B4">
              <w:rPr>
                <w:lang w:eastAsia="en-US"/>
              </w:rPr>
              <w:t>C215</w:t>
            </w:r>
          </w:p>
        </w:tc>
        <w:tc>
          <w:tcPr>
            <w:tcW w:w="2471" w:type="dxa"/>
            <w:gridSpan w:val="3"/>
          </w:tcPr>
          <w:p w14:paraId="65E85C32"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1E25D9CF" w14:textId="77777777" w:rsidR="006C32D2" w:rsidRPr="00A564B4" w:rsidRDefault="006C32D2" w:rsidP="006C32D2">
            <w:pPr>
              <w:pStyle w:val="TAL"/>
              <w:rPr>
                <w:lang w:eastAsia="en-US"/>
              </w:rPr>
            </w:pPr>
          </w:p>
        </w:tc>
        <w:tc>
          <w:tcPr>
            <w:tcW w:w="1695" w:type="dxa"/>
            <w:gridSpan w:val="3"/>
          </w:tcPr>
          <w:p w14:paraId="2D21A667" w14:textId="77777777" w:rsidR="006C32D2" w:rsidRPr="00A564B4" w:rsidRDefault="006C32D2" w:rsidP="006C32D2">
            <w:pPr>
              <w:pStyle w:val="TAL"/>
              <w:rPr>
                <w:lang w:eastAsia="en-US"/>
              </w:rPr>
            </w:pPr>
          </w:p>
        </w:tc>
        <w:tc>
          <w:tcPr>
            <w:tcW w:w="1717" w:type="dxa"/>
            <w:gridSpan w:val="3"/>
          </w:tcPr>
          <w:p w14:paraId="7EF98CD7" w14:textId="77777777" w:rsidR="006C32D2" w:rsidRPr="00A564B4" w:rsidRDefault="006C32D2" w:rsidP="006C32D2">
            <w:pPr>
              <w:pStyle w:val="TAL"/>
              <w:rPr>
                <w:lang w:eastAsia="en-US"/>
              </w:rPr>
            </w:pPr>
          </w:p>
        </w:tc>
      </w:tr>
      <w:tr w:rsidR="006C32D2" w:rsidRPr="00A564B4" w14:paraId="2B8DDD0E" w14:textId="77777777" w:rsidTr="006C32D2">
        <w:trPr>
          <w:gridAfter w:val="2"/>
          <w:wAfter w:w="143" w:type="dxa"/>
          <w:cantSplit/>
          <w:jc w:val="center"/>
        </w:trPr>
        <w:tc>
          <w:tcPr>
            <w:tcW w:w="929" w:type="dxa"/>
            <w:gridSpan w:val="3"/>
          </w:tcPr>
          <w:p w14:paraId="107A8AF8" w14:textId="77777777" w:rsidR="006C32D2" w:rsidRPr="00A564B4" w:rsidRDefault="006C32D2" w:rsidP="006C32D2">
            <w:pPr>
              <w:pStyle w:val="TAL"/>
              <w:rPr>
                <w:lang w:eastAsia="zh-CN"/>
              </w:rPr>
            </w:pPr>
            <w:r w:rsidRPr="00A564B4">
              <w:rPr>
                <w:lang w:eastAsia="zh-CN"/>
              </w:rPr>
              <w:t>7.3.38</w:t>
            </w:r>
          </w:p>
        </w:tc>
        <w:tc>
          <w:tcPr>
            <w:tcW w:w="2960" w:type="dxa"/>
            <w:gridSpan w:val="2"/>
          </w:tcPr>
          <w:p w14:paraId="48321393" w14:textId="77777777" w:rsidR="006C32D2" w:rsidRPr="00A564B4" w:rsidRDefault="006C32D2" w:rsidP="006C32D2">
            <w:pPr>
              <w:pStyle w:val="TAL"/>
            </w:pPr>
            <w:r w:rsidRPr="00A564B4">
              <w:rPr>
                <w:lang w:eastAsia="zh-CN"/>
              </w:rPr>
              <w:t>E-UTRAN FDD-FDD DC Radio Link Monitoring Test for Out-of-sync in DRX in synchronous DC</w:t>
            </w:r>
          </w:p>
        </w:tc>
        <w:tc>
          <w:tcPr>
            <w:tcW w:w="828" w:type="dxa"/>
            <w:gridSpan w:val="2"/>
          </w:tcPr>
          <w:p w14:paraId="4425D32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A23714F" w14:textId="77777777" w:rsidR="006C32D2" w:rsidRPr="00A564B4" w:rsidRDefault="006C32D2" w:rsidP="006C32D2">
            <w:pPr>
              <w:pStyle w:val="TAL"/>
              <w:rPr>
                <w:lang w:eastAsia="zh-CN"/>
              </w:rPr>
            </w:pPr>
            <w:r w:rsidRPr="00A564B4">
              <w:rPr>
                <w:lang w:eastAsia="zh-CN"/>
              </w:rPr>
              <w:t>C123b</w:t>
            </w:r>
          </w:p>
        </w:tc>
        <w:tc>
          <w:tcPr>
            <w:tcW w:w="2471" w:type="dxa"/>
            <w:gridSpan w:val="3"/>
          </w:tcPr>
          <w:p w14:paraId="3CBEEF97" w14:textId="77777777" w:rsidR="006C32D2" w:rsidRPr="00A564B4" w:rsidRDefault="006C32D2" w:rsidP="006C32D2">
            <w:pPr>
              <w:pStyle w:val="TAL"/>
              <w:rPr>
                <w:lang w:eastAsia="en-US"/>
              </w:rPr>
            </w:pPr>
            <w:r w:rsidRPr="00A564B4">
              <w:rPr>
                <w:lang w:eastAsia="en-US"/>
              </w:rPr>
              <w:t>UE supporting E-UTRA FDD and Dual Connectivity but not 4Rx antenna ports on all supported FDD operating bands</w:t>
            </w:r>
          </w:p>
        </w:tc>
        <w:tc>
          <w:tcPr>
            <w:tcW w:w="1668" w:type="dxa"/>
            <w:gridSpan w:val="3"/>
          </w:tcPr>
          <w:p w14:paraId="03FA527E" w14:textId="77777777" w:rsidR="006C32D2" w:rsidRPr="00A564B4" w:rsidRDefault="006C32D2" w:rsidP="006C32D2">
            <w:pPr>
              <w:pStyle w:val="TAL"/>
              <w:rPr>
                <w:lang w:eastAsia="en-US"/>
              </w:rPr>
            </w:pPr>
          </w:p>
        </w:tc>
        <w:tc>
          <w:tcPr>
            <w:tcW w:w="1695" w:type="dxa"/>
            <w:gridSpan w:val="3"/>
          </w:tcPr>
          <w:p w14:paraId="353B6F0F" w14:textId="77777777" w:rsidR="006C32D2" w:rsidRPr="00A564B4" w:rsidRDefault="006C32D2" w:rsidP="006C32D2">
            <w:pPr>
              <w:pStyle w:val="TAL"/>
              <w:rPr>
                <w:lang w:eastAsia="en-US"/>
              </w:rPr>
            </w:pPr>
          </w:p>
        </w:tc>
        <w:tc>
          <w:tcPr>
            <w:tcW w:w="1717" w:type="dxa"/>
            <w:gridSpan w:val="3"/>
          </w:tcPr>
          <w:p w14:paraId="442070A2" w14:textId="77777777" w:rsidR="006C32D2" w:rsidRPr="00A564B4" w:rsidRDefault="006C32D2" w:rsidP="006C32D2">
            <w:pPr>
              <w:pStyle w:val="TAL"/>
              <w:rPr>
                <w:lang w:eastAsia="en-US"/>
              </w:rPr>
            </w:pPr>
          </w:p>
        </w:tc>
      </w:tr>
      <w:tr w:rsidR="006C32D2" w:rsidRPr="00A564B4" w14:paraId="66DBE0C2" w14:textId="77777777" w:rsidTr="006C32D2">
        <w:trPr>
          <w:gridAfter w:val="2"/>
          <w:wAfter w:w="143" w:type="dxa"/>
          <w:cantSplit/>
          <w:jc w:val="center"/>
        </w:trPr>
        <w:tc>
          <w:tcPr>
            <w:tcW w:w="929" w:type="dxa"/>
            <w:gridSpan w:val="3"/>
          </w:tcPr>
          <w:p w14:paraId="7C6632A1" w14:textId="77777777" w:rsidR="006C32D2" w:rsidRPr="00A564B4" w:rsidRDefault="006C32D2" w:rsidP="006C32D2">
            <w:pPr>
              <w:pStyle w:val="TAL"/>
              <w:rPr>
                <w:lang w:eastAsia="zh-CN"/>
              </w:rPr>
            </w:pPr>
            <w:r w:rsidRPr="00A564B4">
              <w:rPr>
                <w:lang w:eastAsia="zh-CN"/>
              </w:rPr>
              <w:t>7.3.38_1</w:t>
            </w:r>
          </w:p>
        </w:tc>
        <w:tc>
          <w:tcPr>
            <w:tcW w:w="2960" w:type="dxa"/>
            <w:gridSpan w:val="2"/>
          </w:tcPr>
          <w:p w14:paraId="77B154CE" w14:textId="77777777" w:rsidR="006C32D2" w:rsidRPr="00A564B4" w:rsidRDefault="006C32D2" w:rsidP="006C32D2">
            <w:pPr>
              <w:pStyle w:val="TAL"/>
              <w:rPr>
                <w:lang w:eastAsia="zh-CN"/>
              </w:rPr>
            </w:pPr>
            <w:r w:rsidRPr="00A564B4">
              <w:rPr>
                <w:lang w:eastAsia="zh-CN"/>
              </w:rPr>
              <w:t>E-UTRAN FDD-FDD DC Radio Link Monitoring Test for Out-of-sync in DRX in synchronous DC</w:t>
            </w:r>
            <w:r w:rsidRPr="00A564B4">
              <w:rPr>
                <w:rFonts w:cs="Arial"/>
                <w:lang w:eastAsia="en-US"/>
              </w:rPr>
              <w:t xml:space="preserve"> </w:t>
            </w:r>
            <w:r w:rsidRPr="00A564B4">
              <w:rPr>
                <w:lang w:eastAsia="en-US"/>
              </w:rPr>
              <w:t>with 4 Rx antenna ports</w:t>
            </w:r>
          </w:p>
        </w:tc>
        <w:tc>
          <w:tcPr>
            <w:tcW w:w="828" w:type="dxa"/>
            <w:gridSpan w:val="2"/>
          </w:tcPr>
          <w:p w14:paraId="690F48A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A6375E8" w14:textId="77777777" w:rsidR="006C32D2" w:rsidRPr="00A564B4" w:rsidRDefault="006C32D2" w:rsidP="006C32D2">
            <w:pPr>
              <w:pStyle w:val="TAL"/>
              <w:rPr>
                <w:lang w:eastAsia="zh-CN"/>
              </w:rPr>
            </w:pPr>
            <w:r w:rsidRPr="00A564B4">
              <w:rPr>
                <w:lang w:eastAsia="zh-CN"/>
              </w:rPr>
              <w:t>C185</w:t>
            </w:r>
          </w:p>
        </w:tc>
        <w:tc>
          <w:tcPr>
            <w:tcW w:w="2471" w:type="dxa"/>
            <w:gridSpan w:val="3"/>
          </w:tcPr>
          <w:p w14:paraId="24AEF816" w14:textId="77777777" w:rsidR="006C32D2" w:rsidRPr="00A564B4" w:rsidRDefault="006C32D2" w:rsidP="006C32D2">
            <w:pPr>
              <w:pStyle w:val="TAL"/>
              <w:rPr>
                <w:lang w:eastAsia="en-US"/>
              </w:rPr>
            </w:pPr>
            <w:r w:rsidRPr="00A564B4">
              <w:rPr>
                <w:lang w:eastAsia="en-US"/>
              </w:rPr>
              <w:t>UE supporting E-UTRA FDD and Dual Connectivity and 4Rx antenna ports on all supported FDD operating bands</w:t>
            </w:r>
          </w:p>
        </w:tc>
        <w:tc>
          <w:tcPr>
            <w:tcW w:w="1668" w:type="dxa"/>
            <w:gridSpan w:val="3"/>
          </w:tcPr>
          <w:p w14:paraId="67701D4F" w14:textId="77777777" w:rsidR="006C32D2" w:rsidRPr="00A564B4" w:rsidRDefault="006C32D2" w:rsidP="006C32D2">
            <w:pPr>
              <w:pStyle w:val="TAL"/>
              <w:rPr>
                <w:lang w:eastAsia="en-US"/>
              </w:rPr>
            </w:pPr>
          </w:p>
        </w:tc>
        <w:tc>
          <w:tcPr>
            <w:tcW w:w="1695" w:type="dxa"/>
            <w:gridSpan w:val="3"/>
          </w:tcPr>
          <w:p w14:paraId="53215E2D" w14:textId="77777777" w:rsidR="006C32D2" w:rsidRPr="00A564B4" w:rsidRDefault="006C32D2" w:rsidP="006C32D2">
            <w:pPr>
              <w:pStyle w:val="TAL"/>
              <w:rPr>
                <w:lang w:eastAsia="en-US"/>
              </w:rPr>
            </w:pPr>
          </w:p>
        </w:tc>
        <w:tc>
          <w:tcPr>
            <w:tcW w:w="1717" w:type="dxa"/>
            <w:gridSpan w:val="3"/>
          </w:tcPr>
          <w:p w14:paraId="4226D591" w14:textId="77777777" w:rsidR="006C32D2" w:rsidRPr="00A564B4" w:rsidRDefault="006C32D2" w:rsidP="006C32D2">
            <w:pPr>
              <w:pStyle w:val="TAL"/>
              <w:rPr>
                <w:lang w:eastAsia="en-US"/>
              </w:rPr>
            </w:pPr>
          </w:p>
        </w:tc>
      </w:tr>
      <w:tr w:rsidR="006C32D2" w:rsidRPr="00A564B4" w14:paraId="1089995A" w14:textId="77777777" w:rsidTr="006C32D2">
        <w:trPr>
          <w:gridAfter w:val="2"/>
          <w:wAfter w:w="143" w:type="dxa"/>
          <w:cantSplit/>
          <w:jc w:val="center"/>
        </w:trPr>
        <w:tc>
          <w:tcPr>
            <w:tcW w:w="929" w:type="dxa"/>
            <w:gridSpan w:val="3"/>
          </w:tcPr>
          <w:p w14:paraId="1C4A5E73" w14:textId="77777777" w:rsidR="006C32D2" w:rsidRPr="00A564B4" w:rsidRDefault="006C32D2" w:rsidP="006C32D2">
            <w:pPr>
              <w:pStyle w:val="TAL"/>
              <w:rPr>
                <w:lang w:eastAsia="zh-CN"/>
              </w:rPr>
            </w:pPr>
            <w:r w:rsidRPr="00A564B4">
              <w:rPr>
                <w:lang w:eastAsia="zh-CN"/>
              </w:rPr>
              <w:t>7.3.39</w:t>
            </w:r>
          </w:p>
        </w:tc>
        <w:tc>
          <w:tcPr>
            <w:tcW w:w="2960" w:type="dxa"/>
            <w:gridSpan w:val="2"/>
          </w:tcPr>
          <w:p w14:paraId="6C1631CC" w14:textId="77777777" w:rsidR="006C32D2" w:rsidRPr="00A564B4" w:rsidRDefault="006C32D2" w:rsidP="006C32D2">
            <w:pPr>
              <w:pStyle w:val="TAL"/>
            </w:pPr>
            <w:r w:rsidRPr="00A564B4">
              <w:rPr>
                <w:lang w:eastAsia="zh-CN"/>
              </w:rPr>
              <w:t>E-UTRAN FDD-FDD DC Radio Link Monitoring Test for Out-of-sync in DRX in asynchronous DC</w:t>
            </w:r>
          </w:p>
        </w:tc>
        <w:tc>
          <w:tcPr>
            <w:tcW w:w="828" w:type="dxa"/>
            <w:gridSpan w:val="2"/>
          </w:tcPr>
          <w:p w14:paraId="2A815F0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026D254" w14:textId="77777777" w:rsidR="006C32D2" w:rsidRPr="00A564B4" w:rsidRDefault="006C32D2" w:rsidP="006C32D2">
            <w:pPr>
              <w:pStyle w:val="TAL"/>
              <w:rPr>
                <w:lang w:eastAsia="zh-CN"/>
              </w:rPr>
            </w:pPr>
            <w:r w:rsidRPr="00A564B4">
              <w:rPr>
                <w:lang w:eastAsia="zh-CN"/>
              </w:rPr>
              <w:t>C125a</w:t>
            </w:r>
          </w:p>
        </w:tc>
        <w:tc>
          <w:tcPr>
            <w:tcW w:w="2471" w:type="dxa"/>
            <w:gridSpan w:val="3"/>
          </w:tcPr>
          <w:p w14:paraId="2C5FAAFF" w14:textId="77777777" w:rsidR="006C32D2" w:rsidRPr="00A564B4" w:rsidRDefault="006C32D2" w:rsidP="006C32D2">
            <w:pPr>
              <w:pStyle w:val="TAL"/>
              <w:rPr>
                <w:lang w:eastAsia="en-US"/>
              </w:rPr>
            </w:pPr>
            <w:r w:rsidRPr="00A564B4">
              <w:rPr>
                <w:lang w:eastAsia="en-US"/>
              </w:rPr>
              <w:t>UE supporting E-UTRA FDD and asynchronous Dual Connectivity but not 4Rx antenna ports on all supported FDD operating bands</w:t>
            </w:r>
          </w:p>
        </w:tc>
        <w:tc>
          <w:tcPr>
            <w:tcW w:w="1668" w:type="dxa"/>
            <w:gridSpan w:val="3"/>
          </w:tcPr>
          <w:p w14:paraId="6D2FC13D" w14:textId="77777777" w:rsidR="006C32D2" w:rsidRPr="00A564B4" w:rsidRDefault="006C32D2" w:rsidP="006C32D2">
            <w:pPr>
              <w:pStyle w:val="TAL"/>
              <w:rPr>
                <w:lang w:eastAsia="en-US"/>
              </w:rPr>
            </w:pPr>
          </w:p>
        </w:tc>
        <w:tc>
          <w:tcPr>
            <w:tcW w:w="1695" w:type="dxa"/>
            <w:gridSpan w:val="3"/>
          </w:tcPr>
          <w:p w14:paraId="5C1541BC" w14:textId="77777777" w:rsidR="006C32D2" w:rsidRPr="00A564B4" w:rsidRDefault="006C32D2" w:rsidP="006C32D2">
            <w:pPr>
              <w:pStyle w:val="TAL"/>
              <w:rPr>
                <w:lang w:eastAsia="en-US"/>
              </w:rPr>
            </w:pPr>
          </w:p>
        </w:tc>
        <w:tc>
          <w:tcPr>
            <w:tcW w:w="1717" w:type="dxa"/>
            <w:gridSpan w:val="3"/>
          </w:tcPr>
          <w:p w14:paraId="3687BDD0" w14:textId="77777777" w:rsidR="006C32D2" w:rsidRPr="00A564B4" w:rsidRDefault="006C32D2" w:rsidP="006C32D2">
            <w:pPr>
              <w:pStyle w:val="TAL"/>
              <w:rPr>
                <w:lang w:eastAsia="en-US"/>
              </w:rPr>
            </w:pPr>
          </w:p>
        </w:tc>
      </w:tr>
      <w:tr w:rsidR="006C32D2" w:rsidRPr="00A564B4" w14:paraId="6106FF97" w14:textId="77777777" w:rsidTr="006C32D2">
        <w:trPr>
          <w:gridAfter w:val="2"/>
          <w:wAfter w:w="143" w:type="dxa"/>
          <w:cantSplit/>
          <w:jc w:val="center"/>
        </w:trPr>
        <w:tc>
          <w:tcPr>
            <w:tcW w:w="929" w:type="dxa"/>
            <w:gridSpan w:val="3"/>
          </w:tcPr>
          <w:p w14:paraId="09CCBB6F" w14:textId="77777777" w:rsidR="006C32D2" w:rsidRPr="00A564B4" w:rsidRDefault="006C32D2" w:rsidP="006C32D2">
            <w:pPr>
              <w:pStyle w:val="TAL"/>
              <w:rPr>
                <w:lang w:eastAsia="zh-CN"/>
              </w:rPr>
            </w:pPr>
            <w:r w:rsidRPr="00A564B4">
              <w:rPr>
                <w:lang w:eastAsia="zh-CN"/>
              </w:rPr>
              <w:t>7.3.39_1</w:t>
            </w:r>
          </w:p>
        </w:tc>
        <w:tc>
          <w:tcPr>
            <w:tcW w:w="2960" w:type="dxa"/>
            <w:gridSpan w:val="2"/>
          </w:tcPr>
          <w:p w14:paraId="0E3F4B79" w14:textId="77777777" w:rsidR="006C32D2" w:rsidRPr="00A564B4" w:rsidRDefault="006C32D2" w:rsidP="006C32D2">
            <w:pPr>
              <w:pStyle w:val="TAL"/>
              <w:rPr>
                <w:lang w:eastAsia="zh-CN"/>
              </w:rPr>
            </w:pPr>
            <w:r w:rsidRPr="00A564B4">
              <w:rPr>
                <w:lang w:eastAsia="zh-CN"/>
              </w:rPr>
              <w:t xml:space="preserve">E-UTRAN FDD-FDD DC Radio Link Monitoring Test for Out-of-sync in DRX in asynchronous DC </w:t>
            </w:r>
            <w:r w:rsidRPr="00A564B4">
              <w:rPr>
                <w:lang w:eastAsia="en-US"/>
              </w:rPr>
              <w:t>with 4 Rx antenna ports</w:t>
            </w:r>
          </w:p>
        </w:tc>
        <w:tc>
          <w:tcPr>
            <w:tcW w:w="828" w:type="dxa"/>
            <w:gridSpan w:val="2"/>
          </w:tcPr>
          <w:p w14:paraId="2D3F12A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ABB19" w14:textId="77777777" w:rsidR="006C32D2" w:rsidRPr="00A564B4" w:rsidRDefault="006C32D2" w:rsidP="006C32D2">
            <w:pPr>
              <w:pStyle w:val="TAL"/>
              <w:rPr>
                <w:lang w:eastAsia="zh-CN"/>
              </w:rPr>
            </w:pPr>
            <w:r w:rsidRPr="00A564B4">
              <w:rPr>
                <w:lang w:eastAsia="zh-CN"/>
              </w:rPr>
              <w:t>C186</w:t>
            </w:r>
          </w:p>
        </w:tc>
        <w:tc>
          <w:tcPr>
            <w:tcW w:w="2471" w:type="dxa"/>
            <w:gridSpan w:val="3"/>
          </w:tcPr>
          <w:p w14:paraId="01A89DA8" w14:textId="77777777" w:rsidR="006C32D2" w:rsidRPr="00A564B4" w:rsidRDefault="006C32D2" w:rsidP="006C32D2">
            <w:pPr>
              <w:pStyle w:val="TAL"/>
              <w:rPr>
                <w:lang w:eastAsia="en-US"/>
              </w:rPr>
            </w:pPr>
            <w:r w:rsidRPr="00A564B4">
              <w:rPr>
                <w:lang w:eastAsia="en-US"/>
              </w:rPr>
              <w:t>UE supporting E-UTRA FDD and asynchronous Dual Connectivity and 4Rx antenna ports on all supported FDD operating bands</w:t>
            </w:r>
          </w:p>
        </w:tc>
        <w:tc>
          <w:tcPr>
            <w:tcW w:w="1668" w:type="dxa"/>
            <w:gridSpan w:val="3"/>
          </w:tcPr>
          <w:p w14:paraId="3CB4D4E7" w14:textId="77777777" w:rsidR="006C32D2" w:rsidRPr="00A564B4" w:rsidRDefault="006C32D2" w:rsidP="006C32D2">
            <w:pPr>
              <w:pStyle w:val="TAL"/>
              <w:rPr>
                <w:lang w:eastAsia="en-US"/>
              </w:rPr>
            </w:pPr>
          </w:p>
        </w:tc>
        <w:tc>
          <w:tcPr>
            <w:tcW w:w="1695" w:type="dxa"/>
            <w:gridSpan w:val="3"/>
          </w:tcPr>
          <w:p w14:paraId="00587578" w14:textId="77777777" w:rsidR="006C32D2" w:rsidRPr="00A564B4" w:rsidRDefault="006C32D2" w:rsidP="006C32D2">
            <w:pPr>
              <w:pStyle w:val="TAL"/>
              <w:rPr>
                <w:lang w:eastAsia="en-US"/>
              </w:rPr>
            </w:pPr>
          </w:p>
        </w:tc>
        <w:tc>
          <w:tcPr>
            <w:tcW w:w="1717" w:type="dxa"/>
            <w:gridSpan w:val="3"/>
          </w:tcPr>
          <w:p w14:paraId="5C9F2979" w14:textId="77777777" w:rsidR="006C32D2" w:rsidRPr="00A564B4" w:rsidRDefault="006C32D2" w:rsidP="006C32D2">
            <w:pPr>
              <w:pStyle w:val="TAL"/>
              <w:rPr>
                <w:lang w:eastAsia="en-US"/>
              </w:rPr>
            </w:pPr>
          </w:p>
        </w:tc>
      </w:tr>
      <w:tr w:rsidR="006C32D2" w:rsidRPr="00A564B4" w14:paraId="36896779" w14:textId="77777777" w:rsidTr="006C32D2">
        <w:trPr>
          <w:gridAfter w:val="2"/>
          <w:wAfter w:w="143" w:type="dxa"/>
          <w:cantSplit/>
          <w:jc w:val="center"/>
        </w:trPr>
        <w:tc>
          <w:tcPr>
            <w:tcW w:w="929" w:type="dxa"/>
            <w:gridSpan w:val="3"/>
          </w:tcPr>
          <w:p w14:paraId="64883D03" w14:textId="77777777" w:rsidR="006C32D2" w:rsidRPr="00A564B4" w:rsidRDefault="006C32D2" w:rsidP="006C32D2">
            <w:pPr>
              <w:pStyle w:val="TAL"/>
              <w:rPr>
                <w:lang w:eastAsia="zh-CN"/>
              </w:rPr>
            </w:pPr>
            <w:r w:rsidRPr="00A564B4">
              <w:rPr>
                <w:lang w:eastAsia="zh-CN"/>
              </w:rPr>
              <w:t>7.3.40</w:t>
            </w:r>
          </w:p>
        </w:tc>
        <w:tc>
          <w:tcPr>
            <w:tcW w:w="2960" w:type="dxa"/>
            <w:gridSpan w:val="2"/>
          </w:tcPr>
          <w:p w14:paraId="59999147" w14:textId="77777777" w:rsidR="006C32D2" w:rsidRPr="00A564B4" w:rsidRDefault="006C32D2" w:rsidP="006C32D2">
            <w:pPr>
              <w:pStyle w:val="TAL"/>
            </w:pPr>
            <w:r w:rsidRPr="00A564B4">
              <w:rPr>
                <w:lang w:eastAsia="zh-CN"/>
              </w:rPr>
              <w:t>E-UTRAN TDD-TDD DC Radio Link Monitoring Test for Out-of-sync in DRX in synchronous DC</w:t>
            </w:r>
          </w:p>
        </w:tc>
        <w:tc>
          <w:tcPr>
            <w:tcW w:w="828" w:type="dxa"/>
            <w:gridSpan w:val="2"/>
          </w:tcPr>
          <w:p w14:paraId="73672DE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59D4D5" w14:textId="77777777" w:rsidR="006C32D2" w:rsidRPr="00A564B4" w:rsidRDefault="006C32D2" w:rsidP="006C32D2">
            <w:pPr>
              <w:pStyle w:val="TAL"/>
              <w:rPr>
                <w:lang w:eastAsia="zh-CN"/>
              </w:rPr>
            </w:pPr>
            <w:r w:rsidRPr="00A564B4">
              <w:rPr>
                <w:lang w:eastAsia="zh-CN"/>
              </w:rPr>
              <w:t>C124</w:t>
            </w:r>
          </w:p>
        </w:tc>
        <w:tc>
          <w:tcPr>
            <w:tcW w:w="2471" w:type="dxa"/>
            <w:gridSpan w:val="3"/>
          </w:tcPr>
          <w:p w14:paraId="0946D36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7D29296D" w14:textId="77777777" w:rsidR="006C32D2" w:rsidRPr="00A564B4" w:rsidRDefault="006C32D2" w:rsidP="006C32D2">
            <w:pPr>
              <w:pStyle w:val="TAL"/>
              <w:rPr>
                <w:lang w:eastAsia="en-US"/>
              </w:rPr>
            </w:pPr>
          </w:p>
        </w:tc>
        <w:tc>
          <w:tcPr>
            <w:tcW w:w="1695" w:type="dxa"/>
            <w:gridSpan w:val="3"/>
          </w:tcPr>
          <w:p w14:paraId="2F2722F9" w14:textId="77777777" w:rsidR="006C32D2" w:rsidRPr="00A564B4" w:rsidRDefault="006C32D2" w:rsidP="006C32D2">
            <w:pPr>
              <w:pStyle w:val="TAL"/>
              <w:rPr>
                <w:lang w:eastAsia="en-US"/>
              </w:rPr>
            </w:pPr>
          </w:p>
        </w:tc>
        <w:tc>
          <w:tcPr>
            <w:tcW w:w="1717" w:type="dxa"/>
            <w:gridSpan w:val="3"/>
          </w:tcPr>
          <w:p w14:paraId="0B758559" w14:textId="77777777" w:rsidR="006C32D2" w:rsidRPr="00A564B4" w:rsidRDefault="006C32D2" w:rsidP="006C32D2">
            <w:pPr>
              <w:pStyle w:val="TAL"/>
              <w:rPr>
                <w:lang w:eastAsia="en-US"/>
              </w:rPr>
            </w:pPr>
          </w:p>
        </w:tc>
      </w:tr>
      <w:tr w:rsidR="006C32D2" w:rsidRPr="00A564B4" w14:paraId="25ABA00A" w14:textId="77777777" w:rsidTr="006C32D2">
        <w:trPr>
          <w:gridAfter w:val="2"/>
          <w:wAfter w:w="143" w:type="dxa"/>
          <w:cantSplit/>
          <w:jc w:val="center"/>
        </w:trPr>
        <w:tc>
          <w:tcPr>
            <w:tcW w:w="929" w:type="dxa"/>
            <w:gridSpan w:val="3"/>
          </w:tcPr>
          <w:p w14:paraId="50535304" w14:textId="77777777" w:rsidR="006C32D2" w:rsidRPr="00A564B4" w:rsidRDefault="006C32D2" w:rsidP="006C32D2">
            <w:pPr>
              <w:pStyle w:val="TAL"/>
              <w:rPr>
                <w:lang w:eastAsia="zh-CN"/>
              </w:rPr>
            </w:pPr>
            <w:r w:rsidRPr="00A564B4">
              <w:rPr>
                <w:lang w:eastAsia="zh-CN"/>
              </w:rPr>
              <w:t>7.3.41</w:t>
            </w:r>
          </w:p>
        </w:tc>
        <w:tc>
          <w:tcPr>
            <w:tcW w:w="2960" w:type="dxa"/>
            <w:gridSpan w:val="2"/>
          </w:tcPr>
          <w:p w14:paraId="27A493ED" w14:textId="77777777" w:rsidR="006C32D2" w:rsidRPr="00A564B4" w:rsidRDefault="006C32D2" w:rsidP="006C32D2">
            <w:pPr>
              <w:pStyle w:val="TAL"/>
            </w:pPr>
            <w:r w:rsidRPr="00A564B4">
              <w:rPr>
                <w:lang w:eastAsia="zh-CN"/>
              </w:rPr>
              <w:t>E-UTRAN FDD-FDD Radio Link Monitoring Test for In-sync in DRX in synchronous dual connectivity</w:t>
            </w:r>
          </w:p>
        </w:tc>
        <w:tc>
          <w:tcPr>
            <w:tcW w:w="828" w:type="dxa"/>
            <w:gridSpan w:val="2"/>
          </w:tcPr>
          <w:p w14:paraId="6FCBABE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8EE80D" w14:textId="77777777" w:rsidR="006C32D2" w:rsidRPr="00A564B4" w:rsidRDefault="006C32D2" w:rsidP="006C32D2">
            <w:pPr>
              <w:pStyle w:val="TAL"/>
              <w:rPr>
                <w:lang w:eastAsia="zh-CN"/>
              </w:rPr>
            </w:pPr>
            <w:r w:rsidRPr="00A564B4">
              <w:rPr>
                <w:lang w:eastAsia="zh-CN"/>
              </w:rPr>
              <w:t>C123</w:t>
            </w:r>
          </w:p>
        </w:tc>
        <w:tc>
          <w:tcPr>
            <w:tcW w:w="2471" w:type="dxa"/>
            <w:gridSpan w:val="3"/>
          </w:tcPr>
          <w:p w14:paraId="4C6935D4" w14:textId="77777777" w:rsidR="006C32D2" w:rsidRPr="00A564B4" w:rsidRDefault="006C32D2" w:rsidP="006C32D2">
            <w:pPr>
              <w:pStyle w:val="TAL"/>
              <w:rPr>
                <w:lang w:eastAsia="en-US"/>
              </w:rPr>
            </w:pPr>
            <w:r w:rsidRPr="00A564B4">
              <w:rPr>
                <w:lang w:eastAsia="en-US"/>
              </w:rPr>
              <w:t>UE supporting E-UTRA FDD and Dual Connectivity</w:t>
            </w:r>
          </w:p>
        </w:tc>
        <w:tc>
          <w:tcPr>
            <w:tcW w:w="1668" w:type="dxa"/>
            <w:gridSpan w:val="3"/>
          </w:tcPr>
          <w:p w14:paraId="7B42F0A3" w14:textId="77777777" w:rsidR="006C32D2" w:rsidRPr="00A564B4" w:rsidRDefault="006C32D2" w:rsidP="006C32D2">
            <w:pPr>
              <w:pStyle w:val="TAL"/>
              <w:rPr>
                <w:lang w:eastAsia="en-US"/>
              </w:rPr>
            </w:pPr>
          </w:p>
        </w:tc>
        <w:tc>
          <w:tcPr>
            <w:tcW w:w="1695" w:type="dxa"/>
            <w:gridSpan w:val="3"/>
          </w:tcPr>
          <w:p w14:paraId="52168943" w14:textId="77777777" w:rsidR="006C32D2" w:rsidRPr="00A564B4" w:rsidRDefault="006C32D2" w:rsidP="006C32D2">
            <w:pPr>
              <w:pStyle w:val="TAL"/>
              <w:rPr>
                <w:lang w:eastAsia="en-US"/>
              </w:rPr>
            </w:pPr>
          </w:p>
        </w:tc>
        <w:tc>
          <w:tcPr>
            <w:tcW w:w="1717" w:type="dxa"/>
            <w:gridSpan w:val="3"/>
          </w:tcPr>
          <w:p w14:paraId="459CA67B" w14:textId="77777777" w:rsidR="006C32D2" w:rsidRPr="00A564B4" w:rsidRDefault="006C32D2" w:rsidP="006C32D2">
            <w:pPr>
              <w:pStyle w:val="TAL"/>
              <w:rPr>
                <w:lang w:eastAsia="en-US"/>
              </w:rPr>
            </w:pPr>
          </w:p>
        </w:tc>
      </w:tr>
      <w:tr w:rsidR="006C32D2" w:rsidRPr="00A564B4" w14:paraId="7092D47B" w14:textId="77777777" w:rsidTr="006C32D2">
        <w:trPr>
          <w:gridAfter w:val="2"/>
          <w:wAfter w:w="143" w:type="dxa"/>
          <w:cantSplit/>
          <w:jc w:val="center"/>
        </w:trPr>
        <w:tc>
          <w:tcPr>
            <w:tcW w:w="929" w:type="dxa"/>
            <w:gridSpan w:val="3"/>
          </w:tcPr>
          <w:p w14:paraId="442773ED" w14:textId="77777777" w:rsidR="006C32D2" w:rsidRPr="00A564B4" w:rsidRDefault="006C32D2" w:rsidP="006C32D2">
            <w:pPr>
              <w:pStyle w:val="TAL"/>
              <w:rPr>
                <w:lang w:eastAsia="zh-CN"/>
              </w:rPr>
            </w:pPr>
            <w:r w:rsidRPr="00A564B4">
              <w:rPr>
                <w:lang w:eastAsia="zh-CN"/>
              </w:rPr>
              <w:t>7.3.42</w:t>
            </w:r>
          </w:p>
        </w:tc>
        <w:tc>
          <w:tcPr>
            <w:tcW w:w="2960" w:type="dxa"/>
            <w:gridSpan w:val="2"/>
          </w:tcPr>
          <w:p w14:paraId="38973233" w14:textId="77777777" w:rsidR="006C32D2" w:rsidRPr="00A564B4" w:rsidRDefault="006C32D2" w:rsidP="006C32D2">
            <w:pPr>
              <w:pStyle w:val="TAL"/>
            </w:pPr>
            <w:r w:rsidRPr="00A564B4">
              <w:rPr>
                <w:lang w:eastAsia="zh-CN"/>
              </w:rPr>
              <w:t>E-UTRAN FDD-FDD DC Radio Link Monitoring Test for In-sync in DRX in asynchronous DC</w:t>
            </w:r>
          </w:p>
        </w:tc>
        <w:tc>
          <w:tcPr>
            <w:tcW w:w="828" w:type="dxa"/>
            <w:gridSpan w:val="2"/>
          </w:tcPr>
          <w:p w14:paraId="1B6DA5F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84F3F5" w14:textId="77777777" w:rsidR="006C32D2" w:rsidRPr="00A564B4" w:rsidRDefault="006C32D2" w:rsidP="006C32D2">
            <w:pPr>
              <w:pStyle w:val="TAL"/>
              <w:rPr>
                <w:lang w:eastAsia="zh-CN"/>
              </w:rPr>
            </w:pPr>
            <w:r w:rsidRPr="00A564B4">
              <w:rPr>
                <w:lang w:eastAsia="zh-CN"/>
              </w:rPr>
              <w:t>C125</w:t>
            </w:r>
          </w:p>
        </w:tc>
        <w:tc>
          <w:tcPr>
            <w:tcW w:w="2471" w:type="dxa"/>
            <w:gridSpan w:val="3"/>
          </w:tcPr>
          <w:p w14:paraId="7F8FE82C" w14:textId="77777777" w:rsidR="006C32D2" w:rsidRPr="00A564B4" w:rsidRDefault="006C32D2" w:rsidP="006C32D2">
            <w:pPr>
              <w:pStyle w:val="TAL"/>
              <w:rPr>
                <w:lang w:eastAsia="en-US"/>
              </w:rPr>
            </w:pPr>
            <w:r w:rsidRPr="00A564B4">
              <w:rPr>
                <w:lang w:eastAsia="en-US"/>
              </w:rPr>
              <w:t>UE supporting E-UTRA FDD and asynchronous Dual Connectivity</w:t>
            </w:r>
          </w:p>
        </w:tc>
        <w:tc>
          <w:tcPr>
            <w:tcW w:w="1668" w:type="dxa"/>
            <w:gridSpan w:val="3"/>
          </w:tcPr>
          <w:p w14:paraId="4ECAEEF2" w14:textId="77777777" w:rsidR="006C32D2" w:rsidRPr="00A564B4" w:rsidRDefault="006C32D2" w:rsidP="006C32D2">
            <w:pPr>
              <w:pStyle w:val="TAL"/>
              <w:rPr>
                <w:lang w:eastAsia="en-US"/>
              </w:rPr>
            </w:pPr>
          </w:p>
        </w:tc>
        <w:tc>
          <w:tcPr>
            <w:tcW w:w="1695" w:type="dxa"/>
            <w:gridSpan w:val="3"/>
          </w:tcPr>
          <w:p w14:paraId="5A3DA9A2" w14:textId="77777777" w:rsidR="006C32D2" w:rsidRPr="00A564B4" w:rsidRDefault="006C32D2" w:rsidP="006C32D2">
            <w:pPr>
              <w:pStyle w:val="TAL"/>
              <w:rPr>
                <w:lang w:eastAsia="en-US"/>
              </w:rPr>
            </w:pPr>
          </w:p>
        </w:tc>
        <w:tc>
          <w:tcPr>
            <w:tcW w:w="1717" w:type="dxa"/>
            <w:gridSpan w:val="3"/>
          </w:tcPr>
          <w:p w14:paraId="0AA17F07" w14:textId="77777777" w:rsidR="006C32D2" w:rsidRPr="00A564B4" w:rsidRDefault="006C32D2" w:rsidP="006C32D2">
            <w:pPr>
              <w:pStyle w:val="TAL"/>
              <w:rPr>
                <w:lang w:eastAsia="en-US"/>
              </w:rPr>
            </w:pPr>
          </w:p>
        </w:tc>
      </w:tr>
      <w:tr w:rsidR="006C32D2" w:rsidRPr="00A564B4" w14:paraId="520831E3" w14:textId="77777777" w:rsidTr="006C32D2">
        <w:trPr>
          <w:gridAfter w:val="2"/>
          <w:wAfter w:w="143" w:type="dxa"/>
          <w:cantSplit/>
          <w:jc w:val="center"/>
        </w:trPr>
        <w:tc>
          <w:tcPr>
            <w:tcW w:w="929" w:type="dxa"/>
            <w:gridSpan w:val="3"/>
          </w:tcPr>
          <w:p w14:paraId="4BEE6194" w14:textId="77777777" w:rsidR="006C32D2" w:rsidRPr="00A564B4" w:rsidRDefault="006C32D2" w:rsidP="006C32D2">
            <w:pPr>
              <w:pStyle w:val="TAL"/>
              <w:rPr>
                <w:lang w:eastAsia="zh-CN"/>
              </w:rPr>
            </w:pPr>
            <w:r w:rsidRPr="00A564B4">
              <w:rPr>
                <w:lang w:eastAsia="zh-CN"/>
              </w:rPr>
              <w:t>7.3.43</w:t>
            </w:r>
          </w:p>
        </w:tc>
        <w:tc>
          <w:tcPr>
            <w:tcW w:w="2960" w:type="dxa"/>
            <w:gridSpan w:val="2"/>
          </w:tcPr>
          <w:p w14:paraId="13223E04" w14:textId="77777777" w:rsidR="006C32D2" w:rsidRPr="00A564B4" w:rsidRDefault="006C32D2" w:rsidP="006C32D2">
            <w:pPr>
              <w:pStyle w:val="TAL"/>
            </w:pPr>
            <w:r w:rsidRPr="00A564B4">
              <w:rPr>
                <w:lang w:eastAsia="zh-CN"/>
              </w:rPr>
              <w:t>E-UTRAN TDD-TDD Radio Link Monitoring Test for In-sync in DRX in synchronous dual connectivity</w:t>
            </w:r>
          </w:p>
        </w:tc>
        <w:tc>
          <w:tcPr>
            <w:tcW w:w="828" w:type="dxa"/>
            <w:gridSpan w:val="2"/>
          </w:tcPr>
          <w:p w14:paraId="23B1CB5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D37331" w14:textId="77777777" w:rsidR="006C32D2" w:rsidRPr="00A564B4" w:rsidRDefault="006C32D2" w:rsidP="006C32D2">
            <w:pPr>
              <w:pStyle w:val="TAL"/>
              <w:rPr>
                <w:lang w:eastAsia="zh-CN"/>
              </w:rPr>
            </w:pPr>
            <w:r w:rsidRPr="00A564B4">
              <w:rPr>
                <w:lang w:eastAsia="zh-CN"/>
              </w:rPr>
              <w:t>C124</w:t>
            </w:r>
          </w:p>
        </w:tc>
        <w:tc>
          <w:tcPr>
            <w:tcW w:w="2471" w:type="dxa"/>
            <w:gridSpan w:val="3"/>
          </w:tcPr>
          <w:p w14:paraId="28F718C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2A7EA5C5" w14:textId="77777777" w:rsidR="006C32D2" w:rsidRPr="00A564B4" w:rsidRDefault="006C32D2" w:rsidP="006C32D2">
            <w:pPr>
              <w:pStyle w:val="TAL"/>
              <w:rPr>
                <w:lang w:eastAsia="en-US"/>
              </w:rPr>
            </w:pPr>
          </w:p>
        </w:tc>
        <w:tc>
          <w:tcPr>
            <w:tcW w:w="1695" w:type="dxa"/>
            <w:gridSpan w:val="3"/>
          </w:tcPr>
          <w:p w14:paraId="57AA4CBC" w14:textId="77777777" w:rsidR="006C32D2" w:rsidRPr="00A564B4" w:rsidRDefault="006C32D2" w:rsidP="006C32D2">
            <w:pPr>
              <w:pStyle w:val="TAL"/>
              <w:rPr>
                <w:lang w:eastAsia="en-US"/>
              </w:rPr>
            </w:pPr>
          </w:p>
        </w:tc>
        <w:tc>
          <w:tcPr>
            <w:tcW w:w="1717" w:type="dxa"/>
            <w:gridSpan w:val="3"/>
          </w:tcPr>
          <w:p w14:paraId="3B4E9DCA" w14:textId="77777777" w:rsidR="006C32D2" w:rsidRPr="00A564B4" w:rsidRDefault="006C32D2" w:rsidP="006C32D2">
            <w:pPr>
              <w:pStyle w:val="TAL"/>
              <w:rPr>
                <w:lang w:eastAsia="en-US"/>
              </w:rPr>
            </w:pPr>
          </w:p>
        </w:tc>
      </w:tr>
      <w:tr w:rsidR="006C32D2" w:rsidRPr="00A564B4" w14:paraId="04571CBF" w14:textId="77777777" w:rsidTr="006C32D2">
        <w:trPr>
          <w:gridAfter w:val="2"/>
          <w:wAfter w:w="143" w:type="dxa"/>
          <w:cantSplit/>
          <w:jc w:val="center"/>
        </w:trPr>
        <w:tc>
          <w:tcPr>
            <w:tcW w:w="929" w:type="dxa"/>
            <w:gridSpan w:val="3"/>
          </w:tcPr>
          <w:p w14:paraId="1F6EB3B3" w14:textId="77777777" w:rsidR="006C32D2" w:rsidRPr="00A564B4" w:rsidRDefault="006C32D2" w:rsidP="006C32D2">
            <w:pPr>
              <w:pStyle w:val="TAL"/>
              <w:rPr>
                <w:lang w:eastAsia="zh-CN"/>
              </w:rPr>
            </w:pPr>
            <w:r w:rsidRPr="00A564B4">
              <w:rPr>
                <w:lang w:eastAsia="en-US"/>
              </w:rPr>
              <w:t>7.3.44</w:t>
            </w:r>
          </w:p>
        </w:tc>
        <w:tc>
          <w:tcPr>
            <w:tcW w:w="2960" w:type="dxa"/>
            <w:gridSpan w:val="2"/>
          </w:tcPr>
          <w:p w14:paraId="74F09285" w14:textId="77777777" w:rsidR="006C32D2" w:rsidRPr="00A564B4" w:rsidRDefault="006C32D2" w:rsidP="006C32D2">
            <w:pPr>
              <w:pStyle w:val="TAL"/>
            </w:pPr>
            <w:r w:rsidRPr="00A564B4">
              <w:rPr>
                <w:lang w:eastAsia="zh-CN"/>
              </w:rPr>
              <w:t>E-UTRAN TDD-FDD DC Radio Link Monitoring Test for Out-of-sync in DRX in synchronous DC with PCell in FDD</w:t>
            </w:r>
          </w:p>
        </w:tc>
        <w:tc>
          <w:tcPr>
            <w:tcW w:w="828" w:type="dxa"/>
            <w:gridSpan w:val="2"/>
          </w:tcPr>
          <w:p w14:paraId="4C31F6D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D89AE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17BBA494"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4A583A1" w14:textId="77777777" w:rsidR="006C32D2" w:rsidRPr="00A564B4" w:rsidRDefault="006C32D2" w:rsidP="006C32D2">
            <w:pPr>
              <w:pStyle w:val="TAL"/>
              <w:rPr>
                <w:lang w:eastAsia="en-US"/>
              </w:rPr>
            </w:pPr>
          </w:p>
        </w:tc>
        <w:tc>
          <w:tcPr>
            <w:tcW w:w="1695" w:type="dxa"/>
            <w:gridSpan w:val="3"/>
          </w:tcPr>
          <w:p w14:paraId="2CB7845E" w14:textId="77777777" w:rsidR="006C32D2" w:rsidRPr="00A564B4" w:rsidRDefault="006C32D2" w:rsidP="006C32D2">
            <w:pPr>
              <w:pStyle w:val="TAL"/>
              <w:rPr>
                <w:lang w:eastAsia="en-US"/>
              </w:rPr>
            </w:pPr>
          </w:p>
        </w:tc>
        <w:tc>
          <w:tcPr>
            <w:tcW w:w="1717" w:type="dxa"/>
            <w:gridSpan w:val="3"/>
          </w:tcPr>
          <w:p w14:paraId="175DCB90" w14:textId="77777777" w:rsidR="006C32D2" w:rsidRPr="00A564B4" w:rsidRDefault="006C32D2" w:rsidP="006C32D2">
            <w:pPr>
              <w:pStyle w:val="TAL"/>
              <w:rPr>
                <w:lang w:eastAsia="en-US"/>
              </w:rPr>
            </w:pPr>
          </w:p>
        </w:tc>
      </w:tr>
      <w:tr w:rsidR="006C32D2" w:rsidRPr="00A564B4" w14:paraId="62AFECCE" w14:textId="77777777" w:rsidTr="006C32D2">
        <w:trPr>
          <w:gridAfter w:val="2"/>
          <w:wAfter w:w="143" w:type="dxa"/>
          <w:cantSplit/>
          <w:jc w:val="center"/>
        </w:trPr>
        <w:tc>
          <w:tcPr>
            <w:tcW w:w="929" w:type="dxa"/>
            <w:gridSpan w:val="3"/>
          </w:tcPr>
          <w:p w14:paraId="1CF67F2A" w14:textId="77777777" w:rsidR="006C32D2" w:rsidRPr="00A564B4" w:rsidRDefault="006C32D2" w:rsidP="006C32D2">
            <w:pPr>
              <w:pStyle w:val="TAL"/>
              <w:rPr>
                <w:lang w:eastAsia="zh-CN"/>
              </w:rPr>
            </w:pPr>
            <w:r w:rsidRPr="00A564B4">
              <w:rPr>
                <w:lang w:eastAsia="en-US"/>
              </w:rPr>
              <w:t>7.3.45</w:t>
            </w:r>
          </w:p>
        </w:tc>
        <w:tc>
          <w:tcPr>
            <w:tcW w:w="2960" w:type="dxa"/>
            <w:gridSpan w:val="2"/>
          </w:tcPr>
          <w:p w14:paraId="37793571" w14:textId="77777777" w:rsidR="006C32D2" w:rsidRPr="00A564B4" w:rsidRDefault="006C32D2" w:rsidP="006C32D2">
            <w:pPr>
              <w:pStyle w:val="TAL"/>
            </w:pPr>
            <w:r w:rsidRPr="00A564B4">
              <w:rPr>
                <w:lang w:eastAsia="en-US"/>
              </w:rPr>
              <w:t>E-UTRAN TDD-FDD DC Radio Link Monitoring Test for Out-of-sync in DRX in synchronous DC with PCell in TDD</w:t>
            </w:r>
          </w:p>
        </w:tc>
        <w:tc>
          <w:tcPr>
            <w:tcW w:w="828" w:type="dxa"/>
            <w:gridSpan w:val="2"/>
          </w:tcPr>
          <w:p w14:paraId="4003F8F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729EBA"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F40299A"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2B88BF4E" w14:textId="77777777" w:rsidR="006C32D2" w:rsidRPr="00A564B4" w:rsidRDefault="006C32D2" w:rsidP="006C32D2">
            <w:pPr>
              <w:pStyle w:val="TAL"/>
              <w:rPr>
                <w:lang w:eastAsia="en-US"/>
              </w:rPr>
            </w:pPr>
          </w:p>
        </w:tc>
        <w:tc>
          <w:tcPr>
            <w:tcW w:w="1695" w:type="dxa"/>
            <w:gridSpan w:val="3"/>
          </w:tcPr>
          <w:p w14:paraId="381FDC51" w14:textId="77777777" w:rsidR="006C32D2" w:rsidRPr="00A564B4" w:rsidRDefault="006C32D2" w:rsidP="006C32D2">
            <w:pPr>
              <w:pStyle w:val="TAL"/>
              <w:rPr>
                <w:lang w:eastAsia="en-US"/>
              </w:rPr>
            </w:pPr>
          </w:p>
        </w:tc>
        <w:tc>
          <w:tcPr>
            <w:tcW w:w="1717" w:type="dxa"/>
            <w:gridSpan w:val="3"/>
          </w:tcPr>
          <w:p w14:paraId="3953E61E" w14:textId="77777777" w:rsidR="006C32D2" w:rsidRPr="00A564B4" w:rsidRDefault="006C32D2" w:rsidP="006C32D2">
            <w:pPr>
              <w:pStyle w:val="TAL"/>
              <w:rPr>
                <w:lang w:eastAsia="en-US"/>
              </w:rPr>
            </w:pPr>
          </w:p>
        </w:tc>
      </w:tr>
      <w:tr w:rsidR="006C32D2" w:rsidRPr="00A564B4" w14:paraId="7CD32C5F" w14:textId="77777777" w:rsidTr="006C32D2">
        <w:trPr>
          <w:gridAfter w:val="2"/>
          <w:wAfter w:w="143" w:type="dxa"/>
          <w:cantSplit/>
          <w:jc w:val="center"/>
        </w:trPr>
        <w:tc>
          <w:tcPr>
            <w:tcW w:w="929" w:type="dxa"/>
            <w:gridSpan w:val="3"/>
          </w:tcPr>
          <w:p w14:paraId="121C87DC" w14:textId="77777777" w:rsidR="006C32D2" w:rsidRPr="00A564B4" w:rsidRDefault="006C32D2" w:rsidP="006C32D2">
            <w:pPr>
              <w:pStyle w:val="TAL"/>
              <w:rPr>
                <w:lang w:eastAsia="zh-CN"/>
              </w:rPr>
            </w:pPr>
            <w:r w:rsidRPr="00A564B4">
              <w:rPr>
                <w:lang w:eastAsia="en-US"/>
              </w:rPr>
              <w:t>7.3.46</w:t>
            </w:r>
          </w:p>
        </w:tc>
        <w:tc>
          <w:tcPr>
            <w:tcW w:w="2960" w:type="dxa"/>
            <w:gridSpan w:val="2"/>
          </w:tcPr>
          <w:p w14:paraId="6B94C169" w14:textId="77777777" w:rsidR="006C32D2" w:rsidRPr="00A564B4" w:rsidRDefault="006C32D2" w:rsidP="006C32D2">
            <w:pPr>
              <w:pStyle w:val="TAL"/>
            </w:pPr>
            <w:r w:rsidRPr="00A564B4">
              <w:rPr>
                <w:lang w:eastAsia="en-US"/>
              </w:rPr>
              <w:t>E-UTRAN TDD-FDD Radio Link Monitoring Test for In-sync in DRX for PSCell in synchronous DC with PCell in FDD</w:t>
            </w:r>
          </w:p>
        </w:tc>
        <w:tc>
          <w:tcPr>
            <w:tcW w:w="828" w:type="dxa"/>
            <w:gridSpan w:val="2"/>
          </w:tcPr>
          <w:p w14:paraId="44CCC5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C9DEF5" w14:textId="77777777" w:rsidR="006C32D2" w:rsidRPr="00A564B4" w:rsidRDefault="006C32D2" w:rsidP="006C32D2">
            <w:pPr>
              <w:pStyle w:val="TAL"/>
              <w:rPr>
                <w:lang w:eastAsia="zh-CN"/>
              </w:rPr>
            </w:pPr>
            <w:r w:rsidRPr="00A564B4">
              <w:rPr>
                <w:lang w:eastAsia="zh-CN"/>
              </w:rPr>
              <w:t>C123a</w:t>
            </w:r>
          </w:p>
        </w:tc>
        <w:tc>
          <w:tcPr>
            <w:tcW w:w="2471" w:type="dxa"/>
            <w:gridSpan w:val="3"/>
          </w:tcPr>
          <w:p w14:paraId="217B6946"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682571B" w14:textId="77777777" w:rsidR="006C32D2" w:rsidRPr="00A564B4" w:rsidRDefault="006C32D2" w:rsidP="006C32D2">
            <w:pPr>
              <w:pStyle w:val="TAL"/>
              <w:rPr>
                <w:lang w:eastAsia="en-US"/>
              </w:rPr>
            </w:pPr>
          </w:p>
        </w:tc>
        <w:tc>
          <w:tcPr>
            <w:tcW w:w="1695" w:type="dxa"/>
            <w:gridSpan w:val="3"/>
          </w:tcPr>
          <w:p w14:paraId="215474E3" w14:textId="77777777" w:rsidR="006C32D2" w:rsidRPr="00A564B4" w:rsidRDefault="006C32D2" w:rsidP="006C32D2">
            <w:pPr>
              <w:pStyle w:val="TAL"/>
              <w:rPr>
                <w:lang w:eastAsia="en-US"/>
              </w:rPr>
            </w:pPr>
          </w:p>
        </w:tc>
        <w:tc>
          <w:tcPr>
            <w:tcW w:w="1717" w:type="dxa"/>
            <w:gridSpan w:val="3"/>
          </w:tcPr>
          <w:p w14:paraId="4014E648" w14:textId="77777777" w:rsidR="006C32D2" w:rsidRPr="00A564B4" w:rsidRDefault="006C32D2" w:rsidP="006C32D2">
            <w:pPr>
              <w:pStyle w:val="TAL"/>
              <w:rPr>
                <w:lang w:eastAsia="en-US"/>
              </w:rPr>
            </w:pPr>
          </w:p>
        </w:tc>
      </w:tr>
      <w:tr w:rsidR="006C32D2" w:rsidRPr="00A564B4" w14:paraId="436DC2D3" w14:textId="77777777" w:rsidTr="006C32D2">
        <w:trPr>
          <w:gridAfter w:val="2"/>
          <w:wAfter w:w="143" w:type="dxa"/>
          <w:cantSplit/>
          <w:jc w:val="center"/>
        </w:trPr>
        <w:tc>
          <w:tcPr>
            <w:tcW w:w="929" w:type="dxa"/>
            <w:gridSpan w:val="3"/>
          </w:tcPr>
          <w:p w14:paraId="4C5A3F02" w14:textId="77777777" w:rsidR="006C32D2" w:rsidRPr="00A564B4" w:rsidRDefault="006C32D2" w:rsidP="006C32D2">
            <w:pPr>
              <w:pStyle w:val="TAL"/>
              <w:rPr>
                <w:lang w:eastAsia="zh-CN"/>
              </w:rPr>
            </w:pPr>
            <w:r w:rsidRPr="00A564B4">
              <w:rPr>
                <w:lang w:eastAsia="en-US"/>
              </w:rPr>
              <w:t>7.3.47</w:t>
            </w:r>
          </w:p>
        </w:tc>
        <w:tc>
          <w:tcPr>
            <w:tcW w:w="2960" w:type="dxa"/>
            <w:gridSpan w:val="2"/>
          </w:tcPr>
          <w:p w14:paraId="3D300B5D" w14:textId="77777777" w:rsidR="006C32D2" w:rsidRPr="00A564B4" w:rsidRDefault="006C32D2" w:rsidP="006C32D2">
            <w:pPr>
              <w:pStyle w:val="TAL"/>
            </w:pPr>
            <w:r w:rsidRPr="00A564B4">
              <w:rPr>
                <w:lang w:eastAsia="zh-CN"/>
              </w:rPr>
              <w:t>E-UTRAN TDD-FDD Radio Link Monitoring Test for In-sync in DRX for PSCell in synchronous DC with PCell in TDD</w:t>
            </w:r>
          </w:p>
        </w:tc>
        <w:tc>
          <w:tcPr>
            <w:tcW w:w="828" w:type="dxa"/>
            <w:gridSpan w:val="2"/>
          </w:tcPr>
          <w:p w14:paraId="7730CE3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6650A1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D413860"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A1C85CE" w14:textId="77777777" w:rsidR="006C32D2" w:rsidRPr="00A564B4" w:rsidRDefault="006C32D2" w:rsidP="006C32D2">
            <w:pPr>
              <w:pStyle w:val="TAL"/>
              <w:rPr>
                <w:lang w:eastAsia="en-US"/>
              </w:rPr>
            </w:pPr>
          </w:p>
        </w:tc>
        <w:tc>
          <w:tcPr>
            <w:tcW w:w="1695" w:type="dxa"/>
            <w:gridSpan w:val="3"/>
          </w:tcPr>
          <w:p w14:paraId="5345FBE3" w14:textId="77777777" w:rsidR="006C32D2" w:rsidRPr="00A564B4" w:rsidRDefault="006C32D2" w:rsidP="006C32D2">
            <w:pPr>
              <w:pStyle w:val="TAL"/>
              <w:rPr>
                <w:lang w:eastAsia="en-US"/>
              </w:rPr>
            </w:pPr>
          </w:p>
        </w:tc>
        <w:tc>
          <w:tcPr>
            <w:tcW w:w="1717" w:type="dxa"/>
            <w:gridSpan w:val="3"/>
          </w:tcPr>
          <w:p w14:paraId="3EDD1B51" w14:textId="77777777" w:rsidR="006C32D2" w:rsidRPr="00A564B4" w:rsidRDefault="006C32D2" w:rsidP="006C32D2">
            <w:pPr>
              <w:pStyle w:val="TAL"/>
              <w:rPr>
                <w:lang w:eastAsia="en-US"/>
              </w:rPr>
            </w:pPr>
          </w:p>
        </w:tc>
      </w:tr>
      <w:tr w:rsidR="006C32D2" w:rsidRPr="00A564B4" w14:paraId="43C0CDFA" w14:textId="77777777" w:rsidTr="006C32D2">
        <w:trPr>
          <w:gridAfter w:val="2"/>
          <w:wAfter w:w="143" w:type="dxa"/>
          <w:cantSplit/>
          <w:jc w:val="center"/>
        </w:trPr>
        <w:tc>
          <w:tcPr>
            <w:tcW w:w="929" w:type="dxa"/>
            <w:gridSpan w:val="3"/>
          </w:tcPr>
          <w:p w14:paraId="64D7EEAB" w14:textId="77777777" w:rsidR="006C32D2" w:rsidRPr="00A564B4" w:rsidRDefault="006C32D2" w:rsidP="006C32D2">
            <w:pPr>
              <w:pStyle w:val="TAL"/>
              <w:rPr>
                <w:lang w:eastAsia="zh-CN"/>
              </w:rPr>
            </w:pPr>
            <w:r w:rsidRPr="00A564B4">
              <w:rPr>
                <w:lang w:eastAsia="zh-CN"/>
              </w:rPr>
              <w:t>7.3.48</w:t>
            </w:r>
          </w:p>
        </w:tc>
        <w:tc>
          <w:tcPr>
            <w:tcW w:w="2960" w:type="dxa"/>
            <w:gridSpan w:val="2"/>
          </w:tcPr>
          <w:p w14:paraId="4AEC040A" w14:textId="77777777" w:rsidR="006C32D2" w:rsidRPr="00A564B4" w:rsidRDefault="006C32D2" w:rsidP="006C32D2">
            <w:pPr>
              <w:pStyle w:val="TAL"/>
            </w:pPr>
            <w:r w:rsidRPr="00A564B4">
              <w:t>E-UTRAN FD-FDD Radio Link Monitoring Test for Out-of-sync for CE UE in CEMode A</w:t>
            </w:r>
          </w:p>
        </w:tc>
        <w:tc>
          <w:tcPr>
            <w:tcW w:w="828" w:type="dxa"/>
            <w:gridSpan w:val="2"/>
          </w:tcPr>
          <w:p w14:paraId="5B63DF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7D6DB9"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63E711B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32A0A76D" w14:textId="77777777" w:rsidR="006C32D2" w:rsidRPr="00A564B4" w:rsidRDefault="006C32D2" w:rsidP="006C32D2">
            <w:pPr>
              <w:pStyle w:val="TAL"/>
              <w:rPr>
                <w:lang w:eastAsia="en-US"/>
              </w:rPr>
            </w:pPr>
          </w:p>
        </w:tc>
        <w:tc>
          <w:tcPr>
            <w:tcW w:w="1695" w:type="dxa"/>
            <w:gridSpan w:val="3"/>
          </w:tcPr>
          <w:p w14:paraId="5843CEAC" w14:textId="77777777" w:rsidR="006C32D2" w:rsidRPr="00A564B4" w:rsidRDefault="006C32D2" w:rsidP="006C32D2">
            <w:pPr>
              <w:pStyle w:val="TAL"/>
              <w:rPr>
                <w:lang w:eastAsia="en-US"/>
              </w:rPr>
            </w:pPr>
          </w:p>
        </w:tc>
        <w:tc>
          <w:tcPr>
            <w:tcW w:w="1717" w:type="dxa"/>
            <w:gridSpan w:val="3"/>
          </w:tcPr>
          <w:p w14:paraId="3C5C80AA" w14:textId="77777777" w:rsidR="006C32D2" w:rsidRPr="00A564B4" w:rsidRDefault="006C32D2" w:rsidP="006C32D2">
            <w:pPr>
              <w:pStyle w:val="TAL"/>
              <w:rPr>
                <w:lang w:eastAsia="en-US"/>
              </w:rPr>
            </w:pPr>
          </w:p>
        </w:tc>
      </w:tr>
      <w:tr w:rsidR="006C32D2" w:rsidRPr="00A564B4" w14:paraId="633CD9A2" w14:textId="77777777" w:rsidTr="006C32D2">
        <w:trPr>
          <w:gridAfter w:val="2"/>
          <w:wAfter w:w="143" w:type="dxa"/>
          <w:cantSplit/>
          <w:jc w:val="center"/>
        </w:trPr>
        <w:tc>
          <w:tcPr>
            <w:tcW w:w="929" w:type="dxa"/>
            <w:gridSpan w:val="3"/>
          </w:tcPr>
          <w:p w14:paraId="56AACFF4" w14:textId="77777777" w:rsidR="006C32D2" w:rsidRPr="00A564B4" w:rsidRDefault="006C32D2" w:rsidP="006C32D2">
            <w:pPr>
              <w:pStyle w:val="TAL"/>
              <w:rPr>
                <w:lang w:eastAsia="zh-CN"/>
              </w:rPr>
            </w:pPr>
            <w:r w:rsidRPr="00A564B4">
              <w:rPr>
                <w:lang w:eastAsia="zh-CN"/>
              </w:rPr>
              <w:t>7.3.49</w:t>
            </w:r>
          </w:p>
        </w:tc>
        <w:tc>
          <w:tcPr>
            <w:tcW w:w="2960" w:type="dxa"/>
            <w:gridSpan w:val="2"/>
          </w:tcPr>
          <w:p w14:paraId="71F89F33" w14:textId="77777777" w:rsidR="006C32D2" w:rsidRPr="00A564B4" w:rsidRDefault="006C32D2" w:rsidP="006C32D2">
            <w:pPr>
              <w:pStyle w:val="TAL"/>
            </w:pPr>
            <w:r w:rsidRPr="00A564B4">
              <w:t>E-UTRAN FD-FDD Radio Link Monitoring Test for In-Sync for CE UE in CEMode A</w:t>
            </w:r>
          </w:p>
        </w:tc>
        <w:tc>
          <w:tcPr>
            <w:tcW w:w="828" w:type="dxa"/>
            <w:gridSpan w:val="2"/>
          </w:tcPr>
          <w:p w14:paraId="6A0066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C648502"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274F7B8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F43207F" w14:textId="77777777" w:rsidR="006C32D2" w:rsidRPr="00A564B4" w:rsidRDefault="006C32D2" w:rsidP="006C32D2">
            <w:pPr>
              <w:pStyle w:val="TAL"/>
              <w:rPr>
                <w:lang w:eastAsia="en-US"/>
              </w:rPr>
            </w:pPr>
          </w:p>
        </w:tc>
        <w:tc>
          <w:tcPr>
            <w:tcW w:w="1695" w:type="dxa"/>
            <w:gridSpan w:val="3"/>
          </w:tcPr>
          <w:p w14:paraId="3D4266ED" w14:textId="77777777" w:rsidR="006C32D2" w:rsidRPr="00A564B4" w:rsidRDefault="006C32D2" w:rsidP="006C32D2">
            <w:pPr>
              <w:pStyle w:val="TAL"/>
              <w:rPr>
                <w:lang w:eastAsia="en-US"/>
              </w:rPr>
            </w:pPr>
          </w:p>
        </w:tc>
        <w:tc>
          <w:tcPr>
            <w:tcW w:w="1717" w:type="dxa"/>
            <w:gridSpan w:val="3"/>
          </w:tcPr>
          <w:p w14:paraId="3773742E" w14:textId="77777777" w:rsidR="006C32D2" w:rsidRPr="00A564B4" w:rsidRDefault="006C32D2" w:rsidP="006C32D2">
            <w:pPr>
              <w:pStyle w:val="TAL"/>
              <w:rPr>
                <w:lang w:eastAsia="en-US"/>
              </w:rPr>
            </w:pPr>
          </w:p>
        </w:tc>
      </w:tr>
      <w:tr w:rsidR="006C32D2" w:rsidRPr="00A564B4" w14:paraId="28FF9EF4" w14:textId="77777777" w:rsidTr="006C32D2">
        <w:trPr>
          <w:gridAfter w:val="2"/>
          <w:wAfter w:w="143" w:type="dxa"/>
          <w:cantSplit/>
          <w:jc w:val="center"/>
        </w:trPr>
        <w:tc>
          <w:tcPr>
            <w:tcW w:w="929" w:type="dxa"/>
            <w:gridSpan w:val="3"/>
          </w:tcPr>
          <w:p w14:paraId="3075FC49" w14:textId="77777777" w:rsidR="006C32D2" w:rsidRPr="00A564B4" w:rsidRDefault="006C32D2" w:rsidP="006C32D2">
            <w:pPr>
              <w:pStyle w:val="TAL"/>
              <w:rPr>
                <w:lang w:eastAsia="zh-CN"/>
              </w:rPr>
            </w:pPr>
            <w:r w:rsidRPr="00A564B4">
              <w:rPr>
                <w:lang w:eastAsia="zh-CN"/>
              </w:rPr>
              <w:t>7.3.50</w:t>
            </w:r>
          </w:p>
        </w:tc>
        <w:tc>
          <w:tcPr>
            <w:tcW w:w="2960" w:type="dxa"/>
            <w:gridSpan w:val="2"/>
          </w:tcPr>
          <w:p w14:paraId="395C4D98" w14:textId="77777777" w:rsidR="006C32D2" w:rsidRPr="00A564B4" w:rsidRDefault="006C32D2" w:rsidP="006C32D2">
            <w:pPr>
              <w:pStyle w:val="TAL"/>
            </w:pPr>
            <w:r w:rsidRPr="00A564B4">
              <w:t>E-UTRAN FD-FDD Radio Link Monitoring Test for Out-of-sync in DRX for CE UE configured in CEMode A</w:t>
            </w:r>
          </w:p>
        </w:tc>
        <w:tc>
          <w:tcPr>
            <w:tcW w:w="828" w:type="dxa"/>
            <w:gridSpan w:val="2"/>
          </w:tcPr>
          <w:p w14:paraId="2519883A"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F8BE1E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146623A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D7365A3" w14:textId="77777777" w:rsidR="006C32D2" w:rsidRPr="00A564B4" w:rsidRDefault="006C32D2" w:rsidP="006C32D2">
            <w:pPr>
              <w:pStyle w:val="TAL"/>
              <w:rPr>
                <w:lang w:eastAsia="en-US"/>
              </w:rPr>
            </w:pPr>
          </w:p>
        </w:tc>
        <w:tc>
          <w:tcPr>
            <w:tcW w:w="1695" w:type="dxa"/>
            <w:gridSpan w:val="3"/>
          </w:tcPr>
          <w:p w14:paraId="3F0EE420" w14:textId="77777777" w:rsidR="006C32D2" w:rsidRPr="00A564B4" w:rsidRDefault="006C32D2" w:rsidP="006C32D2">
            <w:pPr>
              <w:pStyle w:val="TAL"/>
              <w:rPr>
                <w:lang w:eastAsia="en-US"/>
              </w:rPr>
            </w:pPr>
          </w:p>
        </w:tc>
        <w:tc>
          <w:tcPr>
            <w:tcW w:w="1717" w:type="dxa"/>
            <w:gridSpan w:val="3"/>
          </w:tcPr>
          <w:p w14:paraId="39526529" w14:textId="77777777" w:rsidR="006C32D2" w:rsidRPr="00A564B4" w:rsidRDefault="006C32D2" w:rsidP="006C32D2">
            <w:pPr>
              <w:pStyle w:val="TAL"/>
              <w:rPr>
                <w:lang w:eastAsia="en-US"/>
              </w:rPr>
            </w:pPr>
          </w:p>
        </w:tc>
      </w:tr>
      <w:tr w:rsidR="006C32D2" w:rsidRPr="00A564B4" w14:paraId="54249922" w14:textId="77777777" w:rsidTr="006C32D2">
        <w:trPr>
          <w:gridAfter w:val="2"/>
          <w:wAfter w:w="143" w:type="dxa"/>
          <w:cantSplit/>
          <w:jc w:val="center"/>
        </w:trPr>
        <w:tc>
          <w:tcPr>
            <w:tcW w:w="929" w:type="dxa"/>
            <w:gridSpan w:val="3"/>
          </w:tcPr>
          <w:p w14:paraId="7181ADEF" w14:textId="77777777" w:rsidR="006C32D2" w:rsidRPr="00A564B4" w:rsidRDefault="006C32D2" w:rsidP="006C32D2">
            <w:pPr>
              <w:pStyle w:val="TAL"/>
              <w:rPr>
                <w:lang w:eastAsia="zh-CN"/>
              </w:rPr>
            </w:pPr>
            <w:r w:rsidRPr="00A564B4">
              <w:rPr>
                <w:lang w:eastAsia="zh-CN"/>
              </w:rPr>
              <w:t>7.3.51</w:t>
            </w:r>
          </w:p>
        </w:tc>
        <w:tc>
          <w:tcPr>
            <w:tcW w:w="2960" w:type="dxa"/>
            <w:gridSpan w:val="2"/>
          </w:tcPr>
          <w:p w14:paraId="16FAABFA" w14:textId="77777777" w:rsidR="006C32D2" w:rsidRPr="00A564B4" w:rsidRDefault="006C32D2" w:rsidP="006C32D2">
            <w:pPr>
              <w:pStyle w:val="TAL"/>
            </w:pPr>
            <w:r w:rsidRPr="00A564B4">
              <w:t>E-UTRAN FD-FDD Radio Link Monitoring Test for In-sync in DRX for CE UE configured in CEMode A</w:t>
            </w:r>
          </w:p>
        </w:tc>
        <w:tc>
          <w:tcPr>
            <w:tcW w:w="828" w:type="dxa"/>
            <w:gridSpan w:val="2"/>
          </w:tcPr>
          <w:p w14:paraId="29A45CE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8DD86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59B394E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59641F35" w14:textId="77777777" w:rsidR="006C32D2" w:rsidRPr="00A564B4" w:rsidRDefault="006C32D2" w:rsidP="006C32D2">
            <w:pPr>
              <w:pStyle w:val="TAL"/>
              <w:rPr>
                <w:lang w:eastAsia="en-US"/>
              </w:rPr>
            </w:pPr>
          </w:p>
        </w:tc>
        <w:tc>
          <w:tcPr>
            <w:tcW w:w="1695" w:type="dxa"/>
            <w:gridSpan w:val="3"/>
          </w:tcPr>
          <w:p w14:paraId="710E246B" w14:textId="77777777" w:rsidR="006C32D2" w:rsidRPr="00A564B4" w:rsidRDefault="006C32D2" w:rsidP="006C32D2">
            <w:pPr>
              <w:pStyle w:val="TAL"/>
              <w:rPr>
                <w:lang w:eastAsia="en-US"/>
              </w:rPr>
            </w:pPr>
          </w:p>
        </w:tc>
        <w:tc>
          <w:tcPr>
            <w:tcW w:w="1717" w:type="dxa"/>
            <w:gridSpan w:val="3"/>
          </w:tcPr>
          <w:p w14:paraId="469819DA" w14:textId="77777777" w:rsidR="006C32D2" w:rsidRPr="00A564B4" w:rsidRDefault="006C32D2" w:rsidP="006C32D2">
            <w:pPr>
              <w:pStyle w:val="TAL"/>
              <w:rPr>
                <w:lang w:eastAsia="en-US"/>
              </w:rPr>
            </w:pPr>
          </w:p>
        </w:tc>
      </w:tr>
      <w:tr w:rsidR="006C32D2" w:rsidRPr="00A564B4" w14:paraId="77484D70" w14:textId="77777777" w:rsidTr="006C32D2">
        <w:trPr>
          <w:gridAfter w:val="2"/>
          <w:wAfter w:w="143" w:type="dxa"/>
          <w:cantSplit/>
          <w:jc w:val="center"/>
        </w:trPr>
        <w:tc>
          <w:tcPr>
            <w:tcW w:w="929" w:type="dxa"/>
            <w:gridSpan w:val="3"/>
          </w:tcPr>
          <w:p w14:paraId="1B139E7F" w14:textId="77777777" w:rsidR="006C32D2" w:rsidRPr="00A564B4" w:rsidRDefault="006C32D2" w:rsidP="006C32D2">
            <w:pPr>
              <w:pStyle w:val="TAL"/>
              <w:rPr>
                <w:lang w:eastAsia="zh-CN"/>
              </w:rPr>
            </w:pPr>
            <w:r w:rsidRPr="00A564B4">
              <w:rPr>
                <w:lang w:eastAsia="zh-CN"/>
              </w:rPr>
              <w:t>7.3.52</w:t>
            </w:r>
          </w:p>
        </w:tc>
        <w:tc>
          <w:tcPr>
            <w:tcW w:w="2960" w:type="dxa"/>
            <w:gridSpan w:val="2"/>
          </w:tcPr>
          <w:p w14:paraId="5AB42C40" w14:textId="77777777" w:rsidR="006C32D2" w:rsidRPr="00A564B4" w:rsidRDefault="006C32D2" w:rsidP="006C32D2">
            <w:pPr>
              <w:pStyle w:val="TAL"/>
            </w:pPr>
            <w:r w:rsidRPr="00A564B4">
              <w:t xml:space="preserve">E-UTRAN HD-FDD Radio Link Monitoring Test for Out-of-sync in DRX for CE UE </w:t>
            </w:r>
          </w:p>
        </w:tc>
        <w:tc>
          <w:tcPr>
            <w:tcW w:w="828" w:type="dxa"/>
            <w:gridSpan w:val="2"/>
          </w:tcPr>
          <w:p w14:paraId="4D12835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45969E"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AB0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0E416146" w14:textId="77777777" w:rsidR="006C32D2" w:rsidRPr="00A564B4" w:rsidRDefault="006C32D2" w:rsidP="006C32D2">
            <w:pPr>
              <w:pStyle w:val="TAL"/>
              <w:rPr>
                <w:lang w:eastAsia="en-US"/>
              </w:rPr>
            </w:pPr>
          </w:p>
        </w:tc>
        <w:tc>
          <w:tcPr>
            <w:tcW w:w="1695" w:type="dxa"/>
            <w:gridSpan w:val="3"/>
          </w:tcPr>
          <w:p w14:paraId="7D3D7C10" w14:textId="77777777" w:rsidR="006C32D2" w:rsidRPr="00A564B4" w:rsidRDefault="006C32D2" w:rsidP="006C32D2">
            <w:pPr>
              <w:pStyle w:val="TAL"/>
              <w:rPr>
                <w:lang w:eastAsia="en-US"/>
              </w:rPr>
            </w:pPr>
          </w:p>
        </w:tc>
        <w:tc>
          <w:tcPr>
            <w:tcW w:w="1717" w:type="dxa"/>
            <w:gridSpan w:val="3"/>
          </w:tcPr>
          <w:p w14:paraId="3ACD7683" w14:textId="77777777" w:rsidR="006C32D2" w:rsidRPr="00A564B4" w:rsidRDefault="006C32D2" w:rsidP="006C32D2">
            <w:pPr>
              <w:pStyle w:val="TAL"/>
              <w:rPr>
                <w:lang w:eastAsia="en-US"/>
              </w:rPr>
            </w:pPr>
          </w:p>
        </w:tc>
      </w:tr>
      <w:tr w:rsidR="006C32D2" w:rsidRPr="00A564B4" w14:paraId="7D25B488" w14:textId="77777777" w:rsidTr="006C32D2">
        <w:trPr>
          <w:gridAfter w:val="2"/>
          <w:wAfter w:w="143" w:type="dxa"/>
          <w:cantSplit/>
          <w:jc w:val="center"/>
        </w:trPr>
        <w:tc>
          <w:tcPr>
            <w:tcW w:w="929" w:type="dxa"/>
            <w:gridSpan w:val="3"/>
          </w:tcPr>
          <w:p w14:paraId="2BCFB754" w14:textId="77777777" w:rsidR="006C32D2" w:rsidRPr="00A564B4" w:rsidRDefault="006C32D2" w:rsidP="006C32D2">
            <w:pPr>
              <w:pStyle w:val="TAL"/>
              <w:rPr>
                <w:lang w:eastAsia="zh-CN"/>
              </w:rPr>
            </w:pPr>
            <w:r w:rsidRPr="00A564B4">
              <w:rPr>
                <w:lang w:eastAsia="zh-CN"/>
              </w:rPr>
              <w:t>7.3.53</w:t>
            </w:r>
          </w:p>
        </w:tc>
        <w:tc>
          <w:tcPr>
            <w:tcW w:w="2960" w:type="dxa"/>
            <w:gridSpan w:val="2"/>
          </w:tcPr>
          <w:p w14:paraId="5AB8CBE2" w14:textId="77777777" w:rsidR="006C32D2" w:rsidRPr="00A564B4" w:rsidRDefault="006C32D2" w:rsidP="006C32D2">
            <w:pPr>
              <w:pStyle w:val="TAL"/>
            </w:pPr>
            <w:r w:rsidRPr="00A564B4">
              <w:t>E-UTRAN HD-FDD Radio Link Monitoring Test for In-sync for CE UE category</w:t>
            </w:r>
          </w:p>
        </w:tc>
        <w:tc>
          <w:tcPr>
            <w:tcW w:w="828" w:type="dxa"/>
            <w:gridSpan w:val="2"/>
          </w:tcPr>
          <w:p w14:paraId="7E728A0B"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B26CC40"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6A76574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8FF99E2" w14:textId="77777777" w:rsidR="006C32D2" w:rsidRPr="00A564B4" w:rsidRDefault="006C32D2" w:rsidP="006C32D2">
            <w:pPr>
              <w:pStyle w:val="TAL"/>
              <w:rPr>
                <w:lang w:eastAsia="en-US"/>
              </w:rPr>
            </w:pPr>
          </w:p>
        </w:tc>
        <w:tc>
          <w:tcPr>
            <w:tcW w:w="1695" w:type="dxa"/>
            <w:gridSpan w:val="3"/>
          </w:tcPr>
          <w:p w14:paraId="60BF516F" w14:textId="77777777" w:rsidR="006C32D2" w:rsidRPr="00A564B4" w:rsidRDefault="006C32D2" w:rsidP="006C32D2">
            <w:pPr>
              <w:pStyle w:val="TAL"/>
              <w:rPr>
                <w:lang w:eastAsia="en-US"/>
              </w:rPr>
            </w:pPr>
          </w:p>
        </w:tc>
        <w:tc>
          <w:tcPr>
            <w:tcW w:w="1717" w:type="dxa"/>
            <w:gridSpan w:val="3"/>
          </w:tcPr>
          <w:p w14:paraId="26A40377" w14:textId="77777777" w:rsidR="006C32D2" w:rsidRPr="00A564B4" w:rsidRDefault="006C32D2" w:rsidP="006C32D2">
            <w:pPr>
              <w:pStyle w:val="TAL"/>
              <w:rPr>
                <w:lang w:eastAsia="en-US"/>
              </w:rPr>
            </w:pPr>
          </w:p>
        </w:tc>
      </w:tr>
      <w:tr w:rsidR="006C32D2" w:rsidRPr="00A564B4" w14:paraId="70CE3E1B" w14:textId="77777777" w:rsidTr="006C32D2">
        <w:trPr>
          <w:gridAfter w:val="2"/>
          <w:wAfter w:w="143" w:type="dxa"/>
          <w:cantSplit/>
          <w:jc w:val="center"/>
        </w:trPr>
        <w:tc>
          <w:tcPr>
            <w:tcW w:w="929" w:type="dxa"/>
            <w:gridSpan w:val="3"/>
          </w:tcPr>
          <w:p w14:paraId="2A8BD07A" w14:textId="77777777" w:rsidR="006C32D2" w:rsidRPr="00A564B4" w:rsidRDefault="006C32D2" w:rsidP="006C32D2">
            <w:pPr>
              <w:pStyle w:val="TAL"/>
              <w:rPr>
                <w:lang w:eastAsia="zh-CN"/>
              </w:rPr>
            </w:pPr>
            <w:r w:rsidRPr="00A564B4">
              <w:rPr>
                <w:lang w:eastAsia="zh-CN"/>
              </w:rPr>
              <w:t>7.3.54</w:t>
            </w:r>
          </w:p>
        </w:tc>
        <w:tc>
          <w:tcPr>
            <w:tcW w:w="2960" w:type="dxa"/>
            <w:gridSpan w:val="2"/>
          </w:tcPr>
          <w:p w14:paraId="50C99097" w14:textId="77777777" w:rsidR="006C32D2" w:rsidRPr="00A564B4" w:rsidRDefault="006C32D2" w:rsidP="006C32D2">
            <w:pPr>
              <w:pStyle w:val="TAL"/>
            </w:pPr>
            <w:r w:rsidRPr="00A564B4">
              <w:t>E-UTRAN HD-FDD Radio Link Monitoring Test for Out-of-sync in DRX for CE UE configured in CEMode A</w:t>
            </w:r>
          </w:p>
        </w:tc>
        <w:tc>
          <w:tcPr>
            <w:tcW w:w="828" w:type="dxa"/>
            <w:gridSpan w:val="2"/>
          </w:tcPr>
          <w:p w14:paraId="5FBCDA8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B17650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7B8C638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3D45BDC" w14:textId="77777777" w:rsidR="006C32D2" w:rsidRPr="00A564B4" w:rsidRDefault="006C32D2" w:rsidP="006C32D2">
            <w:pPr>
              <w:pStyle w:val="TAL"/>
              <w:rPr>
                <w:lang w:eastAsia="en-US"/>
              </w:rPr>
            </w:pPr>
          </w:p>
        </w:tc>
        <w:tc>
          <w:tcPr>
            <w:tcW w:w="1695" w:type="dxa"/>
            <w:gridSpan w:val="3"/>
          </w:tcPr>
          <w:p w14:paraId="14D4EAF4" w14:textId="77777777" w:rsidR="006C32D2" w:rsidRPr="00A564B4" w:rsidRDefault="006C32D2" w:rsidP="006C32D2">
            <w:pPr>
              <w:pStyle w:val="TAL"/>
              <w:rPr>
                <w:lang w:eastAsia="en-US"/>
              </w:rPr>
            </w:pPr>
          </w:p>
        </w:tc>
        <w:tc>
          <w:tcPr>
            <w:tcW w:w="1717" w:type="dxa"/>
            <w:gridSpan w:val="3"/>
          </w:tcPr>
          <w:p w14:paraId="474658EC" w14:textId="77777777" w:rsidR="006C32D2" w:rsidRPr="00A564B4" w:rsidRDefault="006C32D2" w:rsidP="006C32D2">
            <w:pPr>
              <w:pStyle w:val="TAL"/>
              <w:rPr>
                <w:lang w:eastAsia="en-US"/>
              </w:rPr>
            </w:pPr>
          </w:p>
        </w:tc>
      </w:tr>
      <w:tr w:rsidR="006C32D2" w:rsidRPr="00A564B4" w14:paraId="502CCBC2" w14:textId="77777777" w:rsidTr="006C32D2">
        <w:trPr>
          <w:gridAfter w:val="2"/>
          <w:wAfter w:w="143" w:type="dxa"/>
          <w:cantSplit/>
          <w:jc w:val="center"/>
        </w:trPr>
        <w:tc>
          <w:tcPr>
            <w:tcW w:w="929" w:type="dxa"/>
            <w:gridSpan w:val="3"/>
          </w:tcPr>
          <w:p w14:paraId="333192FC" w14:textId="77777777" w:rsidR="006C32D2" w:rsidRPr="00A564B4" w:rsidRDefault="006C32D2" w:rsidP="006C32D2">
            <w:pPr>
              <w:pStyle w:val="TAL"/>
              <w:rPr>
                <w:lang w:eastAsia="zh-CN"/>
              </w:rPr>
            </w:pPr>
            <w:r w:rsidRPr="00A564B4">
              <w:rPr>
                <w:lang w:eastAsia="zh-CN"/>
              </w:rPr>
              <w:t>7.3.55</w:t>
            </w:r>
          </w:p>
        </w:tc>
        <w:tc>
          <w:tcPr>
            <w:tcW w:w="2960" w:type="dxa"/>
            <w:gridSpan w:val="2"/>
          </w:tcPr>
          <w:p w14:paraId="0FE0AD15" w14:textId="77777777" w:rsidR="006C32D2" w:rsidRPr="00A564B4" w:rsidRDefault="006C32D2" w:rsidP="006C32D2">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828" w:type="dxa"/>
            <w:gridSpan w:val="2"/>
          </w:tcPr>
          <w:p w14:paraId="395CC8C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790804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D96A7F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7B5BB91" w14:textId="77777777" w:rsidR="006C32D2" w:rsidRPr="00A564B4" w:rsidRDefault="006C32D2" w:rsidP="006C32D2">
            <w:pPr>
              <w:pStyle w:val="TAL"/>
              <w:rPr>
                <w:lang w:eastAsia="en-US"/>
              </w:rPr>
            </w:pPr>
          </w:p>
        </w:tc>
        <w:tc>
          <w:tcPr>
            <w:tcW w:w="1695" w:type="dxa"/>
            <w:gridSpan w:val="3"/>
          </w:tcPr>
          <w:p w14:paraId="71E97C8B" w14:textId="77777777" w:rsidR="006C32D2" w:rsidRPr="00A564B4" w:rsidRDefault="006C32D2" w:rsidP="006C32D2">
            <w:pPr>
              <w:pStyle w:val="TAL"/>
              <w:rPr>
                <w:lang w:eastAsia="en-US"/>
              </w:rPr>
            </w:pPr>
          </w:p>
        </w:tc>
        <w:tc>
          <w:tcPr>
            <w:tcW w:w="1717" w:type="dxa"/>
            <w:gridSpan w:val="3"/>
          </w:tcPr>
          <w:p w14:paraId="255BDCA7" w14:textId="77777777" w:rsidR="006C32D2" w:rsidRPr="00A564B4" w:rsidRDefault="006C32D2" w:rsidP="006C32D2">
            <w:pPr>
              <w:pStyle w:val="TAL"/>
              <w:rPr>
                <w:lang w:eastAsia="en-US"/>
              </w:rPr>
            </w:pPr>
          </w:p>
        </w:tc>
      </w:tr>
      <w:tr w:rsidR="006C32D2" w:rsidRPr="00A564B4" w14:paraId="2A8F1AA4" w14:textId="77777777" w:rsidTr="006C32D2">
        <w:trPr>
          <w:gridAfter w:val="2"/>
          <w:wAfter w:w="143" w:type="dxa"/>
          <w:cantSplit/>
          <w:jc w:val="center"/>
        </w:trPr>
        <w:tc>
          <w:tcPr>
            <w:tcW w:w="929" w:type="dxa"/>
            <w:gridSpan w:val="3"/>
          </w:tcPr>
          <w:p w14:paraId="6191AA31" w14:textId="77777777" w:rsidR="006C32D2" w:rsidRPr="00A564B4" w:rsidRDefault="006C32D2" w:rsidP="006C32D2">
            <w:pPr>
              <w:pStyle w:val="TAL"/>
              <w:rPr>
                <w:lang w:eastAsia="zh-CN"/>
              </w:rPr>
            </w:pPr>
            <w:r w:rsidRPr="00A564B4">
              <w:rPr>
                <w:lang w:eastAsia="zh-CN"/>
              </w:rPr>
              <w:t>7.3.56</w:t>
            </w:r>
          </w:p>
        </w:tc>
        <w:tc>
          <w:tcPr>
            <w:tcW w:w="2960" w:type="dxa"/>
            <w:gridSpan w:val="2"/>
          </w:tcPr>
          <w:p w14:paraId="2C3AF60A" w14:textId="77777777" w:rsidR="006C32D2" w:rsidRPr="00A564B4" w:rsidRDefault="006C32D2" w:rsidP="006C32D2">
            <w:pPr>
              <w:pStyle w:val="TAL"/>
            </w:pPr>
            <w:r w:rsidRPr="00A564B4">
              <w:rPr>
                <w:rFonts w:eastAsia="PMingLiU"/>
                <w:lang w:eastAsia="zh-TW"/>
              </w:rPr>
              <w:t>E-UTRAN TDD Radio Link Monitoring Test for Out-of-sync for CE UE in CEMode A</w:t>
            </w:r>
          </w:p>
        </w:tc>
        <w:tc>
          <w:tcPr>
            <w:tcW w:w="828" w:type="dxa"/>
            <w:gridSpan w:val="2"/>
          </w:tcPr>
          <w:p w14:paraId="6CFDA81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272924" w14:textId="77777777" w:rsidR="006C32D2" w:rsidRPr="00A564B4" w:rsidRDefault="006C32D2" w:rsidP="006C32D2">
            <w:pPr>
              <w:pStyle w:val="TAL"/>
              <w:rPr>
                <w:lang w:eastAsia="zh-CN"/>
              </w:rPr>
            </w:pPr>
            <w:r w:rsidRPr="00A564B4">
              <w:rPr>
                <w:lang w:eastAsia="ko-KR"/>
              </w:rPr>
              <w:t>C93a</w:t>
            </w:r>
          </w:p>
        </w:tc>
        <w:tc>
          <w:tcPr>
            <w:tcW w:w="2471" w:type="dxa"/>
            <w:gridSpan w:val="3"/>
          </w:tcPr>
          <w:p w14:paraId="2B62245E"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6F19FF44" w14:textId="77777777" w:rsidR="006C32D2" w:rsidRPr="00A564B4" w:rsidRDefault="006C32D2" w:rsidP="006C32D2">
            <w:pPr>
              <w:pStyle w:val="TAL"/>
              <w:rPr>
                <w:lang w:eastAsia="en-US"/>
              </w:rPr>
            </w:pPr>
          </w:p>
        </w:tc>
        <w:tc>
          <w:tcPr>
            <w:tcW w:w="1695" w:type="dxa"/>
            <w:gridSpan w:val="3"/>
          </w:tcPr>
          <w:p w14:paraId="5362BABB" w14:textId="77777777" w:rsidR="006C32D2" w:rsidRPr="00A564B4" w:rsidRDefault="006C32D2" w:rsidP="006C32D2">
            <w:pPr>
              <w:pStyle w:val="TAL"/>
              <w:rPr>
                <w:lang w:eastAsia="en-US"/>
              </w:rPr>
            </w:pPr>
          </w:p>
        </w:tc>
        <w:tc>
          <w:tcPr>
            <w:tcW w:w="1717" w:type="dxa"/>
            <w:gridSpan w:val="3"/>
          </w:tcPr>
          <w:p w14:paraId="0DA2687C" w14:textId="77777777" w:rsidR="006C32D2" w:rsidRPr="00A564B4" w:rsidRDefault="006C32D2" w:rsidP="006C32D2">
            <w:pPr>
              <w:pStyle w:val="TAL"/>
              <w:rPr>
                <w:lang w:eastAsia="en-US"/>
              </w:rPr>
            </w:pPr>
          </w:p>
        </w:tc>
      </w:tr>
      <w:tr w:rsidR="006C32D2" w:rsidRPr="00A564B4" w14:paraId="095A0D32" w14:textId="77777777" w:rsidTr="006C32D2">
        <w:trPr>
          <w:gridAfter w:val="2"/>
          <w:wAfter w:w="143" w:type="dxa"/>
          <w:cantSplit/>
          <w:jc w:val="center"/>
        </w:trPr>
        <w:tc>
          <w:tcPr>
            <w:tcW w:w="929" w:type="dxa"/>
            <w:gridSpan w:val="3"/>
          </w:tcPr>
          <w:p w14:paraId="4EFDC4E4" w14:textId="77777777" w:rsidR="006C32D2" w:rsidRPr="00A564B4" w:rsidRDefault="006C32D2" w:rsidP="006C32D2">
            <w:pPr>
              <w:pStyle w:val="TAL"/>
              <w:rPr>
                <w:lang w:eastAsia="zh-CN"/>
              </w:rPr>
            </w:pPr>
            <w:r w:rsidRPr="00A564B4">
              <w:rPr>
                <w:lang w:eastAsia="zh-CN"/>
              </w:rPr>
              <w:t>7.3.57</w:t>
            </w:r>
          </w:p>
        </w:tc>
        <w:tc>
          <w:tcPr>
            <w:tcW w:w="2960" w:type="dxa"/>
            <w:gridSpan w:val="2"/>
          </w:tcPr>
          <w:p w14:paraId="78774B52" w14:textId="77777777" w:rsidR="006C32D2" w:rsidRPr="00A564B4" w:rsidRDefault="006C32D2" w:rsidP="006C32D2">
            <w:pPr>
              <w:pStyle w:val="TAL"/>
            </w:pPr>
            <w:r w:rsidRPr="00A564B4">
              <w:rPr>
                <w:rFonts w:eastAsia="PMingLiU"/>
                <w:lang w:eastAsia="zh-TW"/>
              </w:rPr>
              <w:t>E-UTRAN TDD Radio Link Monitoring Test for In-Sync for CE UE in CEMode A</w:t>
            </w:r>
          </w:p>
        </w:tc>
        <w:tc>
          <w:tcPr>
            <w:tcW w:w="828" w:type="dxa"/>
            <w:gridSpan w:val="2"/>
          </w:tcPr>
          <w:p w14:paraId="1391899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15848FC" w14:textId="77777777" w:rsidR="006C32D2" w:rsidRPr="00A564B4" w:rsidRDefault="006C32D2" w:rsidP="006C32D2">
            <w:pPr>
              <w:pStyle w:val="TAL"/>
              <w:rPr>
                <w:lang w:eastAsia="zh-CN"/>
              </w:rPr>
            </w:pPr>
            <w:r w:rsidRPr="00A564B4">
              <w:rPr>
                <w:lang w:eastAsia="ko-KR"/>
              </w:rPr>
              <w:t>C93a</w:t>
            </w:r>
          </w:p>
        </w:tc>
        <w:tc>
          <w:tcPr>
            <w:tcW w:w="2471" w:type="dxa"/>
            <w:gridSpan w:val="3"/>
          </w:tcPr>
          <w:p w14:paraId="42F4D14D"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450E4413" w14:textId="77777777" w:rsidR="006C32D2" w:rsidRPr="00A564B4" w:rsidRDefault="006C32D2" w:rsidP="006C32D2">
            <w:pPr>
              <w:pStyle w:val="TAL"/>
              <w:rPr>
                <w:lang w:eastAsia="en-US"/>
              </w:rPr>
            </w:pPr>
          </w:p>
        </w:tc>
        <w:tc>
          <w:tcPr>
            <w:tcW w:w="1695" w:type="dxa"/>
            <w:gridSpan w:val="3"/>
          </w:tcPr>
          <w:p w14:paraId="4F566338" w14:textId="77777777" w:rsidR="006C32D2" w:rsidRPr="00A564B4" w:rsidRDefault="006C32D2" w:rsidP="006C32D2">
            <w:pPr>
              <w:pStyle w:val="TAL"/>
              <w:rPr>
                <w:lang w:eastAsia="en-US"/>
              </w:rPr>
            </w:pPr>
          </w:p>
        </w:tc>
        <w:tc>
          <w:tcPr>
            <w:tcW w:w="1717" w:type="dxa"/>
            <w:gridSpan w:val="3"/>
          </w:tcPr>
          <w:p w14:paraId="40293EC6" w14:textId="77777777" w:rsidR="006C32D2" w:rsidRPr="00A564B4" w:rsidRDefault="006C32D2" w:rsidP="006C32D2">
            <w:pPr>
              <w:pStyle w:val="TAL"/>
              <w:rPr>
                <w:lang w:eastAsia="en-US"/>
              </w:rPr>
            </w:pPr>
          </w:p>
        </w:tc>
      </w:tr>
      <w:tr w:rsidR="006C32D2" w:rsidRPr="00A564B4" w14:paraId="5A007BE1" w14:textId="77777777" w:rsidTr="006C32D2">
        <w:trPr>
          <w:gridAfter w:val="2"/>
          <w:wAfter w:w="143" w:type="dxa"/>
          <w:cantSplit/>
          <w:jc w:val="center"/>
        </w:trPr>
        <w:tc>
          <w:tcPr>
            <w:tcW w:w="929" w:type="dxa"/>
            <w:gridSpan w:val="3"/>
          </w:tcPr>
          <w:p w14:paraId="5EB8F3C8" w14:textId="77777777" w:rsidR="006C32D2" w:rsidRPr="00A564B4" w:rsidRDefault="006C32D2" w:rsidP="006C32D2">
            <w:pPr>
              <w:pStyle w:val="TAL"/>
              <w:rPr>
                <w:lang w:eastAsia="zh-CN"/>
              </w:rPr>
            </w:pPr>
            <w:r w:rsidRPr="00A564B4">
              <w:rPr>
                <w:lang w:eastAsia="zh-CN"/>
              </w:rPr>
              <w:t>7.3.58</w:t>
            </w:r>
          </w:p>
        </w:tc>
        <w:tc>
          <w:tcPr>
            <w:tcW w:w="2960" w:type="dxa"/>
            <w:gridSpan w:val="2"/>
          </w:tcPr>
          <w:p w14:paraId="786D1778" w14:textId="77777777" w:rsidR="006C32D2" w:rsidRPr="00A564B4" w:rsidRDefault="006C32D2" w:rsidP="006C32D2">
            <w:pPr>
              <w:pStyle w:val="TAL"/>
            </w:pPr>
            <w:r w:rsidRPr="00A564B4">
              <w:rPr>
                <w:rFonts w:eastAsia="PMingLiU"/>
                <w:lang w:eastAsia="zh-TW"/>
              </w:rPr>
              <w:t>E- UTRAN TDD Radio Link Monitoring Test for Out-of-sync in DRX for CE UE configured in CEMode A</w:t>
            </w:r>
          </w:p>
        </w:tc>
        <w:tc>
          <w:tcPr>
            <w:tcW w:w="828" w:type="dxa"/>
            <w:gridSpan w:val="2"/>
          </w:tcPr>
          <w:p w14:paraId="0C2A524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A4299D" w14:textId="77777777" w:rsidR="006C32D2" w:rsidRPr="00A564B4" w:rsidRDefault="006C32D2" w:rsidP="006C32D2">
            <w:pPr>
              <w:pStyle w:val="TAL"/>
              <w:rPr>
                <w:lang w:eastAsia="zh-CN"/>
              </w:rPr>
            </w:pPr>
            <w:r w:rsidRPr="00A564B4">
              <w:rPr>
                <w:lang w:eastAsia="en-US"/>
              </w:rPr>
              <w:t>C93c</w:t>
            </w:r>
          </w:p>
        </w:tc>
        <w:tc>
          <w:tcPr>
            <w:tcW w:w="2471" w:type="dxa"/>
            <w:gridSpan w:val="3"/>
          </w:tcPr>
          <w:p w14:paraId="0ADD5D7B"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6957EB4F" w14:textId="77777777" w:rsidR="006C32D2" w:rsidRPr="00A564B4" w:rsidRDefault="006C32D2" w:rsidP="006C32D2">
            <w:pPr>
              <w:pStyle w:val="TAL"/>
              <w:rPr>
                <w:lang w:eastAsia="en-US"/>
              </w:rPr>
            </w:pPr>
          </w:p>
        </w:tc>
        <w:tc>
          <w:tcPr>
            <w:tcW w:w="1695" w:type="dxa"/>
            <w:gridSpan w:val="3"/>
          </w:tcPr>
          <w:p w14:paraId="6CEB154E" w14:textId="77777777" w:rsidR="006C32D2" w:rsidRPr="00A564B4" w:rsidRDefault="006C32D2" w:rsidP="006C32D2">
            <w:pPr>
              <w:pStyle w:val="TAL"/>
              <w:rPr>
                <w:lang w:eastAsia="en-US"/>
              </w:rPr>
            </w:pPr>
          </w:p>
        </w:tc>
        <w:tc>
          <w:tcPr>
            <w:tcW w:w="1717" w:type="dxa"/>
            <w:gridSpan w:val="3"/>
          </w:tcPr>
          <w:p w14:paraId="119D48DA" w14:textId="77777777" w:rsidR="006C32D2" w:rsidRPr="00A564B4" w:rsidRDefault="006C32D2" w:rsidP="006C32D2">
            <w:pPr>
              <w:pStyle w:val="TAL"/>
              <w:rPr>
                <w:lang w:eastAsia="en-US"/>
              </w:rPr>
            </w:pPr>
          </w:p>
        </w:tc>
      </w:tr>
      <w:tr w:rsidR="006C32D2" w:rsidRPr="00A564B4" w14:paraId="5B173233" w14:textId="77777777" w:rsidTr="006C32D2">
        <w:trPr>
          <w:gridAfter w:val="2"/>
          <w:wAfter w:w="143" w:type="dxa"/>
          <w:cantSplit/>
          <w:jc w:val="center"/>
        </w:trPr>
        <w:tc>
          <w:tcPr>
            <w:tcW w:w="929" w:type="dxa"/>
            <w:gridSpan w:val="3"/>
          </w:tcPr>
          <w:p w14:paraId="5F9D58C7" w14:textId="77777777" w:rsidR="006C32D2" w:rsidRPr="00A564B4" w:rsidRDefault="006C32D2" w:rsidP="006C32D2">
            <w:pPr>
              <w:pStyle w:val="TAL"/>
              <w:rPr>
                <w:lang w:eastAsia="zh-CN"/>
              </w:rPr>
            </w:pPr>
            <w:r w:rsidRPr="00A564B4">
              <w:rPr>
                <w:lang w:eastAsia="zh-CN"/>
              </w:rPr>
              <w:t>7.3.59</w:t>
            </w:r>
          </w:p>
        </w:tc>
        <w:tc>
          <w:tcPr>
            <w:tcW w:w="2960" w:type="dxa"/>
            <w:gridSpan w:val="2"/>
          </w:tcPr>
          <w:p w14:paraId="3263B5AB" w14:textId="77777777" w:rsidR="006C32D2" w:rsidRPr="00A564B4" w:rsidRDefault="006C32D2" w:rsidP="006C32D2">
            <w:pPr>
              <w:pStyle w:val="TAL"/>
            </w:pPr>
            <w:r w:rsidRPr="00A564B4">
              <w:rPr>
                <w:rFonts w:eastAsia="PMingLiU"/>
                <w:lang w:eastAsia="zh-TW"/>
              </w:rPr>
              <w:t>E- UTRAN TDD Radio Link Monitoring Test for In-sync in DRX for CE UE configured in CEMode A</w:t>
            </w:r>
          </w:p>
        </w:tc>
        <w:tc>
          <w:tcPr>
            <w:tcW w:w="828" w:type="dxa"/>
            <w:gridSpan w:val="2"/>
          </w:tcPr>
          <w:p w14:paraId="363D1FC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F84FFC" w14:textId="77777777" w:rsidR="006C32D2" w:rsidRPr="00A564B4" w:rsidRDefault="006C32D2" w:rsidP="006C32D2">
            <w:pPr>
              <w:pStyle w:val="TAL"/>
              <w:rPr>
                <w:lang w:eastAsia="zh-CN"/>
              </w:rPr>
            </w:pPr>
            <w:r w:rsidRPr="00A564B4">
              <w:rPr>
                <w:lang w:eastAsia="en-US"/>
              </w:rPr>
              <w:t>C93c</w:t>
            </w:r>
          </w:p>
        </w:tc>
        <w:tc>
          <w:tcPr>
            <w:tcW w:w="2471" w:type="dxa"/>
            <w:gridSpan w:val="3"/>
          </w:tcPr>
          <w:p w14:paraId="0E214FB7"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2EFBD8CD" w14:textId="77777777" w:rsidR="006C32D2" w:rsidRPr="00A564B4" w:rsidRDefault="006C32D2" w:rsidP="006C32D2">
            <w:pPr>
              <w:pStyle w:val="TAL"/>
              <w:rPr>
                <w:lang w:eastAsia="en-US"/>
              </w:rPr>
            </w:pPr>
          </w:p>
        </w:tc>
        <w:tc>
          <w:tcPr>
            <w:tcW w:w="1695" w:type="dxa"/>
            <w:gridSpan w:val="3"/>
          </w:tcPr>
          <w:p w14:paraId="0EB90897" w14:textId="77777777" w:rsidR="006C32D2" w:rsidRPr="00A564B4" w:rsidRDefault="006C32D2" w:rsidP="006C32D2">
            <w:pPr>
              <w:pStyle w:val="TAL"/>
              <w:rPr>
                <w:lang w:eastAsia="en-US"/>
              </w:rPr>
            </w:pPr>
          </w:p>
        </w:tc>
        <w:tc>
          <w:tcPr>
            <w:tcW w:w="1717" w:type="dxa"/>
            <w:gridSpan w:val="3"/>
          </w:tcPr>
          <w:p w14:paraId="6B8B53B5" w14:textId="77777777" w:rsidR="006C32D2" w:rsidRPr="00A564B4" w:rsidRDefault="006C32D2" w:rsidP="006C32D2">
            <w:pPr>
              <w:pStyle w:val="TAL"/>
              <w:rPr>
                <w:lang w:eastAsia="en-US"/>
              </w:rPr>
            </w:pPr>
          </w:p>
        </w:tc>
      </w:tr>
      <w:tr w:rsidR="006C32D2" w:rsidRPr="00A564B4" w14:paraId="6676AB28" w14:textId="77777777" w:rsidTr="006C32D2">
        <w:trPr>
          <w:gridAfter w:val="2"/>
          <w:wAfter w:w="143" w:type="dxa"/>
          <w:cantSplit/>
          <w:jc w:val="center"/>
        </w:trPr>
        <w:tc>
          <w:tcPr>
            <w:tcW w:w="929" w:type="dxa"/>
            <w:gridSpan w:val="3"/>
          </w:tcPr>
          <w:p w14:paraId="23EDBAA7" w14:textId="77777777" w:rsidR="006C32D2" w:rsidRPr="00A564B4" w:rsidRDefault="006C32D2" w:rsidP="006C32D2">
            <w:pPr>
              <w:pStyle w:val="TAL"/>
              <w:rPr>
                <w:lang w:eastAsia="zh-CN"/>
              </w:rPr>
            </w:pPr>
            <w:r w:rsidRPr="00A564B4">
              <w:rPr>
                <w:lang w:eastAsia="zh-CN"/>
              </w:rPr>
              <w:t>7.3.60</w:t>
            </w:r>
          </w:p>
        </w:tc>
        <w:tc>
          <w:tcPr>
            <w:tcW w:w="2960" w:type="dxa"/>
            <w:gridSpan w:val="2"/>
          </w:tcPr>
          <w:p w14:paraId="721E5043" w14:textId="77777777" w:rsidR="006C32D2" w:rsidRPr="00A564B4" w:rsidRDefault="006C32D2" w:rsidP="006C32D2">
            <w:pPr>
              <w:pStyle w:val="TAL"/>
              <w:rPr>
                <w:lang w:eastAsia="zh-TW"/>
              </w:rPr>
            </w:pPr>
            <w:r w:rsidRPr="00A564B4">
              <w:rPr>
                <w:lang w:eastAsia="zh-CN"/>
              </w:rPr>
              <w:t>HD-FDD Radio Link Monitoring Test for Out-of-sync in DRX for UE category NB1 In-band mode in normal coverag</w:t>
            </w:r>
          </w:p>
        </w:tc>
        <w:tc>
          <w:tcPr>
            <w:tcW w:w="828" w:type="dxa"/>
            <w:gridSpan w:val="2"/>
          </w:tcPr>
          <w:p w14:paraId="0FFA120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79166FD" w14:textId="77777777" w:rsidR="006C32D2" w:rsidRPr="00A564B4" w:rsidRDefault="006C32D2" w:rsidP="006C32D2">
            <w:pPr>
              <w:pStyle w:val="TAL"/>
            </w:pPr>
            <w:r w:rsidRPr="00A564B4">
              <w:t>C155</w:t>
            </w:r>
          </w:p>
        </w:tc>
        <w:tc>
          <w:tcPr>
            <w:tcW w:w="2471" w:type="dxa"/>
            <w:gridSpan w:val="3"/>
          </w:tcPr>
          <w:p w14:paraId="7028BB58" w14:textId="77777777" w:rsidR="006C32D2" w:rsidRPr="00A564B4" w:rsidRDefault="006C32D2" w:rsidP="006C32D2">
            <w:pPr>
              <w:pStyle w:val="TAL"/>
            </w:pPr>
            <w:r w:rsidRPr="00A564B4">
              <w:t>UE supporting NB-IoT HD-FDD and Feature Group Indicators 5</w:t>
            </w:r>
          </w:p>
        </w:tc>
        <w:tc>
          <w:tcPr>
            <w:tcW w:w="1668" w:type="dxa"/>
            <w:gridSpan w:val="3"/>
          </w:tcPr>
          <w:p w14:paraId="65A80B17" w14:textId="77777777" w:rsidR="006C32D2" w:rsidRPr="00A564B4" w:rsidRDefault="006C32D2" w:rsidP="006C32D2">
            <w:pPr>
              <w:pStyle w:val="TAL"/>
            </w:pPr>
          </w:p>
        </w:tc>
        <w:tc>
          <w:tcPr>
            <w:tcW w:w="1695" w:type="dxa"/>
            <w:gridSpan w:val="3"/>
          </w:tcPr>
          <w:p w14:paraId="7ABE4F63" w14:textId="77777777" w:rsidR="006C32D2" w:rsidRPr="00A564B4" w:rsidRDefault="006C32D2" w:rsidP="006C32D2">
            <w:pPr>
              <w:pStyle w:val="TAL"/>
            </w:pPr>
          </w:p>
        </w:tc>
        <w:tc>
          <w:tcPr>
            <w:tcW w:w="1717" w:type="dxa"/>
            <w:gridSpan w:val="3"/>
          </w:tcPr>
          <w:p w14:paraId="71F88797" w14:textId="77777777" w:rsidR="006C32D2" w:rsidRPr="00A564B4" w:rsidRDefault="006C32D2" w:rsidP="006C32D2">
            <w:pPr>
              <w:pStyle w:val="TAL"/>
            </w:pPr>
          </w:p>
        </w:tc>
      </w:tr>
      <w:tr w:rsidR="006C32D2" w:rsidRPr="00A564B4" w14:paraId="5359F046" w14:textId="77777777" w:rsidTr="006C32D2">
        <w:trPr>
          <w:gridAfter w:val="2"/>
          <w:wAfter w:w="143" w:type="dxa"/>
          <w:cantSplit/>
          <w:jc w:val="center"/>
        </w:trPr>
        <w:tc>
          <w:tcPr>
            <w:tcW w:w="929" w:type="dxa"/>
            <w:gridSpan w:val="3"/>
          </w:tcPr>
          <w:p w14:paraId="71910EBF" w14:textId="77777777" w:rsidR="006C32D2" w:rsidRPr="00A564B4" w:rsidRDefault="006C32D2" w:rsidP="006C32D2">
            <w:pPr>
              <w:pStyle w:val="TAL"/>
              <w:rPr>
                <w:lang w:eastAsia="zh-CN"/>
              </w:rPr>
            </w:pPr>
            <w:r w:rsidRPr="00A564B4">
              <w:rPr>
                <w:lang w:eastAsia="zh-CN"/>
              </w:rPr>
              <w:t>7.3.61</w:t>
            </w:r>
          </w:p>
        </w:tc>
        <w:tc>
          <w:tcPr>
            <w:tcW w:w="2960" w:type="dxa"/>
            <w:gridSpan w:val="2"/>
          </w:tcPr>
          <w:p w14:paraId="64EFA0D5" w14:textId="77777777" w:rsidR="006C32D2" w:rsidRPr="00A564B4" w:rsidRDefault="006C32D2" w:rsidP="006C32D2">
            <w:pPr>
              <w:pStyle w:val="TAL"/>
              <w:rPr>
                <w:lang w:eastAsia="zh-TW"/>
              </w:rPr>
            </w:pPr>
            <w:r w:rsidRPr="00A564B4">
              <w:rPr>
                <w:lang w:eastAsia="zh-TW"/>
              </w:rPr>
              <w:t>HD-FDD Radio Link Monitoring Test for Out-of-sync in DRX for UE category NB1 In-band mode in Enhanced Coverage</w:t>
            </w:r>
          </w:p>
        </w:tc>
        <w:tc>
          <w:tcPr>
            <w:tcW w:w="828" w:type="dxa"/>
            <w:gridSpan w:val="2"/>
          </w:tcPr>
          <w:p w14:paraId="57F9F780"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B98C776" w14:textId="77777777" w:rsidR="006C32D2" w:rsidRPr="00A564B4" w:rsidRDefault="006C32D2" w:rsidP="006C32D2">
            <w:pPr>
              <w:pStyle w:val="TAL"/>
            </w:pPr>
            <w:r w:rsidRPr="00A564B4">
              <w:t>C155</w:t>
            </w:r>
          </w:p>
        </w:tc>
        <w:tc>
          <w:tcPr>
            <w:tcW w:w="2471" w:type="dxa"/>
            <w:gridSpan w:val="3"/>
          </w:tcPr>
          <w:p w14:paraId="1F28CB2B" w14:textId="77777777" w:rsidR="006C32D2" w:rsidRPr="00A564B4" w:rsidRDefault="006C32D2" w:rsidP="006C32D2">
            <w:pPr>
              <w:pStyle w:val="TAL"/>
            </w:pPr>
            <w:r w:rsidRPr="00A564B4">
              <w:t>UE supporting NB-IoT HD-FDD and Feature Group Indicators 5</w:t>
            </w:r>
          </w:p>
        </w:tc>
        <w:tc>
          <w:tcPr>
            <w:tcW w:w="1668" w:type="dxa"/>
            <w:gridSpan w:val="3"/>
          </w:tcPr>
          <w:p w14:paraId="7B06E72A" w14:textId="77777777" w:rsidR="006C32D2" w:rsidRPr="00A564B4" w:rsidRDefault="006C32D2" w:rsidP="006C32D2">
            <w:pPr>
              <w:pStyle w:val="TAL"/>
            </w:pPr>
          </w:p>
        </w:tc>
        <w:tc>
          <w:tcPr>
            <w:tcW w:w="1695" w:type="dxa"/>
            <w:gridSpan w:val="3"/>
          </w:tcPr>
          <w:p w14:paraId="52DF3F73" w14:textId="77777777" w:rsidR="006C32D2" w:rsidRPr="00A564B4" w:rsidRDefault="006C32D2" w:rsidP="006C32D2">
            <w:pPr>
              <w:pStyle w:val="TAL"/>
            </w:pPr>
          </w:p>
        </w:tc>
        <w:tc>
          <w:tcPr>
            <w:tcW w:w="1717" w:type="dxa"/>
            <w:gridSpan w:val="3"/>
          </w:tcPr>
          <w:p w14:paraId="59920F18" w14:textId="77777777" w:rsidR="006C32D2" w:rsidRPr="00A564B4" w:rsidRDefault="006C32D2" w:rsidP="006C32D2">
            <w:pPr>
              <w:pStyle w:val="TAL"/>
            </w:pPr>
          </w:p>
        </w:tc>
      </w:tr>
      <w:tr w:rsidR="006C32D2" w:rsidRPr="00A564B4" w14:paraId="390A8A6D" w14:textId="77777777" w:rsidTr="006C32D2">
        <w:trPr>
          <w:gridAfter w:val="2"/>
          <w:wAfter w:w="143" w:type="dxa"/>
          <w:cantSplit/>
          <w:jc w:val="center"/>
        </w:trPr>
        <w:tc>
          <w:tcPr>
            <w:tcW w:w="929" w:type="dxa"/>
            <w:gridSpan w:val="3"/>
          </w:tcPr>
          <w:p w14:paraId="3C637E21" w14:textId="77777777" w:rsidR="006C32D2" w:rsidRPr="00A564B4" w:rsidRDefault="006C32D2" w:rsidP="006C32D2">
            <w:pPr>
              <w:pStyle w:val="TAL"/>
              <w:rPr>
                <w:lang w:eastAsia="zh-CN"/>
              </w:rPr>
            </w:pPr>
            <w:r w:rsidRPr="00A564B4">
              <w:rPr>
                <w:lang w:eastAsia="zh-CN"/>
              </w:rPr>
              <w:t>7.3.62</w:t>
            </w:r>
          </w:p>
        </w:tc>
        <w:tc>
          <w:tcPr>
            <w:tcW w:w="2960" w:type="dxa"/>
            <w:gridSpan w:val="2"/>
          </w:tcPr>
          <w:p w14:paraId="4FEA8384"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Enhanced Coverage</w:t>
            </w:r>
          </w:p>
        </w:tc>
        <w:tc>
          <w:tcPr>
            <w:tcW w:w="828" w:type="dxa"/>
            <w:gridSpan w:val="2"/>
          </w:tcPr>
          <w:p w14:paraId="72C43C6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D4D8F35" w14:textId="77777777" w:rsidR="006C32D2" w:rsidRPr="00A564B4" w:rsidRDefault="006C32D2" w:rsidP="006C32D2">
            <w:pPr>
              <w:pStyle w:val="TAL"/>
            </w:pPr>
            <w:r w:rsidRPr="00A564B4">
              <w:t>C155</w:t>
            </w:r>
          </w:p>
        </w:tc>
        <w:tc>
          <w:tcPr>
            <w:tcW w:w="2471" w:type="dxa"/>
            <w:gridSpan w:val="3"/>
          </w:tcPr>
          <w:p w14:paraId="537BDE29" w14:textId="77777777" w:rsidR="006C32D2" w:rsidRPr="00A564B4" w:rsidRDefault="006C32D2" w:rsidP="006C32D2">
            <w:pPr>
              <w:pStyle w:val="TAL"/>
            </w:pPr>
            <w:r w:rsidRPr="00A564B4">
              <w:t>UE supporting NB-IoT HD-FDD and Feature Group Indicators 5</w:t>
            </w:r>
          </w:p>
        </w:tc>
        <w:tc>
          <w:tcPr>
            <w:tcW w:w="1668" w:type="dxa"/>
            <w:gridSpan w:val="3"/>
          </w:tcPr>
          <w:p w14:paraId="5206B91D" w14:textId="77777777" w:rsidR="006C32D2" w:rsidRPr="00A564B4" w:rsidRDefault="006C32D2" w:rsidP="006C32D2">
            <w:pPr>
              <w:pStyle w:val="TAL"/>
            </w:pPr>
          </w:p>
        </w:tc>
        <w:tc>
          <w:tcPr>
            <w:tcW w:w="1695" w:type="dxa"/>
            <w:gridSpan w:val="3"/>
          </w:tcPr>
          <w:p w14:paraId="66F86ECA" w14:textId="77777777" w:rsidR="006C32D2" w:rsidRPr="00A564B4" w:rsidRDefault="006C32D2" w:rsidP="006C32D2">
            <w:pPr>
              <w:pStyle w:val="TAL"/>
            </w:pPr>
          </w:p>
        </w:tc>
        <w:tc>
          <w:tcPr>
            <w:tcW w:w="1717" w:type="dxa"/>
            <w:gridSpan w:val="3"/>
          </w:tcPr>
          <w:p w14:paraId="63BF32BE" w14:textId="77777777" w:rsidR="006C32D2" w:rsidRPr="00A564B4" w:rsidRDefault="006C32D2" w:rsidP="006C32D2">
            <w:pPr>
              <w:pStyle w:val="TAL"/>
            </w:pPr>
          </w:p>
        </w:tc>
      </w:tr>
      <w:tr w:rsidR="006C32D2" w:rsidRPr="00A564B4" w14:paraId="550716A2" w14:textId="77777777" w:rsidTr="006C32D2">
        <w:trPr>
          <w:gridAfter w:val="2"/>
          <w:wAfter w:w="143" w:type="dxa"/>
          <w:cantSplit/>
          <w:jc w:val="center"/>
        </w:trPr>
        <w:tc>
          <w:tcPr>
            <w:tcW w:w="929" w:type="dxa"/>
            <w:gridSpan w:val="3"/>
          </w:tcPr>
          <w:p w14:paraId="646D448C" w14:textId="77777777" w:rsidR="006C32D2" w:rsidRPr="00A564B4" w:rsidRDefault="006C32D2" w:rsidP="006C32D2">
            <w:pPr>
              <w:pStyle w:val="TAL"/>
              <w:rPr>
                <w:lang w:eastAsia="zh-CN"/>
              </w:rPr>
            </w:pPr>
            <w:r w:rsidRPr="00A564B4">
              <w:rPr>
                <w:lang w:eastAsia="zh-CN"/>
              </w:rPr>
              <w:t>7.3.63</w:t>
            </w:r>
          </w:p>
        </w:tc>
        <w:tc>
          <w:tcPr>
            <w:tcW w:w="2960" w:type="dxa"/>
            <w:gridSpan w:val="2"/>
          </w:tcPr>
          <w:p w14:paraId="4EEB9D9A"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Normal Coverage</w:t>
            </w:r>
          </w:p>
        </w:tc>
        <w:tc>
          <w:tcPr>
            <w:tcW w:w="828" w:type="dxa"/>
            <w:gridSpan w:val="2"/>
          </w:tcPr>
          <w:p w14:paraId="400A089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BF96FE9" w14:textId="77777777" w:rsidR="006C32D2" w:rsidRPr="00A564B4" w:rsidRDefault="006C32D2" w:rsidP="006C32D2">
            <w:pPr>
              <w:pStyle w:val="TAL"/>
            </w:pPr>
            <w:r w:rsidRPr="00A564B4">
              <w:t>C155</w:t>
            </w:r>
          </w:p>
        </w:tc>
        <w:tc>
          <w:tcPr>
            <w:tcW w:w="2471" w:type="dxa"/>
            <w:gridSpan w:val="3"/>
          </w:tcPr>
          <w:p w14:paraId="0B4727AC" w14:textId="77777777" w:rsidR="006C32D2" w:rsidRPr="00A564B4" w:rsidRDefault="006C32D2" w:rsidP="006C32D2">
            <w:pPr>
              <w:pStyle w:val="TAL"/>
            </w:pPr>
            <w:r w:rsidRPr="00A564B4">
              <w:t>UE supporting NB-IoT HD-FDD and Feature Group Indicators 5</w:t>
            </w:r>
          </w:p>
        </w:tc>
        <w:tc>
          <w:tcPr>
            <w:tcW w:w="1668" w:type="dxa"/>
            <w:gridSpan w:val="3"/>
          </w:tcPr>
          <w:p w14:paraId="43C9A5C9" w14:textId="77777777" w:rsidR="006C32D2" w:rsidRPr="00A564B4" w:rsidRDefault="006C32D2" w:rsidP="006C32D2">
            <w:pPr>
              <w:pStyle w:val="TAL"/>
            </w:pPr>
          </w:p>
        </w:tc>
        <w:tc>
          <w:tcPr>
            <w:tcW w:w="1695" w:type="dxa"/>
            <w:gridSpan w:val="3"/>
          </w:tcPr>
          <w:p w14:paraId="29E9E19E" w14:textId="77777777" w:rsidR="006C32D2" w:rsidRPr="00A564B4" w:rsidRDefault="006C32D2" w:rsidP="006C32D2">
            <w:pPr>
              <w:pStyle w:val="TAL"/>
            </w:pPr>
          </w:p>
        </w:tc>
        <w:tc>
          <w:tcPr>
            <w:tcW w:w="1717" w:type="dxa"/>
            <w:gridSpan w:val="3"/>
          </w:tcPr>
          <w:p w14:paraId="0C813CD3" w14:textId="77777777" w:rsidR="006C32D2" w:rsidRPr="00A564B4" w:rsidRDefault="006C32D2" w:rsidP="006C32D2">
            <w:pPr>
              <w:pStyle w:val="TAL"/>
            </w:pPr>
          </w:p>
        </w:tc>
      </w:tr>
      <w:tr w:rsidR="006C32D2" w:rsidRPr="00A564B4" w14:paraId="27CAC340" w14:textId="77777777" w:rsidTr="006C32D2">
        <w:trPr>
          <w:gridAfter w:val="2"/>
          <w:wAfter w:w="143" w:type="dxa"/>
          <w:cantSplit/>
          <w:jc w:val="center"/>
        </w:trPr>
        <w:tc>
          <w:tcPr>
            <w:tcW w:w="929" w:type="dxa"/>
            <w:gridSpan w:val="3"/>
          </w:tcPr>
          <w:p w14:paraId="0BFC3699" w14:textId="77777777" w:rsidR="006C32D2" w:rsidRPr="00A564B4" w:rsidRDefault="006C32D2" w:rsidP="006C32D2">
            <w:pPr>
              <w:pStyle w:val="TAL"/>
              <w:rPr>
                <w:lang w:eastAsia="zh-CN"/>
              </w:rPr>
            </w:pPr>
            <w:r w:rsidRPr="00A564B4">
              <w:rPr>
                <w:lang w:eastAsia="zh-CN"/>
              </w:rPr>
              <w:t>7.3.64</w:t>
            </w:r>
          </w:p>
        </w:tc>
        <w:tc>
          <w:tcPr>
            <w:tcW w:w="2960" w:type="dxa"/>
            <w:gridSpan w:val="2"/>
          </w:tcPr>
          <w:p w14:paraId="65C734B7"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Normal Coverage</w:t>
            </w:r>
          </w:p>
        </w:tc>
        <w:tc>
          <w:tcPr>
            <w:tcW w:w="828" w:type="dxa"/>
            <w:gridSpan w:val="2"/>
          </w:tcPr>
          <w:p w14:paraId="263E45F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E0F0DBD" w14:textId="77777777" w:rsidR="006C32D2" w:rsidRPr="00A564B4" w:rsidRDefault="006C32D2" w:rsidP="006C32D2">
            <w:pPr>
              <w:pStyle w:val="TAL"/>
            </w:pPr>
            <w:r w:rsidRPr="00A564B4">
              <w:t>C154</w:t>
            </w:r>
          </w:p>
        </w:tc>
        <w:tc>
          <w:tcPr>
            <w:tcW w:w="2471" w:type="dxa"/>
            <w:gridSpan w:val="3"/>
          </w:tcPr>
          <w:p w14:paraId="628EF2E9" w14:textId="77777777" w:rsidR="006C32D2" w:rsidRPr="00A564B4" w:rsidRDefault="006C32D2" w:rsidP="006C32D2">
            <w:pPr>
              <w:pStyle w:val="TAL"/>
            </w:pPr>
            <w:r w:rsidRPr="00A564B4">
              <w:t>UE supporting NB-IoT HD-FDD</w:t>
            </w:r>
          </w:p>
        </w:tc>
        <w:tc>
          <w:tcPr>
            <w:tcW w:w="1668" w:type="dxa"/>
            <w:gridSpan w:val="3"/>
          </w:tcPr>
          <w:p w14:paraId="2109BA06" w14:textId="77777777" w:rsidR="006C32D2" w:rsidRPr="00A564B4" w:rsidRDefault="006C32D2" w:rsidP="006C32D2">
            <w:pPr>
              <w:pStyle w:val="TAL"/>
            </w:pPr>
          </w:p>
        </w:tc>
        <w:tc>
          <w:tcPr>
            <w:tcW w:w="1695" w:type="dxa"/>
            <w:gridSpan w:val="3"/>
          </w:tcPr>
          <w:p w14:paraId="0D3248CE" w14:textId="77777777" w:rsidR="006C32D2" w:rsidRPr="00A564B4" w:rsidRDefault="006C32D2" w:rsidP="006C32D2">
            <w:pPr>
              <w:pStyle w:val="TAL"/>
            </w:pPr>
          </w:p>
        </w:tc>
        <w:tc>
          <w:tcPr>
            <w:tcW w:w="1717" w:type="dxa"/>
            <w:gridSpan w:val="3"/>
          </w:tcPr>
          <w:p w14:paraId="5D1FCB65" w14:textId="77777777" w:rsidR="006C32D2" w:rsidRPr="00A564B4" w:rsidRDefault="006C32D2" w:rsidP="006C32D2">
            <w:pPr>
              <w:pStyle w:val="TAL"/>
            </w:pPr>
          </w:p>
        </w:tc>
      </w:tr>
      <w:tr w:rsidR="006C32D2" w:rsidRPr="00A564B4" w14:paraId="65BBEB32" w14:textId="77777777" w:rsidTr="006C32D2">
        <w:trPr>
          <w:gridAfter w:val="2"/>
          <w:wAfter w:w="143" w:type="dxa"/>
          <w:cantSplit/>
          <w:jc w:val="center"/>
        </w:trPr>
        <w:tc>
          <w:tcPr>
            <w:tcW w:w="929" w:type="dxa"/>
            <w:gridSpan w:val="3"/>
          </w:tcPr>
          <w:p w14:paraId="28B134C2" w14:textId="77777777" w:rsidR="006C32D2" w:rsidRPr="00A564B4" w:rsidRDefault="006C32D2" w:rsidP="006C32D2">
            <w:pPr>
              <w:pStyle w:val="TAL"/>
              <w:rPr>
                <w:lang w:eastAsia="zh-CN"/>
              </w:rPr>
            </w:pPr>
            <w:r w:rsidRPr="00A564B4">
              <w:rPr>
                <w:lang w:eastAsia="zh-CN"/>
              </w:rPr>
              <w:t>7.3.65</w:t>
            </w:r>
          </w:p>
        </w:tc>
        <w:tc>
          <w:tcPr>
            <w:tcW w:w="2960" w:type="dxa"/>
            <w:gridSpan w:val="2"/>
          </w:tcPr>
          <w:p w14:paraId="3141CD65"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Enhanced Coverage</w:t>
            </w:r>
          </w:p>
        </w:tc>
        <w:tc>
          <w:tcPr>
            <w:tcW w:w="828" w:type="dxa"/>
            <w:gridSpan w:val="2"/>
          </w:tcPr>
          <w:p w14:paraId="44716A24"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01C7BC" w14:textId="77777777" w:rsidR="006C32D2" w:rsidRPr="00A564B4" w:rsidRDefault="006C32D2" w:rsidP="006C32D2">
            <w:pPr>
              <w:pStyle w:val="TAL"/>
            </w:pPr>
            <w:r w:rsidRPr="00A564B4">
              <w:t>C154</w:t>
            </w:r>
          </w:p>
        </w:tc>
        <w:tc>
          <w:tcPr>
            <w:tcW w:w="2471" w:type="dxa"/>
            <w:gridSpan w:val="3"/>
          </w:tcPr>
          <w:p w14:paraId="35585D46" w14:textId="77777777" w:rsidR="006C32D2" w:rsidRPr="00A564B4" w:rsidRDefault="006C32D2" w:rsidP="006C32D2">
            <w:pPr>
              <w:pStyle w:val="TAL"/>
            </w:pPr>
            <w:r w:rsidRPr="00A564B4">
              <w:t>UE supporting NB-IoT HD-FDD</w:t>
            </w:r>
          </w:p>
        </w:tc>
        <w:tc>
          <w:tcPr>
            <w:tcW w:w="1668" w:type="dxa"/>
            <w:gridSpan w:val="3"/>
          </w:tcPr>
          <w:p w14:paraId="19FF2870" w14:textId="77777777" w:rsidR="006C32D2" w:rsidRPr="00A564B4" w:rsidRDefault="006C32D2" w:rsidP="006C32D2">
            <w:pPr>
              <w:pStyle w:val="TAL"/>
            </w:pPr>
          </w:p>
        </w:tc>
        <w:tc>
          <w:tcPr>
            <w:tcW w:w="1695" w:type="dxa"/>
            <w:gridSpan w:val="3"/>
          </w:tcPr>
          <w:p w14:paraId="6CBF1AA4" w14:textId="77777777" w:rsidR="006C32D2" w:rsidRPr="00A564B4" w:rsidRDefault="006C32D2" w:rsidP="006C32D2">
            <w:pPr>
              <w:pStyle w:val="TAL"/>
            </w:pPr>
          </w:p>
        </w:tc>
        <w:tc>
          <w:tcPr>
            <w:tcW w:w="1717" w:type="dxa"/>
            <w:gridSpan w:val="3"/>
          </w:tcPr>
          <w:p w14:paraId="7A6DEA21" w14:textId="77777777" w:rsidR="006C32D2" w:rsidRPr="00A564B4" w:rsidRDefault="006C32D2" w:rsidP="006C32D2">
            <w:pPr>
              <w:pStyle w:val="TAL"/>
            </w:pPr>
          </w:p>
        </w:tc>
      </w:tr>
      <w:tr w:rsidR="006C32D2" w:rsidRPr="00A564B4" w14:paraId="7C8082DC" w14:textId="77777777" w:rsidTr="006C32D2">
        <w:trPr>
          <w:gridAfter w:val="2"/>
          <w:wAfter w:w="143" w:type="dxa"/>
          <w:cantSplit/>
          <w:jc w:val="center"/>
        </w:trPr>
        <w:tc>
          <w:tcPr>
            <w:tcW w:w="929" w:type="dxa"/>
            <w:gridSpan w:val="3"/>
          </w:tcPr>
          <w:p w14:paraId="753ADD10" w14:textId="77777777" w:rsidR="006C32D2" w:rsidRPr="00A564B4" w:rsidRDefault="006C32D2" w:rsidP="006C32D2">
            <w:pPr>
              <w:pStyle w:val="TAL"/>
              <w:rPr>
                <w:lang w:eastAsia="zh-CN"/>
              </w:rPr>
            </w:pPr>
            <w:r w:rsidRPr="00A564B4">
              <w:rPr>
                <w:lang w:eastAsia="zh-CN"/>
              </w:rPr>
              <w:t>7.3.66</w:t>
            </w:r>
          </w:p>
        </w:tc>
        <w:tc>
          <w:tcPr>
            <w:tcW w:w="2960" w:type="dxa"/>
            <w:gridSpan w:val="2"/>
          </w:tcPr>
          <w:p w14:paraId="6E3FB156" w14:textId="77777777" w:rsidR="006C32D2" w:rsidRPr="00A564B4" w:rsidRDefault="006C32D2" w:rsidP="006C32D2">
            <w:pPr>
              <w:pStyle w:val="TAL"/>
              <w:rPr>
                <w:lang w:eastAsia="zh-TW"/>
              </w:rPr>
            </w:pPr>
            <w:r w:rsidRPr="00A564B4">
              <w:rPr>
                <w:lang w:eastAsia="zh-TW"/>
              </w:rPr>
              <w:t>HD-FDD Radio Link Monitoring Test for Out-of-sync without DRX for UE Category NB1 Standalone mode in Normal Coverage</w:t>
            </w:r>
          </w:p>
        </w:tc>
        <w:tc>
          <w:tcPr>
            <w:tcW w:w="828" w:type="dxa"/>
            <w:gridSpan w:val="2"/>
          </w:tcPr>
          <w:p w14:paraId="1C831A45"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C937D70" w14:textId="77777777" w:rsidR="006C32D2" w:rsidRPr="00A564B4" w:rsidRDefault="006C32D2" w:rsidP="006C32D2">
            <w:pPr>
              <w:pStyle w:val="TAL"/>
            </w:pPr>
            <w:r w:rsidRPr="00A564B4">
              <w:t>C154</w:t>
            </w:r>
          </w:p>
        </w:tc>
        <w:tc>
          <w:tcPr>
            <w:tcW w:w="2471" w:type="dxa"/>
            <w:gridSpan w:val="3"/>
          </w:tcPr>
          <w:p w14:paraId="7140309D" w14:textId="77777777" w:rsidR="006C32D2" w:rsidRPr="00A564B4" w:rsidRDefault="006C32D2" w:rsidP="006C32D2">
            <w:pPr>
              <w:pStyle w:val="TAL"/>
            </w:pPr>
            <w:r w:rsidRPr="00A564B4">
              <w:t>UE supporting NB-IoT HD-FDD</w:t>
            </w:r>
          </w:p>
        </w:tc>
        <w:tc>
          <w:tcPr>
            <w:tcW w:w="1668" w:type="dxa"/>
            <w:gridSpan w:val="3"/>
          </w:tcPr>
          <w:p w14:paraId="4695EBD9" w14:textId="77777777" w:rsidR="006C32D2" w:rsidRPr="00A564B4" w:rsidRDefault="006C32D2" w:rsidP="006C32D2">
            <w:pPr>
              <w:pStyle w:val="TAL"/>
            </w:pPr>
          </w:p>
        </w:tc>
        <w:tc>
          <w:tcPr>
            <w:tcW w:w="1695" w:type="dxa"/>
            <w:gridSpan w:val="3"/>
          </w:tcPr>
          <w:p w14:paraId="0085C492" w14:textId="77777777" w:rsidR="006C32D2" w:rsidRPr="00A564B4" w:rsidRDefault="006C32D2" w:rsidP="006C32D2">
            <w:pPr>
              <w:pStyle w:val="TAL"/>
            </w:pPr>
          </w:p>
        </w:tc>
        <w:tc>
          <w:tcPr>
            <w:tcW w:w="1717" w:type="dxa"/>
            <w:gridSpan w:val="3"/>
          </w:tcPr>
          <w:p w14:paraId="26D2B543" w14:textId="77777777" w:rsidR="006C32D2" w:rsidRPr="00A564B4" w:rsidRDefault="006C32D2" w:rsidP="006C32D2">
            <w:pPr>
              <w:pStyle w:val="TAL"/>
            </w:pPr>
          </w:p>
        </w:tc>
      </w:tr>
      <w:tr w:rsidR="006C32D2" w:rsidRPr="00A564B4" w14:paraId="7F48A0A3" w14:textId="77777777" w:rsidTr="006C32D2">
        <w:trPr>
          <w:gridAfter w:val="2"/>
          <w:wAfter w:w="143" w:type="dxa"/>
          <w:cantSplit/>
          <w:jc w:val="center"/>
        </w:trPr>
        <w:tc>
          <w:tcPr>
            <w:tcW w:w="929" w:type="dxa"/>
            <w:gridSpan w:val="3"/>
          </w:tcPr>
          <w:p w14:paraId="69292E1D" w14:textId="77777777" w:rsidR="006C32D2" w:rsidRPr="00A564B4" w:rsidRDefault="006C32D2" w:rsidP="006C32D2">
            <w:pPr>
              <w:pStyle w:val="TAL"/>
              <w:rPr>
                <w:lang w:eastAsia="zh-CN"/>
              </w:rPr>
            </w:pPr>
            <w:r w:rsidRPr="00A564B4">
              <w:rPr>
                <w:lang w:eastAsia="zh-CN"/>
              </w:rPr>
              <w:t>7.3.67</w:t>
            </w:r>
          </w:p>
        </w:tc>
        <w:tc>
          <w:tcPr>
            <w:tcW w:w="2960" w:type="dxa"/>
            <w:gridSpan w:val="2"/>
          </w:tcPr>
          <w:p w14:paraId="6BDAFE40" w14:textId="77777777" w:rsidR="006C32D2" w:rsidRPr="00A564B4" w:rsidRDefault="006C32D2" w:rsidP="006C32D2">
            <w:pPr>
              <w:pStyle w:val="TAL"/>
              <w:rPr>
                <w:lang w:eastAsia="zh-TW"/>
              </w:rPr>
            </w:pPr>
            <w:r w:rsidRPr="00A564B4">
              <w:rPr>
                <w:lang w:eastAsia="zh-TW"/>
              </w:rPr>
              <w:t>HD-FDD Radio Link Monitoring Test for Out-of-sync without DRX for UE Category NB1 guard band mode in Enhanced Coverage</w:t>
            </w:r>
          </w:p>
        </w:tc>
        <w:tc>
          <w:tcPr>
            <w:tcW w:w="828" w:type="dxa"/>
            <w:gridSpan w:val="2"/>
          </w:tcPr>
          <w:p w14:paraId="4B58D6C9"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A34A879" w14:textId="77777777" w:rsidR="006C32D2" w:rsidRPr="00A564B4" w:rsidRDefault="006C32D2" w:rsidP="006C32D2">
            <w:pPr>
              <w:pStyle w:val="TAL"/>
            </w:pPr>
            <w:r w:rsidRPr="00A564B4">
              <w:t>C154</w:t>
            </w:r>
          </w:p>
        </w:tc>
        <w:tc>
          <w:tcPr>
            <w:tcW w:w="2471" w:type="dxa"/>
            <w:gridSpan w:val="3"/>
          </w:tcPr>
          <w:p w14:paraId="4130006D" w14:textId="77777777" w:rsidR="006C32D2" w:rsidRPr="00A564B4" w:rsidRDefault="006C32D2" w:rsidP="006C32D2">
            <w:pPr>
              <w:pStyle w:val="TAL"/>
            </w:pPr>
            <w:r w:rsidRPr="00A564B4">
              <w:t>UE supporting NB-IoT HD-FDD</w:t>
            </w:r>
          </w:p>
        </w:tc>
        <w:tc>
          <w:tcPr>
            <w:tcW w:w="1668" w:type="dxa"/>
            <w:gridSpan w:val="3"/>
          </w:tcPr>
          <w:p w14:paraId="698D2099" w14:textId="77777777" w:rsidR="006C32D2" w:rsidRPr="00A564B4" w:rsidRDefault="006C32D2" w:rsidP="006C32D2">
            <w:pPr>
              <w:pStyle w:val="TAL"/>
            </w:pPr>
          </w:p>
        </w:tc>
        <w:tc>
          <w:tcPr>
            <w:tcW w:w="1695" w:type="dxa"/>
            <w:gridSpan w:val="3"/>
          </w:tcPr>
          <w:p w14:paraId="662886F7" w14:textId="77777777" w:rsidR="006C32D2" w:rsidRPr="00A564B4" w:rsidRDefault="006C32D2" w:rsidP="006C32D2">
            <w:pPr>
              <w:pStyle w:val="TAL"/>
            </w:pPr>
          </w:p>
        </w:tc>
        <w:tc>
          <w:tcPr>
            <w:tcW w:w="1717" w:type="dxa"/>
            <w:gridSpan w:val="3"/>
          </w:tcPr>
          <w:p w14:paraId="3BCE9576" w14:textId="77777777" w:rsidR="006C32D2" w:rsidRPr="00A564B4" w:rsidRDefault="006C32D2" w:rsidP="006C32D2">
            <w:pPr>
              <w:pStyle w:val="TAL"/>
            </w:pPr>
          </w:p>
        </w:tc>
      </w:tr>
      <w:tr w:rsidR="006C32D2" w:rsidRPr="00A564B4" w14:paraId="310FB174" w14:textId="77777777" w:rsidTr="006C32D2">
        <w:trPr>
          <w:gridAfter w:val="2"/>
          <w:wAfter w:w="143" w:type="dxa"/>
          <w:cantSplit/>
          <w:jc w:val="center"/>
        </w:trPr>
        <w:tc>
          <w:tcPr>
            <w:tcW w:w="929" w:type="dxa"/>
            <w:gridSpan w:val="3"/>
          </w:tcPr>
          <w:p w14:paraId="20478614" w14:textId="77777777" w:rsidR="006C32D2" w:rsidRPr="00A564B4" w:rsidRDefault="006C32D2" w:rsidP="006C32D2">
            <w:pPr>
              <w:pStyle w:val="TAL"/>
              <w:rPr>
                <w:rFonts w:eastAsia="PMingLiU"/>
                <w:lang w:eastAsia="zh-TW"/>
              </w:rPr>
            </w:pPr>
            <w:r w:rsidRPr="00A564B4">
              <w:rPr>
                <w:rFonts w:eastAsia="PMingLiU"/>
                <w:lang w:eastAsia="zh-TW"/>
              </w:rPr>
              <w:t>7.3.69</w:t>
            </w:r>
          </w:p>
        </w:tc>
        <w:tc>
          <w:tcPr>
            <w:tcW w:w="2960" w:type="dxa"/>
            <w:gridSpan w:val="2"/>
          </w:tcPr>
          <w:p w14:paraId="72EF604A" w14:textId="77777777" w:rsidR="006C32D2" w:rsidRPr="00A564B4" w:rsidRDefault="006C32D2" w:rsidP="006C32D2">
            <w:pPr>
              <w:pStyle w:val="TAL"/>
              <w:rPr>
                <w:lang w:eastAsia="zh-CN"/>
              </w:rPr>
            </w:pPr>
            <w:r w:rsidRPr="00A564B4">
              <w:t>E-UTRAN HD-FDD Early Out-of-sync reporting Test for CE UE in CEMode A</w:t>
            </w:r>
          </w:p>
        </w:tc>
        <w:tc>
          <w:tcPr>
            <w:tcW w:w="828" w:type="dxa"/>
            <w:gridSpan w:val="2"/>
          </w:tcPr>
          <w:p w14:paraId="644DEB78"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Pr>
          <w:p w14:paraId="1C4F4CB6" w14:textId="77777777" w:rsidR="006C32D2" w:rsidRPr="00A564B4" w:rsidRDefault="006C32D2" w:rsidP="006C32D2">
            <w:pPr>
              <w:pStyle w:val="TAL"/>
              <w:rPr>
                <w:rFonts w:eastAsia="PMingLiU"/>
                <w:lang w:eastAsia="zh-TW"/>
              </w:rPr>
            </w:pPr>
            <w:r w:rsidRPr="00A564B4">
              <w:rPr>
                <w:rFonts w:eastAsia="PMingLiU"/>
                <w:lang w:eastAsia="zh-TW"/>
              </w:rPr>
              <w:t>C107a</w:t>
            </w:r>
          </w:p>
        </w:tc>
        <w:tc>
          <w:tcPr>
            <w:tcW w:w="2471" w:type="dxa"/>
            <w:gridSpan w:val="3"/>
          </w:tcPr>
          <w:p w14:paraId="293EAE19" w14:textId="77777777" w:rsidR="006C32D2" w:rsidRPr="00A564B4" w:rsidRDefault="006C32D2" w:rsidP="006C32D2">
            <w:pPr>
              <w:pStyle w:val="TAL"/>
              <w:rPr>
                <w:lang w:eastAsia="zh-CN"/>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Pr="00A564B4">
              <w:t>CEModeA</w:t>
            </w:r>
          </w:p>
        </w:tc>
        <w:tc>
          <w:tcPr>
            <w:tcW w:w="1668" w:type="dxa"/>
            <w:gridSpan w:val="3"/>
          </w:tcPr>
          <w:p w14:paraId="64A9AF99" w14:textId="77777777" w:rsidR="006C32D2" w:rsidRPr="00A564B4" w:rsidRDefault="006C32D2" w:rsidP="006C32D2">
            <w:pPr>
              <w:pStyle w:val="TAL"/>
              <w:rPr>
                <w:lang w:eastAsia="en-US"/>
              </w:rPr>
            </w:pPr>
          </w:p>
        </w:tc>
        <w:tc>
          <w:tcPr>
            <w:tcW w:w="1695" w:type="dxa"/>
            <w:gridSpan w:val="3"/>
          </w:tcPr>
          <w:p w14:paraId="5CC27B77" w14:textId="77777777" w:rsidR="006C32D2" w:rsidRPr="00A564B4" w:rsidRDefault="006C32D2" w:rsidP="006C32D2">
            <w:pPr>
              <w:pStyle w:val="TAL"/>
              <w:rPr>
                <w:lang w:eastAsia="en-US"/>
              </w:rPr>
            </w:pPr>
          </w:p>
        </w:tc>
        <w:tc>
          <w:tcPr>
            <w:tcW w:w="1717" w:type="dxa"/>
            <w:gridSpan w:val="3"/>
          </w:tcPr>
          <w:p w14:paraId="2C0759E0" w14:textId="77777777" w:rsidR="006C32D2" w:rsidRPr="00A564B4" w:rsidRDefault="006C32D2" w:rsidP="006C32D2">
            <w:pPr>
              <w:pStyle w:val="TAL"/>
              <w:rPr>
                <w:lang w:eastAsia="en-US"/>
              </w:rPr>
            </w:pPr>
          </w:p>
        </w:tc>
      </w:tr>
      <w:tr w:rsidR="006C32D2" w:rsidRPr="00A564B4" w14:paraId="0F687DE1" w14:textId="77777777" w:rsidTr="006C32D2">
        <w:trPr>
          <w:gridAfter w:val="2"/>
          <w:wAfter w:w="143" w:type="dxa"/>
          <w:cantSplit/>
          <w:jc w:val="center"/>
        </w:trPr>
        <w:tc>
          <w:tcPr>
            <w:tcW w:w="929" w:type="dxa"/>
            <w:gridSpan w:val="3"/>
          </w:tcPr>
          <w:p w14:paraId="42178921" w14:textId="77777777" w:rsidR="006C32D2" w:rsidRPr="00A564B4" w:rsidRDefault="006C32D2" w:rsidP="006C32D2">
            <w:pPr>
              <w:pStyle w:val="TAL"/>
              <w:rPr>
                <w:rFonts w:eastAsia="PMingLiU"/>
                <w:lang w:eastAsia="zh-TW"/>
              </w:rPr>
            </w:pPr>
            <w:r w:rsidRPr="00A564B4">
              <w:rPr>
                <w:lang w:eastAsia="zh-TW"/>
              </w:rPr>
              <w:t>7.3.88</w:t>
            </w:r>
          </w:p>
        </w:tc>
        <w:tc>
          <w:tcPr>
            <w:tcW w:w="2960" w:type="dxa"/>
            <w:gridSpan w:val="2"/>
          </w:tcPr>
          <w:p w14:paraId="1BF49699" w14:textId="77777777" w:rsidR="006C32D2" w:rsidRPr="00A564B4" w:rsidRDefault="006C32D2" w:rsidP="006C32D2">
            <w:pPr>
              <w:pStyle w:val="TAL"/>
            </w:pPr>
            <w:r w:rsidRPr="00A564B4">
              <w:t>TDD Radio Link Monitoring Test for Out-of-sync in DRX for UE category NB1 In-band mode in normal coverage</w:t>
            </w:r>
          </w:p>
        </w:tc>
        <w:tc>
          <w:tcPr>
            <w:tcW w:w="828" w:type="dxa"/>
            <w:gridSpan w:val="2"/>
          </w:tcPr>
          <w:p w14:paraId="11423CBC" w14:textId="77777777" w:rsidR="006C32D2" w:rsidRPr="00A564B4" w:rsidRDefault="006C32D2" w:rsidP="006C32D2">
            <w:pPr>
              <w:pStyle w:val="TAL"/>
              <w:rPr>
                <w:lang w:eastAsia="zh-CN"/>
              </w:rPr>
            </w:pPr>
            <w:r w:rsidRPr="00A564B4">
              <w:rPr>
                <w:lang w:eastAsia="zh-TW"/>
              </w:rPr>
              <w:t>Rel-15</w:t>
            </w:r>
          </w:p>
        </w:tc>
        <w:tc>
          <w:tcPr>
            <w:tcW w:w="1275" w:type="dxa"/>
            <w:gridSpan w:val="4"/>
          </w:tcPr>
          <w:p w14:paraId="3520A0E9"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3FC9CF5B"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3C249F30" w14:textId="77777777" w:rsidR="006C32D2" w:rsidRPr="00A564B4" w:rsidRDefault="006C32D2" w:rsidP="006C32D2">
            <w:pPr>
              <w:pStyle w:val="TAL"/>
              <w:rPr>
                <w:lang w:eastAsia="en-US"/>
              </w:rPr>
            </w:pPr>
          </w:p>
        </w:tc>
        <w:tc>
          <w:tcPr>
            <w:tcW w:w="1695" w:type="dxa"/>
            <w:gridSpan w:val="3"/>
          </w:tcPr>
          <w:p w14:paraId="63FBD910" w14:textId="77777777" w:rsidR="006C32D2" w:rsidRPr="00A564B4" w:rsidRDefault="006C32D2" w:rsidP="006C32D2">
            <w:pPr>
              <w:pStyle w:val="TAL"/>
              <w:rPr>
                <w:lang w:eastAsia="en-US"/>
              </w:rPr>
            </w:pPr>
          </w:p>
        </w:tc>
        <w:tc>
          <w:tcPr>
            <w:tcW w:w="1717" w:type="dxa"/>
            <w:gridSpan w:val="3"/>
          </w:tcPr>
          <w:p w14:paraId="4FC338D7" w14:textId="77777777" w:rsidR="006C32D2" w:rsidRPr="00A564B4" w:rsidRDefault="006C32D2" w:rsidP="006C32D2">
            <w:pPr>
              <w:pStyle w:val="TAL"/>
              <w:rPr>
                <w:lang w:eastAsia="en-US"/>
              </w:rPr>
            </w:pPr>
          </w:p>
        </w:tc>
      </w:tr>
      <w:tr w:rsidR="006C32D2" w:rsidRPr="00A564B4" w14:paraId="1EEC535B" w14:textId="77777777" w:rsidTr="006C32D2">
        <w:trPr>
          <w:gridAfter w:val="2"/>
          <w:wAfter w:w="143" w:type="dxa"/>
          <w:cantSplit/>
          <w:jc w:val="center"/>
        </w:trPr>
        <w:tc>
          <w:tcPr>
            <w:tcW w:w="929" w:type="dxa"/>
            <w:gridSpan w:val="3"/>
          </w:tcPr>
          <w:p w14:paraId="36B1D830" w14:textId="77777777" w:rsidR="006C32D2" w:rsidRPr="00A564B4" w:rsidRDefault="006C32D2" w:rsidP="006C32D2">
            <w:pPr>
              <w:pStyle w:val="TAL"/>
              <w:rPr>
                <w:rFonts w:eastAsia="PMingLiU"/>
                <w:lang w:eastAsia="zh-TW"/>
              </w:rPr>
            </w:pPr>
            <w:r w:rsidRPr="00A564B4">
              <w:rPr>
                <w:lang w:eastAsia="zh-TW"/>
              </w:rPr>
              <w:t>7.3.89</w:t>
            </w:r>
          </w:p>
        </w:tc>
        <w:tc>
          <w:tcPr>
            <w:tcW w:w="2960" w:type="dxa"/>
            <w:gridSpan w:val="2"/>
          </w:tcPr>
          <w:p w14:paraId="5FBF6CCC" w14:textId="77777777" w:rsidR="006C32D2" w:rsidRPr="00A564B4" w:rsidRDefault="006C32D2" w:rsidP="006C32D2">
            <w:pPr>
              <w:pStyle w:val="TAL"/>
            </w:pPr>
            <w:r w:rsidRPr="00A564B4">
              <w:t>TDD Radio Link Monitoring Test for Out-of-sync in DRX for UE category NB1 In-band mode in enhanced coverage</w:t>
            </w:r>
          </w:p>
        </w:tc>
        <w:tc>
          <w:tcPr>
            <w:tcW w:w="828" w:type="dxa"/>
            <w:gridSpan w:val="2"/>
          </w:tcPr>
          <w:p w14:paraId="4DBDB343" w14:textId="77777777" w:rsidR="006C32D2" w:rsidRPr="00A564B4" w:rsidRDefault="006C32D2" w:rsidP="006C32D2">
            <w:pPr>
              <w:pStyle w:val="TAL"/>
              <w:rPr>
                <w:lang w:eastAsia="zh-CN"/>
              </w:rPr>
            </w:pPr>
            <w:r w:rsidRPr="00A564B4">
              <w:rPr>
                <w:lang w:eastAsia="zh-TW"/>
              </w:rPr>
              <w:t>Rel-15</w:t>
            </w:r>
          </w:p>
        </w:tc>
        <w:tc>
          <w:tcPr>
            <w:tcW w:w="1275" w:type="dxa"/>
            <w:gridSpan w:val="4"/>
          </w:tcPr>
          <w:p w14:paraId="0192F36D"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7D914727"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963A9F7" w14:textId="77777777" w:rsidR="006C32D2" w:rsidRPr="00A564B4" w:rsidRDefault="006C32D2" w:rsidP="006C32D2">
            <w:pPr>
              <w:pStyle w:val="TAL"/>
              <w:rPr>
                <w:lang w:eastAsia="en-US"/>
              </w:rPr>
            </w:pPr>
          </w:p>
        </w:tc>
        <w:tc>
          <w:tcPr>
            <w:tcW w:w="1695" w:type="dxa"/>
            <w:gridSpan w:val="3"/>
          </w:tcPr>
          <w:p w14:paraId="0F7C456C" w14:textId="77777777" w:rsidR="006C32D2" w:rsidRPr="00A564B4" w:rsidRDefault="006C32D2" w:rsidP="006C32D2">
            <w:pPr>
              <w:pStyle w:val="TAL"/>
              <w:rPr>
                <w:lang w:eastAsia="en-US"/>
              </w:rPr>
            </w:pPr>
          </w:p>
        </w:tc>
        <w:tc>
          <w:tcPr>
            <w:tcW w:w="1717" w:type="dxa"/>
            <w:gridSpan w:val="3"/>
          </w:tcPr>
          <w:p w14:paraId="2D7FE7CC" w14:textId="77777777" w:rsidR="006C32D2" w:rsidRPr="00A564B4" w:rsidRDefault="006C32D2" w:rsidP="006C32D2">
            <w:pPr>
              <w:pStyle w:val="TAL"/>
              <w:rPr>
                <w:lang w:eastAsia="en-US"/>
              </w:rPr>
            </w:pPr>
          </w:p>
        </w:tc>
      </w:tr>
      <w:tr w:rsidR="006C32D2" w:rsidRPr="00A564B4" w14:paraId="427CD1EF" w14:textId="77777777" w:rsidTr="006C32D2">
        <w:trPr>
          <w:gridAfter w:val="2"/>
          <w:wAfter w:w="143" w:type="dxa"/>
          <w:cantSplit/>
          <w:jc w:val="center"/>
        </w:trPr>
        <w:tc>
          <w:tcPr>
            <w:tcW w:w="929" w:type="dxa"/>
            <w:gridSpan w:val="3"/>
          </w:tcPr>
          <w:p w14:paraId="07DE3CF6" w14:textId="6FE1FD64" w:rsidR="006C32D2" w:rsidRPr="00A564B4" w:rsidRDefault="006C32D2" w:rsidP="006C32D2">
            <w:pPr>
              <w:pStyle w:val="TAL"/>
              <w:rPr>
                <w:lang w:eastAsia="zh-TW"/>
              </w:rPr>
            </w:pPr>
            <w:r w:rsidRPr="00A564B4">
              <w:rPr>
                <w:lang w:eastAsia="zh-TW"/>
              </w:rPr>
              <w:t>7.3.90</w:t>
            </w:r>
          </w:p>
        </w:tc>
        <w:tc>
          <w:tcPr>
            <w:tcW w:w="2960" w:type="dxa"/>
            <w:gridSpan w:val="2"/>
          </w:tcPr>
          <w:p w14:paraId="73D54E4E" w14:textId="4BC2C922" w:rsidR="006C32D2" w:rsidRPr="00A564B4" w:rsidRDefault="006C32D2" w:rsidP="006C32D2">
            <w:pPr>
              <w:pStyle w:val="TAL"/>
            </w:pPr>
            <w:r w:rsidRPr="00A564B4">
              <w:t>TDD Radio Link Monitoring Test for In-sync with DRX for UE Category NB1 In-Band mode in Normal Coverage</w:t>
            </w:r>
          </w:p>
        </w:tc>
        <w:tc>
          <w:tcPr>
            <w:tcW w:w="828" w:type="dxa"/>
            <w:gridSpan w:val="2"/>
          </w:tcPr>
          <w:p w14:paraId="5929F53B" w14:textId="0AAAF519" w:rsidR="006C32D2" w:rsidRPr="00A564B4" w:rsidRDefault="006C32D2" w:rsidP="006C32D2">
            <w:pPr>
              <w:pStyle w:val="TAL"/>
              <w:rPr>
                <w:lang w:eastAsia="zh-TW"/>
              </w:rPr>
            </w:pPr>
            <w:r w:rsidRPr="00A564B4">
              <w:rPr>
                <w:lang w:eastAsia="zh-TW"/>
              </w:rPr>
              <w:t>Rel-15</w:t>
            </w:r>
          </w:p>
        </w:tc>
        <w:tc>
          <w:tcPr>
            <w:tcW w:w="1275" w:type="dxa"/>
            <w:gridSpan w:val="4"/>
          </w:tcPr>
          <w:p w14:paraId="39B1ABAE" w14:textId="5B896818" w:rsidR="006C32D2" w:rsidRPr="00A564B4" w:rsidRDefault="006C32D2" w:rsidP="006C32D2">
            <w:pPr>
              <w:pStyle w:val="TAL"/>
              <w:rPr>
                <w:lang w:eastAsia="zh-TW"/>
              </w:rPr>
            </w:pPr>
            <w:r w:rsidRPr="00A564B4">
              <w:rPr>
                <w:lang w:eastAsia="zh-TW"/>
              </w:rPr>
              <w:t>C237</w:t>
            </w:r>
          </w:p>
        </w:tc>
        <w:tc>
          <w:tcPr>
            <w:tcW w:w="2471" w:type="dxa"/>
            <w:gridSpan w:val="3"/>
          </w:tcPr>
          <w:p w14:paraId="7014047B" w14:textId="416B3A68"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AFCCD75" w14:textId="77777777" w:rsidR="006C32D2" w:rsidRPr="00A564B4" w:rsidRDefault="006C32D2" w:rsidP="006C32D2">
            <w:pPr>
              <w:pStyle w:val="TAL"/>
              <w:rPr>
                <w:lang w:eastAsia="en-US"/>
              </w:rPr>
            </w:pPr>
          </w:p>
        </w:tc>
        <w:tc>
          <w:tcPr>
            <w:tcW w:w="1695" w:type="dxa"/>
            <w:gridSpan w:val="3"/>
          </w:tcPr>
          <w:p w14:paraId="5F62D532" w14:textId="77777777" w:rsidR="006C32D2" w:rsidRPr="00A564B4" w:rsidRDefault="006C32D2" w:rsidP="006C32D2">
            <w:pPr>
              <w:pStyle w:val="TAL"/>
              <w:rPr>
                <w:lang w:eastAsia="en-US"/>
              </w:rPr>
            </w:pPr>
          </w:p>
        </w:tc>
        <w:tc>
          <w:tcPr>
            <w:tcW w:w="1717" w:type="dxa"/>
            <w:gridSpan w:val="3"/>
          </w:tcPr>
          <w:p w14:paraId="6D99DB3E" w14:textId="77777777" w:rsidR="006C32D2" w:rsidRPr="00A564B4" w:rsidRDefault="006C32D2" w:rsidP="006C32D2">
            <w:pPr>
              <w:pStyle w:val="TAL"/>
              <w:rPr>
                <w:lang w:eastAsia="en-US"/>
              </w:rPr>
            </w:pPr>
          </w:p>
        </w:tc>
      </w:tr>
      <w:tr w:rsidR="006C32D2" w:rsidRPr="00A564B4" w14:paraId="04FF6B76" w14:textId="77777777" w:rsidTr="006C32D2">
        <w:trPr>
          <w:gridAfter w:val="2"/>
          <w:wAfter w:w="143" w:type="dxa"/>
          <w:cantSplit/>
          <w:jc w:val="center"/>
        </w:trPr>
        <w:tc>
          <w:tcPr>
            <w:tcW w:w="929" w:type="dxa"/>
            <w:gridSpan w:val="3"/>
          </w:tcPr>
          <w:p w14:paraId="78C02ED5" w14:textId="49AC91E1" w:rsidR="006C32D2" w:rsidRPr="00A564B4" w:rsidRDefault="006C32D2" w:rsidP="006C32D2">
            <w:pPr>
              <w:pStyle w:val="TAL"/>
              <w:rPr>
                <w:lang w:eastAsia="zh-TW"/>
              </w:rPr>
            </w:pPr>
            <w:r w:rsidRPr="00A564B4">
              <w:rPr>
                <w:lang w:eastAsia="zh-TW"/>
              </w:rPr>
              <w:t>7.3.91</w:t>
            </w:r>
          </w:p>
        </w:tc>
        <w:tc>
          <w:tcPr>
            <w:tcW w:w="2960" w:type="dxa"/>
            <w:gridSpan w:val="2"/>
          </w:tcPr>
          <w:p w14:paraId="7FD19909" w14:textId="7C65465E" w:rsidR="006C32D2" w:rsidRPr="00A564B4" w:rsidRDefault="006C32D2" w:rsidP="006C32D2">
            <w:pPr>
              <w:pStyle w:val="TAL"/>
            </w:pPr>
            <w:r w:rsidRPr="00A564B4">
              <w:t>TDD Radio Link Monitoring Test for In-sync with DRX for UE Category NB1 In-Band mode in Enhanced Coverage</w:t>
            </w:r>
          </w:p>
        </w:tc>
        <w:tc>
          <w:tcPr>
            <w:tcW w:w="828" w:type="dxa"/>
            <w:gridSpan w:val="2"/>
          </w:tcPr>
          <w:p w14:paraId="26E8F19F" w14:textId="544977FD" w:rsidR="006C32D2" w:rsidRPr="00A564B4" w:rsidRDefault="006C32D2" w:rsidP="006C32D2">
            <w:pPr>
              <w:pStyle w:val="TAL"/>
              <w:rPr>
                <w:lang w:eastAsia="zh-TW"/>
              </w:rPr>
            </w:pPr>
            <w:r w:rsidRPr="00A564B4">
              <w:rPr>
                <w:lang w:eastAsia="zh-TW"/>
              </w:rPr>
              <w:t>Rel-15</w:t>
            </w:r>
          </w:p>
        </w:tc>
        <w:tc>
          <w:tcPr>
            <w:tcW w:w="1275" w:type="dxa"/>
            <w:gridSpan w:val="4"/>
          </w:tcPr>
          <w:p w14:paraId="518A2445" w14:textId="218CF7DC" w:rsidR="006C32D2" w:rsidRPr="00A564B4" w:rsidRDefault="006C32D2" w:rsidP="006C32D2">
            <w:pPr>
              <w:pStyle w:val="TAL"/>
              <w:rPr>
                <w:lang w:eastAsia="zh-TW"/>
              </w:rPr>
            </w:pPr>
            <w:r w:rsidRPr="00A564B4">
              <w:rPr>
                <w:lang w:eastAsia="zh-TW"/>
              </w:rPr>
              <w:t>C237</w:t>
            </w:r>
          </w:p>
        </w:tc>
        <w:tc>
          <w:tcPr>
            <w:tcW w:w="2471" w:type="dxa"/>
            <w:gridSpan w:val="3"/>
          </w:tcPr>
          <w:p w14:paraId="3B9E5E28" w14:textId="380D6952"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58EFE5F" w14:textId="77777777" w:rsidR="006C32D2" w:rsidRPr="00A564B4" w:rsidRDefault="006C32D2" w:rsidP="006C32D2">
            <w:pPr>
              <w:pStyle w:val="TAL"/>
              <w:rPr>
                <w:lang w:eastAsia="en-US"/>
              </w:rPr>
            </w:pPr>
          </w:p>
        </w:tc>
        <w:tc>
          <w:tcPr>
            <w:tcW w:w="1695" w:type="dxa"/>
            <w:gridSpan w:val="3"/>
          </w:tcPr>
          <w:p w14:paraId="19C15430" w14:textId="77777777" w:rsidR="006C32D2" w:rsidRPr="00A564B4" w:rsidRDefault="006C32D2" w:rsidP="006C32D2">
            <w:pPr>
              <w:pStyle w:val="TAL"/>
              <w:rPr>
                <w:lang w:eastAsia="en-US"/>
              </w:rPr>
            </w:pPr>
          </w:p>
        </w:tc>
        <w:tc>
          <w:tcPr>
            <w:tcW w:w="1717" w:type="dxa"/>
            <w:gridSpan w:val="3"/>
          </w:tcPr>
          <w:p w14:paraId="28C76877" w14:textId="77777777" w:rsidR="006C32D2" w:rsidRPr="00A564B4" w:rsidRDefault="006C32D2" w:rsidP="006C32D2">
            <w:pPr>
              <w:pStyle w:val="TAL"/>
              <w:rPr>
                <w:lang w:eastAsia="en-US"/>
              </w:rPr>
            </w:pPr>
          </w:p>
        </w:tc>
      </w:tr>
      <w:tr w:rsidR="006C32D2" w:rsidRPr="00A564B4" w14:paraId="337867AD" w14:textId="77777777" w:rsidTr="006C32D2">
        <w:trPr>
          <w:gridAfter w:val="2"/>
          <w:wAfter w:w="143" w:type="dxa"/>
          <w:cantSplit/>
          <w:jc w:val="center"/>
        </w:trPr>
        <w:tc>
          <w:tcPr>
            <w:tcW w:w="929" w:type="dxa"/>
            <w:gridSpan w:val="3"/>
          </w:tcPr>
          <w:p w14:paraId="087B93BE" w14:textId="758E43AE" w:rsidR="006C32D2" w:rsidRPr="00A564B4" w:rsidRDefault="006C32D2" w:rsidP="006C32D2">
            <w:pPr>
              <w:pStyle w:val="TAL"/>
              <w:rPr>
                <w:lang w:eastAsia="zh-TW"/>
              </w:rPr>
            </w:pPr>
            <w:r w:rsidRPr="00A564B4">
              <w:rPr>
                <w:lang w:eastAsia="zh-TW"/>
              </w:rPr>
              <w:t>7.3.92</w:t>
            </w:r>
          </w:p>
        </w:tc>
        <w:tc>
          <w:tcPr>
            <w:tcW w:w="2960" w:type="dxa"/>
            <w:gridSpan w:val="2"/>
          </w:tcPr>
          <w:p w14:paraId="07DF9BAC" w14:textId="6DC762B1" w:rsidR="006C32D2" w:rsidRPr="00A564B4" w:rsidRDefault="006C32D2" w:rsidP="006C32D2">
            <w:pPr>
              <w:pStyle w:val="TAL"/>
            </w:pPr>
            <w:r w:rsidRPr="00A564B4">
              <w:t>TDD Radio Link Monitoring Test for In-sync without DRX for UE Category NB1 In-Band mode in Normal Coverage</w:t>
            </w:r>
          </w:p>
        </w:tc>
        <w:tc>
          <w:tcPr>
            <w:tcW w:w="828" w:type="dxa"/>
            <w:gridSpan w:val="2"/>
          </w:tcPr>
          <w:p w14:paraId="2863B914" w14:textId="15222381" w:rsidR="006C32D2" w:rsidRPr="00A564B4" w:rsidRDefault="006C32D2" w:rsidP="006C32D2">
            <w:pPr>
              <w:pStyle w:val="TAL"/>
              <w:rPr>
                <w:lang w:eastAsia="zh-TW"/>
              </w:rPr>
            </w:pPr>
            <w:r w:rsidRPr="00A564B4">
              <w:rPr>
                <w:lang w:eastAsia="zh-TW"/>
              </w:rPr>
              <w:t>Rel-15</w:t>
            </w:r>
          </w:p>
        </w:tc>
        <w:tc>
          <w:tcPr>
            <w:tcW w:w="1275" w:type="dxa"/>
            <w:gridSpan w:val="4"/>
          </w:tcPr>
          <w:p w14:paraId="14BFF276" w14:textId="59B8C170" w:rsidR="006C32D2" w:rsidRPr="00A564B4" w:rsidRDefault="006C32D2" w:rsidP="006C32D2">
            <w:pPr>
              <w:pStyle w:val="TAL"/>
              <w:rPr>
                <w:lang w:eastAsia="zh-TW"/>
              </w:rPr>
            </w:pPr>
            <w:r w:rsidRPr="00A564B4">
              <w:rPr>
                <w:lang w:eastAsia="zh-CN"/>
              </w:rPr>
              <w:t>C235</w:t>
            </w:r>
          </w:p>
        </w:tc>
        <w:tc>
          <w:tcPr>
            <w:tcW w:w="2471" w:type="dxa"/>
            <w:gridSpan w:val="3"/>
          </w:tcPr>
          <w:p w14:paraId="22C54334" w14:textId="1FE1BAA9" w:rsidR="006C32D2" w:rsidRPr="00A564B4" w:rsidRDefault="006C32D2" w:rsidP="006C32D2">
            <w:pPr>
              <w:pStyle w:val="TAL"/>
            </w:pPr>
            <w:r w:rsidRPr="00A564B4">
              <w:rPr>
                <w:lang w:eastAsia="zh-CN"/>
              </w:rPr>
              <w:t>UE supporting NB-IoT TDD</w:t>
            </w:r>
          </w:p>
        </w:tc>
        <w:tc>
          <w:tcPr>
            <w:tcW w:w="1668" w:type="dxa"/>
            <w:gridSpan w:val="3"/>
          </w:tcPr>
          <w:p w14:paraId="04AFED6C" w14:textId="77777777" w:rsidR="006C32D2" w:rsidRPr="00A564B4" w:rsidRDefault="006C32D2" w:rsidP="006C32D2">
            <w:pPr>
              <w:pStyle w:val="TAL"/>
              <w:rPr>
                <w:lang w:eastAsia="en-US"/>
              </w:rPr>
            </w:pPr>
          </w:p>
        </w:tc>
        <w:tc>
          <w:tcPr>
            <w:tcW w:w="1695" w:type="dxa"/>
            <w:gridSpan w:val="3"/>
          </w:tcPr>
          <w:p w14:paraId="6C33FF4E" w14:textId="77777777" w:rsidR="006C32D2" w:rsidRPr="00A564B4" w:rsidRDefault="006C32D2" w:rsidP="006C32D2">
            <w:pPr>
              <w:pStyle w:val="TAL"/>
              <w:rPr>
                <w:lang w:eastAsia="en-US"/>
              </w:rPr>
            </w:pPr>
          </w:p>
        </w:tc>
        <w:tc>
          <w:tcPr>
            <w:tcW w:w="1717" w:type="dxa"/>
            <w:gridSpan w:val="3"/>
          </w:tcPr>
          <w:p w14:paraId="21D64095" w14:textId="77777777" w:rsidR="006C32D2" w:rsidRPr="00A564B4" w:rsidRDefault="006C32D2" w:rsidP="006C32D2">
            <w:pPr>
              <w:pStyle w:val="TAL"/>
              <w:rPr>
                <w:lang w:eastAsia="en-US"/>
              </w:rPr>
            </w:pPr>
          </w:p>
        </w:tc>
      </w:tr>
      <w:tr w:rsidR="006C32D2" w:rsidRPr="00A564B4" w14:paraId="3C1830E7" w14:textId="77777777" w:rsidTr="006C32D2">
        <w:trPr>
          <w:gridAfter w:val="2"/>
          <w:wAfter w:w="143" w:type="dxa"/>
          <w:cantSplit/>
          <w:jc w:val="center"/>
        </w:trPr>
        <w:tc>
          <w:tcPr>
            <w:tcW w:w="929" w:type="dxa"/>
            <w:gridSpan w:val="3"/>
          </w:tcPr>
          <w:p w14:paraId="6DCE813F" w14:textId="31C2981F" w:rsidR="006C32D2" w:rsidRPr="00A564B4" w:rsidRDefault="006C32D2" w:rsidP="006C32D2">
            <w:pPr>
              <w:pStyle w:val="TAL"/>
              <w:rPr>
                <w:lang w:eastAsia="zh-TW"/>
              </w:rPr>
            </w:pPr>
            <w:r w:rsidRPr="00A564B4">
              <w:rPr>
                <w:lang w:eastAsia="zh-TW"/>
              </w:rPr>
              <w:t>7.3.93</w:t>
            </w:r>
          </w:p>
        </w:tc>
        <w:tc>
          <w:tcPr>
            <w:tcW w:w="2960" w:type="dxa"/>
            <w:gridSpan w:val="2"/>
          </w:tcPr>
          <w:p w14:paraId="26413836" w14:textId="1152B5FB" w:rsidR="006C32D2" w:rsidRPr="00A564B4" w:rsidRDefault="006C32D2" w:rsidP="006C32D2">
            <w:pPr>
              <w:pStyle w:val="TAL"/>
            </w:pPr>
            <w:r w:rsidRPr="00A564B4">
              <w:t>TDD Radio Link Monitoring Test for In-sync without DRX for UE Category NB1 In-Band mode in Enhanced Coverage</w:t>
            </w:r>
          </w:p>
        </w:tc>
        <w:tc>
          <w:tcPr>
            <w:tcW w:w="828" w:type="dxa"/>
            <w:gridSpan w:val="2"/>
          </w:tcPr>
          <w:p w14:paraId="2F163FDE" w14:textId="2D1C140F" w:rsidR="006C32D2" w:rsidRPr="00A564B4" w:rsidRDefault="006C32D2" w:rsidP="006C32D2">
            <w:pPr>
              <w:pStyle w:val="TAL"/>
              <w:rPr>
                <w:lang w:eastAsia="zh-TW"/>
              </w:rPr>
            </w:pPr>
            <w:r w:rsidRPr="00A564B4">
              <w:rPr>
                <w:lang w:eastAsia="zh-TW"/>
              </w:rPr>
              <w:t>Rel-15</w:t>
            </w:r>
          </w:p>
        </w:tc>
        <w:tc>
          <w:tcPr>
            <w:tcW w:w="1275" w:type="dxa"/>
            <w:gridSpan w:val="4"/>
          </w:tcPr>
          <w:p w14:paraId="039CEFBC" w14:textId="293A4DEE" w:rsidR="006C32D2" w:rsidRPr="00A564B4" w:rsidRDefault="006C32D2" w:rsidP="006C32D2">
            <w:pPr>
              <w:pStyle w:val="TAL"/>
              <w:rPr>
                <w:lang w:eastAsia="zh-TW"/>
              </w:rPr>
            </w:pPr>
            <w:r w:rsidRPr="00A564B4">
              <w:rPr>
                <w:lang w:eastAsia="zh-CN"/>
              </w:rPr>
              <w:t>C235</w:t>
            </w:r>
          </w:p>
        </w:tc>
        <w:tc>
          <w:tcPr>
            <w:tcW w:w="2471" w:type="dxa"/>
            <w:gridSpan w:val="3"/>
          </w:tcPr>
          <w:p w14:paraId="36A5A8BC" w14:textId="3CCC6C11" w:rsidR="006C32D2" w:rsidRPr="00A564B4" w:rsidRDefault="006C32D2" w:rsidP="006C32D2">
            <w:pPr>
              <w:pStyle w:val="TAL"/>
            </w:pPr>
            <w:r w:rsidRPr="00A564B4">
              <w:rPr>
                <w:lang w:eastAsia="zh-CN"/>
              </w:rPr>
              <w:t>UE supporting NB-IoT TDD</w:t>
            </w:r>
          </w:p>
        </w:tc>
        <w:tc>
          <w:tcPr>
            <w:tcW w:w="1668" w:type="dxa"/>
            <w:gridSpan w:val="3"/>
          </w:tcPr>
          <w:p w14:paraId="0C46F8EF" w14:textId="77777777" w:rsidR="006C32D2" w:rsidRPr="00A564B4" w:rsidRDefault="006C32D2" w:rsidP="006C32D2">
            <w:pPr>
              <w:pStyle w:val="TAL"/>
              <w:rPr>
                <w:lang w:eastAsia="en-US"/>
              </w:rPr>
            </w:pPr>
          </w:p>
        </w:tc>
        <w:tc>
          <w:tcPr>
            <w:tcW w:w="1695" w:type="dxa"/>
            <w:gridSpan w:val="3"/>
          </w:tcPr>
          <w:p w14:paraId="19C8AAFD" w14:textId="77777777" w:rsidR="006C32D2" w:rsidRPr="00A564B4" w:rsidRDefault="006C32D2" w:rsidP="006C32D2">
            <w:pPr>
              <w:pStyle w:val="TAL"/>
              <w:rPr>
                <w:lang w:eastAsia="en-US"/>
              </w:rPr>
            </w:pPr>
          </w:p>
        </w:tc>
        <w:tc>
          <w:tcPr>
            <w:tcW w:w="1717" w:type="dxa"/>
            <w:gridSpan w:val="3"/>
          </w:tcPr>
          <w:p w14:paraId="42546E4C" w14:textId="77777777" w:rsidR="006C32D2" w:rsidRPr="00A564B4" w:rsidRDefault="006C32D2" w:rsidP="006C32D2">
            <w:pPr>
              <w:pStyle w:val="TAL"/>
              <w:rPr>
                <w:lang w:eastAsia="en-US"/>
              </w:rPr>
            </w:pPr>
          </w:p>
        </w:tc>
      </w:tr>
      <w:tr w:rsidR="006C32D2" w:rsidRPr="00A564B4" w14:paraId="791F25F4" w14:textId="77777777" w:rsidTr="006C32D2">
        <w:trPr>
          <w:gridAfter w:val="2"/>
          <w:wAfter w:w="143" w:type="dxa"/>
          <w:cantSplit/>
          <w:jc w:val="center"/>
        </w:trPr>
        <w:tc>
          <w:tcPr>
            <w:tcW w:w="929" w:type="dxa"/>
            <w:gridSpan w:val="3"/>
          </w:tcPr>
          <w:p w14:paraId="678003F8" w14:textId="66243617" w:rsidR="006C32D2" w:rsidRPr="00A564B4" w:rsidRDefault="006C32D2" w:rsidP="006C32D2">
            <w:pPr>
              <w:pStyle w:val="TAL"/>
              <w:rPr>
                <w:lang w:eastAsia="zh-TW"/>
              </w:rPr>
            </w:pPr>
            <w:r w:rsidRPr="00A564B4">
              <w:rPr>
                <w:lang w:eastAsia="zh-TW"/>
              </w:rPr>
              <w:t>7.3.94</w:t>
            </w:r>
          </w:p>
        </w:tc>
        <w:tc>
          <w:tcPr>
            <w:tcW w:w="2960" w:type="dxa"/>
            <w:gridSpan w:val="2"/>
          </w:tcPr>
          <w:p w14:paraId="35253323" w14:textId="163BF117" w:rsidR="006C32D2" w:rsidRPr="00A564B4" w:rsidRDefault="006C32D2" w:rsidP="006C32D2">
            <w:pPr>
              <w:pStyle w:val="TAL"/>
            </w:pPr>
            <w:r w:rsidRPr="00A564B4">
              <w:t>TDD Radio Link Monitoring Test for Out-of-sync without DRX for UE Category NB1 Standalone mode in Normal Coverage</w:t>
            </w:r>
          </w:p>
        </w:tc>
        <w:tc>
          <w:tcPr>
            <w:tcW w:w="828" w:type="dxa"/>
            <w:gridSpan w:val="2"/>
          </w:tcPr>
          <w:p w14:paraId="6F278AB9" w14:textId="149CC5F1" w:rsidR="006C32D2" w:rsidRPr="00A564B4" w:rsidRDefault="006C32D2" w:rsidP="006C32D2">
            <w:pPr>
              <w:pStyle w:val="TAL"/>
              <w:rPr>
                <w:lang w:eastAsia="zh-TW"/>
              </w:rPr>
            </w:pPr>
            <w:r w:rsidRPr="00A564B4">
              <w:rPr>
                <w:lang w:eastAsia="zh-TW"/>
              </w:rPr>
              <w:t>Rel-15</w:t>
            </w:r>
          </w:p>
        </w:tc>
        <w:tc>
          <w:tcPr>
            <w:tcW w:w="1275" w:type="dxa"/>
            <w:gridSpan w:val="4"/>
          </w:tcPr>
          <w:p w14:paraId="5B01C036" w14:textId="5D626612" w:rsidR="006C32D2" w:rsidRPr="00A564B4" w:rsidRDefault="006C32D2" w:rsidP="006C32D2">
            <w:pPr>
              <w:pStyle w:val="TAL"/>
              <w:rPr>
                <w:lang w:eastAsia="zh-TW"/>
              </w:rPr>
            </w:pPr>
            <w:r w:rsidRPr="00A564B4">
              <w:rPr>
                <w:lang w:eastAsia="zh-CN"/>
              </w:rPr>
              <w:t>C235</w:t>
            </w:r>
          </w:p>
        </w:tc>
        <w:tc>
          <w:tcPr>
            <w:tcW w:w="2471" w:type="dxa"/>
            <w:gridSpan w:val="3"/>
          </w:tcPr>
          <w:p w14:paraId="6D37ABC2" w14:textId="22F2B13C" w:rsidR="006C32D2" w:rsidRPr="00A564B4" w:rsidRDefault="006C32D2" w:rsidP="006C32D2">
            <w:pPr>
              <w:pStyle w:val="TAL"/>
            </w:pPr>
            <w:r w:rsidRPr="00A564B4">
              <w:rPr>
                <w:lang w:eastAsia="zh-CN"/>
              </w:rPr>
              <w:t>UE supporting NB-IoT TDD</w:t>
            </w:r>
          </w:p>
        </w:tc>
        <w:tc>
          <w:tcPr>
            <w:tcW w:w="1668" w:type="dxa"/>
            <w:gridSpan w:val="3"/>
          </w:tcPr>
          <w:p w14:paraId="0BC53102" w14:textId="77777777" w:rsidR="006C32D2" w:rsidRPr="00A564B4" w:rsidRDefault="006C32D2" w:rsidP="006C32D2">
            <w:pPr>
              <w:pStyle w:val="TAL"/>
              <w:rPr>
                <w:lang w:eastAsia="en-US"/>
              </w:rPr>
            </w:pPr>
          </w:p>
        </w:tc>
        <w:tc>
          <w:tcPr>
            <w:tcW w:w="1695" w:type="dxa"/>
            <w:gridSpan w:val="3"/>
          </w:tcPr>
          <w:p w14:paraId="26F5D333" w14:textId="77777777" w:rsidR="006C32D2" w:rsidRPr="00A564B4" w:rsidRDefault="006C32D2" w:rsidP="006C32D2">
            <w:pPr>
              <w:pStyle w:val="TAL"/>
              <w:rPr>
                <w:lang w:eastAsia="en-US"/>
              </w:rPr>
            </w:pPr>
          </w:p>
        </w:tc>
        <w:tc>
          <w:tcPr>
            <w:tcW w:w="1717" w:type="dxa"/>
            <w:gridSpan w:val="3"/>
          </w:tcPr>
          <w:p w14:paraId="3FB40B37" w14:textId="77777777" w:rsidR="006C32D2" w:rsidRPr="00A564B4" w:rsidRDefault="006C32D2" w:rsidP="006C32D2">
            <w:pPr>
              <w:pStyle w:val="TAL"/>
              <w:rPr>
                <w:lang w:eastAsia="en-US"/>
              </w:rPr>
            </w:pPr>
          </w:p>
        </w:tc>
      </w:tr>
      <w:tr w:rsidR="006C32D2" w:rsidRPr="00A564B4" w14:paraId="4A8738EB" w14:textId="77777777" w:rsidTr="006C32D2">
        <w:trPr>
          <w:gridAfter w:val="2"/>
          <w:wAfter w:w="143" w:type="dxa"/>
          <w:cantSplit/>
          <w:jc w:val="center"/>
        </w:trPr>
        <w:tc>
          <w:tcPr>
            <w:tcW w:w="929" w:type="dxa"/>
            <w:gridSpan w:val="3"/>
          </w:tcPr>
          <w:p w14:paraId="177084AE" w14:textId="53860577" w:rsidR="006C32D2" w:rsidRPr="00A564B4" w:rsidRDefault="006C32D2" w:rsidP="006C32D2">
            <w:pPr>
              <w:pStyle w:val="TAL"/>
              <w:rPr>
                <w:lang w:eastAsia="zh-TW"/>
              </w:rPr>
            </w:pPr>
            <w:r w:rsidRPr="00A564B4">
              <w:rPr>
                <w:lang w:eastAsia="zh-TW"/>
              </w:rPr>
              <w:t>7.3.95</w:t>
            </w:r>
          </w:p>
        </w:tc>
        <w:tc>
          <w:tcPr>
            <w:tcW w:w="2960" w:type="dxa"/>
            <w:gridSpan w:val="2"/>
          </w:tcPr>
          <w:p w14:paraId="529EB5BE" w14:textId="578C88AF" w:rsidR="006C32D2" w:rsidRPr="00A564B4" w:rsidRDefault="006C32D2" w:rsidP="006C32D2">
            <w:pPr>
              <w:pStyle w:val="TAL"/>
            </w:pPr>
            <w:r w:rsidRPr="00A564B4">
              <w:t>TDD Radio Link Monitoring Test for Out-of-sync without DRX for UE Category NB1 guard band mode in Enhanced Coverage</w:t>
            </w:r>
          </w:p>
        </w:tc>
        <w:tc>
          <w:tcPr>
            <w:tcW w:w="828" w:type="dxa"/>
            <w:gridSpan w:val="2"/>
          </w:tcPr>
          <w:p w14:paraId="2DAF0C25" w14:textId="45649557" w:rsidR="006C32D2" w:rsidRPr="00A564B4" w:rsidRDefault="006C32D2" w:rsidP="006C32D2">
            <w:pPr>
              <w:pStyle w:val="TAL"/>
              <w:rPr>
                <w:lang w:eastAsia="zh-TW"/>
              </w:rPr>
            </w:pPr>
            <w:r w:rsidRPr="00A564B4">
              <w:rPr>
                <w:lang w:eastAsia="zh-TW"/>
              </w:rPr>
              <w:t>Rel-15</w:t>
            </w:r>
          </w:p>
        </w:tc>
        <w:tc>
          <w:tcPr>
            <w:tcW w:w="1275" w:type="dxa"/>
            <w:gridSpan w:val="4"/>
          </w:tcPr>
          <w:p w14:paraId="2F71C447" w14:textId="3EC1F66F" w:rsidR="006C32D2" w:rsidRPr="00A564B4" w:rsidRDefault="006C32D2" w:rsidP="006C32D2">
            <w:pPr>
              <w:pStyle w:val="TAL"/>
              <w:rPr>
                <w:lang w:eastAsia="zh-TW"/>
              </w:rPr>
            </w:pPr>
            <w:r w:rsidRPr="00A564B4">
              <w:rPr>
                <w:lang w:eastAsia="zh-CN"/>
              </w:rPr>
              <w:t>C235</w:t>
            </w:r>
          </w:p>
        </w:tc>
        <w:tc>
          <w:tcPr>
            <w:tcW w:w="2471" w:type="dxa"/>
            <w:gridSpan w:val="3"/>
          </w:tcPr>
          <w:p w14:paraId="3A83B3A8" w14:textId="3217D345" w:rsidR="006C32D2" w:rsidRPr="00A564B4" w:rsidRDefault="006C32D2" w:rsidP="006C32D2">
            <w:pPr>
              <w:pStyle w:val="TAL"/>
            </w:pPr>
            <w:r w:rsidRPr="00A564B4">
              <w:rPr>
                <w:lang w:eastAsia="zh-CN"/>
              </w:rPr>
              <w:t>UE supporting NB-IoT TDD</w:t>
            </w:r>
          </w:p>
        </w:tc>
        <w:tc>
          <w:tcPr>
            <w:tcW w:w="1668" w:type="dxa"/>
            <w:gridSpan w:val="3"/>
          </w:tcPr>
          <w:p w14:paraId="69900208" w14:textId="77777777" w:rsidR="006C32D2" w:rsidRPr="00A564B4" w:rsidRDefault="006C32D2" w:rsidP="006C32D2">
            <w:pPr>
              <w:pStyle w:val="TAL"/>
              <w:rPr>
                <w:lang w:eastAsia="en-US"/>
              </w:rPr>
            </w:pPr>
          </w:p>
        </w:tc>
        <w:tc>
          <w:tcPr>
            <w:tcW w:w="1695" w:type="dxa"/>
            <w:gridSpan w:val="3"/>
          </w:tcPr>
          <w:p w14:paraId="54AACA1E" w14:textId="77777777" w:rsidR="006C32D2" w:rsidRPr="00A564B4" w:rsidRDefault="006C32D2" w:rsidP="006C32D2">
            <w:pPr>
              <w:pStyle w:val="TAL"/>
              <w:rPr>
                <w:lang w:eastAsia="en-US"/>
              </w:rPr>
            </w:pPr>
          </w:p>
        </w:tc>
        <w:tc>
          <w:tcPr>
            <w:tcW w:w="1717" w:type="dxa"/>
            <w:gridSpan w:val="3"/>
          </w:tcPr>
          <w:p w14:paraId="3718B93D" w14:textId="77777777" w:rsidR="006C32D2" w:rsidRPr="00A564B4" w:rsidRDefault="006C32D2" w:rsidP="006C32D2">
            <w:pPr>
              <w:pStyle w:val="TAL"/>
              <w:rPr>
                <w:lang w:eastAsia="en-US"/>
              </w:rPr>
            </w:pPr>
          </w:p>
        </w:tc>
      </w:tr>
      <w:tr w:rsidR="006C32D2" w:rsidRPr="00A564B4" w14:paraId="6AB75A88" w14:textId="77777777" w:rsidTr="006C32D2">
        <w:trPr>
          <w:gridAfter w:val="2"/>
          <w:wAfter w:w="143" w:type="dxa"/>
          <w:cantSplit/>
          <w:jc w:val="center"/>
        </w:trPr>
        <w:tc>
          <w:tcPr>
            <w:tcW w:w="929" w:type="dxa"/>
            <w:gridSpan w:val="3"/>
          </w:tcPr>
          <w:p w14:paraId="6B468028" w14:textId="77777777" w:rsidR="006C32D2" w:rsidRPr="00A564B4" w:rsidRDefault="006C32D2" w:rsidP="006C32D2">
            <w:pPr>
              <w:pStyle w:val="TAL"/>
              <w:rPr>
                <w:rFonts w:eastAsia="PMingLiU"/>
                <w:lang w:eastAsia="zh-TW"/>
              </w:rPr>
            </w:pPr>
            <w:r w:rsidRPr="00A564B4">
              <w:rPr>
                <w:rFonts w:eastAsia="PMingLiU"/>
                <w:lang w:eastAsia="zh-TW"/>
              </w:rPr>
              <w:t>7.4.1</w:t>
            </w:r>
          </w:p>
        </w:tc>
        <w:tc>
          <w:tcPr>
            <w:tcW w:w="2960" w:type="dxa"/>
            <w:gridSpan w:val="2"/>
          </w:tcPr>
          <w:p w14:paraId="0AAF5DEB" w14:textId="77777777" w:rsidR="006C32D2" w:rsidRPr="00A564B4" w:rsidRDefault="006C32D2" w:rsidP="006C32D2">
            <w:pPr>
              <w:pStyle w:val="TAL"/>
              <w:rPr>
                <w:lang w:eastAsia="zh-CN"/>
              </w:rPr>
            </w:pPr>
            <w:r w:rsidRPr="00A564B4">
              <w:rPr>
                <w:lang w:eastAsia="zh-CN"/>
              </w:rPr>
              <w:t>E-UTRAN FDD-FDD DC interruption at transitions between active and non-active during DRX in synchronous DC</w:t>
            </w:r>
          </w:p>
        </w:tc>
        <w:tc>
          <w:tcPr>
            <w:tcW w:w="828" w:type="dxa"/>
            <w:gridSpan w:val="2"/>
          </w:tcPr>
          <w:p w14:paraId="04B2BCB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7FD8E3E" w14:textId="77777777" w:rsidR="006C32D2" w:rsidRPr="00A564B4" w:rsidRDefault="006C32D2" w:rsidP="006C32D2">
            <w:pPr>
              <w:pStyle w:val="TAL"/>
              <w:rPr>
                <w:rFonts w:eastAsia="PMingLiU"/>
                <w:lang w:eastAsia="zh-TW"/>
              </w:rPr>
            </w:pPr>
            <w:r w:rsidRPr="00A564B4">
              <w:rPr>
                <w:rFonts w:eastAsia="PMingLiU"/>
                <w:lang w:eastAsia="zh-TW"/>
              </w:rPr>
              <w:t>C175</w:t>
            </w:r>
          </w:p>
        </w:tc>
        <w:tc>
          <w:tcPr>
            <w:tcW w:w="2471" w:type="dxa"/>
            <w:gridSpan w:val="3"/>
          </w:tcPr>
          <w:p w14:paraId="3546C65A"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gridSpan w:val="3"/>
          </w:tcPr>
          <w:p w14:paraId="77343EC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7.4.3 case is executed. (Note </w:t>
            </w:r>
            <w:r w:rsidRPr="00A564B4">
              <w:rPr>
                <w:rFonts w:eastAsia="PMingLiU"/>
                <w:lang w:eastAsia="zh-TW"/>
              </w:rPr>
              <w:t>2</w:t>
            </w:r>
            <w:r w:rsidRPr="00A564B4">
              <w:rPr>
                <w:lang w:eastAsia="en-US"/>
              </w:rPr>
              <w:t>)</w:t>
            </w:r>
          </w:p>
        </w:tc>
        <w:tc>
          <w:tcPr>
            <w:tcW w:w="1695" w:type="dxa"/>
            <w:gridSpan w:val="3"/>
          </w:tcPr>
          <w:p w14:paraId="2A58B767" w14:textId="77777777" w:rsidR="006C32D2" w:rsidRPr="00A564B4" w:rsidRDefault="006C32D2" w:rsidP="006C32D2">
            <w:pPr>
              <w:pStyle w:val="TAL"/>
              <w:rPr>
                <w:lang w:eastAsia="en-US"/>
              </w:rPr>
            </w:pPr>
          </w:p>
        </w:tc>
        <w:tc>
          <w:tcPr>
            <w:tcW w:w="1717" w:type="dxa"/>
            <w:gridSpan w:val="3"/>
          </w:tcPr>
          <w:p w14:paraId="2880A7F0" w14:textId="77777777" w:rsidR="006C32D2" w:rsidRPr="00A564B4" w:rsidRDefault="006C32D2" w:rsidP="006C32D2">
            <w:pPr>
              <w:pStyle w:val="TAL"/>
              <w:rPr>
                <w:lang w:eastAsia="en-US"/>
              </w:rPr>
            </w:pPr>
          </w:p>
        </w:tc>
      </w:tr>
      <w:tr w:rsidR="006C32D2" w:rsidRPr="00A564B4" w14:paraId="071D0397" w14:textId="77777777" w:rsidTr="006C32D2">
        <w:trPr>
          <w:gridAfter w:val="2"/>
          <w:wAfter w:w="143" w:type="dxa"/>
          <w:cantSplit/>
          <w:jc w:val="center"/>
        </w:trPr>
        <w:tc>
          <w:tcPr>
            <w:tcW w:w="929" w:type="dxa"/>
            <w:gridSpan w:val="3"/>
          </w:tcPr>
          <w:p w14:paraId="17190407" w14:textId="77777777" w:rsidR="006C32D2" w:rsidRPr="00A564B4" w:rsidRDefault="006C32D2" w:rsidP="006C32D2">
            <w:pPr>
              <w:pStyle w:val="TAL"/>
              <w:rPr>
                <w:rFonts w:eastAsia="PMingLiU"/>
                <w:lang w:eastAsia="zh-TW"/>
              </w:rPr>
            </w:pPr>
            <w:r w:rsidRPr="00A564B4">
              <w:rPr>
                <w:rFonts w:eastAsia="PMingLiU"/>
                <w:lang w:eastAsia="zh-TW"/>
              </w:rPr>
              <w:t>7.4.2</w:t>
            </w:r>
          </w:p>
        </w:tc>
        <w:tc>
          <w:tcPr>
            <w:tcW w:w="2960" w:type="dxa"/>
            <w:gridSpan w:val="2"/>
          </w:tcPr>
          <w:p w14:paraId="35BC343F" w14:textId="77777777" w:rsidR="006C32D2" w:rsidRPr="00A564B4" w:rsidRDefault="006C32D2" w:rsidP="006C32D2">
            <w:pPr>
              <w:pStyle w:val="TAL"/>
              <w:rPr>
                <w:lang w:eastAsia="zh-CN"/>
              </w:rPr>
            </w:pPr>
            <w:r w:rsidRPr="00A564B4">
              <w:rPr>
                <w:lang w:eastAsia="zh-CN"/>
              </w:rPr>
              <w:t>E-UTRAN TDD-TDD DC interruption at transitions between active and non-active during DRX in synchronous DC</w:t>
            </w:r>
          </w:p>
        </w:tc>
        <w:tc>
          <w:tcPr>
            <w:tcW w:w="828" w:type="dxa"/>
            <w:gridSpan w:val="2"/>
          </w:tcPr>
          <w:p w14:paraId="102D15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C8F5379" w14:textId="77777777" w:rsidR="006C32D2" w:rsidRPr="00A564B4" w:rsidRDefault="006C32D2" w:rsidP="006C32D2">
            <w:pPr>
              <w:pStyle w:val="TAL"/>
              <w:rPr>
                <w:rFonts w:eastAsia="PMingLiU"/>
                <w:lang w:eastAsia="zh-TW"/>
              </w:rPr>
            </w:pPr>
            <w:r w:rsidRPr="00A564B4">
              <w:rPr>
                <w:rFonts w:eastAsia="PMingLiU"/>
                <w:lang w:eastAsia="zh-TW"/>
              </w:rPr>
              <w:t>C136</w:t>
            </w:r>
          </w:p>
        </w:tc>
        <w:tc>
          <w:tcPr>
            <w:tcW w:w="2471" w:type="dxa"/>
            <w:gridSpan w:val="3"/>
          </w:tcPr>
          <w:p w14:paraId="1182184F" w14:textId="77777777" w:rsidR="006C32D2" w:rsidRPr="00A564B4" w:rsidRDefault="006C32D2" w:rsidP="006C32D2">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Pr>
          <w:p w14:paraId="46EB4FE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7.4.4 case is executed. (Note </w:t>
            </w:r>
            <w:r w:rsidRPr="00A564B4">
              <w:rPr>
                <w:rFonts w:eastAsia="PMingLiU"/>
                <w:lang w:eastAsia="zh-TW"/>
              </w:rPr>
              <w:t>2</w:t>
            </w:r>
            <w:r w:rsidRPr="00A564B4">
              <w:rPr>
                <w:lang w:eastAsia="en-US"/>
              </w:rPr>
              <w:t>)</w:t>
            </w:r>
          </w:p>
        </w:tc>
        <w:tc>
          <w:tcPr>
            <w:tcW w:w="1695" w:type="dxa"/>
            <w:gridSpan w:val="3"/>
          </w:tcPr>
          <w:p w14:paraId="4C64925A" w14:textId="77777777" w:rsidR="006C32D2" w:rsidRPr="00A564B4" w:rsidRDefault="006C32D2" w:rsidP="006C32D2">
            <w:pPr>
              <w:pStyle w:val="TAL"/>
              <w:rPr>
                <w:lang w:eastAsia="en-US"/>
              </w:rPr>
            </w:pPr>
          </w:p>
        </w:tc>
        <w:tc>
          <w:tcPr>
            <w:tcW w:w="1717" w:type="dxa"/>
            <w:gridSpan w:val="3"/>
          </w:tcPr>
          <w:p w14:paraId="494F6D32" w14:textId="77777777" w:rsidR="006C32D2" w:rsidRPr="00A564B4" w:rsidRDefault="006C32D2" w:rsidP="006C32D2">
            <w:pPr>
              <w:pStyle w:val="TAL"/>
              <w:rPr>
                <w:lang w:eastAsia="en-US"/>
              </w:rPr>
            </w:pPr>
          </w:p>
        </w:tc>
      </w:tr>
      <w:tr w:rsidR="006C32D2" w:rsidRPr="00A564B4" w14:paraId="322D8A7F" w14:textId="77777777" w:rsidTr="006C32D2">
        <w:trPr>
          <w:gridAfter w:val="2"/>
          <w:wAfter w:w="143" w:type="dxa"/>
          <w:cantSplit/>
          <w:jc w:val="center"/>
        </w:trPr>
        <w:tc>
          <w:tcPr>
            <w:tcW w:w="929" w:type="dxa"/>
            <w:gridSpan w:val="3"/>
          </w:tcPr>
          <w:p w14:paraId="7F1F64F5" w14:textId="77777777" w:rsidR="006C32D2" w:rsidRPr="00A564B4" w:rsidRDefault="006C32D2" w:rsidP="006C32D2">
            <w:pPr>
              <w:pStyle w:val="TAL"/>
              <w:rPr>
                <w:rFonts w:eastAsia="PMingLiU"/>
                <w:lang w:eastAsia="zh-TW"/>
              </w:rPr>
            </w:pPr>
            <w:r w:rsidRPr="00A564B4">
              <w:rPr>
                <w:rFonts w:eastAsia="PMingLiU"/>
                <w:lang w:eastAsia="zh-TW"/>
              </w:rPr>
              <w:t>7.4.3</w:t>
            </w:r>
          </w:p>
        </w:tc>
        <w:tc>
          <w:tcPr>
            <w:tcW w:w="2960" w:type="dxa"/>
            <w:gridSpan w:val="2"/>
          </w:tcPr>
          <w:p w14:paraId="7271188A" w14:textId="77777777" w:rsidR="006C32D2" w:rsidRPr="00A564B4" w:rsidRDefault="006C32D2" w:rsidP="006C32D2">
            <w:pPr>
              <w:pStyle w:val="TAL"/>
              <w:rPr>
                <w:lang w:eastAsia="zh-CN"/>
              </w:rPr>
            </w:pPr>
            <w:r w:rsidRPr="00A564B4">
              <w:rPr>
                <w:lang w:eastAsia="zh-CN"/>
              </w:rPr>
              <w:t>E-UTRAN FDD-FDD Interruption at transitions between active and non-active during DRX in asynchronous dual connectivity</w:t>
            </w:r>
          </w:p>
        </w:tc>
        <w:tc>
          <w:tcPr>
            <w:tcW w:w="828" w:type="dxa"/>
            <w:gridSpan w:val="2"/>
          </w:tcPr>
          <w:p w14:paraId="77C76AF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85FFAF9" w14:textId="77777777" w:rsidR="006C32D2" w:rsidRPr="00A564B4" w:rsidRDefault="006C32D2" w:rsidP="006C32D2">
            <w:pPr>
              <w:pStyle w:val="TAL"/>
              <w:rPr>
                <w:rFonts w:eastAsia="PMingLiU"/>
                <w:lang w:eastAsia="zh-TW"/>
              </w:rPr>
            </w:pPr>
            <w:r w:rsidRPr="00A564B4">
              <w:rPr>
                <w:rFonts w:eastAsia="PMingLiU"/>
                <w:lang w:eastAsia="zh-TW"/>
              </w:rPr>
              <w:t>C135</w:t>
            </w:r>
          </w:p>
        </w:tc>
        <w:tc>
          <w:tcPr>
            <w:tcW w:w="2471" w:type="dxa"/>
            <w:gridSpan w:val="3"/>
          </w:tcPr>
          <w:p w14:paraId="552BE990"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Pr>
          <w:p w14:paraId="10AC219E" w14:textId="77777777" w:rsidR="006C32D2" w:rsidRPr="00A564B4" w:rsidRDefault="006C32D2" w:rsidP="006C32D2">
            <w:pPr>
              <w:pStyle w:val="TAL"/>
              <w:rPr>
                <w:lang w:eastAsia="en-US"/>
              </w:rPr>
            </w:pPr>
          </w:p>
        </w:tc>
        <w:tc>
          <w:tcPr>
            <w:tcW w:w="1695" w:type="dxa"/>
            <w:gridSpan w:val="3"/>
          </w:tcPr>
          <w:p w14:paraId="369257E1" w14:textId="77777777" w:rsidR="006C32D2" w:rsidRPr="00A564B4" w:rsidRDefault="006C32D2" w:rsidP="006C32D2">
            <w:pPr>
              <w:pStyle w:val="TAL"/>
              <w:rPr>
                <w:lang w:eastAsia="en-US"/>
              </w:rPr>
            </w:pPr>
          </w:p>
        </w:tc>
        <w:tc>
          <w:tcPr>
            <w:tcW w:w="1717" w:type="dxa"/>
            <w:gridSpan w:val="3"/>
          </w:tcPr>
          <w:p w14:paraId="27423665" w14:textId="77777777" w:rsidR="006C32D2" w:rsidRPr="00A564B4" w:rsidRDefault="006C32D2" w:rsidP="006C32D2">
            <w:pPr>
              <w:pStyle w:val="TAL"/>
              <w:rPr>
                <w:lang w:eastAsia="en-US"/>
              </w:rPr>
            </w:pPr>
          </w:p>
        </w:tc>
      </w:tr>
      <w:tr w:rsidR="006C32D2" w:rsidRPr="00A564B4" w14:paraId="20DF72B7" w14:textId="77777777" w:rsidTr="006C32D2">
        <w:trPr>
          <w:gridAfter w:val="2"/>
          <w:wAfter w:w="143" w:type="dxa"/>
          <w:cantSplit/>
          <w:jc w:val="center"/>
        </w:trPr>
        <w:tc>
          <w:tcPr>
            <w:tcW w:w="929" w:type="dxa"/>
            <w:gridSpan w:val="3"/>
          </w:tcPr>
          <w:p w14:paraId="182700C2" w14:textId="77777777" w:rsidR="006C32D2" w:rsidRPr="00A564B4" w:rsidRDefault="006C32D2" w:rsidP="006C32D2">
            <w:pPr>
              <w:pStyle w:val="TAL"/>
              <w:rPr>
                <w:rFonts w:eastAsia="PMingLiU"/>
                <w:lang w:eastAsia="zh-TW"/>
              </w:rPr>
            </w:pPr>
            <w:r w:rsidRPr="00A564B4">
              <w:rPr>
                <w:rFonts w:eastAsia="PMingLiU"/>
                <w:lang w:eastAsia="zh-TW"/>
              </w:rPr>
              <w:t>7.6.1</w:t>
            </w:r>
          </w:p>
        </w:tc>
        <w:tc>
          <w:tcPr>
            <w:tcW w:w="2960" w:type="dxa"/>
            <w:gridSpan w:val="2"/>
          </w:tcPr>
          <w:p w14:paraId="2B54C50E" w14:textId="77777777" w:rsidR="006C32D2" w:rsidRPr="00A564B4" w:rsidRDefault="006C32D2" w:rsidP="006C32D2">
            <w:pPr>
              <w:pStyle w:val="TAL"/>
              <w:rPr>
                <w:lang w:eastAsia="zh-CN"/>
              </w:rPr>
            </w:pPr>
            <w:r w:rsidRPr="00A564B4">
              <w:rPr>
                <w:lang w:eastAsia="zh-CN"/>
              </w:rPr>
              <w:t>E-UTRAN FDD-TDD CA interruption at SRS carrier based switching</w:t>
            </w:r>
          </w:p>
        </w:tc>
        <w:tc>
          <w:tcPr>
            <w:tcW w:w="828" w:type="dxa"/>
            <w:gridSpan w:val="2"/>
          </w:tcPr>
          <w:p w14:paraId="6E1874DD" w14:textId="77777777" w:rsidR="006C32D2" w:rsidRPr="00A564B4" w:rsidRDefault="006C32D2" w:rsidP="006C32D2">
            <w:pPr>
              <w:pStyle w:val="TAL"/>
              <w:rPr>
                <w:lang w:eastAsia="zh-CN"/>
              </w:rPr>
            </w:pPr>
            <w:r w:rsidRPr="00A564B4">
              <w:rPr>
                <w:lang w:eastAsia="zh-CN"/>
              </w:rPr>
              <w:t>Rel-14</w:t>
            </w:r>
          </w:p>
        </w:tc>
        <w:tc>
          <w:tcPr>
            <w:tcW w:w="1275" w:type="dxa"/>
            <w:gridSpan w:val="4"/>
          </w:tcPr>
          <w:p w14:paraId="3B4826C4" w14:textId="77777777" w:rsidR="006C32D2" w:rsidRPr="00A564B4" w:rsidRDefault="006C32D2" w:rsidP="006C32D2">
            <w:pPr>
              <w:pStyle w:val="TAL"/>
              <w:rPr>
                <w:rFonts w:eastAsia="PMingLiU"/>
                <w:lang w:eastAsia="zh-TW"/>
              </w:rPr>
            </w:pPr>
            <w:r w:rsidRPr="00A564B4">
              <w:rPr>
                <w:rFonts w:eastAsia="PMingLiU"/>
                <w:lang w:eastAsia="zh-TW"/>
              </w:rPr>
              <w:t>C200</w:t>
            </w:r>
          </w:p>
        </w:tc>
        <w:tc>
          <w:tcPr>
            <w:tcW w:w="2471" w:type="dxa"/>
            <w:gridSpan w:val="3"/>
          </w:tcPr>
          <w:p w14:paraId="5A03F702" w14:textId="77777777" w:rsidR="006C32D2" w:rsidRPr="00A564B4" w:rsidRDefault="006C32D2" w:rsidP="006C32D2">
            <w:pPr>
              <w:pStyle w:val="TAL"/>
              <w:rPr>
                <w:lang w:eastAsia="ko-KR"/>
              </w:rPr>
            </w:pPr>
            <w:r w:rsidRPr="00A564B4">
              <w:rPr>
                <w:lang w:eastAsia="en-US"/>
              </w:rPr>
              <w:t>UE supporting E-UTRA FDD and TDD CA with FDD as PCell and SRS switching between component carriers</w:t>
            </w:r>
          </w:p>
        </w:tc>
        <w:tc>
          <w:tcPr>
            <w:tcW w:w="1668" w:type="dxa"/>
            <w:gridSpan w:val="3"/>
          </w:tcPr>
          <w:p w14:paraId="6527DE57" w14:textId="77777777" w:rsidR="006C32D2" w:rsidRPr="00A564B4" w:rsidRDefault="006C32D2" w:rsidP="006C32D2">
            <w:pPr>
              <w:pStyle w:val="TAL"/>
              <w:rPr>
                <w:lang w:eastAsia="en-US"/>
              </w:rPr>
            </w:pPr>
          </w:p>
        </w:tc>
        <w:tc>
          <w:tcPr>
            <w:tcW w:w="1695" w:type="dxa"/>
            <w:gridSpan w:val="3"/>
          </w:tcPr>
          <w:p w14:paraId="4589AEE9" w14:textId="77777777" w:rsidR="006C32D2" w:rsidRPr="00A564B4" w:rsidRDefault="006C32D2" w:rsidP="006C32D2">
            <w:pPr>
              <w:pStyle w:val="TAL"/>
              <w:rPr>
                <w:lang w:eastAsia="en-US"/>
              </w:rPr>
            </w:pPr>
          </w:p>
        </w:tc>
        <w:tc>
          <w:tcPr>
            <w:tcW w:w="1717" w:type="dxa"/>
            <w:gridSpan w:val="3"/>
          </w:tcPr>
          <w:p w14:paraId="4E07EB6C" w14:textId="77777777" w:rsidR="006C32D2" w:rsidRPr="00A564B4" w:rsidRDefault="006C32D2" w:rsidP="006C32D2">
            <w:pPr>
              <w:pStyle w:val="TAL"/>
              <w:rPr>
                <w:lang w:eastAsia="en-US"/>
              </w:rPr>
            </w:pPr>
          </w:p>
        </w:tc>
      </w:tr>
      <w:tr w:rsidR="006C32D2" w:rsidRPr="00A564B4" w14:paraId="06FBD977" w14:textId="77777777" w:rsidTr="006C32D2">
        <w:trPr>
          <w:gridAfter w:val="2"/>
          <w:wAfter w:w="143" w:type="dxa"/>
          <w:cantSplit/>
          <w:jc w:val="center"/>
        </w:trPr>
        <w:tc>
          <w:tcPr>
            <w:tcW w:w="929" w:type="dxa"/>
            <w:gridSpan w:val="3"/>
          </w:tcPr>
          <w:p w14:paraId="3740A036" w14:textId="77777777" w:rsidR="006C32D2" w:rsidRPr="00A564B4" w:rsidRDefault="006C32D2" w:rsidP="006C32D2">
            <w:pPr>
              <w:pStyle w:val="TAL"/>
              <w:rPr>
                <w:rFonts w:eastAsia="PMingLiU"/>
                <w:lang w:eastAsia="zh-TW"/>
              </w:rPr>
            </w:pPr>
            <w:r w:rsidRPr="00A564B4">
              <w:rPr>
                <w:rFonts w:eastAsia="PMingLiU"/>
                <w:lang w:eastAsia="zh-TW"/>
              </w:rPr>
              <w:t>7.6.2</w:t>
            </w:r>
          </w:p>
        </w:tc>
        <w:tc>
          <w:tcPr>
            <w:tcW w:w="2960" w:type="dxa"/>
            <w:gridSpan w:val="2"/>
          </w:tcPr>
          <w:p w14:paraId="454F0744" w14:textId="77777777" w:rsidR="006C32D2" w:rsidRPr="00A564B4" w:rsidRDefault="006C32D2" w:rsidP="006C32D2">
            <w:pPr>
              <w:pStyle w:val="TAL"/>
              <w:rPr>
                <w:lang w:eastAsia="zh-CN"/>
              </w:rPr>
            </w:pPr>
            <w:r w:rsidRPr="00A564B4">
              <w:rPr>
                <w:lang w:eastAsia="zh-CN"/>
              </w:rPr>
              <w:t>E-UTRAN TDD-TDD CA interruption at SRS carrier based switching</w:t>
            </w:r>
          </w:p>
        </w:tc>
        <w:tc>
          <w:tcPr>
            <w:tcW w:w="828" w:type="dxa"/>
            <w:gridSpan w:val="2"/>
          </w:tcPr>
          <w:p w14:paraId="03D698C5" w14:textId="77777777" w:rsidR="006C32D2" w:rsidRPr="00A564B4" w:rsidRDefault="006C32D2" w:rsidP="006C32D2">
            <w:pPr>
              <w:pStyle w:val="TAL"/>
              <w:rPr>
                <w:lang w:eastAsia="zh-CN"/>
              </w:rPr>
            </w:pPr>
            <w:r w:rsidRPr="00A564B4">
              <w:rPr>
                <w:lang w:eastAsia="zh-CN"/>
              </w:rPr>
              <w:t>Rel-14</w:t>
            </w:r>
          </w:p>
        </w:tc>
        <w:tc>
          <w:tcPr>
            <w:tcW w:w="1275" w:type="dxa"/>
            <w:gridSpan w:val="4"/>
          </w:tcPr>
          <w:p w14:paraId="5AAF619B" w14:textId="77777777" w:rsidR="006C32D2" w:rsidRPr="00A564B4" w:rsidRDefault="006C32D2" w:rsidP="006C32D2">
            <w:pPr>
              <w:pStyle w:val="TAL"/>
              <w:rPr>
                <w:rFonts w:eastAsia="PMingLiU"/>
                <w:lang w:eastAsia="zh-TW"/>
              </w:rPr>
            </w:pPr>
            <w:r w:rsidRPr="00A564B4">
              <w:rPr>
                <w:rFonts w:eastAsia="PMingLiU"/>
                <w:lang w:eastAsia="zh-TW"/>
              </w:rPr>
              <w:t>C201</w:t>
            </w:r>
          </w:p>
        </w:tc>
        <w:tc>
          <w:tcPr>
            <w:tcW w:w="2471" w:type="dxa"/>
            <w:gridSpan w:val="3"/>
          </w:tcPr>
          <w:p w14:paraId="15405F50" w14:textId="77777777" w:rsidR="006C32D2" w:rsidRPr="00A564B4" w:rsidRDefault="006C32D2" w:rsidP="006C32D2">
            <w:pPr>
              <w:pStyle w:val="TAL"/>
              <w:rPr>
                <w:lang w:eastAsia="ko-KR"/>
              </w:rPr>
            </w:pPr>
            <w:r w:rsidRPr="00A564B4">
              <w:rPr>
                <w:lang w:eastAsia="en-US"/>
              </w:rPr>
              <w:t>UE supporting E-UTRA TDD CA and SRS switching between component carriers</w:t>
            </w:r>
          </w:p>
        </w:tc>
        <w:tc>
          <w:tcPr>
            <w:tcW w:w="1668" w:type="dxa"/>
            <w:gridSpan w:val="3"/>
          </w:tcPr>
          <w:p w14:paraId="61953808" w14:textId="77777777" w:rsidR="006C32D2" w:rsidRPr="00A564B4" w:rsidRDefault="006C32D2" w:rsidP="006C32D2">
            <w:pPr>
              <w:pStyle w:val="TAL"/>
              <w:rPr>
                <w:lang w:eastAsia="en-US"/>
              </w:rPr>
            </w:pPr>
          </w:p>
        </w:tc>
        <w:tc>
          <w:tcPr>
            <w:tcW w:w="1695" w:type="dxa"/>
            <w:gridSpan w:val="3"/>
          </w:tcPr>
          <w:p w14:paraId="34937F0C" w14:textId="77777777" w:rsidR="006C32D2" w:rsidRPr="00A564B4" w:rsidRDefault="006C32D2" w:rsidP="006C32D2">
            <w:pPr>
              <w:pStyle w:val="TAL"/>
              <w:rPr>
                <w:lang w:eastAsia="en-US"/>
              </w:rPr>
            </w:pPr>
          </w:p>
        </w:tc>
        <w:tc>
          <w:tcPr>
            <w:tcW w:w="1717" w:type="dxa"/>
            <w:gridSpan w:val="3"/>
          </w:tcPr>
          <w:p w14:paraId="197DB7AB" w14:textId="77777777" w:rsidR="006C32D2" w:rsidRPr="00A564B4" w:rsidRDefault="006C32D2" w:rsidP="006C32D2">
            <w:pPr>
              <w:pStyle w:val="TAL"/>
              <w:rPr>
                <w:lang w:eastAsia="en-US"/>
              </w:rPr>
            </w:pPr>
          </w:p>
        </w:tc>
      </w:tr>
      <w:tr w:rsidR="006C32D2" w:rsidRPr="00A564B4" w14:paraId="04D439FE" w14:textId="77777777" w:rsidTr="006C32D2">
        <w:trPr>
          <w:gridAfter w:val="2"/>
          <w:wAfter w:w="143" w:type="dxa"/>
          <w:cantSplit/>
          <w:jc w:val="center"/>
        </w:trPr>
        <w:tc>
          <w:tcPr>
            <w:tcW w:w="11826" w:type="dxa"/>
            <w:gridSpan w:val="20"/>
            <w:shd w:val="pct10" w:color="auto" w:fill="FFFFFF"/>
          </w:tcPr>
          <w:p w14:paraId="06D26281" w14:textId="77777777" w:rsidR="006C32D2" w:rsidRPr="00A564B4" w:rsidRDefault="006C32D2" w:rsidP="006C32D2">
            <w:pPr>
              <w:pStyle w:val="TAH"/>
              <w:rPr>
                <w:lang w:eastAsia="en-US"/>
              </w:rPr>
            </w:pPr>
            <w:r w:rsidRPr="00A564B4">
              <w:rPr>
                <w:lang w:eastAsia="en-US"/>
              </w:rPr>
              <w:t>UE Measurements Procedures</w:t>
            </w:r>
          </w:p>
        </w:tc>
        <w:tc>
          <w:tcPr>
            <w:tcW w:w="1717" w:type="dxa"/>
            <w:gridSpan w:val="3"/>
            <w:shd w:val="pct10" w:color="auto" w:fill="FFFFFF"/>
          </w:tcPr>
          <w:p w14:paraId="5019B226" w14:textId="77777777" w:rsidR="006C32D2" w:rsidRPr="00A564B4" w:rsidRDefault="006C32D2" w:rsidP="006C32D2">
            <w:pPr>
              <w:pStyle w:val="TAL"/>
              <w:rPr>
                <w:b/>
                <w:lang w:eastAsia="en-US"/>
              </w:rPr>
            </w:pPr>
          </w:p>
        </w:tc>
      </w:tr>
      <w:tr w:rsidR="006C32D2" w:rsidRPr="00A564B4" w14:paraId="5E803BDB" w14:textId="77777777" w:rsidTr="006C32D2">
        <w:trPr>
          <w:gridAfter w:val="2"/>
          <w:wAfter w:w="143" w:type="dxa"/>
          <w:cantSplit/>
          <w:jc w:val="center"/>
        </w:trPr>
        <w:tc>
          <w:tcPr>
            <w:tcW w:w="929" w:type="dxa"/>
            <w:gridSpan w:val="3"/>
            <w:tcBorders>
              <w:bottom w:val="single" w:sz="6" w:space="0" w:color="auto"/>
            </w:tcBorders>
          </w:tcPr>
          <w:p w14:paraId="5CC1851C" w14:textId="77777777" w:rsidR="006C32D2" w:rsidRPr="00A564B4" w:rsidRDefault="006C32D2" w:rsidP="006C32D2">
            <w:pPr>
              <w:pStyle w:val="TAL"/>
              <w:rPr>
                <w:lang w:eastAsia="en-US"/>
              </w:rPr>
            </w:pPr>
            <w:r w:rsidRPr="00A564B4">
              <w:rPr>
                <w:lang w:eastAsia="en-US"/>
              </w:rPr>
              <w:t>8.1.1</w:t>
            </w:r>
          </w:p>
        </w:tc>
        <w:tc>
          <w:tcPr>
            <w:tcW w:w="2960" w:type="dxa"/>
            <w:gridSpan w:val="2"/>
            <w:tcBorders>
              <w:bottom w:val="single" w:sz="6" w:space="0" w:color="auto"/>
            </w:tcBorders>
          </w:tcPr>
          <w:p w14:paraId="071C7A16"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asynchronous cells</w:t>
            </w:r>
          </w:p>
        </w:tc>
        <w:tc>
          <w:tcPr>
            <w:tcW w:w="828" w:type="dxa"/>
            <w:gridSpan w:val="2"/>
            <w:tcBorders>
              <w:bottom w:val="single" w:sz="6" w:space="0" w:color="auto"/>
            </w:tcBorders>
          </w:tcPr>
          <w:p w14:paraId="6A845B9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2BA48CE"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6F87F3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tcBorders>
              <w:bottom w:val="single" w:sz="6" w:space="0" w:color="auto"/>
            </w:tcBorders>
          </w:tcPr>
          <w:p w14:paraId="4D8EDE5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F3AC8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FA957" w14:textId="77777777" w:rsidR="006C32D2" w:rsidRPr="00A564B4" w:rsidRDefault="006C32D2" w:rsidP="006C32D2">
            <w:pPr>
              <w:pStyle w:val="TAL"/>
              <w:rPr>
                <w:lang w:eastAsia="en-US"/>
              </w:rPr>
            </w:pPr>
            <w:r w:rsidRPr="00A564B4">
              <w:rPr>
                <w:lang w:eastAsia="en-US"/>
              </w:rPr>
              <w:t>2Rx, 4Rx</w:t>
            </w:r>
          </w:p>
        </w:tc>
      </w:tr>
      <w:tr w:rsidR="006C32D2" w:rsidRPr="00A564B4" w14:paraId="0372F123" w14:textId="77777777" w:rsidTr="006C32D2">
        <w:trPr>
          <w:gridAfter w:val="2"/>
          <w:wAfter w:w="143" w:type="dxa"/>
          <w:cantSplit/>
          <w:jc w:val="center"/>
        </w:trPr>
        <w:tc>
          <w:tcPr>
            <w:tcW w:w="929" w:type="dxa"/>
            <w:gridSpan w:val="3"/>
            <w:tcBorders>
              <w:bottom w:val="single" w:sz="6" w:space="0" w:color="auto"/>
            </w:tcBorders>
          </w:tcPr>
          <w:p w14:paraId="788524CF" w14:textId="77777777" w:rsidR="006C32D2" w:rsidRPr="00A564B4" w:rsidRDefault="006C32D2" w:rsidP="006C32D2">
            <w:pPr>
              <w:pStyle w:val="TAL"/>
              <w:rPr>
                <w:lang w:eastAsia="en-US"/>
              </w:rPr>
            </w:pPr>
            <w:r w:rsidRPr="00A564B4">
              <w:rPr>
                <w:lang w:eastAsia="en-US"/>
              </w:rPr>
              <w:t>8.1.2</w:t>
            </w:r>
          </w:p>
        </w:tc>
        <w:tc>
          <w:tcPr>
            <w:tcW w:w="2960" w:type="dxa"/>
            <w:gridSpan w:val="2"/>
            <w:tcBorders>
              <w:bottom w:val="single" w:sz="6" w:space="0" w:color="auto"/>
            </w:tcBorders>
          </w:tcPr>
          <w:p w14:paraId="26E21AC1"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w:t>
            </w:r>
          </w:p>
        </w:tc>
        <w:tc>
          <w:tcPr>
            <w:tcW w:w="828" w:type="dxa"/>
            <w:gridSpan w:val="2"/>
            <w:tcBorders>
              <w:bottom w:val="single" w:sz="6" w:space="0" w:color="auto"/>
            </w:tcBorders>
          </w:tcPr>
          <w:p w14:paraId="4B2913D6"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1EADBA7"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29F94027"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A1EF1A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28C00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65C7149" w14:textId="77777777" w:rsidR="006C32D2" w:rsidRPr="00A564B4" w:rsidRDefault="006C32D2" w:rsidP="006C32D2">
            <w:pPr>
              <w:pStyle w:val="TAL"/>
              <w:rPr>
                <w:lang w:eastAsia="en-US"/>
              </w:rPr>
            </w:pPr>
            <w:r w:rsidRPr="00A564B4">
              <w:rPr>
                <w:lang w:eastAsia="en-US"/>
              </w:rPr>
              <w:t>2Rx, 4Rx</w:t>
            </w:r>
          </w:p>
        </w:tc>
      </w:tr>
      <w:tr w:rsidR="006C32D2" w:rsidRPr="00A564B4" w14:paraId="41D9E333" w14:textId="77777777" w:rsidTr="006C32D2">
        <w:trPr>
          <w:gridAfter w:val="2"/>
          <w:wAfter w:w="143" w:type="dxa"/>
          <w:cantSplit/>
          <w:jc w:val="center"/>
        </w:trPr>
        <w:tc>
          <w:tcPr>
            <w:tcW w:w="929" w:type="dxa"/>
            <w:gridSpan w:val="3"/>
            <w:tcBorders>
              <w:bottom w:val="single" w:sz="6" w:space="0" w:color="auto"/>
            </w:tcBorders>
          </w:tcPr>
          <w:p w14:paraId="6B99899A" w14:textId="77777777" w:rsidR="006C32D2" w:rsidRPr="00A564B4" w:rsidDel="00A53584" w:rsidRDefault="006C32D2" w:rsidP="006C32D2">
            <w:pPr>
              <w:pStyle w:val="TAL"/>
              <w:rPr>
                <w:lang w:eastAsia="en-US"/>
              </w:rPr>
            </w:pPr>
            <w:r w:rsidRPr="00A564B4">
              <w:rPr>
                <w:lang w:eastAsia="en-US"/>
              </w:rPr>
              <w:t>8.1.3</w:t>
            </w:r>
          </w:p>
        </w:tc>
        <w:tc>
          <w:tcPr>
            <w:tcW w:w="2960" w:type="dxa"/>
            <w:gridSpan w:val="2"/>
            <w:tcBorders>
              <w:bottom w:val="single" w:sz="6" w:space="0" w:color="auto"/>
            </w:tcBorders>
          </w:tcPr>
          <w:p w14:paraId="7C40DA7E"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with DRX</w:t>
            </w:r>
          </w:p>
        </w:tc>
        <w:tc>
          <w:tcPr>
            <w:tcW w:w="828" w:type="dxa"/>
            <w:gridSpan w:val="2"/>
            <w:tcBorders>
              <w:bottom w:val="single" w:sz="6" w:space="0" w:color="auto"/>
            </w:tcBorders>
          </w:tcPr>
          <w:p w14:paraId="5F0B163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7606BB0"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591016C1"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945BF7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C11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D1BA04" w14:textId="77777777" w:rsidR="006C32D2" w:rsidRPr="00A564B4" w:rsidRDefault="006C32D2" w:rsidP="006C32D2">
            <w:pPr>
              <w:pStyle w:val="TAL"/>
              <w:rPr>
                <w:lang w:eastAsia="en-US"/>
              </w:rPr>
            </w:pPr>
            <w:r w:rsidRPr="00A564B4">
              <w:rPr>
                <w:lang w:eastAsia="en-US"/>
              </w:rPr>
              <w:t>2Rx, 4Rx</w:t>
            </w:r>
          </w:p>
        </w:tc>
      </w:tr>
      <w:tr w:rsidR="006C32D2" w:rsidRPr="00A564B4" w14:paraId="72881172" w14:textId="77777777" w:rsidTr="006C32D2">
        <w:trPr>
          <w:gridAfter w:val="2"/>
          <w:wAfter w:w="143" w:type="dxa"/>
          <w:cantSplit/>
          <w:jc w:val="center"/>
        </w:trPr>
        <w:tc>
          <w:tcPr>
            <w:tcW w:w="929" w:type="dxa"/>
            <w:gridSpan w:val="3"/>
            <w:tcBorders>
              <w:bottom w:val="single" w:sz="6" w:space="0" w:color="auto"/>
            </w:tcBorders>
          </w:tcPr>
          <w:p w14:paraId="5EEDFAC2" w14:textId="77777777" w:rsidR="006C32D2" w:rsidRPr="00A564B4" w:rsidDel="00A53584" w:rsidRDefault="006C32D2" w:rsidP="006C32D2">
            <w:pPr>
              <w:pStyle w:val="TAL"/>
              <w:rPr>
                <w:lang w:eastAsia="en-US"/>
              </w:rPr>
            </w:pPr>
            <w:r w:rsidRPr="00A564B4">
              <w:rPr>
                <w:lang w:eastAsia="en-US"/>
              </w:rPr>
              <w:t>8.1.4</w:t>
            </w:r>
          </w:p>
        </w:tc>
        <w:tc>
          <w:tcPr>
            <w:tcW w:w="2960" w:type="dxa"/>
            <w:gridSpan w:val="2"/>
            <w:tcBorders>
              <w:bottom w:val="single" w:sz="6" w:space="0" w:color="auto"/>
            </w:tcBorders>
          </w:tcPr>
          <w:p w14:paraId="6AB9DF82"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77C061CE" w14:textId="77777777" w:rsidR="006C32D2" w:rsidRPr="00A564B4" w:rsidRDefault="006C32D2" w:rsidP="006C32D2">
            <w:pPr>
              <w:pStyle w:val="TAL"/>
              <w:rPr>
                <w:lang w:eastAsia="en-US"/>
              </w:rPr>
            </w:pPr>
          </w:p>
        </w:tc>
        <w:tc>
          <w:tcPr>
            <w:tcW w:w="1275" w:type="dxa"/>
            <w:gridSpan w:val="4"/>
            <w:tcBorders>
              <w:bottom w:val="single" w:sz="6" w:space="0" w:color="auto"/>
            </w:tcBorders>
          </w:tcPr>
          <w:p w14:paraId="2A750509" w14:textId="77777777" w:rsidR="006C32D2" w:rsidRPr="00A564B4" w:rsidRDefault="006C32D2" w:rsidP="006C32D2">
            <w:pPr>
              <w:pStyle w:val="TAL"/>
              <w:rPr>
                <w:lang w:eastAsia="en-US"/>
              </w:rPr>
            </w:pPr>
          </w:p>
        </w:tc>
        <w:tc>
          <w:tcPr>
            <w:tcW w:w="2471" w:type="dxa"/>
            <w:gridSpan w:val="3"/>
            <w:tcBorders>
              <w:bottom w:val="single" w:sz="6" w:space="0" w:color="auto"/>
            </w:tcBorders>
          </w:tcPr>
          <w:p w14:paraId="664F0501"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007FF6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818698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95F294" w14:textId="77777777" w:rsidR="006C32D2" w:rsidRPr="00A564B4" w:rsidRDefault="006C32D2" w:rsidP="006C32D2">
            <w:pPr>
              <w:pStyle w:val="TAL"/>
              <w:rPr>
                <w:lang w:eastAsia="en-US"/>
              </w:rPr>
            </w:pPr>
          </w:p>
        </w:tc>
      </w:tr>
      <w:tr w:rsidR="006C32D2" w:rsidRPr="00A564B4" w14:paraId="52117671" w14:textId="77777777" w:rsidTr="006C32D2">
        <w:trPr>
          <w:gridAfter w:val="2"/>
          <w:wAfter w:w="143" w:type="dxa"/>
          <w:cantSplit/>
          <w:jc w:val="center"/>
        </w:trPr>
        <w:tc>
          <w:tcPr>
            <w:tcW w:w="929" w:type="dxa"/>
            <w:gridSpan w:val="3"/>
            <w:tcBorders>
              <w:bottom w:val="single" w:sz="6" w:space="0" w:color="auto"/>
            </w:tcBorders>
          </w:tcPr>
          <w:p w14:paraId="69124204" w14:textId="77777777" w:rsidR="006C32D2" w:rsidRPr="00A564B4" w:rsidRDefault="006C32D2" w:rsidP="006C32D2">
            <w:pPr>
              <w:pStyle w:val="TAL"/>
              <w:rPr>
                <w:lang w:eastAsia="zh-CN"/>
              </w:rPr>
            </w:pPr>
            <w:r w:rsidRPr="00A564B4">
              <w:rPr>
                <w:lang w:eastAsia="zh-CN"/>
              </w:rPr>
              <w:t>8.1.5</w:t>
            </w:r>
          </w:p>
        </w:tc>
        <w:tc>
          <w:tcPr>
            <w:tcW w:w="2960" w:type="dxa"/>
            <w:gridSpan w:val="2"/>
            <w:tcBorders>
              <w:bottom w:val="single" w:sz="6" w:space="0" w:color="auto"/>
            </w:tcBorders>
          </w:tcPr>
          <w:p w14:paraId="7C7B7A2D"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w:t>
            </w:r>
          </w:p>
        </w:tc>
        <w:tc>
          <w:tcPr>
            <w:tcW w:w="828" w:type="dxa"/>
            <w:gridSpan w:val="2"/>
            <w:tcBorders>
              <w:bottom w:val="single" w:sz="6" w:space="0" w:color="auto"/>
            </w:tcBorders>
          </w:tcPr>
          <w:p w14:paraId="280B11A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BB1E11B"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021598B0" w14:textId="77777777" w:rsidR="006C32D2" w:rsidRPr="00A564B4" w:rsidRDefault="006C32D2" w:rsidP="006C32D2">
            <w:pPr>
              <w:pStyle w:val="TAL"/>
              <w:rPr>
                <w:lang w:eastAsia="zh-CN"/>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118F3D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2ACB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D784E0" w14:textId="77777777" w:rsidR="006C32D2" w:rsidRPr="00A564B4" w:rsidRDefault="006C32D2" w:rsidP="006C32D2">
            <w:pPr>
              <w:pStyle w:val="TAL"/>
              <w:rPr>
                <w:lang w:eastAsia="en-US"/>
              </w:rPr>
            </w:pPr>
            <w:r w:rsidRPr="00A564B4">
              <w:rPr>
                <w:lang w:eastAsia="en-US"/>
              </w:rPr>
              <w:t>2Rx, 4Rx</w:t>
            </w:r>
          </w:p>
        </w:tc>
      </w:tr>
      <w:tr w:rsidR="006C32D2" w:rsidRPr="00A564B4" w14:paraId="6C1825F7" w14:textId="77777777" w:rsidTr="006C32D2">
        <w:trPr>
          <w:gridAfter w:val="2"/>
          <w:wAfter w:w="143" w:type="dxa"/>
          <w:cantSplit/>
          <w:jc w:val="center"/>
        </w:trPr>
        <w:tc>
          <w:tcPr>
            <w:tcW w:w="929" w:type="dxa"/>
            <w:gridSpan w:val="3"/>
            <w:tcBorders>
              <w:bottom w:val="single" w:sz="6" w:space="0" w:color="auto"/>
            </w:tcBorders>
          </w:tcPr>
          <w:p w14:paraId="02F9AA91" w14:textId="77777777" w:rsidR="006C32D2" w:rsidRPr="00A564B4" w:rsidRDefault="006C32D2" w:rsidP="006C32D2">
            <w:pPr>
              <w:pStyle w:val="TAL"/>
              <w:rPr>
                <w:lang w:eastAsia="zh-CN"/>
              </w:rPr>
            </w:pPr>
            <w:r w:rsidRPr="00A564B4">
              <w:rPr>
                <w:lang w:eastAsia="zh-CN"/>
              </w:rPr>
              <w:t>8.1.6</w:t>
            </w:r>
          </w:p>
        </w:tc>
        <w:tc>
          <w:tcPr>
            <w:tcW w:w="2960" w:type="dxa"/>
            <w:gridSpan w:val="2"/>
            <w:tcBorders>
              <w:bottom w:val="single" w:sz="6" w:space="0" w:color="auto"/>
            </w:tcBorders>
          </w:tcPr>
          <w:p w14:paraId="3F11242A"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w:t>
            </w:r>
          </w:p>
        </w:tc>
        <w:tc>
          <w:tcPr>
            <w:tcW w:w="828" w:type="dxa"/>
            <w:gridSpan w:val="2"/>
            <w:tcBorders>
              <w:bottom w:val="single" w:sz="6" w:space="0" w:color="auto"/>
            </w:tcBorders>
          </w:tcPr>
          <w:p w14:paraId="0FA52E8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EF70EFE"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7706FC37"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6206B0E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5BE8A7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D3595D" w14:textId="77777777" w:rsidR="006C32D2" w:rsidRPr="00A564B4" w:rsidRDefault="006C32D2" w:rsidP="006C32D2">
            <w:pPr>
              <w:pStyle w:val="TAL"/>
              <w:rPr>
                <w:lang w:eastAsia="en-US"/>
              </w:rPr>
            </w:pPr>
            <w:r w:rsidRPr="00A564B4">
              <w:rPr>
                <w:lang w:eastAsia="en-US"/>
              </w:rPr>
              <w:t>2Rx, 4Rx</w:t>
            </w:r>
          </w:p>
        </w:tc>
      </w:tr>
      <w:tr w:rsidR="006C32D2" w:rsidRPr="00A564B4" w14:paraId="662D4F8B" w14:textId="77777777" w:rsidTr="006C32D2">
        <w:trPr>
          <w:gridAfter w:val="2"/>
          <w:wAfter w:w="143" w:type="dxa"/>
          <w:cantSplit/>
          <w:jc w:val="center"/>
        </w:trPr>
        <w:tc>
          <w:tcPr>
            <w:tcW w:w="929" w:type="dxa"/>
            <w:gridSpan w:val="3"/>
            <w:tcBorders>
              <w:bottom w:val="single" w:sz="6" w:space="0" w:color="auto"/>
            </w:tcBorders>
          </w:tcPr>
          <w:p w14:paraId="7575651F" w14:textId="77777777" w:rsidR="006C32D2" w:rsidRPr="00A564B4" w:rsidRDefault="006C32D2" w:rsidP="006C32D2">
            <w:pPr>
              <w:pStyle w:val="TAL"/>
              <w:rPr>
                <w:lang w:eastAsia="zh-CN"/>
              </w:rPr>
            </w:pPr>
            <w:r w:rsidRPr="00A564B4">
              <w:rPr>
                <w:lang w:eastAsia="zh-CN"/>
              </w:rPr>
              <w:t>8.1.7</w:t>
            </w:r>
          </w:p>
        </w:tc>
        <w:tc>
          <w:tcPr>
            <w:tcW w:w="2960" w:type="dxa"/>
            <w:gridSpan w:val="2"/>
            <w:tcBorders>
              <w:bottom w:val="single" w:sz="6" w:space="0" w:color="auto"/>
            </w:tcBorders>
          </w:tcPr>
          <w:p w14:paraId="33B541C9"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Non-MBSFN ABS (eICIC)</w:t>
            </w:r>
          </w:p>
        </w:tc>
        <w:tc>
          <w:tcPr>
            <w:tcW w:w="828" w:type="dxa"/>
            <w:gridSpan w:val="2"/>
            <w:tcBorders>
              <w:bottom w:val="single" w:sz="6" w:space="0" w:color="auto"/>
            </w:tcBorders>
          </w:tcPr>
          <w:p w14:paraId="4BA988AC"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1ED015B" w14:textId="77777777" w:rsidR="006C32D2" w:rsidRPr="00A564B4" w:rsidRDefault="006C32D2" w:rsidP="006C32D2">
            <w:pPr>
              <w:pStyle w:val="TAL"/>
              <w:rPr>
                <w:lang w:eastAsia="zh-CN"/>
              </w:rPr>
            </w:pPr>
            <w:r w:rsidRPr="00A564B4">
              <w:rPr>
                <w:lang w:eastAsia="en-US"/>
              </w:rPr>
              <w:t>C45</w:t>
            </w:r>
          </w:p>
        </w:tc>
        <w:tc>
          <w:tcPr>
            <w:tcW w:w="2471" w:type="dxa"/>
            <w:gridSpan w:val="3"/>
            <w:tcBorders>
              <w:bottom w:val="single" w:sz="6" w:space="0" w:color="auto"/>
            </w:tcBorders>
          </w:tcPr>
          <w:p w14:paraId="3C59D5D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tcBorders>
              <w:bottom w:val="single" w:sz="6" w:space="0" w:color="auto"/>
            </w:tcBorders>
          </w:tcPr>
          <w:p w14:paraId="5D6DE53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FF1A5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A34224" w14:textId="77777777" w:rsidR="006C32D2" w:rsidRPr="00A564B4" w:rsidRDefault="006C32D2" w:rsidP="006C32D2">
            <w:pPr>
              <w:pStyle w:val="TAL"/>
              <w:rPr>
                <w:lang w:eastAsia="en-US"/>
              </w:rPr>
            </w:pPr>
          </w:p>
        </w:tc>
      </w:tr>
      <w:tr w:rsidR="006C32D2" w:rsidRPr="00A564B4" w14:paraId="36FC2DC3" w14:textId="77777777" w:rsidTr="006C32D2">
        <w:trPr>
          <w:gridAfter w:val="2"/>
          <w:wAfter w:w="143" w:type="dxa"/>
          <w:cantSplit/>
          <w:jc w:val="center"/>
        </w:trPr>
        <w:tc>
          <w:tcPr>
            <w:tcW w:w="929" w:type="dxa"/>
            <w:gridSpan w:val="3"/>
            <w:tcBorders>
              <w:bottom w:val="single" w:sz="6" w:space="0" w:color="auto"/>
            </w:tcBorders>
          </w:tcPr>
          <w:p w14:paraId="735179FC" w14:textId="77777777" w:rsidR="006C32D2" w:rsidRPr="00A564B4" w:rsidRDefault="006C32D2" w:rsidP="006C32D2">
            <w:pPr>
              <w:pStyle w:val="TAL"/>
              <w:rPr>
                <w:lang w:eastAsia="zh-CN"/>
              </w:rPr>
            </w:pPr>
            <w:r w:rsidRPr="00A564B4">
              <w:rPr>
                <w:lang w:eastAsia="zh-CN"/>
              </w:rPr>
              <w:t>8.1.8</w:t>
            </w:r>
          </w:p>
        </w:tc>
        <w:tc>
          <w:tcPr>
            <w:tcW w:w="2960" w:type="dxa"/>
            <w:gridSpan w:val="2"/>
            <w:tcBorders>
              <w:bottom w:val="single" w:sz="6" w:space="0" w:color="auto"/>
            </w:tcBorders>
          </w:tcPr>
          <w:p w14:paraId="17C1A75E"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B3E8D7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9C744DD" w14:textId="77777777" w:rsidR="006C32D2" w:rsidRPr="00A564B4" w:rsidRDefault="006C32D2" w:rsidP="006C32D2">
            <w:pPr>
              <w:pStyle w:val="TAL"/>
              <w:rPr>
                <w:lang w:eastAsia="zh-CN"/>
              </w:rPr>
            </w:pPr>
            <w:r w:rsidRPr="00A564B4">
              <w:rPr>
                <w:lang w:eastAsia="zh-CN"/>
              </w:rPr>
              <w:t>C59</w:t>
            </w:r>
          </w:p>
        </w:tc>
        <w:tc>
          <w:tcPr>
            <w:tcW w:w="2471" w:type="dxa"/>
            <w:gridSpan w:val="3"/>
            <w:tcBorders>
              <w:bottom w:val="single" w:sz="6" w:space="0" w:color="auto"/>
            </w:tcBorders>
          </w:tcPr>
          <w:p w14:paraId="5CA99259"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706045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862079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3CAD28D" w14:textId="77777777" w:rsidR="006C32D2" w:rsidRPr="00A564B4" w:rsidRDefault="006C32D2" w:rsidP="006C32D2">
            <w:pPr>
              <w:pStyle w:val="TAL"/>
              <w:rPr>
                <w:lang w:eastAsia="en-US"/>
              </w:rPr>
            </w:pPr>
          </w:p>
        </w:tc>
      </w:tr>
      <w:tr w:rsidR="006C32D2" w:rsidRPr="00A564B4" w14:paraId="13F825A3" w14:textId="77777777" w:rsidTr="006C32D2">
        <w:trPr>
          <w:gridAfter w:val="2"/>
          <w:wAfter w:w="143" w:type="dxa"/>
          <w:cantSplit/>
          <w:jc w:val="center"/>
        </w:trPr>
        <w:tc>
          <w:tcPr>
            <w:tcW w:w="929" w:type="dxa"/>
            <w:gridSpan w:val="3"/>
            <w:tcBorders>
              <w:bottom w:val="single" w:sz="6" w:space="0" w:color="auto"/>
            </w:tcBorders>
          </w:tcPr>
          <w:p w14:paraId="037450B5" w14:textId="77777777" w:rsidR="006C32D2" w:rsidRPr="00A564B4" w:rsidRDefault="006C32D2" w:rsidP="006C32D2">
            <w:pPr>
              <w:pStyle w:val="TAL"/>
              <w:rPr>
                <w:lang w:eastAsia="zh-CN"/>
              </w:rPr>
            </w:pPr>
            <w:r w:rsidRPr="00A564B4">
              <w:rPr>
                <w:lang w:eastAsia="zh-CN"/>
              </w:rPr>
              <w:t>8.1.9</w:t>
            </w:r>
          </w:p>
        </w:tc>
        <w:tc>
          <w:tcPr>
            <w:tcW w:w="2960" w:type="dxa"/>
            <w:gridSpan w:val="2"/>
            <w:tcBorders>
              <w:bottom w:val="single" w:sz="6" w:space="0" w:color="auto"/>
            </w:tcBorders>
          </w:tcPr>
          <w:p w14:paraId="2048F271"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asynchronous cells for 5MHz bandwidth</w:t>
            </w:r>
          </w:p>
        </w:tc>
        <w:tc>
          <w:tcPr>
            <w:tcW w:w="828" w:type="dxa"/>
            <w:gridSpan w:val="2"/>
            <w:tcBorders>
              <w:bottom w:val="single" w:sz="6" w:space="0" w:color="auto"/>
            </w:tcBorders>
          </w:tcPr>
          <w:p w14:paraId="2989A5DB"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AC7D01"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14445CE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Borders>
              <w:bottom w:val="single" w:sz="6" w:space="0" w:color="auto"/>
            </w:tcBorders>
          </w:tcPr>
          <w:p w14:paraId="1DAD56C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E6B4A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AC885D" w14:textId="77777777" w:rsidR="006C32D2" w:rsidRPr="00A564B4" w:rsidRDefault="006C32D2" w:rsidP="006C32D2">
            <w:pPr>
              <w:pStyle w:val="TAL"/>
              <w:rPr>
                <w:lang w:eastAsia="en-US"/>
              </w:rPr>
            </w:pPr>
          </w:p>
        </w:tc>
      </w:tr>
      <w:tr w:rsidR="006C32D2" w:rsidRPr="00A564B4" w14:paraId="62E69B1A" w14:textId="77777777" w:rsidTr="006C32D2">
        <w:trPr>
          <w:gridAfter w:val="2"/>
          <w:wAfter w:w="143" w:type="dxa"/>
          <w:cantSplit/>
          <w:jc w:val="center"/>
        </w:trPr>
        <w:tc>
          <w:tcPr>
            <w:tcW w:w="929" w:type="dxa"/>
            <w:gridSpan w:val="3"/>
            <w:tcBorders>
              <w:bottom w:val="single" w:sz="6" w:space="0" w:color="auto"/>
            </w:tcBorders>
          </w:tcPr>
          <w:p w14:paraId="31C8AD7D" w14:textId="77777777" w:rsidR="006C32D2" w:rsidRPr="00A564B4" w:rsidRDefault="006C32D2" w:rsidP="006C32D2">
            <w:pPr>
              <w:pStyle w:val="TAL"/>
              <w:rPr>
                <w:lang w:eastAsia="zh-CN"/>
              </w:rPr>
            </w:pPr>
            <w:r w:rsidRPr="00A564B4">
              <w:rPr>
                <w:lang w:eastAsia="zh-CN"/>
              </w:rPr>
              <w:t>8.1.10</w:t>
            </w:r>
          </w:p>
        </w:tc>
        <w:tc>
          <w:tcPr>
            <w:tcW w:w="2960" w:type="dxa"/>
            <w:gridSpan w:val="2"/>
            <w:tcBorders>
              <w:bottom w:val="single" w:sz="6" w:space="0" w:color="auto"/>
            </w:tcBorders>
          </w:tcPr>
          <w:p w14:paraId="7AB474FD"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synchronous cells with DRX for 5MHz bandwidth</w:t>
            </w:r>
          </w:p>
        </w:tc>
        <w:tc>
          <w:tcPr>
            <w:tcW w:w="828" w:type="dxa"/>
            <w:gridSpan w:val="2"/>
            <w:tcBorders>
              <w:bottom w:val="single" w:sz="6" w:space="0" w:color="auto"/>
            </w:tcBorders>
          </w:tcPr>
          <w:p w14:paraId="77F9134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9659749" w14:textId="77777777" w:rsidR="006C32D2" w:rsidRPr="00A564B4" w:rsidRDefault="006C32D2" w:rsidP="006C32D2">
            <w:pPr>
              <w:pStyle w:val="TAL"/>
              <w:rPr>
                <w:lang w:eastAsia="zh-CN"/>
              </w:rPr>
            </w:pPr>
            <w:r w:rsidRPr="00A564B4">
              <w:rPr>
                <w:lang w:eastAsia="zh-CN"/>
              </w:rPr>
              <w:t>C56</w:t>
            </w:r>
          </w:p>
        </w:tc>
        <w:tc>
          <w:tcPr>
            <w:tcW w:w="2471" w:type="dxa"/>
            <w:gridSpan w:val="3"/>
            <w:tcBorders>
              <w:bottom w:val="single" w:sz="6" w:space="0" w:color="auto"/>
            </w:tcBorders>
          </w:tcPr>
          <w:p w14:paraId="3969952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Borders>
              <w:bottom w:val="single" w:sz="6" w:space="0" w:color="auto"/>
            </w:tcBorders>
          </w:tcPr>
          <w:p w14:paraId="228CA8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16F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DDAA99" w14:textId="77777777" w:rsidR="006C32D2" w:rsidRPr="00A564B4" w:rsidRDefault="006C32D2" w:rsidP="006C32D2">
            <w:pPr>
              <w:pStyle w:val="TAL"/>
              <w:rPr>
                <w:lang w:eastAsia="en-US"/>
              </w:rPr>
            </w:pPr>
          </w:p>
        </w:tc>
      </w:tr>
      <w:tr w:rsidR="006C32D2" w:rsidRPr="00A564B4" w14:paraId="6D8C0E9B" w14:textId="77777777" w:rsidTr="006C32D2">
        <w:trPr>
          <w:gridAfter w:val="2"/>
          <w:wAfter w:w="143" w:type="dxa"/>
          <w:cantSplit/>
          <w:jc w:val="center"/>
        </w:trPr>
        <w:tc>
          <w:tcPr>
            <w:tcW w:w="929" w:type="dxa"/>
            <w:gridSpan w:val="3"/>
            <w:tcBorders>
              <w:bottom w:val="single" w:sz="6" w:space="0" w:color="auto"/>
            </w:tcBorders>
          </w:tcPr>
          <w:p w14:paraId="43D92763" w14:textId="77777777" w:rsidR="006C32D2" w:rsidRPr="00A564B4" w:rsidRDefault="006C32D2" w:rsidP="006C32D2">
            <w:pPr>
              <w:pStyle w:val="TAL"/>
              <w:rPr>
                <w:rFonts w:eastAsia="PMingLiU"/>
                <w:lang w:eastAsia="zh-TW"/>
              </w:rPr>
            </w:pPr>
            <w:r w:rsidRPr="00A564B4">
              <w:rPr>
                <w:rFonts w:eastAsia="PMingLiU"/>
                <w:lang w:eastAsia="zh-TW"/>
              </w:rPr>
              <w:t>8.1.11</w:t>
            </w:r>
          </w:p>
        </w:tc>
        <w:tc>
          <w:tcPr>
            <w:tcW w:w="2960" w:type="dxa"/>
            <w:gridSpan w:val="2"/>
            <w:tcBorders>
              <w:bottom w:val="single" w:sz="6" w:space="0" w:color="auto"/>
            </w:tcBorders>
          </w:tcPr>
          <w:p w14:paraId="7CC8CCDD"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asynchronous cells for UE category 0</w:t>
            </w:r>
          </w:p>
        </w:tc>
        <w:tc>
          <w:tcPr>
            <w:tcW w:w="828" w:type="dxa"/>
            <w:gridSpan w:val="2"/>
            <w:tcBorders>
              <w:bottom w:val="single" w:sz="6" w:space="0" w:color="auto"/>
            </w:tcBorders>
          </w:tcPr>
          <w:p w14:paraId="3E683A9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3F9B7EF4" w14:textId="77777777" w:rsidR="006C32D2" w:rsidRPr="00A564B4" w:rsidRDefault="006C32D2" w:rsidP="006C32D2">
            <w:pPr>
              <w:pStyle w:val="TAL"/>
              <w:rPr>
                <w:rFonts w:eastAsia="PMingLiU"/>
                <w:lang w:eastAsia="zh-TW"/>
              </w:rPr>
            </w:pPr>
            <w:r w:rsidRPr="00A564B4">
              <w:rPr>
                <w:rFonts w:eastAsia="PMingLiU"/>
                <w:lang w:eastAsia="zh-TW"/>
              </w:rPr>
              <w:t>C94</w:t>
            </w:r>
          </w:p>
        </w:tc>
        <w:tc>
          <w:tcPr>
            <w:tcW w:w="2471" w:type="dxa"/>
            <w:gridSpan w:val="3"/>
            <w:tcBorders>
              <w:bottom w:val="single" w:sz="6" w:space="0" w:color="auto"/>
            </w:tcBorders>
          </w:tcPr>
          <w:p w14:paraId="4B622BE9"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tcBorders>
              <w:bottom w:val="single" w:sz="6" w:space="0" w:color="auto"/>
            </w:tcBorders>
          </w:tcPr>
          <w:p w14:paraId="103B583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FB5311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2A29A1" w14:textId="77777777" w:rsidR="006C32D2" w:rsidRPr="00A564B4" w:rsidRDefault="006C32D2" w:rsidP="006C32D2">
            <w:pPr>
              <w:pStyle w:val="TAL"/>
              <w:rPr>
                <w:lang w:eastAsia="en-US"/>
              </w:rPr>
            </w:pPr>
          </w:p>
        </w:tc>
      </w:tr>
      <w:tr w:rsidR="006C32D2" w:rsidRPr="00A564B4" w14:paraId="623478EF" w14:textId="77777777" w:rsidTr="006C32D2">
        <w:trPr>
          <w:gridAfter w:val="2"/>
          <w:wAfter w:w="143" w:type="dxa"/>
          <w:cantSplit/>
          <w:jc w:val="center"/>
        </w:trPr>
        <w:tc>
          <w:tcPr>
            <w:tcW w:w="929" w:type="dxa"/>
            <w:gridSpan w:val="3"/>
            <w:tcBorders>
              <w:bottom w:val="single" w:sz="6" w:space="0" w:color="auto"/>
            </w:tcBorders>
          </w:tcPr>
          <w:p w14:paraId="311939BC" w14:textId="77777777" w:rsidR="006C32D2" w:rsidRPr="00A564B4" w:rsidRDefault="006C32D2" w:rsidP="006C32D2">
            <w:pPr>
              <w:pStyle w:val="TAL"/>
              <w:rPr>
                <w:rFonts w:eastAsia="PMingLiU"/>
                <w:lang w:eastAsia="zh-TW"/>
              </w:rPr>
            </w:pPr>
            <w:r w:rsidRPr="00A564B4">
              <w:rPr>
                <w:rFonts w:eastAsia="PMingLiU"/>
                <w:lang w:eastAsia="zh-TW"/>
              </w:rPr>
              <w:t>8.1.11_1</w:t>
            </w:r>
          </w:p>
        </w:tc>
        <w:tc>
          <w:tcPr>
            <w:tcW w:w="2960" w:type="dxa"/>
            <w:gridSpan w:val="2"/>
            <w:tcBorders>
              <w:bottom w:val="single" w:sz="6" w:space="0" w:color="auto"/>
            </w:tcBorders>
          </w:tcPr>
          <w:p w14:paraId="2FC8AAA7"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40479BD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6325269"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23904EA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722716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8768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5D39CD5" w14:textId="77777777" w:rsidR="006C32D2" w:rsidRPr="00A564B4" w:rsidRDefault="006C32D2" w:rsidP="006C32D2">
            <w:pPr>
              <w:pStyle w:val="TAL"/>
              <w:rPr>
                <w:lang w:eastAsia="en-US"/>
              </w:rPr>
            </w:pPr>
          </w:p>
        </w:tc>
      </w:tr>
      <w:tr w:rsidR="006C32D2" w:rsidRPr="00A564B4" w14:paraId="7F0BD0B9" w14:textId="77777777" w:rsidTr="006C32D2">
        <w:trPr>
          <w:gridAfter w:val="2"/>
          <w:wAfter w:w="143" w:type="dxa"/>
          <w:cantSplit/>
          <w:jc w:val="center"/>
        </w:trPr>
        <w:tc>
          <w:tcPr>
            <w:tcW w:w="929" w:type="dxa"/>
            <w:gridSpan w:val="3"/>
            <w:tcBorders>
              <w:bottom w:val="single" w:sz="6" w:space="0" w:color="auto"/>
            </w:tcBorders>
          </w:tcPr>
          <w:p w14:paraId="121055B3" w14:textId="77777777" w:rsidR="006C32D2" w:rsidRPr="00A564B4" w:rsidRDefault="006C32D2" w:rsidP="006C32D2">
            <w:pPr>
              <w:pStyle w:val="TAL"/>
              <w:rPr>
                <w:rFonts w:eastAsia="PMingLiU"/>
                <w:lang w:eastAsia="zh-TW"/>
              </w:rPr>
            </w:pPr>
            <w:r w:rsidRPr="00A564B4">
              <w:rPr>
                <w:rFonts w:eastAsia="PMingLiU"/>
                <w:lang w:eastAsia="zh-TW"/>
              </w:rPr>
              <w:t>8.1.11_2</w:t>
            </w:r>
          </w:p>
        </w:tc>
        <w:tc>
          <w:tcPr>
            <w:tcW w:w="2960" w:type="dxa"/>
            <w:gridSpan w:val="2"/>
            <w:tcBorders>
              <w:bottom w:val="single" w:sz="6" w:space="0" w:color="auto"/>
            </w:tcBorders>
          </w:tcPr>
          <w:p w14:paraId="17B46495"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7E837693"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468EC6D"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1842D15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5666A65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B0925D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FE4E39" w14:textId="77777777" w:rsidR="006C32D2" w:rsidRPr="00A564B4" w:rsidRDefault="006C32D2" w:rsidP="006C32D2">
            <w:pPr>
              <w:pStyle w:val="TAL"/>
              <w:rPr>
                <w:lang w:eastAsia="en-US"/>
              </w:rPr>
            </w:pPr>
          </w:p>
        </w:tc>
      </w:tr>
      <w:tr w:rsidR="006C32D2" w:rsidRPr="00A564B4" w14:paraId="25858DE2" w14:textId="77777777" w:rsidTr="006C32D2">
        <w:trPr>
          <w:gridAfter w:val="2"/>
          <w:wAfter w:w="143" w:type="dxa"/>
          <w:cantSplit/>
          <w:jc w:val="center"/>
        </w:trPr>
        <w:tc>
          <w:tcPr>
            <w:tcW w:w="929" w:type="dxa"/>
            <w:gridSpan w:val="3"/>
            <w:tcBorders>
              <w:bottom w:val="single" w:sz="6" w:space="0" w:color="auto"/>
            </w:tcBorders>
          </w:tcPr>
          <w:p w14:paraId="03533841" w14:textId="77777777" w:rsidR="006C32D2" w:rsidRPr="00A564B4" w:rsidRDefault="006C32D2" w:rsidP="006C32D2">
            <w:pPr>
              <w:pStyle w:val="TAL"/>
              <w:rPr>
                <w:rFonts w:eastAsia="PMingLiU"/>
                <w:lang w:eastAsia="zh-TW"/>
              </w:rPr>
            </w:pPr>
            <w:r w:rsidRPr="00A564B4">
              <w:rPr>
                <w:rFonts w:eastAsia="PMingLiU"/>
                <w:lang w:eastAsia="zh-TW"/>
              </w:rPr>
              <w:t>8.1.12</w:t>
            </w:r>
          </w:p>
        </w:tc>
        <w:tc>
          <w:tcPr>
            <w:tcW w:w="2960" w:type="dxa"/>
            <w:gridSpan w:val="2"/>
            <w:tcBorders>
              <w:bottom w:val="single" w:sz="6" w:space="0" w:color="auto"/>
            </w:tcBorders>
          </w:tcPr>
          <w:p w14:paraId="2AA1D095"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 for UE category 0</w:t>
            </w:r>
          </w:p>
        </w:tc>
        <w:tc>
          <w:tcPr>
            <w:tcW w:w="828" w:type="dxa"/>
            <w:gridSpan w:val="2"/>
            <w:tcBorders>
              <w:bottom w:val="single" w:sz="6" w:space="0" w:color="auto"/>
            </w:tcBorders>
          </w:tcPr>
          <w:p w14:paraId="1CCBBC1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4EFBDF00" w14:textId="77777777" w:rsidR="006C32D2" w:rsidRPr="00A564B4" w:rsidRDefault="006C32D2" w:rsidP="006C32D2">
            <w:pPr>
              <w:pStyle w:val="TAL"/>
              <w:rPr>
                <w:rFonts w:eastAsia="PMingLiU"/>
                <w:lang w:eastAsia="zh-TW"/>
              </w:rPr>
            </w:pPr>
            <w:r w:rsidRPr="00A564B4">
              <w:rPr>
                <w:rFonts w:eastAsia="PMingLiU"/>
                <w:lang w:eastAsia="zh-TW"/>
              </w:rPr>
              <w:t>C95</w:t>
            </w:r>
          </w:p>
        </w:tc>
        <w:tc>
          <w:tcPr>
            <w:tcW w:w="2471" w:type="dxa"/>
            <w:gridSpan w:val="3"/>
            <w:tcBorders>
              <w:bottom w:val="single" w:sz="6" w:space="0" w:color="auto"/>
            </w:tcBorders>
          </w:tcPr>
          <w:p w14:paraId="2FA6EDA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31F6D8C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E854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F2B139" w14:textId="77777777" w:rsidR="006C32D2" w:rsidRPr="00A564B4" w:rsidRDefault="006C32D2" w:rsidP="006C32D2">
            <w:pPr>
              <w:pStyle w:val="TAL"/>
              <w:rPr>
                <w:lang w:eastAsia="en-US"/>
              </w:rPr>
            </w:pPr>
          </w:p>
        </w:tc>
      </w:tr>
      <w:tr w:rsidR="006C32D2" w:rsidRPr="00A564B4" w14:paraId="2B24F3BE" w14:textId="77777777" w:rsidTr="006C32D2">
        <w:trPr>
          <w:gridAfter w:val="2"/>
          <w:wAfter w:w="143" w:type="dxa"/>
          <w:cantSplit/>
          <w:jc w:val="center"/>
        </w:trPr>
        <w:tc>
          <w:tcPr>
            <w:tcW w:w="929" w:type="dxa"/>
            <w:gridSpan w:val="3"/>
            <w:tcBorders>
              <w:bottom w:val="single" w:sz="6" w:space="0" w:color="auto"/>
            </w:tcBorders>
          </w:tcPr>
          <w:p w14:paraId="0FA0D718" w14:textId="77777777" w:rsidR="006C32D2" w:rsidRPr="00A564B4" w:rsidRDefault="006C32D2" w:rsidP="006C32D2">
            <w:pPr>
              <w:pStyle w:val="TAL"/>
              <w:rPr>
                <w:rFonts w:eastAsia="PMingLiU"/>
                <w:lang w:eastAsia="zh-TW"/>
              </w:rPr>
            </w:pPr>
            <w:r w:rsidRPr="00A564B4">
              <w:rPr>
                <w:rFonts w:eastAsia="PMingLiU"/>
                <w:lang w:eastAsia="zh-TW"/>
              </w:rPr>
              <w:t>8.1.12_1</w:t>
            </w:r>
          </w:p>
        </w:tc>
        <w:tc>
          <w:tcPr>
            <w:tcW w:w="2960" w:type="dxa"/>
            <w:gridSpan w:val="2"/>
            <w:tcBorders>
              <w:bottom w:val="single" w:sz="6" w:space="0" w:color="auto"/>
            </w:tcBorders>
          </w:tcPr>
          <w:p w14:paraId="28686BD8"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48FDF2D1"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159225A"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6387BC25"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6949D56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C6A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5DE45B5" w14:textId="77777777" w:rsidR="006C32D2" w:rsidRPr="00A564B4" w:rsidRDefault="006C32D2" w:rsidP="006C32D2">
            <w:pPr>
              <w:pStyle w:val="TAL"/>
              <w:rPr>
                <w:lang w:eastAsia="en-US"/>
              </w:rPr>
            </w:pPr>
          </w:p>
        </w:tc>
      </w:tr>
      <w:tr w:rsidR="006C32D2" w:rsidRPr="00A564B4" w14:paraId="432B03C4" w14:textId="77777777" w:rsidTr="006C32D2">
        <w:trPr>
          <w:gridAfter w:val="2"/>
          <w:wAfter w:w="143" w:type="dxa"/>
          <w:cantSplit/>
          <w:jc w:val="center"/>
        </w:trPr>
        <w:tc>
          <w:tcPr>
            <w:tcW w:w="929" w:type="dxa"/>
            <w:gridSpan w:val="3"/>
            <w:tcBorders>
              <w:bottom w:val="single" w:sz="6" w:space="0" w:color="auto"/>
            </w:tcBorders>
          </w:tcPr>
          <w:p w14:paraId="43A78256" w14:textId="77777777" w:rsidR="006C32D2" w:rsidRPr="00A564B4" w:rsidRDefault="006C32D2" w:rsidP="006C32D2">
            <w:pPr>
              <w:pStyle w:val="TAL"/>
              <w:rPr>
                <w:rFonts w:eastAsia="PMingLiU"/>
                <w:lang w:eastAsia="zh-TW"/>
              </w:rPr>
            </w:pPr>
            <w:r w:rsidRPr="00A564B4">
              <w:rPr>
                <w:rFonts w:eastAsia="PMingLiU"/>
                <w:lang w:eastAsia="zh-TW"/>
              </w:rPr>
              <w:t>8.1.12_2</w:t>
            </w:r>
          </w:p>
        </w:tc>
        <w:tc>
          <w:tcPr>
            <w:tcW w:w="2960" w:type="dxa"/>
            <w:gridSpan w:val="2"/>
            <w:tcBorders>
              <w:bottom w:val="single" w:sz="6" w:space="0" w:color="auto"/>
            </w:tcBorders>
          </w:tcPr>
          <w:p w14:paraId="0C3FED92"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0B89A2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A348540"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0BE8AD4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84BA1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91EE5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170E5C1" w14:textId="77777777" w:rsidR="006C32D2" w:rsidRPr="00A564B4" w:rsidRDefault="006C32D2" w:rsidP="006C32D2">
            <w:pPr>
              <w:pStyle w:val="TAL"/>
              <w:rPr>
                <w:lang w:eastAsia="en-US"/>
              </w:rPr>
            </w:pPr>
          </w:p>
        </w:tc>
      </w:tr>
      <w:tr w:rsidR="006C32D2" w:rsidRPr="00A564B4" w14:paraId="606DA204" w14:textId="77777777" w:rsidTr="006C32D2">
        <w:trPr>
          <w:gridAfter w:val="2"/>
          <w:wAfter w:w="143" w:type="dxa"/>
          <w:cantSplit/>
          <w:jc w:val="center"/>
        </w:trPr>
        <w:tc>
          <w:tcPr>
            <w:tcW w:w="929" w:type="dxa"/>
            <w:gridSpan w:val="3"/>
            <w:tcBorders>
              <w:bottom w:val="single" w:sz="6" w:space="0" w:color="auto"/>
            </w:tcBorders>
          </w:tcPr>
          <w:p w14:paraId="643C4A32" w14:textId="77777777" w:rsidR="006C32D2" w:rsidRPr="00A564B4" w:rsidRDefault="006C32D2" w:rsidP="006C32D2">
            <w:pPr>
              <w:pStyle w:val="TAL"/>
              <w:rPr>
                <w:rFonts w:eastAsia="PMingLiU"/>
                <w:lang w:eastAsia="zh-TW"/>
              </w:rPr>
            </w:pPr>
            <w:r w:rsidRPr="00A564B4">
              <w:rPr>
                <w:rFonts w:eastAsia="PMingLiU"/>
                <w:lang w:eastAsia="zh-TW"/>
              </w:rPr>
              <w:t>8.1.13</w:t>
            </w:r>
          </w:p>
        </w:tc>
        <w:tc>
          <w:tcPr>
            <w:tcW w:w="2960" w:type="dxa"/>
            <w:gridSpan w:val="2"/>
            <w:tcBorders>
              <w:bottom w:val="single" w:sz="6" w:space="0" w:color="auto"/>
            </w:tcBorders>
          </w:tcPr>
          <w:p w14:paraId="77F751C1"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6608410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65B3F412" w14:textId="77777777" w:rsidR="006C32D2" w:rsidRPr="00A564B4" w:rsidRDefault="006C32D2" w:rsidP="006C32D2">
            <w:pPr>
              <w:pStyle w:val="TAL"/>
              <w:rPr>
                <w:lang w:eastAsia="en-US"/>
              </w:rPr>
            </w:pPr>
            <w:r w:rsidRPr="00A564B4">
              <w:rPr>
                <w:rFonts w:eastAsia="PMingLiU"/>
                <w:lang w:eastAsia="zh-TW"/>
              </w:rPr>
              <w:t>C95</w:t>
            </w:r>
          </w:p>
        </w:tc>
        <w:tc>
          <w:tcPr>
            <w:tcW w:w="2471" w:type="dxa"/>
            <w:gridSpan w:val="3"/>
            <w:tcBorders>
              <w:bottom w:val="single" w:sz="6" w:space="0" w:color="auto"/>
            </w:tcBorders>
          </w:tcPr>
          <w:p w14:paraId="43A755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05922A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708D7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FF04AAD" w14:textId="77777777" w:rsidR="006C32D2" w:rsidRPr="00A564B4" w:rsidRDefault="006C32D2" w:rsidP="006C32D2">
            <w:pPr>
              <w:pStyle w:val="TAL"/>
              <w:rPr>
                <w:lang w:eastAsia="en-US"/>
              </w:rPr>
            </w:pPr>
          </w:p>
        </w:tc>
      </w:tr>
      <w:tr w:rsidR="006C32D2" w:rsidRPr="00A564B4" w14:paraId="245E5F36" w14:textId="77777777" w:rsidTr="006C32D2">
        <w:trPr>
          <w:gridAfter w:val="2"/>
          <w:wAfter w:w="143" w:type="dxa"/>
          <w:cantSplit/>
          <w:jc w:val="center"/>
        </w:trPr>
        <w:tc>
          <w:tcPr>
            <w:tcW w:w="929" w:type="dxa"/>
            <w:gridSpan w:val="3"/>
            <w:tcBorders>
              <w:bottom w:val="single" w:sz="6" w:space="0" w:color="auto"/>
            </w:tcBorders>
          </w:tcPr>
          <w:p w14:paraId="68ED651E" w14:textId="77777777" w:rsidR="006C32D2" w:rsidRPr="00A564B4" w:rsidRDefault="006C32D2" w:rsidP="006C32D2">
            <w:pPr>
              <w:pStyle w:val="TAL"/>
              <w:rPr>
                <w:rFonts w:eastAsia="PMingLiU"/>
                <w:lang w:eastAsia="zh-TW"/>
              </w:rPr>
            </w:pPr>
            <w:r w:rsidRPr="00A564B4">
              <w:rPr>
                <w:rFonts w:eastAsia="PMingLiU"/>
                <w:lang w:eastAsia="zh-TW"/>
              </w:rPr>
              <w:t>8.1.13_1</w:t>
            </w:r>
          </w:p>
        </w:tc>
        <w:tc>
          <w:tcPr>
            <w:tcW w:w="2960" w:type="dxa"/>
            <w:gridSpan w:val="2"/>
            <w:tcBorders>
              <w:bottom w:val="single" w:sz="6" w:space="0" w:color="auto"/>
            </w:tcBorders>
          </w:tcPr>
          <w:p w14:paraId="764D1EC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7A324F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8CEF69F"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6D7FD2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7171D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CD685E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DB4E7A" w14:textId="77777777" w:rsidR="006C32D2" w:rsidRPr="00A564B4" w:rsidRDefault="006C32D2" w:rsidP="006C32D2">
            <w:pPr>
              <w:pStyle w:val="TAL"/>
              <w:rPr>
                <w:lang w:eastAsia="en-US"/>
              </w:rPr>
            </w:pPr>
          </w:p>
        </w:tc>
      </w:tr>
      <w:tr w:rsidR="006C32D2" w:rsidRPr="00A564B4" w14:paraId="4C343E54" w14:textId="77777777" w:rsidTr="006C32D2">
        <w:trPr>
          <w:gridAfter w:val="2"/>
          <w:wAfter w:w="143" w:type="dxa"/>
          <w:cantSplit/>
          <w:jc w:val="center"/>
        </w:trPr>
        <w:tc>
          <w:tcPr>
            <w:tcW w:w="929" w:type="dxa"/>
            <w:gridSpan w:val="3"/>
            <w:tcBorders>
              <w:bottom w:val="single" w:sz="6" w:space="0" w:color="auto"/>
            </w:tcBorders>
          </w:tcPr>
          <w:p w14:paraId="537759A2" w14:textId="77777777" w:rsidR="006C32D2" w:rsidRPr="00A564B4" w:rsidRDefault="006C32D2" w:rsidP="006C32D2">
            <w:pPr>
              <w:pStyle w:val="TAL"/>
              <w:rPr>
                <w:rFonts w:eastAsia="PMingLiU"/>
                <w:lang w:eastAsia="zh-TW"/>
              </w:rPr>
            </w:pPr>
            <w:r w:rsidRPr="00A564B4">
              <w:rPr>
                <w:rFonts w:eastAsia="PMingLiU"/>
                <w:lang w:eastAsia="zh-TW"/>
              </w:rPr>
              <w:t>8.1.13_2</w:t>
            </w:r>
          </w:p>
        </w:tc>
        <w:tc>
          <w:tcPr>
            <w:tcW w:w="2960" w:type="dxa"/>
            <w:gridSpan w:val="2"/>
            <w:tcBorders>
              <w:bottom w:val="single" w:sz="6" w:space="0" w:color="auto"/>
            </w:tcBorders>
          </w:tcPr>
          <w:p w14:paraId="24B66C7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56C48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34C14C"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0E8471E"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9FD20D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EE0C0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41039C" w14:textId="77777777" w:rsidR="006C32D2" w:rsidRPr="00A564B4" w:rsidRDefault="006C32D2" w:rsidP="006C32D2">
            <w:pPr>
              <w:pStyle w:val="TAL"/>
              <w:rPr>
                <w:lang w:eastAsia="en-US"/>
              </w:rPr>
            </w:pPr>
          </w:p>
        </w:tc>
      </w:tr>
      <w:tr w:rsidR="006C32D2" w:rsidRPr="00A564B4" w14:paraId="6CBD106A" w14:textId="77777777" w:rsidTr="006C32D2">
        <w:trPr>
          <w:gridAfter w:val="2"/>
          <w:wAfter w:w="143" w:type="dxa"/>
          <w:cantSplit/>
          <w:jc w:val="center"/>
        </w:trPr>
        <w:tc>
          <w:tcPr>
            <w:tcW w:w="929" w:type="dxa"/>
            <w:gridSpan w:val="3"/>
            <w:tcBorders>
              <w:bottom w:val="single" w:sz="6" w:space="0" w:color="auto"/>
            </w:tcBorders>
          </w:tcPr>
          <w:p w14:paraId="0B48015F" w14:textId="77777777" w:rsidR="006C32D2" w:rsidRPr="00A564B4" w:rsidRDefault="006C32D2" w:rsidP="006C32D2">
            <w:pPr>
              <w:pStyle w:val="TAL"/>
              <w:rPr>
                <w:rFonts w:eastAsia="PMingLiU"/>
                <w:lang w:eastAsia="zh-TW"/>
              </w:rPr>
            </w:pPr>
            <w:r w:rsidRPr="00A564B4">
              <w:rPr>
                <w:rFonts w:eastAsia="PMingLiU"/>
                <w:lang w:eastAsia="zh-TW"/>
              </w:rPr>
              <w:t>8.1.14</w:t>
            </w:r>
          </w:p>
        </w:tc>
        <w:tc>
          <w:tcPr>
            <w:tcW w:w="2960" w:type="dxa"/>
            <w:gridSpan w:val="2"/>
            <w:tcBorders>
              <w:bottom w:val="single" w:sz="6" w:space="0" w:color="auto"/>
            </w:tcBorders>
          </w:tcPr>
          <w:p w14:paraId="64695FB8"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event triggered reporting under fading propagation conditions in asynchronous cells for UE category 0</w:t>
            </w:r>
          </w:p>
        </w:tc>
        <w:tc>
          <w:tcPr>
            <w:tcW w:w="828" w:type="dxa"/>
            <w:gridSpan w:val="2"/>
            <w:tcBorders>
              <w:bottom w:val="single" w:sz="6" w:space="0" w:color="auto"/>
            </w:tcBorders>
          </w:tcPr>
          <w:p w14:paraId="3989F74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7CDF312E"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196EB73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477846A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C3B1D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EA9759" w14:textId="77777777" w:rsidR="006C32D2" w:rsidRPr="00A564B4" w:rsidRDefault="006C32D2" w:rsidP="006C32D2">
            <w:pPr>
              <w:pStyle w:val="TAL"/>
              <w:rPr>
                <w:lang w:eastAsia="en-US"/>
              </w:rPr>
            </w:pPr>
          </w:p>
        </w:tc>
      </w:tr>
      <w:tr w:rsidR="006C32D2" w:rsidRPr="00A564B4" w14:paraId="69533C54" w14:textId="77777777" w:rsidTr="006C32D2">
        <w:trPr>
          <w:gridAfter w:val="2"/>
          <w:wAfter w:w="143" w:type="dxa"/>
          <w:cantSplit/>
          <w:jc w:val="center"/>
        </w:trPr>
        <w:tc>
          <w:tcPr>
            <w:tcW w:w="929" w:type="dxa"/>
            <w:gridSpan w:val="3"/>
            <w:tcBorders>
              <w:bottom w:val="single" w:sz="6" w:space="0" w:color="auto"/>
            </w:tcBorders>
          </w:tcPr>
          <w:p w14:paraId="2C2B9F9B" w14:textId="77777777" w:rsidR="006C32D2" w:rsidRPr="00A564B4" w:rsidRDefault="006C32D2" w:rsidP="006C32D2">
            <w:pPr>
              <w:pStyle w:val="TAL"/>
              <w:rPr>
                <w:rFonts w:eastAsia="PMingLiU"/>
                <w:lang w:eastAsia="zh-TW"/>
              </w:rPr>
            </w:pPr>
            <w:r w:rsidRPr="00A564B4">
              <w:rPr>
                <w:rFonts w:eastAsia="PMingLiU"/>
                <w:lang w:eastAsia="zh-TW"/>
              </w:rPr>
              <w:t>8.1.15</w:t>
            </w:r>
          </w:p>
        </w:tc>
        <w:tc>
          <w:tcPr>
            <w:tcW w:w="2960" w:type="dxa"/>
            <w:gridSpan w:val="2"/>
            <w:tcBorders>
              <w:bottom w:val="single" w:sz="6" w:space="0" w:color="auto"/>
            </w:tcBorders>
          </w:tcPr>
          <w:p w14:paraId="2096C2C5"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for UE category 0</w:t>
            </w:r>
          </w:p>
        </w:tc>
        <w:tc>
          <w:tcPr>
            <w:tcW w:w="828" w:type="dxa"/>
            <w:gridSpan w:val="2"/>
            <w:tcBorders>
              <w:bottom w:val="single" w:sz="6" w:space="0" w:color="auto"/>
            </w:tcBorders>
          </w:tcPr>
          <w:p w14:paraId="52BAC1A7"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1A40573"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6C71E83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8E56A5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2DF4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11A0D1" w14:textId="77777777" w:rsidR="006C32D2" w:rsidRPr="00A564B4" w:rsidRDefault="006C32D2" w:rsidP="006C32D2">
            <w:pPr>
              <w:pStyle w:val="TAL"/>
              <w:rPr>
                <w:lang w:eastAsia="en-US"/>
              </w:rPr>
            </w:pPr>
          </w:p>
        </w:tc>
      </w:tr>
      <w:tr w:rsidR="006C32D2" w:rsidRPr="00A564B4" w14:paraId="74F500F6" w14:textId="77777777" w:rsidTr="006C32D2">
        <w:trPr>
          <w:gridAfter w:val="2"/>
          <w:wAfter w:w="143" w:type="dxa"/>
          <w:cantSplit/>
          <w:jc w:val="center"/>
        </w:trPr>
        <w:tc>
          <w:tcPr>
            <w:tcW w:w="929" w:type="dxa"/>
            <w:gridSpan w:val="3"/>
            <w:tcBorders>
              <w:bottom w:val="single" w:sz="6" w:space="0" w:color="auto"/>
            </w:tcBorders>
          </w:tcPr>
          <w:p w14:paraId="393E4A84" w14:textId="77777777" w:rsidR="006C32D2" w:rsidRPr="00A564B4" w:rsidRDefault="006C32D2" w:rsidP="006C32D2">
            <w:pPr>
              <w:pStyle w:val="TAL"/>
              <w:rPr>
                <w:rFonts w:eastAsia="PMingLiU"/>
                <w:lang w:eastAsia="zh-TW"/>
              </w:rPr>
            </w:pPr>
            <w:r w:rsidRPr="00A564B4">
              <w:rPr>
                <w:rFonts w:eastAsia="PMingLiU"/>
                <w:lang w:eastAsia="zh-TW"/>
              </w:rPr>
              <w:t>8.1.16</w:t>
            </w:r>
          </w:p>
        </w:tc>
        <w:tc>
          <w:tcPr>
            <w:tcW w:w="2960" w:type="dxa"/>
            <w:gridSpan w:val="2"/>
            <w:tcBorders>
              <w:bottom w:val="single" w:sz="6" w:space="0" w:color="auto"/>
            </w:tcBorders>
          </w:tcPr>
          <w:p w14:paraId="25BD884A"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with DRX for UE category 0</w:t>
            </w:r>
          </w:p>
        </w:tc>
        <w:tc>
          <w:tcPr>
            <w:tcW w:w="828" w:type="dxa"/>
            <w:gridSpan w:val="2"/>
            <w:tcBorders>
              <w:bottom w:val="single" w:sz="6" w:space="0" w:color="auto"/>
            </w:tcBorders>
          </w:tcPr>
          <w:p w14:paraId="73224CA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05E3B7B4"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0C0B32C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4A8EE7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FD0243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0A308A" w14:textId="77777777" w:rsidR="006C32D2" w:rsidRPr="00A564B4" w:rsidRDefault="006C32D2" w:rsidP="006C32D2">
            <w:pPr>
              <w:pStyle w:val="TAL"/>
              <w:rPr>
                <w:lang w:eastAsia="en-US"/>
              </w:rPr>
            </w:pPr>
          </w:p>
        </w:tc>
      </w:tr>
      <w:tr w:rsidR="006C32D2" w:rsidRPr="00A564B4" w14:paraId="7DF36D2E" w14:textId="77777777" w:rsidTr="006C32D2">
        <w:trPr>
          <w:gridAfter w:val="2"/>
          <w:wAfter w:w="143" w:type="dxa"/>
          <w:cantSplit/>
          <w:jc w:val="center"/>
        </w:trPr>
        <w:tc>
          <w:tcPr>
            <w:tcW w:w="929" w:type="dxa"/>
            <w:gridSpan w:val="3"/>
            <w:tcBorders>
              <w:bottom w:val="single" w:sz="6" w:space="0" w:color="auto"/>
            </w:tcBorders>
          </w:tcPr>
          <w:p w14:paraId="7632CDAF" w14:textId="77777777" w:rsidR="006C32D2" w:rsidRPr="00A564B4" w:rsidRDefault="006C32D2" w:rsidP="006C32D2">
            <w:pPr>
              <w:pStyle w:val="TAL"/>
              <w:rPr>
                <w:rFonts w:eastAsia="PMingLiU"/>
                <w:lang w:eastAsia="zh-TW"/>
              </w:rPr>
            </w:pPr>
            <w:r w:rsidRPr="00A564B4">
              <w:rPr>
                <w:rFonts w:eastAsia="PMingLiU"/>
                <w:lang w:eastAsia="zh-TW"/>
              </w:rPr>
              <w:t>8.1.17</w:t>
            </w:r>
          </w:p>
        </w:tc>
        <w:tc>
          <w:tcPr>
            <w:tcW w:w="2960" w:type="dxa"/>
            <w:gridSpan w:val="2"/>
            <w:tcBorders>
              <w:bottom w:val="single" w:sz="6" w:space="0" w:color="auto"/>
            </w:tcBorders>
          </w:tcPr>
          <w:p w14:paraId="16099735"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 for UE category 0</w:t>
            </w:r>
          </w:p>
        </w:tc>
        <w:tc>
          <w:tcPr>
            <w:tcW w:w="828" w:type="dxa"/>
            <w:gridSpan w:val="2"/>
            <w:tcBorders>
              <w:bottom w:val="single" w:sz="6" w:space="0" w:color="auto"/>
            </w:tcBorders>
          </w:tcPr>
          <w:p w14:paraId="08FA7DA3"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0CB27E3B"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36A150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5A40C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83450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FC37C0" w14:textId="77777777" w:rsidR="006C32D2" w:rsidRPr="00A564B4" w:rsidRDefault="006C32D2" w:rsidP="006C32D2">
            <w:pPr>
              <w:pStyle w:val="TAL"/>
              <w:rPr>
                <w:lang w:eastAsia="en-US"/>
              </w:rPr>
            </w:pPr>
          </w:p>
        </w:tc>
      </w:tr>
      <w:tr w:rsidR="006C32D2" w:rsidRPr="00A564B4" w14:paraId="1F5E3077" w14:textId="77777777" w:rsidTr="006C32D2">
        <w:trPr>
          <w:gridAfter w:val="2"/>
          <w:wAfter w:w="143" w:type="dxa"/>
          <w:cantSplit/>
          <w:jc w:val="center"/>
        </w:trPr>
        <w:tc>
          <w:tcPr>
            <w:tcW w:w="929" w:type="dxa"/>
            <w:gridSpan w:val="3"/>
            <w:tcBorders>
              <w:bottom w:val="single" w:sz="6" w:space="0" w:color="auto"/>
            </w:tcBorders>
          </w:tcPr>
          <w:p w14:paraId="7EB072E5" w14:textId="77777777" w:rsidR="006C32D2" w:rsidRPr="00A564B4" w:rsidRDefault="006C32D2" w:rsidP="006C32D2">
            <w:pPr>
              <w:pStyle w:val="TAL"/>
              <w:rPr>
                <w:rFonts w:eastAsia="PMingLiU"/>
                <w:lang w:eastAsia="zh-TW"/>
              </w:rPr>
            </w:pPr>
            <w:r w:rsidRPr="00A564B4">
              <w:rPr>
                <w:rFonts w:eastAsia="PMingLiU"/>
                <w:lang w:eastAsia="zh-TW"/>
              </w:rPr>
              <w:t>8.1.17_1</w:t>
            </w:r>
          </w:p>
        </w:tc>
        <w:tc>
          <w:tcPr>
            <w:tcW w:w="2960" w:type="dxa"/>
            <w:gridSpan w:val="2"/>
            <w:tcBorders>
              <w:bottom w:val="single" w:sz="6" w:space="0" w:color="auto"/>
            </w:tcBorders>
          </w:tcPr>
          <w:p w14:paraId="5234BEB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4C845DB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D0D533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533EFF62"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2D8439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DA5F4C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BAED0" w14:textId="77777777" w:rsidR="006C32D2" w:rsidRPr="00A564B4" w:rsidRDefault="006C32D2" w:rsidP="006C32D2">
            <w:pPr>
              <w:pStyle w:val="TAL"/>
              <w:rPr>
                <w:lang w:eastAsia="en-US"/>
              </w:rPr>
            </w:pPr>
          </w:p>
        </w:tc>
      </w:tr>
      <w:tr w:rsidR="006C32D2" w:rsidRPr="00A564B4" w14:paraId="52D79ADC" w14:textId="77777777" w:rsidTr="006C32D2">
        <w:trPr>
          <w:gridAfter w:val="2"/>
          <w:wAfter w:w="143" w:type="dxa"/>
          <w:cantSplit/>
          <w:jc w:val="center"/>
        </w:trPr>
        <w:tc>
          <w:tcPr>
            <w:tcW w:w="929" w:type="dxa"/>
            <w:gridSpan w:val="3"/>
            <w:tcBorders>
              <w:bottom w:val="single" w:sz="6" w:space="0" w:color="auto"/>
            </w:tcBorders>
          </w:tcPr>
          <w:p w14:paraId="7B7602F8" w14:textId="77777777" w:rsidR="006C32D2" w:rsidRPr="00A564B4" w:rsidRDefault="006C32D2" w:rsidP="006C32D2">
            <w:pPr>
              <w:pStyle w:val="TAL"/>
              <w:rPr>
                <w:rFonts w:eastAsia="PMingLiU"/>
                <w:lang w:eastAsia="zh-TW"/>
              </w:rPr>
            </w:pPr>
            <w:r w:rsidRPr="00A564B4">
              <w:rPr>
                <w:rFonts w:eastAsia="PMingLiU"/>
                <w:lang w:eastAsia="zh-TW"/>
              </w:rPr>
              <w:t>8.1.17_2</w:t>
            </w:r>
          </w:p>
        </w:tc>
        <w:tc>
          <w:tcPr>
            <w:tcW w:w="2960" w:type="dxa"/>
            <w:gridSpan w:val="2"/>
            <w:tcBorders>
              <w:bottom w:val="single" w:sz="6" w:space="0" w:color="auto"/>
            </w:tcBorders>
          </w:tcPr>
          <w:p w14:paraId="795CD7B4"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79CC1F1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D14AD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4631B8D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C8D88B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2C8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946446" w14:textId="77777777" w:rsidR="006C32D2" w:rsidRPr="00A564B4" w:rsidRDefault="006C32D2" w:rsidP="006C32D2">
            <w:pPr>
              <w:pStyle w:val="TAL"/>
              <w:rPr>
                <w:lang w:eastAsia="en-US"/>
              </w:rPr>
            </w:pPr>
          </w:p>
        </w:tc>
      </w:tr>
      <w:tr w:rsidR="006C32D2" w:rsidRPr="00A564B4" w14:paraId="0B59D50A" w14:textId="77777777" w:rsidTr="006C32D2">
        <w:trPr>
          <w:gridAfter w:val="2"/>
          <w:wAfter w:w="143" w:type="dxa"/>
          <w:cantSplit/>
          <w:jc w:val="center"/>
        </w:trPr>
        <w:tc>
          <w:tcPr>
            <w:tcW w:w="929" w:type="dxa"/>
            <w:gridSpan w:val="3"/>
            <w:tcBorders>
              <w:bottom w:val="single" w:sz="6" w:space="0" w:color="auto"/>
            </w:tcBorders>
          </w:tcPr>
          <w:p w14:paraId="345CC410" w14:textId="77777777" w:rsidR="006C32D2" w:rsidRPr="00A564B4" w:rsidRDefault="006C32D2" w:rsidP="006C32D2">
            <w:pPr>
              <w:pStyle w:val="TAL"/>
              <w:rPr>
                <w:rFonts w:eastAsia="PMingLiU"/>
                <w:lang w:eastAsia="zh-TW"/>
              </w:rPr>
            </w:pPr>
            <w:r w:rsidRPr="00A564B4">
              <w:rPr>
                <w:rFonts w:eastAsia="PMingLiU"/>
                <w:lang w:eastAsia="zh-TW"/>
              </w:rPr>
              <w:t>8.1.18</w:t>
            </w:r>
          </w:p>
        </w:tc>
        <w:tc>
          <w:tcPr>
            <w:tcW w:w="2960" w:type="dxa"/>
            <w:gridSpan w:val="2"/>
            <w:tcBorders>
              <w:bottom w:val="single" w:sz="6" w:space="0" w:color="auto"/>
            </w:tcBorders>
          </w:tcPr>
          <w:p w14:paraId="65DA60FE"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05C7DF8C"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5FD7A738"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6F36F35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A23702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92970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9DCD7" w14:textId="77777777" w:rsidR="006C32D2" w:rsidRPr="00A564B4" w:rsidRDefault="006C32D2" w:rsidP="006C32D2">
            <w:pPr>
              <w:pStyle w:val="TAL"/>
              <w:rPr>
                <w:lang w:eastAsia="en-US"/>
              </w:rPr>
            </w:pPr>
          </w:p>
        </w:tc>
      </w:tr>
      <w:tr w:rsidR="006C32D2" w:rsidRPr="00A564B4" w14:paraId="7493BFA2" w14:textId="77777777" w:rsidTr="006C32D2">
        <w:trPr>
          <w:gridAfter w:val="2"/>
          <w:wAfter w:w="143" w:type="dxa"/>
          <w:cantSplit/>
          <w:jc w:val="center"/>
        </w:trPr>
        <w:tc>
          <w:tcPr>
            <w:tcW w:w="929" w:type="dxa"/>
            <w:gridSpan w:val="3"/>
            <w:tcBorders>
              <w:bottom w:val="single" w:sz="6" w:space="0" w:color="auto"/>
            </w:tcBorders>
          </w:tcPr>
          <w:p w14:paraId="104E8533" w14:textId="77777777" w:rsidR="006C32D2" w:rsidRPr="00A564B4" w:rsidRDefault="006C32D2" w:rsidP="006C32D2">
            <w:pPr>
              <w:pStyle w:val="TAL"/>
              <w:rPr>
                <w:rFonts w:eastAsia="PMingLiU"/>
                <w:lang w:eastAsia="zh-TW"/>
              </w:rPr>
            </w:pPr>
            <w:r w:rsidRPr="00A564B4">
              <w:rPr>
                <w:rFonts w:eastAsia="PMingLiU"/>
                <w:lang w:eastAsia="zh-TW"/>
              </w:rPr>
              <w:t>8.1.18_1</w:t>
            </w:r>
          </w:p>
        </w:tc>
        <w:tc>
          <w:tcPr>
            <w:tcW w:w="2960" w:type="dxa"/>
            <w:gridSpan w:val="2"/>
            <w:tcBorders>
              <w:bottom w:val="single" w:sz="6" w:space="0" w:color="auto"/>
            </w:tcBorders>
          </w:tcPr>
          <w:p w14:paraId="2F58C195"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7B07329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2DA7CC"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188B1334"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A6C80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F874A2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33DC36" w14:textId="77777777" w:rsidR="006C32D2" w:rsidRPr="00A564B4" w:rsidRDefault="006C32D2" w:rsidP="006C32D2">
            <w:pPr>
              <w:pStyle w:val="TAL"/>
              <w:rPr>
                <w:lang w:eastAsia="en-US"/>
              </w:rPr>
            </w:pPr>
          </w:p>
        </w:tc>
      </w:tr>
      <w:tr w:rsidR="006C32D2" w:rsidRPr="00A564B4" w14:paraId="4EDE0997" w14:textId="77777777" w:rsidTr="006C32D2">
        <w:trPr>
          <w:gridAfter w:val="2"/>
          <w:wAfter w:w="143" w:type="dxa"/>
          <w:cantSplit/>
          <w:jc w:val="center"/>
        </w:trPr>
        <w:tc>
          <w:tcPr>
            <w:tcW w:w="929" w:type="dxa"/>
            <w:gridSpan w:val="3"/>
            <w:tcBorders>
              <w:bottom w:val="single" w:sz="6" w:space="0" w:color="auto"/>
            </w:tcBorders>
          </w:tcPr>
          <w:p w14:paraId="632B96A5" w14:textId="77777777" w:rsidR="006C32D2" w:rsidRPr="00A564B4" w:rsidRDefault="006C32D2" w:rsidP="006C32D2">
            <w:pPr>
              <w:pStyle w:val="TAL"/>
              <w:rPr>
                <w:rFonts w:eastAsia="PMingLiU"/>
                <w:lang w:eastAsia="zh-TW"/>
              </w:rPr>
            </w:pPr>
            <w:r w:rsidRPr="00A564B4">
              <w:rPr>
                <w:rFonts w:eastAsia="PMingLiU"/>
                <w:lang w:eastAsia="zh-TW"/>
              </w:rPr>
              <w:t>8.1.18_2</w:t>
            </w:r>
          </w:p>
        </w:tc>
        <w:tc>
          <w:tcPr>
            <w:tcW w:w="2960" w:type="dxa"/>
            <w:gridSpan w:val="2"/>
            <w:tcBorders>
              <w:bottom w:val="single" w:sz="6" w:space="0" w:color="auto"/>
            </w:tcBorders>
          </w:tcPr>
          <w:p w14:paraId="1A3F2E4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04DE463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37595B"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0C6BE190"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1B8FB3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99B9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237F78" w14:textId="77777777" w:rsidR="006C32D2" w:rsidRPr="00A564B4" w:rsidRDefault="006C32D2" w:rsidP="006C32D2">
            <w:pPr>
              <w:pStyle w:val="TAL"/>
              <w:rPr>
                <w:lang w:eastAsia="en-US"/>
              </w:rPr>
            </w:pPr>
          </w:p>
        </w:tc>
      </w:tr>
      <w:tr w:rsidR="006C32D2" w:rsidRPr="00A564B4" w14:paraId="49F1C405" w14:textId="77777777" w:rsidTr="006C32D2">
        <w:trPr>
          <w:gridAfter w:val="2"/>
          <w:wAfter w:w="143" w:type="dxa"/>
          <w:cantSplit/>
          <w:jc w:val="center"/>
        </w:trPr>
        <w:tc>
          <w:tcPr>
            <w:tcW w:w="929" w:type="dxa"/>
            <w:gridSpan w:val="3"/>
            <w:tcBorders>
              <w:bottom w:val="single" w:sz="6" w:space="0" w:color="auto"/>
            </w:tcBorders>
          </w:tcPr>
          <w:p w14:paraId="3722CE62"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19</w:t>
            </w:r>
          </w:p>
        </w:tc>
        <w:tc>
          <w:tcPr>
            <w:tcW w:w="2960" w:type="dxa"/>
            <w:gridSpan w:val="2"/>
            <w:tcBorders>
              <w:bottom w:val="single" w:sz="6" w:space="0" w:color="auto"/>
            </w:tcBorders>
          </w:tcPr>
          <w:p w14:paraId="4D5447FD" w14:textId="77777777" w:rsidR="006C32D2" w:rsidRPr="00A564B4" w:rsidRDefault="006C32D2" w:rsidP="006C32D2">
            <w:pPr>
              <w:pStyle w:val="TAL"/>
              <w:rPr>
                <w:rFonts w:cs="v4.2.0"/>
                <w:snapToGrid w:val="0"/>
                <w:lang w:eastAsia="en-US"/>
              </w:rPr>
            </w:pPr>
            <w:r w:rsidRPr="00A564B4">
              <w:rPr>
                <w:lang w:eastAsia="en-US"/>
              </w:rPr>
              <w:t>E-UTRAN FD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355A8C34"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DC171D1" w14:textId="77777777" w:rsidR="006C32D2" w:rsidRPr="00A564B4" w:rsidRDefault="006C32D2" w:rsidP="006C32D2">
            <w:pPr>
              <w:pStyle w:val="TAL"/>
              <w:rPr>
                <w:rFonts w:eastAsia="SimSun"/>
                <w:lang w:eastAsia="zh-CN"/>
              </w:rPr>
            </w:pPr>
            <w:r w:rsidRPr="00A564B4">
              <w:rPr>
                <w:rFonts w:eastAsia="SimSun"/>
                <w:lang w:eastAsia="zh-CN"/>
              </w:rPr>
              <w:t>C108</w:t>
            </w:r>
          </w:p>
        </w:tc>
        <w:tc>
          <w:tcPr>
            <w:tcW w:w="2471" w:type="dxa"/>
            <w:gridSpan w:val="3"/>
            <w:tcBorders>
              <w:bottom w:val="single" w:sz="6" w:space="0" w:color="auto"/>
            </w:tcBorders>
          </w:tcPr>
          <w:p w14:paraId="31385158" w14:textId="77777777" w:rsidR="006C32D2" w:rsidRPr="00A564B4" w:rsidRDefault="006C32D2" w:rsidP="006C32D2">
            <w:pPr>
              <w:pStyle w:val="TAL"/>
              <w:rPr>
                <w:rFonts w:eastAsia="SimSun"/>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8955E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5585E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38A3D3" w14:textId="77777777" w:rsidR="006C32D2" w:rsidRPr="00A564B4" w:rsidRDefault="006C32D2" w:rsidP="006C32D2">
            <w:pPr>
              <w:pStyle w:val="TAL"/>
              <w:rPr>
                <w:lang w:eastAsia="en-US"/>
              </w:rPr>
            </w:pPr>
          </w:p>
        </w:tc>
      </w:tr>
      <w:tr w:rsidR="006C32D2" w:rsidRPr="00A564B4" w14:paraId="617EAF76" w14:textId="77777777" w:rsidTr="006C32D2">
        <w:trPr>
          <w:gridAfter w:val="2"/>
          <w:wAfter w:w="143" w:type="dxa"/>
          <w:cantSplit/>
          <w:jc w:val="center"/>
        </w:trPr>
        <w:tc>
          <w:tcPr>
            <w:tcW w:w="929" w:type="dxa"/>
            <w:gridSpan w:val="3"/>
            <w:tcBorders>
              <w:bottom w:val="single" w:sz="6" w:space="0" w:color="auto"/>
            </w:tcBorders>
          </w:tcPr>
          <w:p w14:paraId="5AF9E302" w14:textId="77777777" w:rsidR="006C32D2" w:rsidRPr="00A564B4" w:rsidRDefault="006C32D2" w:rsidP="006C32D2">
            <w:pPr>
              <w:pStyle w:val="TAL"/>
              <w:rPr>
                <w:rFonts w:eastAsia="PMingLiU"/>
                <w:lang w:eastAsia="zh-TW"/>
              </w:rPr>
            </w:pPr>
            <w:r w:rsidRPr="00A564B4">
              <w:rPr>
                <w:rFonts w:eastAsia="PMingLiU"/>
                <w:lang w:eastAsia="zh-TW"/>
              </w:rPr>
              <w:t>8.1.19_2</w:t>
            </w:r>
          </w:p>
        </w:tc>
        <w:tc>
          <w:tcPr>
            <w:tcW w:w="2960" w:type="dxa"/>
            <w:gridSpan w:val="2"/>
            <w:tcBorders>
              <w:bottom w:val="single" w:sz="6" w:space="0" w:color="auto"/>
            </w:tcBorders>
          </w:tcPr>
          <w:p w14:paraId="3F86B2D8"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for UE category 1bis</w:t>
            </w:r>
          </w:p>
        </w:tc>
        <w:tc>
          <w:tcPr>
            <w:tcW w:w="828" w:type="dxa"/>
            <w:gridSpan w:val="2"/>
            <w:tcBorders>
              <w:bottom w:val="single" w:sz="6" w:space="0" w:color="auto"/>
            </w:tcBorders>
          </w:tcPr>
          <w:p w14:paraId="2D87F09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26C9AB" w14:textId="77777777" w:rsidR="006C32D2" w:rsidRPr="00A564B4" w:rsidRDefault="006C32D2" w:rsidP="006C32D2">
            <w:pPr>
              <w:pStyle w:val="TAL"/>
              <w:rPr>
                <w:rFonts w:eastAsia="SimSun"/>
                <w:lang w:eastAsia="zh-CN"/>
              </w:rPr>
            </w:pPr>
            <w:r w:rsidRPr="00A564B4">
              <w:rPr>
                <w:rFonts w:eastAsia="SimSun"/>
                <w:lang w:eastAsia="zh-CN"/>
              </w:rPr>
              <w:t>C108a</w:t>
            </w:r>
          </w:p>
        </w:tc>
        <w:tc>
          <w:tcPr>
            <w:tcW w:w="2471" w:type="dxa"/>
            <w:gridSpan w:val="3"/>
            <w:tcBorders>
              <w:bottom w:val="single" w:sz="6" w:space="0" w:color="auto"/>
            </w:tcBorders>
          </w:tcPr>
          <w:p w14:paraId="1213910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rFonts w:eastAsia="SimSun"/>
                <w:lang w:eastAsia="zh-CN"/>
              </w:rPr>
              <w:t>and Category 1bis</w:t>
            </w:r>
          </w:p>
        </w:tc>
        <w:tc>
          <w:tcPr>
            <w:tcW w:w="1668" w:type="dxa"/>
            <w:gridSpan w:val="3"/>
            <w:tcBorders>
              <w:bottom w:val="single" w:sz="6" w:space="0" w:color="auto"/>
            </w:tcBorders>
          </w:tcPr>
          <w:p w14:paraId="13AF35E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B289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3586746" w14:textId="77777777" w:rsidR="006C32D2" w:rsidRPr="00A564B4" w:rsidRDefault="006C32D2" w:rsidP="006C32D2">
            <w:pPr>
              <w:pStyle w:val="TAL"/>
              <w:rPr>
                <w:lang w:eastAsia="en-US"/>
              </w:rPr>
            </w:pPr>
          </w:p>
        </w:tc>
      </w:tr>
      <w:tr w:rsidR="006C32D2" w:rsidRPr="00A564B4" w14:paraId="4D948CE9" w14:textId="77777777" w:rsidTr="006C32D2">
        <w:trPr>
          <w:gridAfter w:val="2"/>
          <w:wAfter w:w="143" w:type="dxa"/>
          <w:cantSplit/>
          <w:jc w:val="center"/>
        </w:trPr>
        <w:tc>
          <w:tcPr>
            <w:tcW w:w="929" w:type="dxa"/>
            <w:gridSpan w:val="3"/>
            <w:tcBorders>
              <w:bottom w:val="single" w:sz="6" w:space="0" w:color="auto"/>
            </w:tcBorders>
          </w:tcPr>
          <w:p w14:paraId="541E2333"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20</w:t>
            </w:r>
          </w:p>
        </w:tc>
        <w:tc>
          <w:tcPr>
            <w:tcW w:w="2960" w:type="dxa"/>
            <w:gridSpan w:val="2"/>
            <w:tcBorders>
              <w:bottom w:val="single" w:sz="6" w:space="0" w:color="auto"/>
            </w:tcBorders>
          </w:tcPr>
          <w:p w14:paraId="2339337F" w14:textId="77777777" w:rsidR="006C32D2" w:rsidRPr="00A564B4" w:rsidRDefault="006C32D2" w:rsidP="006C32D2">
            <w:pPr>
              <w:pStyle w:val="TAL"/>
              <w:rPr>
                <w:rFonts w:cs="v4.2.0"/>
                <w:snapToGrid w:val="0"/>
                <w:lang w:eastAsia="en-US"/>
              </w:rPr>
            </w:pPr>
            <w:r w:rsidRPr="00A564B4">
              <w:rPr>
                <w:lang w:eastAsia="en-US"/>
              </w:rPr>
              <w:t>E-UTRAN FDD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64794C0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67826A" w14:textId="77777777" w:rsidR="006C32D2" w:rsidRPr="00A564B4" w:rsidRDefault="006C32D2" w:rsidP="006C32D2">
            <w:pPr>
              <w:pStyle w:val="TAL"/>
              <w:rPr>
                <w:rFonts w:eastAsia="PMingLiU"/>
                <w:lang w:eastAsia="zh-TW"/>
              </w:rPr>
            </w:pPr>
            <w:r w:rsidRPr="00A564B4">
              <w:rPr>
                <w:rFonts w:eastAsia="SimSun"/>
                <w:lang w:eastAsia="zh-CN"/>
              </w:rPr>
              <w:t>C108</w:t>
            </w:r>
          </w:p>
        </w:tc>
        <w:tc>
          <w:tcPr>
            <w:tcW w:w="2471" w:type="dxa"/>
            <w:gridSpan w:val="3"/>
            <w:tcBorders>
              <w:bottom w:val="single" w:sz="6" w:space="0" w:color="auto"/>
            </w:tcBorders>
          </w:tcPr>
          <w:p w14:paraId="4A02E15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6B8CAA3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6ADC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94DAA4" w14:textId="77777777" w:rsidR="006C32D2" w:rsidRPr="00A564B4" w:rsidRDefault="006C32D2" w:rsidP="006C32D2">
            <w:pPr>
              <w:pStyle w:val="TAL"/>
              <w:rPr>
                <w:lang w:eastAsia="en-US"/>
              </w:rPr>
            </w:pPr>
          </w:p>
        </w:tc>
      </w:tr>
      <w:tr w:rsidR="006C32D2" w:rsidRPr="00A564B4" w14:paraId="742992F5" w14:textId="77777777" w:rsidTr="006C32D2">
        <w:trPr>
          <w:gridAfter w:val="2"/>
          <w:wAfter w:w="143" w:type="dxa"/>
          <w:cantSplit/>
          <w:jc w:val="center"/>
        </w:trPr>
        <w:tc>
          <w:tcPr>
            <w:tcW w:w="929" w:type="dxa"/>
            <w:gridSpan w:val="3"/>
            <w:tcBorders>
              <w:bottom w:val="single" w:sz="6" w:space="0" w:color="auto"/>
            </w:tcBorders>
          </w:tcPr>
          <w:p w14:paraId="56EE9D7C" w14:textId="77777777" w:rsidR="006C32D2" w:rsidRPr="00A564B4" w:rsidRDefault="006C32D2" w:rsidP="006C32D2">
            <w:pPr>
              <w:pStyle w:val="TAL"/>
              <w:rPr>
                <w:rFonts w:eastAsia="PMingLiU"/>
                <w:lang w:eastAsia="zh-TW"/>
              </w:rPr>
            </w:pPr>
            <w:r w:rsidRPr="00A564B4">
              <w:rPr>
                <w:rFonts w:eastAsia="PMingLiU"/>
                <w:lang w:eastAsia="zh-TW"/>
              </w:rPr>
              <w:t>8.1.20_2</w:t>
            </w:r>
          </w:p>
        </w:tc>
        <w:tc>
          <w:tcPr>
            <w:tcW w:w="2960" w:type="dxa"/>
            <w:gridSpan w:val="2"/>
            <w:tcBorders>
              <w:bottom w:val="single" w:sz="6" w:space="0" w:color="auto"/>
            </w:tcBorders>
          </w:tcPr>
          <w:p w14:paraId="1B1C8BE5"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 for UE category 1bis</w:t>
            </w:r>
          </w:p>
        </w:tc>
        <w:tc>
          <w:tcPr>
            <w:tcW w:w="828" w:type="dxa"/>
            <w:gridSpan w:val="2"/>
            <w:tcBorders>
              <w:bottom w:val="single" w:sz="6" w:space="0" w:color="auto"/>
            </w:tcBorders>
          </w:tcPr>
          <w:p w14:paraId="312F8E9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87EB5EA" w14:textId="77777777" w:rsidR="006C32D2" w:rsidRPr="00A564B4" w:rsidRDefault="006C32D2" w:rsidP="006C32D2">
            <w:pPr>
              <w:pStyle w:val="TAL"/>
              <w:rPr>
                <w:rFonts w:eastAsia="SimSun"/>
                <w:lang w:eastAsia="zh-CN"/>
              </w:rPr>
            </w:pPr>
            <w:r w:rsidRPr="00A564B4">
              <w:rPr>
                <w:rFonts w:eastAsia="SimSun"/>
                <w:lang w:eastAsia="zh-CN"/>
              </w:rPr>
              <w:t>C108b</w:t>
            </w:r>
          </w:p>
        </w:tc>
        <w:tc>
          <w:tcPr>
            <w:tcW w:w="2471" w:type="dxa"/>
            <w:gridSpan w:val="3"/>
            <w:tcBorders>
              <w:bottom w:val="single" w:sz="6" w:space="0" w:color="auto"/>
            </w:tcBorders>
          </w:tcPr>
          <w:p w14:paraId="0015912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lang w:eastAsia="en-US"/>
              </w:rPr>
              <w:t>Feature Group Indicator 5</w:t>
            </w:r>
            <w:r w:rsidRPr="00A564B4">
              <w:rPr>
                <w:rFonts w:eastAsia="SimSun"/>
                <w:lang w:eastAsia="zh-CN"/>
              </w:rPr>
              <w:t xml:space="preserve"> and Category 1bis</w:t>
            </w:r>
          </w:p>
        </w:tc>
        <w:tc>
          <w:tcPr>
            <w:tcW w:w="1668" w:type="dxa"/>
            <w:gridSpan w:val="3"/>
            <w:tcBorders>
              <w:bottom w:val="single" w:sz="6" w:space="0" w:color="auto"/>
            </w:tcBorders>
          </w:tcPr>
          <w:p w14:paraId="566F238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0B36E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6A449" w14:textId="77777777" w:rsidR="006C32D2" w:rsidRPr="00A564B4" w:rsidRDefault="006C32D2" w:rsidP="006C32D2">
            <w:pPr>
              <w:pStyle w:val="TAL"/>
              <w:rPr>
                <w:lang w:eastAsia="en-US"/>
              </w:rPr>
            </w:pPr>
          </w:p>
        </w:tc>
      </w:tr>
      <w:tr w:rsidR="006C32D2" w:rsidRPr="00A564B4" w14:paraId="206A4D14" w14:textId="77777777" w:rsidTr="006C32D2">
        <w:trPr>
          <w:gridAfter w:val="2"/>
          <w:wAfter w:w="143" w:type="dxa"/>
          <w:cantSplit/>
          <w:jc w:val="center"/>
        </w:trPr>
        <w:tc>
          <w:tcPr>
            <w:tcW w:w="929" w:type="dxa"/>
            <w:gridSpan w:val="3"/>
            <w:tcBorders>
              <w:bottom w:val="single" w:sz="6" w:space="0" w:color="auto"/>
            </w:tcBorders>
          </w:tcPr>
          <w:p w14:paraId="79F7B1E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21</w:t>
            </w:r>
          </w:p>
        </w:tc>
        <w:tc>
          <w:tcPr>
            <w:tcW w:w="2960" w:type="dxa"/>
            <w:gridSpan w:val="2"/>
            <w:tcBorders>
              <w:bottom w:val="single" w:sz="6" w:space="0" w:color="auto"/>
            </w:tcBorders>
          </w:tcPr>
          <w:p w14:paraId="2E717A62"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xml:space="preserve">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5270DEB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4F1DCA08"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4DC78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91295B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06F1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5F9880" w14:textId="77777777" w:rsidR="006C32D2" w:rsidRPr="00A564B4" w:rsidRDefault="006C32D2" w:rsidP="006C32D2">
            <w:pPr>
              <w:pStyle w:val="TAL"/>
              <w:rPr>
                <w:lang w:eastAsia="en-US"/>
              </w:rPr>
            </w:pPr>
          </w:p>
        </w:tc>
      </w:tr>
      <w:tr w:rsidR="006C32D2" w:rsidRPr="00A564B4" w14:paraId="4C262FFA" w14:textId="77777777" w:rsidTr="006C32D2">
        <w:trPr>
          <w:gridAfter w:val="2"/>
          <w:wAfter w:w="143" w:type="dxa"/>
          <w:cantSplit/>
          <w:jc w:val="center"/>
        </w:trPr>
        <w:tc>
          <w:tcPr>
            <w:tcW w:w="929" w:type="dxa"/>
            <w:gridSpan w:val="3"/>
            <w:tcBorders>
              <w:bottom w:val="single" w:sz="6" w:space="0" w:color="auto"/>
            </w:tcBorders>
          </w:tcPr>
          <w:p w14:paraId="291BC54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22</w:t>
            </w:r>
          </w:p>
        </w:tc>
        <w:tc>
          <w:tcPr>
            <w:tcW w:w="2960" w:type="dxa"/>
            <w:gridSpan w:val="2"/>
            <w:tcBorders>
              <w:bottom w:val="single" w:sz="6" w:space="0" w:color="auto"/>
            </w:tcBorders>
          </w:tcPr>
          <w:p w14:paraId="296C9D99"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46E6B7C5"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24DB75"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D03D7A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27749B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6B227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C163CC6" w14:textId="77777777" w:rsidR="006C32D2" w:rsidRPr="00A564B4" w:rsidRDefault="006C32D2" w:rsidP="006C32D2">
            <w:pPr>
              <w:pStyle w:val="TAL"/>
              <w:rPr>
                <w:lang w:eastAsia="en-US"/>
              </w:rPr>
            </w:pPr>
          </w:p>
        </w:tc>
      </w:tr>
      <w:tr w:rsidR="006C32D2" w:rsidRPr="00A564B4" w14:paraId="63EEC2AC" w14:textId="77777777" w:rsidTr="006C32D2">
        <w:trPr>
          <w:gridAfter w:val="2"/>
          <w:wAfter w:w="143" w:type="dxa"/>
          <w:cantSplit/>
          <w:jc w:val="center"/>
        </w:trPr>
        <w:tc>
          <w:tcPr>
            <w:tcW w:w="929" w:type="dxa"/>
            <w:gridSpan w:val="3"/>
            <w:tcBorders>
              <w:bottom w:val="single" w:sz="6" w:space="0" w:color="auto"/>
            </w:tcBorders>
          </w:tcPr>
          <w:p w14:paraId="700B5E90" w14:textId="77777777" w:rsidR="006C32D2" w:rsidRPr="00A564B4" w:rsidRDefault="006C32D2" w:rsidP="006C32D2">
            <w:pPr>
              <w:pStyle w:val="TAL"/>
              <w:rPr>
                <w:rFonts w:eastAsia="PMingLiU"/>
                <w:lang w:eastAsia="zh-TW"/>
              </w:rPr>
            </w:pPr>
            <w:r w:rsidRPr="00A564B4">
              <w:rPr>
                <w:rFonts w:eastAsia="PMingLiU"/>
                <w:lang w:eastAsia="zh-TW"/>
              </w:rPr>
              <w:t>8.1.23</w:t>
            </w:r>
          </w:p>
        </w:tc>
        <w:tc>
          <w:tcPr>
            <w:tcW w:w="2960" w:type="dxa"/>
            <w:gridSpan w:val="2"/>
            <w:tcBorders>
              <w:bottom w:val="single" w:sz="6" w:space="0" w:color="auto"/>
            </w:tcBorders>
          </w:tcPr>
          <w:p w14:paraId="7F37A4DB" w14:textId="77777777" w:rsidR="006C32D2" w:rsidRPr="00A564B4" w:rsidRDefault="006C32D2" w:rsidP="006C32D2">
            <w:pPr>
              <w:pStyle w:val="TAL"/>
              <w:rPr>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14BC712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C4DA7EE"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6A3029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54AA991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C108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63EFAF" w14:textId="77777777" w:rsidR="006C32D2" w:rsidRPr="00A564B4" w:rsidRDefault="006C32D2" w:rsidP="006C32D2">
            <w:pPr>
              <w:pStyle w:val="TAL"/>
              <w:rPr>
                <w:lang w:eastAsia="en-US"/>
              </w:rPr>
            </w:pPr>
          </w:p>
        </w:tc>
      </w:tr>
      <w:tr w:rsidR="006C32D2" w:rsidRPr="00A564B4" w14:paraId="43A881C2" w14:textId="77777777" w:rsidTr="006C32D2">
        <w:trPr>
          <w:gridAfter w:val="2"/>
          <w:wAfter w:w="143" w:type="dxa"/>
          <w:cantSplit/>
          <w:jc w:val="center"/>
        </w:trPr>
        <w:tc>
          <w:tcPr>
            <w:tcW w:w="929" w:type="dxa"/>
            <w:gridSpan w:val="3"/>
            <w:tcBorders>
              <w:bottom w:val="single" w:sz="6" w:space="0" w:color="auto"/>
            </w:tcBorders>
          </w:tcPr>
          <w:p w14:paraId="59AF1FDE" w14:textId="77777777" w:rsidR="006C32D2" w:rsidRPr="00A564B4" w:rsidRDefault="006C32D2" w:rsidP="006C32D2">
            <w:pPr>
              <w:pStyle w:val="TAL"/>
              <w:rPr>
                <w:rFonts w:eastAsia="PMingLiU"/>
                <w:lang w:eastAsia="zh-TW"/>
              </w:rPr>
            </w:pPr>
            <w:r w:rsidRPr="00A564B4">
              <w:rPr>
                <w:rFonts w:eastAsia="PMingLiU"/>
                <w:lang w:eastAsia="zh-TW"/>
              </w:rPr>
              <w:t>8.1.24</w:t>
            </w:r>
          </w:p>
        </w:tc>
        <w:tc>
          <w:tcPr>
            <w:tcW w:w="2960" w:type="dxa"/>
            <w:gridSpan w:val="2"/>
            <w:tcBorders>
              <w:bottom w:val="single" w:sz="6" w:space="0" w:color="auto"/>
            </w:tcBorders>
          </w:tcPr>
          <w:p w14:paraId="2E666A41"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2A071AF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DA1C639"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723E72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60C59EF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17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3BE3949" w14:textId="77777777" w:rsidR="006C32D2" w:rsidRPr="00A564B4" w:rsidRDefault="006C32D2" w:rsidP="006C32D2">
            <w:pPr>
              <w:pStyle w:val="TAL"/>
              <w:rPr>
                <w:lang w:eastAsia="en-US"/>
              </w:rPr>
            </w:pPr>
          </w:p>
        </w:tc>
      </w:tr>
      <w:tr w:rsidR="006C32D2" w:rsidRPr="00A564B4" w14:paraId="3F118B2E" w14:textId="77777777" w:rsidTr="006C32D2">
        <w:trPr>
          <w:gridAfter w:val="2"/>
          <w:wAfter w:w="143" w:type="dxa"/>
          <w:cantSplit/>
          <w:jc w:val="center"/>
        </w:trPr>
        <w:tc>
          <w:tcPr>
            <w:tcW w:w="929" w:type="dxa"/>
            <w:gridSpan w:val="3"/>
            <w:tcBorders>
              <w:bottom w:val="single" w:sz="6" w:space="0" w:color="auto"/>
            </w:tcBorders>
          </w:tcPr>
          <w:p w14:paraId="3286B9F5" w14:textId="77777777" w:rsidR="006C32D2" w:rsidRPr="00A564B4" w:rsidRDefault="006C32D2" w:rsidP="006C32D2">
            <w:pPr>
              <w:pStyle w:val="TAL"/>
              <w:rPr>
                <w:rFonts w:eastAsia="PMingLiU"/>
                <w:lang w:eastAsia="zh-TW"/>
              </w:rPr>
            </w:pPr>
            <w:r w:rsidRPr="00A564B4">
              <w:rPr>
                <w:rFonts w:eastAsia="PMingLiU"/>
                <w:lang w:eastAsia="zh-TW"/>
              </w:rPr>
              <w:t>8.1.25</w:t>
            </w:r>
          </w:p>
        </w:tc>
        <w:tc>
          <w:tcPr>
            <w:tcW w:w="2960" w:type="dxa"/>
            <w:gridSpan w:val="2"/>
            <w:tcBorders>
              <w:bottom w:val="single" w:sz="6" w:space="0" w:color="auto"/>
            </w:tcBorders>
          </w:tcPr>
          <w:p w14:paraId="7598B49B"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synchronous cells for CE UE in CEModeA in DRX</w:t>
            </w:r>
          </w:p>
        </w:tc>
        <w:tc>
          <w:tcPr>
            <w:tcW w:w="828" w:type="dxa"/>
            <w:gridSpan w:val="2"/>
            <w:tcBorders>
              <w:bottom w:val="single" w:sz="6" w:space="0" w:color="auto"/>
            </w:tcBorders>
          </w:tcPr>
          <w:p w14:paraId="7E559E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5BD389E" w14:textId="77777777" w:rsidR="006C32D2" w:rsidRPr="00A564B4" w:rsidRDefault="006C32D2" w:rsidP="006C32D2">
            <w:pPr>
              <w:pStyle w:val="TAL"/>
              <w:rPr>
                <w:rFonts w:eastAsia="SimSun"/>
                <w:lang w:eastAsia="zh-CN"/>
              </w:rPr>
            </w:pPr>
            <w:r w:rsidRPr="00A564B4">
              <w:rPr>
                <w:rFonts w:eastAsia="SimSun"/>
                <w:lang w:eastAsia="zh-CN"/>
              </w:rPr>
              <w:t>C94d</w:t>
            </w:r>
          </w:p>
        </w:tc>
        <w:tc>
          <w:tcPr>
            <w:tcW w:w="2471" w:type="dxa"/>
            <w:gridSpan w:val="3"/>
            <w:tcBorders>
              <w:bottom w:val="single" w:sz="6" w:space="0" w:color="auto"/>
            </w:tcBorders>
          </w:tcPr>
          <w:p w14:paraId="3731CA4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0C291D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04C0B6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5D8705" w14:textId="77777777" w:rsidR="006C32D2" w:rsidRPr="00A564B4" w:rsidRDefault="006C32D2" w:rsidP="006C32D2">
            <w:pPr>
              <w:pStyle w:val="TAL"/>
              <w:rPr>
                <w:lang w:eastAsia="en-US"/>
              </w:rPr>
            </w:pPr>
          </w:p>
        </w:tc>
      </w:tr>
      <w:tr w:rsidR="006C32D2" w:rsidRPr="00A564B4" w14:paraId="4CCBE911" w14:textId="77777777" w:rsidTr="006C32D2">
        <w:trPr>
          <w:gridAfter w:val="2"/>
          <w:wAfter w:w="143" w:type="dxa"/>
          <w:cantSplit/>
          <w:jc w:val="center"/>
        </w:trPr>
        <w:tc>
          <w:tcPr>
            <w:tcW w:w="929" w:type="dxa"/>
            <w:gridSpan w:val="3"/>
            <w:tcBorders>
              <w:bottom w:val="single" w:sz="6" w:space="0" w:color="auto"/>
            </w:tcBorders>
          </w:tcPr>
          <w:p w14:paraId="1F153EAD" w14:textId="77777777" w:rsidR="006C32D2" w:rsidRPr="00A564B4" w:rsidRDefault="006C32D2" w:rsidP="006C32D2">
            <w:pPr>
              <w:pStyle w:val="TAL"/>
              <w:rPr>
                <w:rFonts w:eastAsia="PMingLiU"/>
                <w:lang w:eastAsia="zh-TW"/>
              </w:rPr>
            </w:pPr>
            <w:r w:rsidRPr="00A564B4">
              <w:rPr>
                <w:rFonts w:eastAsia="PMingLiU"/>
                <w:lang w:eastAsia="zh-TW"/>
              </w:rPr>
              <w:t>8.1.26</w:t>
            </w:r>
          </w:p>
        </w:tc>
        <w:tc>
          <w:tcPr>
            <w:tcW w:w="2960" w:type="dxa"/>
            <w:gridSpan w:val="2"/>
            <w:tcBorders>
              <w:bottom w:val="single" w:sz="6" w:space="0" w:color="auto"/>
            </w:tcBorders>
          </w:tcPr>
          <w:p w14:paraId="0D1239F5"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 for CE UE in CEModeA</w:t>
            </w:r>
          </w:p>
        </w:tc>
        <w:tc>
          <w:tcPr>
            <w:tcW w:w="828" w:type="dxa"/>
            <w:gridSpan w:val="2"/>
            <w:tcBorders>
              <w:bottom w:val="single" w:sz="6" w:space="0" w:color="auto"/>
            </w:tcBorders>
          </w:tcPr>
          <w:p w14:paraId="0F462DF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25D4A66"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1FFBE85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1E0D682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60DD5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17DED2" w14:textId="77777777" w:rsidR="006C32D2" w:rsidRPr="00A564B4" w:rsidRDefault="006C32D2" w:rsidP="006C32D2">
            <w:pPr>
              <w:pStyle w:val="TAL"/>
              <w:rPr>
                <w:lang w:eastAsia="en-US"/>
              </w:rPr>
            </w:pPr>
          </w:p>
        </w:tc>
      </w:tr>
      <w:tr w:rsidR="006C32D2" w:rsidRPr="00A564B4" w14:paraId="3CA4691B" w14:textId="77777777" w:rsidTr="006C32D2">
        <w:trPr>
          <w:gridAfter w:val="2"/>
          <w:wAfter w:w="143" w:type="dxa"/>
          <w:cantSplit/>
          <w:jc w:val="center"/>
        </w:trPr>
        <w:tc>
          <w:tcPr>
            <w:tcW w:w="929" w:type="dxa"/>
            <w:gridSpan w:val="3"/>
            <w:tcBorders>
              <w:bottom w:val="single" w:sz="6" w:space="0" w:color="auto"/>
            </w:tcBorders>
          </w:tcPr>
          <w:p w14:paraId="45B915A8" w14:textId="77777777" w:rsidR="006C32D2" w:rsidRPr="00A564B4" w:rsidRDefault="006C32D2" w:rsidP="006C32D2">
            <w:pPr>
              <w:pStyle w:val="TAL"/>
              <w:rPr>
                <w:rFonts w:eastAsia="PMingLiU"/>
                <w:lang w:eastAsia="zh-TW"/>
              </w:rPr>
            </w:pPr>
            <w:r w:rsidRPr="00A564B4">
              <w:rPr>
                <w:rFonts w:eastAsia="PMingLiU"/>
                <w:lang w:eastAsia="zh-TW"/>
              </w:rPr>
              <w:t>8.1.27</w:t>
            </w:r>
          </w:p>
        </w:tc>
        <w:tc>
          <w:tcPr>
            <w:tcW w:w="2960" w:type="dxa"/>
            <w:gridSpan w:val="2"/>
            <w:tcBorders>
              <w:bottom w:val="single" w:sz="6" w:space="0" w:color="auto"/>
            </w:tcBorders>
          </w:tcPr>
          <w:p w14:paraId="688097C2"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w:t>
            </w:r>
          </w:p>
        </w:tc>
        <w:tc>
          <w:tcPr>
            <w:tcW w:w="828" w:type="dxa"/>
            <w:gridSpan w:val="2"/>
            <w:tcBorders>
              <w:bottom w:val="single" w:sz="6" w:space="0" w:color="auto"/>
            </w:tcBorders>
          </w:tcPr>
          <w:p w14:paraId="284AE37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C060F78"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F8C5F5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3334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26EF19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363BE3" w14:textId="77777777" w:rsidR="006C32D2" w:rsidRPr="00A564B4" w:rsidRDefault="006C32D2" w:rsidP="006C32D2">
            <w:pPr>
              <w:pStyle w:val="TAL"/>
              <w:rPr>
                <w:lang w:eastAsia="en-US"/>
              </w:rPr>
            </w:pPr>
          </w:p>
        </w:tc>
      </w:tr>
      <w:tr w:rsidR="006C32D2" w:rsidRPr="00A564B4" w14:paraId="4DB28213" w14:textId="77777777" w:rsidTr="006C32D2">
        <w:trPr>
          <w:gridAfter w:val="2"/>
          <w:wAfter w:w="143" w:type="dxa"/>
          <w:cantSplit/>
          <w:jc w:val="center"/>
        </w:trPr>
        <w:tc>
          <w:tcPr>
            <w:tcW w:w="929" w:type="dxa"/>
            <w:gridSpan w:val="3"/>
            <w:tcBorders>
              <w:bottom w:val="single" w:sz="6" w:space="0" w:color="auto"/>
            </w:tcBorders>
          </w:tcPr>
          <w:p w14:paraId="0A61021C" w14:textId="77777777" w:rsidR="006C32D2" w:rsidRPr="00A564B4" w:rsidRDefault="006C32D2" w:rsidP="006C32D2">
            <w:pPr>
              <w:pStyle w:val="TAL"/>
              <w:rPr>
                <w:rFonts w:eastAsia="PMingLiU"/>
                <w:lang w:eastAsia="zh-TW"/>
              </w:rPr>
            </w:pPr>
            <w:r w:rsidRPr="00A564B4">
              <w:rPr>
                <w:rFonts w:eastAsia="PMingLiU"/>
                <w:lang w:eastAsia="zh-TW"/>
              </w:rPr>
              <w:t>8.1.28</w:t>
            </w:r>
          </w:p>
        </w:tc>
        <w:tc>
          <w:tcPr>
            <w:tcW w:w="2960" w:type="dxa"/>
            <w:gridSpan w:val="2"/>
            <w:tcBorders>
              <w:bottom w:val="single" w:sz="6" w:space="0" w:color="auto"/>
            </w:tcBorders>
          </w:tcPr>
          <w:p w14:paraId="469AA2B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 in DRX</w:t>
            </w:r>
          </w:p>
        </w:tc>
        <w:tc>
          <w:tcPr>
            <w:tcW w:w="828" w:type="dxa"/>
            <w:gridSpan w:val="2"/>
            <w:tcBorders>
              <w:bottom w:val="single" w:sz="6" w:space="0" w:color="auto"/>
            </w:tcBorders>
          </w:tcPr>
          <w:p w14:paraId="35614F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13A69B9"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8F6E227"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24EED6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F740B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7AAFAF" w14:textId="77777777" w:rsidR="006C32D2" w:rsidRPr="00A564B4" w:rsidRDefault="006C32D2" w:rsidP="006C32D2">
            <w:pPr>
              <w:pStyle w:val="TAL"/>
              <w:rPr>
                <w:lang w:eastAsia="en-US"/>
              </w:rPr>
            </w:pPr>
          </w:p>
        </w:tc>
      </w:tr>
      <w:tr w:rsidR="006C32D2" w:rsidRPr="00A564B4" w14:paraId="51CC23DC" w14:textId="77777777" w:rsidTr="006C32D2">
        <w:trPr>
          <w:gridAfter w:val="2"/>
          <w:wAfter w:w="143" w:type="dxa"/>
          <w:cantSplit/>
          <w:jc w:val="center"/>
        </w:trPr>
        <w:tc>
          <w:tcPr>
            <w:tcW w:w="929" w:type="dxa"/>
            <w:gridSpan w:val="3"/>
            <w:tcBorders>
              <w:bottom w:val="single" w:sz="6" w:space="0" w:color="auto"/>
            </w:tcBorders>
          </w:tcPr>
          <w:p w14:paraId="5434E0E7" w14:textId="77777777" w:rsidR="006C32D2" w:rsidRPr="00A564B4" w:rsidRDefault="006C32D2" w:rsidP="006C32D2">
            <w:pPr>
              <w:pStyle w:val="TAL"/>
              <w:rPr>
                <w:rFonts w:eastAsia="PMingLiU"/>
                <w:lang w:eastAsia="zh-TW"/>
              </w:rPr>
            </w:pPr>
            <w:r w:rsidRPr="00A564B4">
              <w:rPr>
                <w:rFonts w:eastAsia="PMingLiU"/>
                <w:lang w:eastAsia="zh-TW"/>
              </w:rPr>
              <w:t>8.1.29</w:t>
            </w:r>
          </w:p>
        </w:tc>
        <w:tc>
          <w:tcPr>
            <w:tcW w:w="2960" w:type="dxa"/>
            <w:gridSpan w:val="2"/>
            <w:tcBorders>
              <w:bottom w:val="single" w:sz="6" w:space="0" w:color="auto"/>
            </w:tcBorders>
          </w:tcPr>
          <w:p w14:paraId="0BA4DB22"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w:t>
            </w:r>
          </w:p>
        </w:tc>
        <w:tc>
          <w:tcPr>
            <w:tcW w:w="828" w:type="dxa"/>
            <w:gridSpan w:val="2"/>
            <w:tcBorders>
              <w:bottom w:val="single" w:sz="6" w:space="0" w:color="auto"/>
            </w:tcBorders>
          </w:tcPr>
          <w:p w14:paraId="4E77595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AACB46" w14:textId="77777777" w:rsidR="006C32D2" w:rsidRPr="00A564B4" w:rsidRDefault="006C32D2" w:rsidP="006C32D2">
            <w:pPr>
              <w:pStyle w:val="TAL"/>
              <w:rPr>
                <w:rFonts w:eastAsia="SimSun"/>
                <w:lang w:eastAsia="zh-CN"/>
              </w:rPr>
            </w:pPr>
            <w:r w:rsidRPr="00A564B4">
              <w:rPr>
                <w:lang w:eastAsia="ko-KR"/>
              </w:rPr>
              <w:t>C93a</w:t>
            </w:r>
          </w:p>
        </w:tc>
        <w:tc>
          <w:tcPr>
            <w:tcW w:w="2471" w:type="dxa"/>
            <w:gridSpan w:val="3"/>
            <w:tcBorders>
              <w:bottom w:val="single" w:sz="6" w:space="0" w:color="auto"/>
            </w:tcBorders>
          </w:tcPr>
          <w:p w14:paraId="5A451B83"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Borders>
              <w:bottom w:val="single" w:sz="6" w:space="0" w:color="auto"/>
            </w:tcBorders>
          </w:tcPr>
          <w:p w14:paraId="283D5D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3FEE6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A98125" w14:textId="77777777" w:rsidR="006C32D2" w:rsidRPr="00A564B4" w:rsidRDefault="006C32D2" w:rsidP="006C32D2">
            <w:pPr>
              <w:pStyle w:val="TAL"/>
              <w:rPr>
                <w:lang w:eastAsia="en-US"/>
              </w:rPr>
            </w:pPr>
          </w:p>
        </w:tc>
      </w:tr>
      <w:tr w:rsidR="006C32D2" w:rsidRPr="00A564B4" w14:paraId="1EB728D1" w14:textId="77777777" w:rsidTr="006C32D2">
        <w:trPr>
          <w:gridAfter w:val="2"/>
          <w:wAfter w:w="143" w:type="dxa"/>
          <w:cantSplit/>
          <w:jc w:val="center"/>
        </w:trPr>
        <w:tc>
          <w:tcPr>
            <w:tcW w:w="929" w:type="dxa"/>
            <w:gridSpan w:val="3"/>
            <w:tcBorders>
              <w:bottom w:val="single" w:sz="6" w:space="0" w:color="auto"/>
            </w:tcBorders>
          </w:tcPr>
          <w:p w14:paraId="1F888A56" w14:textId="77777777" w:rsidR="006C32D2" w:rsidRPr="00A564B4" w:rsidRDefault="006C32D2" w:rsidP="006C32D2">
            <w:pPr>
              <w:pStyle w:val="TAL"/>
              <w:rPr>
                <w:rFonts w:eastAsia="PMingLiU"/>
                <w:lang w:eastAsia="zh-TW"/>
              </w:rPr>
            </w:pPr>
            <w:r w:rsidRPr="00A564B4">
              <w:rPr>
                <w:rFonts w:eastAsia="PMingLiU"/>
                <w:lang w:eastAsia="zh-TW"/>
              </w:rPr>
              <w:t>8.1.30</w:t>
            </w:r>
          </w:p>
        </w:tc>
        <w:tc>
          <w:tcPr>
            <w:tcW w:w="2960" w:type="dxa"/>
            <w:gridSpan w:val="2"/>
            <w:tcBorders>
              <w:bottom w:val="single" w:sz="6" w:space="0" w:color="auto"/>
            </w:tcBorders>
          </w:tcPr>
          <w:p w14:paraId="542FCFCC"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 in DRX</w:t>
            </w:r>
          </w:p>
        </w:tc>
        <w:tc>
          <w:tcPr>
            <w:tcW w:w="828" w:type="dxa"/>
            <w:gridSpan w:val="2"/>
            <w:tcBorders>
              <w:bottom w:val="single" w:sz="6" w:space="0" w:color="auto"/>
            </w:tcBorders>
          </w:tcPr>
          <w:p w14:paraId="494394A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0ABD3AB" w14:textId="77777777" w:rsidR="006C32D2" w:rsidRPr="00A564B4" w:rsidRDefault="006C32D2" w:rsidP="006C32D2">
            <w:pPr>
              <w:pStyle w:val="TAL"/>
              <w:rPr>
                <w:rFonts w:eastAsia="SimSun"/>
                <w:lang w:eastAsia="zh-CN"/>
              </w:rPr>
            </w:pPr>
            <w:r w:rsidRPr="00A564B4">
              <w:rPr>
                <w:lang w:eastAsia="en-US"/>
              </w:rPr>
              <w:t>C93</w:t>
            </w:r>
            <w:r w:rsidRPr="00A564B4">
              <w:t>h</w:t>
            </w:r>
          </w:p>
        </w:tc>
        <w:tc>
          <w:tcPr>
            <w:tcW w:w="2471" w:type="dxa"/>
            <w:gridSpan w:val="3"/>
            <w:tcBorders>
              <w:bottom w:val="single" w:sz="6" w:space="0" w:color="auto"/>
            </w:tcBorders>
          </w:tcPr>
          <w:p w14:paraId="1AE415A6"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3B1F42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49968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720C1C9" w14:textId="77777777" w:rsidR="006C32D2" w:rsidRPr="00A564B4" w:rsidRDefault="006C32D2" w:rsidP="006C32D2">
            <w:pPr>
              <w:pStyle w:val="TAL"/>
              <w:rPr>
                <w:lang w:eastAsia="en-US"/>
              </w:rPr>
            </w:pPr>
          </w:p>
        </w:tc>
      </w:tr>
      <w:tr w:rsidR="006C32D2" w:rsidRPr="00A564B4" w14:paraId="1A5535B0" w14:textId="77777777" w:rsidTr="006C32D2">
        <w:trPr>
          <w:gridAfter w:val="2"/>
          <w:wAfter w:w="143" w:type="dxa"/>
          <w:cantSplit/>
          <w:jc w:val="center"/>
        </w:trPr>
        <w:tc>
          <w:tcPr>
            <w:tcW w:w="929" w:type="dxa"/>
            <w:gridSpan w:val="3"/>
            <w:tcBorders>
              <w:bottom w:val="single" w:sz="6" w:space="0" w:color="auto"/>
            </w:tcBorders>
          </w:tcPr>
          <w:p w14:paraId="73A5A9DF" w14:textId="77777777" w:rsidR="006C32D2" w:rsidRPr="00A564B4" w:rsidRDefault="006C32D2" w:rsidP="006C32D2">
            <w:pPr>
              <w:pStyle w:val="TAL"/>
              <w:rPr>
                <w:rFonts w:eastAsia="PMingLiU"/>
                <w:lang w:eastAsia="zh-TW"/>
              </w:rPr>
            </w:pPr>
            <w:r w:rsidRPr="00A564B4">
              <w:rPr>
                <w:rFonts w:eastAsia="PMingLiU"/>
                <w:lang w:eastAsia="zh-TW"/>
              </w:rPr>
              <w:t>8.1.31</w:t>
            </w:r>
          </w:p>
        </w:tc>
        <w:tc>
          <w:tcPr>
            <w:tcW w:w="2960" w:type="dxa"/>
            <w:gridSpan w:val="2"/>
            <w:tcBorders>
              <w:bottom w:val="single" w:sz="6" w:space="0" w:color="auto"/>
            </w:tcBorders>
          </w:tcPr>
          <w:p w14:paraId="3572C8F2"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asynchronous cells for CE UE in CEModeB</w:t>
            </w:r>
          </w:p>
        </w:tc>
        <w:tc>
          <w:tcPr>
            <w:tcW w:w="828" w:type="dxa"/>
            <w:gridSpan w:val="2"/>
            <w:tcBorders>
              <w:bottom w:val="single" w:sz="6" w:space="0" w:color="auto"/>
            </w:tcBorders>
          </w:tcPr>
          <w:p w14:paraId="0F93CC5A"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34134368"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620DB4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2DD72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7370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B8C473" w14:textId="77777777" w:rsidR="006C32D2" w:rsidRPr="00A564B4" w:rsidRDefault="006C32D2" w:rsidP="006C32D2">
            <w:pPr>
              <w:pStyle w:val="TAL"/>
              <w:rPr>
                <w:lang w:eastAsia="en-US"/>
              </w:rPr>
            </w:pPr>
          </w:p>
        </w:tc>
      </w:tr>
      <w:tr w:rsidR="006C32D2" w:rsidRPr="00A564B4" w14:paraId="7960A070" w14:textId="77777777" w:rsidTr="006C32D2">
        <w:trPr>
          <w:gridAfter w:val="2"/>
          <w:wAfter w:w="143" w:type="dxa"/>
          <w:cantSplit/>
          <w:jc w:val="center"/>
        </w:trPr>
        <w:tc>
          <w:tcPr>
            <w:tcW w:w="929" w:type="dxa"/>
            <w:gridSpan w:val="3"/>
            <w:tcBorders>
              <w:bottom w:val="single" w:sz="6" w:space="0" w:color="auto"/>
            </w:tcBorders>
          </w:tcPr>
          <w:p w14:paraId="51F96678" w14:textId="77777777" w:rsidR="006C32D2" w:rsidRPr="00A564B4" w:rsidRDefault="006C32D2" w:rsidP="006C32D2">
            <w:pPr>
              <w:pStyle w:val="TAL"/>
              <w:rPr>
                <w:rFonts w:eastAsia="PMingLiU"/>
                <w:lang w:eastAsia="zh-TW"/>
              </w:rPr>
            </w:pPr>
            <w:r w:rsidRPr="00A564B4">
              <w:rPr>
                <w:rFonts w:eastAsia="PMingLiU"/>
                <w:lang w:eastAsia="zh-TW"/>
              </w:rPr>
              <w:t>8.1.32</w:t>
            </w:r>
          </w:p>
        </w:tc>
        <w:tc>
          <w:tcPr>
            <w:tcW w:w="2960" w:type="dxa"/>
            <w:gridSpan w:val="2"/>
            <w:tcBorders>
              <w:bottom w:val="single" w:sz="6" w:space="0" w:color="auto"/>
            </w:tcBorders>
          </w:tcPr>
          <w:p w14:paraId="67DCF903"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synchronous cells for CE UE in CEModeB</w:t>
            </w:r>
          </w:p>
        </w:tc>
        <w:tc>
          <w:tcPr>
            <w:tcW w:w="828" w:type="dxa"/>
            <w:gridSpan w:val="2"/>
            <w:tcBorders>
              <w:bottom w:val="single" w:sz="6" w:space="0" w:color="auto"/>
            </w:tcBorders>
          </w:tcPr>
          <w:p w14:paraId="2349C5C1"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60343289"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4D839F2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D7DEF9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5D4BD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329A91" w14:textId="77777777" w:rsidR="006C32D2" w:rsidRPr="00A564B4" w:rsidRDefault="006C32D2" w:rsidP="006C32D2">
            <w:pPr>
              <w:pStyle w:val="TAL"/>
              <w:rPr>
                <w:lang w:eastAsia="en-US"/>
              </w:rPr>
            </w:pPr>
          </w:p>
        </w:tc>
      </w:tr>
      <w:tr w:rsidR="006C32D2" w:rsidRPr="00A564B4" w14:paraId="47DCBFB2" w14:textId="77777777" w:rsidTr="006C32D2">
        <w:trPr>
          <w:gridAfter w:val="2"/>
          <w:wAfter w:w="143" w:type="dxa"/>
          <w:cantSplit/>
          <w:jc w:val="center"/>
        </w:trPr>
        <w:tc>
          <w:tcPr>
            <w:tcW w:w="929" w:type="dxa"/>
            <w:gridSpan w:val="3"/>
            <w:tcBorders>
              <w:bottom w:val="single" w:sz="6" w:space="0" w:color="auto"/>
            </w:tcBorders>
          </w:tcPr>
          <w:p w14:paraId="0AF7DAE2" w14:textId="77777777" w:rsidR="006C32D2" w:rsidRPr="00A564B4" w:rsidRDefault="006C32D2" w:rsidP="006C32D2">
            <w:pPr>
              <w:pStyle w:val="TAL"/>
              <w:rPr>
                <w:rFonts w:eastAsia="PMingLiU"/>
                <w:lang w:eastAsia="zh-TW"/>
              </w:rPr>
            </w:pPr>
            <w:r w:rsidRPr="00A564B4">
              <w:rPr>
                <w:lang w:eastAsia="ko-KR"/>
              </w:rPr>
              <w:t>8.1.33</w:t>
            </w:r>
          </w:p>
        </w:tc>
        <w:tc>
          <w:tcPr>
            <w:tcW w:w="2960" w:type="dxa"/>
            <w:gridSpan w:val="2"/>
            <w:tcBorders>
              <w:bottom w:val="single" w:sz="6" w:space="0" w:color="auto"/>
            </w:tcBorders>
          </w:tcPr>
          <w:p w14:paraId="6194BCAF"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w:t>
            </w:r>
            <w:r w:rsidRPr="00A564B4">
              <w:rPr>
                <w:lang w:eastAsia="zh-CN"/>
              </w:rPr>
              <w:t xml:space="preserve"> for CE UE in CEModeB</w:t>
            </w:r>
          </w:p>
        </w:tc>
        <w:tc>
          <w:tcPr>
            <w:tcW w:w="828" w:type="dxa"/>
            <w:gridSpan w:val="2"/>
            <w:tcBorders>
              <w:bottom w:val="single" w:sz="6" w:space="0" w:color="auto"/>
            </w:tcBorders>
          </w:tcPr>
          <w:p w14:paraId="22176256"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6245222"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6A6FDAD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02B20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18DA9A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2B1537D" w14:textId="77777777" w:rsidR="006C32D2" w:rsidRPr="00A564B4" w:rsidRDefault="006C32D2" w:rsidP="006C32D2">
            <w:pPr>
              <w:pStyle w:val="TAL"/>
              <w:rPr>
                <w:lang w:eastAsia="en-US"/>
              </w:rPr>
            </w:pPr>
          </w:p>
        </w:tc>
      </w:tr>
      <w:tr w:rsidR="006C32D2" w:rsidRPr="00A564B4" w14:paraId="58937CA1" w14:textId="77777777" w:rsidTr="006C32D2">
        <w:trPr>
          <w:gridAfter w:val="2"/>
          <w:wAfter w:w="143" w:type="dxa"/>
          <w:cantSplit/>
          <w:jc w:val="center"/>
        </w:trPr>
        <w:tc>
          <w:tcPr>
            <w:tcW w:w="929" w:type="dxa"/>
            <w:gridSpan w:val="3"/>
            <w:tcBorders>
              <w:bottom w:val="single" w:sz="6" w:space="0" w:color="auto"/>
            </w:tcBorders>
          </w:tcPr>
          <w:p w14:paraId="7AB2EEF8" w14:textId="77777777" w:rsidR="006C32D2" w:rsidRPr="00A564B4" w:rsidRDefault="006C32D2" w:rsidP="006C32D2">
            <w:pPr>
              <w:pStyle w:val="TAL"/>
              <w:rPr>
                <w:rFonts w:eastAsia="PMingLiU"/>
                <w:lang w:eastAsia="zh-TW"/>
              </w:rPr>
            </w:pPr>
            <w:r w:rsidRPr="00A564B4">
              <w:rPr>
                <w:lang w:eastAsia="ko-KR"/>
              </w:rPr>
              <w:t>8.1.34</w:t>
            </w:r>
          </w:p>
        </w:tc>
        <w:tc>
          <w:tcPr>
            <w:tcW w:w="2960" w:type="dxa"/>
            <w:gridSpan w:val="2"/>
            <w:tcBorders>
              <w:bottom w:val="single" w:sz="6" w:space="0" w:color="auto"/>
            </w:tcBorders>
          </w:tcPr>
          <w:p w14:paraId="3D86A21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71055240"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43151CA"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231BABF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A2019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24FC2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E9C0BA" w14:textId="77777777" w:rsidR="006C32D2" w:rsidRPr="00A564B4" w:rsidRDefault="006C32D2" w:rsidP="006C32D2">
            <w:pPr>
              <w:pStyle w:val="TAL"/>
              <w:rPr>
                <w:lang w:eastAsia="en-US"/>
              </w:rPr>
            </w:pPr>
          </w:p>
        </w:tc>
      </w:tr>
      <w:tr w:rsidR="006C32D2" w:rsidRPr="00A564B4" w14:paraId="2ED7C5B0" w14:textId="77777777" w:rsidTr="006C32D2">
        <w:trPr>
          <w:gridAfter w:val="2"/>
          <w:wAfter w:w="143" w:type="dxa"/>
          <w:cantSplit/>
          <w:jc w:val="center"/>
        </w:trPr>
        <w:tc>
          <w:tcPr>
            <w:tcW w:w="929" w:type="dxa"/>
            <w:gridSpan w:val="3"/>
            <w:tcBorders>
              <w:bottom w:val="single" w:sz="6" w:space="0" w:color="auto"/>
            </w:tcBorders>
          </w:tcPr>
          <w:p w14:paraId="2D211D42" w14:textId="77777777" w:rsidR="006C32D2" w:rsidRPr="00A564B4" w:rsidRDefault="006C32D2" w:rsidP="006C32D2">
            <w:pPr>
              <w:pStyle w:val="TAL"/>
              <w:rPr>
                <w:rFonts w:eastAsia="PMingLiU"/>
                <w:lang w:eastAsia="zh-TW"/>
              </w:rPr>
            </w:pPr>
            <w:r w:rsidRPr="00A564B4">
              <w:rPr>
                <w:lang w:eastAsia="ko-KR"/>
              </w:rPr>
              <w:t>8.1.35</w:t>
            </w:r>
          </w:p>
        </w:tc>
        <w:tc>
          <w:tcPr>
            <w:tcW w:w="2960" w:type="dxa"/>
            <w:gridSpan w:val="2"/>
            <w:tcBorders>
              <w:bottom w:val="single" w:sz="6" w:space="0" w:color="auto"/>
            </w:tcBorders>
          </w:tcPr>
          <w:p w14:paraId="6A6C2E9D" w14:textId="77777777" w:rsidR="006C32D2" w:rsidRPr="00A564B4" w:rsidRDefault="006C32D2" w:rsidP="006C32D2">
            <w:pPr>
              <w:pStyle w:val="TAL"/>
              <w:rPr>
                <w:rFonts w:eastAsia="SimSun" w:cs="v4.2.0"/>
                <w:snapToGrid w:val="0"/>
                <w:lang w:eastAsia="en-US"/>
              </w:rPr>
            </w:pPr>
            <w:r w:rsidRPr="00A564B4">
              <w:rPr>
                <w:lang w:eastAsia="en-US"/>
              </w:rPr>
              <w:t>E-UTRAN TDD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53451B5E"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1D37D94A" w14:textId="77777777" w:rsidR="006C32D2" w:rsidRPr="00A564B4" w:rsidRDefault="006C32D2" w:rsidP="006C32D2">
            <w:pPr>
              <w:pStyle w:val="TAL"/>
              <w:rPr>
                <w:rFonts w:eastAsia="SimSun"/>
                <w:lang w:eastAsia="zh-CN"/>
              </w:rPr>
            </w:pPr>
            <w:r w:rsidRPr="00A564B4">
              <w:rPr>
                <w:lang w:eastAsia="ko-KR"/>
              </w:rPr>
              <w:t>C93e</w:t>
            </w:r>
          </w:p>
        </w:tc>
        <w:tc>
          <w:tcPr>
            <w:tcW w:w="2471" w:type="dxa"/>
            <w:gridSpan w:val="3"/>
            <w:tcBorders>
              <w:bottom w:val="single" w:sz="6" w:space="0" w:color="auto"/>
            </w:tcBorders>
          </w:tcPr>
          <w:p w14:paraId="0297B431" w14:textId="77777777" w:rsidR="006C32D2" w:rsidRPr="00A564B4" w:rsidRDefault="006C32D2" w:rsidP="006C32D2">
            <w:pPr>
              <w:pStyle w:val="TAL"/>
              <w:rPr>
                <w:lang w:eastAsia="en-US"/>
              </w:rPr>
            </w:pPr>
            <w:r w:rsidRPr="00A564B4">
              <w:rPr>
                <w:lang w:eastAsia="en-US"/>
              </w:rPr>
              <w:t xml:space="preserve">UE supporting E-UTRA TDD and </w:t>
            </w:r>
            <w:r w:rsidRPr="00A564B4">
              <w:t>CEModeB</w:t>
            </w:r>
          </w:p>
        </w:tc>
        <w:tc>
          <w:tcPr>
            <w:tcW w:w="1668" w:type="dxa"/>
            <w:gridSpan w:val="3"/>
            <w:tcBorders>
              <w:bottom w:val="single" w:sz="6" w:space="0" w:color="auto"/>
            </w:tcBorders>
          </w:tcPr>
          <w:p w14:paraId="10E87A2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1A295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55667C6" w14:textId="77777777" w:rsidR="006C32D2" w:rsidRPr="00A564B4" w:rsidRDefault="006C32D2" w:rsidP="006C32D2">
            <w:pPr>
              <w:pStyle w:val="TAL"/>
              <w:rPr>
                <w:lang w:eastAsia="en-US"/>
              </w:rPr>
            </w:pPr>
          </w:p>
        </w:tc>
      </w:tr>
      <w:tr w:rsidR="006C32D2" w:rsidRPr="00A564B4" w14:paraId="030A9783" w14:textId="77777777" w:rsidTr="006C32D2">
        <w:trPr>
          <w:gridAfter w:val="2"/>
          <w:wAfter w:w="143" w:type="dxa"/>
          <w:cantSplit/>
          <w:jc w:val="center"/>
        </w:trPr>
        <w:tc>
          <w:tcPr>
            <w:tcW w:w="929" w:type="dxa"/>
            <w:gridSpan w:val="3"/>
            <w:tcBorders>
              <w:bottom w:val="single" w:sz="6" w:space="0" w:color="auto"/>
            </w:tcBorders>
          </w:tcPr>
          <w:p w14:paraId="26C7B19A" w14:textId="77777777" w:rsidR="006C32D2" w:rsidRPr="00A564B4" w:rsidRDefault="006C32D2" w:rsidP="006C32D2">
            <w:pPr>
              <w:pStyle w:val="TAL"/>
              <w:rPr>
                <w:rFonts w:eastAsia="PMingLiU"/>
                <w:lang w:eastAsia="zh-TW"/>
              </w:rPr>
            </w:pPr>
            <w:r w:rsidRPr="00A564B4">
              <w:rPr>
                <w:rFonts w:eastAsia="PMingLiU"/>
                <w:lang w:eastAsia="zh-TW"/>
              </w:rPr>
              <w:t>8.1.36</w:t>
            </w:r>
          </w:p>
        </w:tc>
        <w:tc>
          <w:tcPr>
            <w:tcW w:w="2960" w:type="dxa"/>
            <w:gridSpan w:val="2"/>
            <w:tcBorders>
              <w:bottom w:val="single" w:sz="6" w:space="0" w:color="auto"/>
            </w:tcBorders>
          </w:tcPr>
          <w:p w14:paraId="55F5316B" w14:textId="77777777" w:rsidR="006C32D2" w:rsidRPr="00A564B4" w:rsidRDefault="006C32D2" w:rsidP="006C32D2">
            <w:pPr>
              <w:pStyle w:val="TAL"/>
              <w:rPr>
                <w:lang w:eastAsia="en-US"/>
              </w:rPr>
            </w:pPr>
            <w:r w:rsidRPr="00A564B4">
              <w:rPr>
                <w:rFonts w:eastAsia="SimSun" w:cs="v4.2.0"/>
                <w:snapToGrid w:val="0"/>
                <w:lang w:eastAsia="en-US"/>
              </w:rPr>
              <w:t>E-UTRAN FDD Intra-frequency identification of a new CGI of E-UTRA cell using autonomous gaps for CE UE in CEModeB</w:t>
            </w:r>
          </w:p>
        </w:tc>
        <w:tc>
          <w:tcPr>
            <w:tcW w:w="828" w:type="dxa"/>
            <w:gridSpan w:val="2"/>
            <w:tcBorders>
              <w:bottom w:val="single" w:sz="6" w:space="0" w:color="auto"/>
            </w:tcBorders>
          </w:tcPr>
          <w:p w14:paraId="3A75B2D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05B655B"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5D4C402E" w14:textId="77777777" w:rsidR="006C32D2" w:rsidRPr="00A564B4" w:rsidRDefault="006C32D2" w:rsidP="006C32D2">
            <w:pPr>
              <w:pStyle w:val="TAL"/>
              <w:rPr>
                <w:lang w:eastAsia="en-US"/>
              </w:rPr>
            </w:pPr>
            <w:r w:rsidRPr="00A564B4">
              <w:rPr>
                <w:lang w:eastAsia="en-US"/>
              </w:rPr>
              <w:t>UE supporting E-UTRA</w:t>
            </w:r>
            <w:r w:rsidRPr="00A564B4">
              <w:rPr>
                <w:rFonts w:eastAsia="PMingLiU"/>
                <w:lang w:eastAsia="zh-TW"/>
              </w:rPr>
              <w:t xml:space="preserve"> FD-</w:t>
            </w:r>
            <w:r w:rsidRPr="00A564B4">
              <w:rPr>
                <w:lang w:eastAsia="en-US"/>
              </w:rPr>
              <w:t xml:space="preserve"> 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14702A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3E51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D44291" w14:textId="77777777" w:rsidR="006C32D2" w:rsidRPr="00A564B4" w:rsidRDefault="006C32D2" w:rsidP="006C32D2">
            <w:pPr>
              <w:pStyle w:val="TAL"/>
              <w:rPr>
                <w:lang w:eastAsia="en-US"/>
              </w:rPr>
            </w:pPr>
          </w:p>
        </w:tc>
      </w:tr>
      <w:tr w:rsidR="006C32D2" w:rsidRPr="00A564B4" w14:paraId="5D7019CC" w14:textId="77777777" w:rsidTr="006C32D2">
        <w:trPr>
          <w:gridAfter w:val="2"/>
          <w:wAfter w:w="143" w:type="dxa"/>
          <w:cantSplit/>
          <w:jc w:val="center"/>
        </w:trPr>
        <w:tc>
          <w:tcPr>
            <w:tcW w:w="929" w:type="dxa"/>
            <w:gridSpan w:val="3"/>
            <w:tcBorders>
              <w:bottom w:val="single" w:sz="6" w:space="0" w:color="auto"/>
            </w:tcBorders>
          </w:tcPr>
          <w:p w14:paraId="4863202E" w14:textId="77777777" w:rsidR="006C32D2" w:rsidRPr="00A564B4" w:rsidRDefault="006C32D2" w:rsidP="006C32D2">
            <w:pPr>
              <w:pStyle w:val="TAL"/>
              <w:rPr>
                <w:rFonts w:eastAsia="PMingLiU"/>
                <w:lang w:eastAsia="zh-TW"/>
              </w:rPr>
            </w:pPr>
            <w:r w:rsidRPr="00A564B4">
              <w:rPr>
                <w:rFonts w:eastAsia="PMingLiU"/>
                <w:lang w:eastAsia="zh-TW"/>
              </w:rPr>
              <w:t>8.1.37</w:t>
            </w:r>
          </w:p>
        </w:tc>
        <w:tc>
          <w:tcPr>
            <w:tcW w:w="2960" w:type="dxa"/>
            <w:gridSpan w:val="2"/>
            <w:tcBorders>
              <w:bottom w:val="single" w:sz="6" w:space="0" w:color="auto"/>
            </w:tcBorders>
          </w:tcPr>
          <w:p w14:paraId="1DD66945" w14:textId="77777777" w:rsidR="006C32D2" w:rsidRPr="00A564B4" w:rsidRDefault="006C32D2" w:rsidP="006C32D2">
            <w:pPr>
              <w:pStyle w:val="TAL"/>
              <w:rPr>
                <w:lang w:eastAsia="en-US"/>
              </w:rPr>
            </w:pPr>
            <w:r w:rsidRPr="00A564B4">
              <w:rPr>
                <w:lang w:eastAsia="en-US"/>
              </w:rPr>
              <w:t>E-UTRAN FDD Intra-frequency identification of a new CGI of E-UTRA cell using autonomous gaps with DRX for CE UE in CEModeB</w:t>
            </w:r>
          </w:p>
        </w:tc>
        <w:tc>
          <w:tcPr>
            <w:tcW w:w="828" w:type="dxa"/>
            <w:gridSpan w:val="2"/>
            <w:tcBorders>
              <w:bottom w:val="single" w:sz="6" w:space="0" w:color="auto"/>
            </w:tcBorders>
          </w:tcPr>
          <w:p w14:paraId="45913D6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FED813D"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058405C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34DEB6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1E6F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C3A2A" w14:textId="77777777" w:rsidR="006C32D2" w:rsidRPr="00A564B4" w:rsidRDefault="006C32D2" w:rsidP="006C32D2">
            <w:pPr>
              <w:pStyle w:val="TAL"/>
              <w:rPr>
                <w:lang w:eastAsia="en-US"/>
              </w:rPr>
            </w:pPr>
          </w:p>
        </w:tc>
      </w:tr>
      <w:tr w:rsidR="006C32D2" w:rsidRPr="00A564B4" w14:paraId="484A99C7" w14:textId="77777777" w:rsidTr="006C32D2">
        <w:trPr>
          <w:gridAfter w:val="2"/>
          <w:wAfter w:w="143" w:type="dxa"/>
          <w:cantSplit/>
          <w:jc w:val="center"/>
        </w:trPr>
        <w:tc>
          <w:tcPr>
            <w:tcW w:w="929" w:type="dxa"/>
            <w:gridSpan w:val="3"/>
            <w:tcBorders>
              <w:bottom w:val="single" w:sz="6" w:space="0" w:color="auto"/>
            </w:tcBorders>
          </w:tcPr>
          <w:p w14:paraId="309A9E52" w14:textId="77777777" w:rsidR="006C32D2" w:rsidRPr="00A564B4" w:rsidRDefault="006C32D2" w:rsidP="006C32D2">
            <w:pPr>
              <w:pStyle w:val="TAL"/>
              <w:rPr>
                <w:rFonts w:eastAsia="PMingLiU"/>
                <w:lang w:eastAsia="zh-TW"/>
              </w:rPr>
            </w:pPr>
            <w:r w:rsidRPr="00A564B4">
              <w:rPr>
                <w:rFonts w:eastAsia="PMingLiU"/>
                <w:lang w:eastAsia="zh-TW"/>
              </w:rPr>
              <w:t>8.1.38</w:t>
            </w:r>
          </w:p>
        </w:tc>
        <w:tc>
          <w:tcPr>
            <w:tcW w:w="2960" w:type="dxa"/>
            <w:gridSpan w:val="2"/>
            <w:tcBorders>
              <w:bottom w:val="single" w:sz="6" w:space="0" w:color="auto"/>
            </w:tcBorders>
          </w:tcPr>
          <w:p w14:paraId="36B88941" w14:textId="77777777" w:rsidR="006C32D2" w:rsidRPr="00A564B4" w:rsidRDefault="006C32D2" w:rsidP="006C32D2">
            <w:pPr>
              <w:pStyle w:val="TAL"/>
              <w:rPr>
                <w:lang w:eastAsia="en-US"/>
              </w:rPr>
            </w:pPr>
            <w:r w:rsidRPr="00A564B4">
              <w:rPr>
                <w:lang w:eastAsia="en-US"/>
              </w:rPr>
              <w:t>E-UTRAN HD- 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for CE UE in CEModeB</w:t>
            </w:r>
          </w:p>
        </w:tc>
        <w:tc>
          <w:tcPr>
            <w:tcW w:w="828" w:type="dxa"/>
            <w:gridSpan w:val="2"/>
            <w:tcBorders>
              <w:bottom w:val="single" w:sz="6" w:space="0" w:color="auto"/>
            </w:tcBorders>
          </w:tcPr>
          <w:p w14:paraId="607657C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71367D5"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7E8322BA"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07D83D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44C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E47F0" w14:textId="77777777" w:rsidR="006C32D2" w:rsidRPr="00A564B4" w:rsidRDefault="006C32D2" w:rsidP="006C32D2">
            <w:pPr>
              <w:pStyle w:val="TAL"/>
              <w:rPr>
                <w:lang w:eastAsia="en-US"/>
              </w:rPr>
            </w:pPr>
          </w:p>
        </w:tc>
      </w:tr>
      <w:tr w:rsidR="006C32D2" w:rsidRPr="00A564B4" w14:paraId="571075FC" w14:textId="77777777" w:rsidTr="006C32D2">
        <w:trPr>
          <w:gridAfter w:val="2"/>
          <w:wAfter w:w="143" w:type="dxa"/>
          <w:cantSplit/>
          <w:jc w:val="center"/>
        </w:trPr>
        <w:tc>
          <w:tcPr>
            <w:tcW w:w="929" w:type="dxa"/>
            <w:gridSpan w:val="3"/>
            <w:tcBorders>
              <w:bottom w:val="single" w:sz="6" w:space="0" w:color="auto"/>
            </w:tcBorders>
          </w:tcPr>
          <w:p w14:paraId="70FA4E18" w14:textId="77777777" w:rsidR="006C32D2" w:rsidRPr="00A564B4" w:rsidRDefault="006C32D2" w:rsidP="006C32D2">
            <w:pPr>
              <w:pStyle w:val="TAL"/>
              <w:rPr>
                <w:rFonts w:eastAsia="PMingLiU"/>
                <w:lang w:eastAsia="zh-TW"/>
              </w:rPr>
            </w:pPr>
            <w:r w:rsidRPr="00A564B4">
              <w:rPr>
                <w:rFonts w:eastAsia="PMingLiU"/>
                <w:lang w:eastAsia="zh-TW"/>
              </w:rPr>
              <w:t>8.1.39</w:t>
            </w:r>
          </w:p>
        </w:tc>
        <w:tc>
          <w:tcPr>
            <w:tcW w:w="2960" w:type="dxa"/>
            <w:gridSpan w:val="2"/>
            <w:tcBorders>
              <w:bottom w:val="single" w:sz="6" w:space="0" w:color="auto"/>
            </w:tcBorders>
          </w:tcPr>
          <w:p w14:paraId="4D92D0A6" w14:textId="77777777" w:rsidR="006C32D2" w:rsidRPr="00A564B4" w:rsidRDefault="006C32D2" w:rsidP="006C32D2">
            <w:pPr>
              <w:pStyle w:val="TAL"/>
              <w:rPr>
                <w:lang w:eastAsia="en-US"/>
              </w:rPr>
            </w:pPr>
            <w:r w:rsidRPr="00A564B4">
              <w:rPr>
                <w:lang w:eastAsia="en-US"/>
              </w:rPr>
              <w:t>E-UTRAN HD-FDD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with DRX for CE UE in CEModeB</w:t>
            </w:r>
          </w:p>
        </w:tc>
        <w:tc>
          <w:tcPr>
            <w:tcW w:w="828" w:type="dxa"/>
            <w:gridSpan w:val="2"/>
            <w:tcBorders>
              <w:bottom w:val="single" w:sz="6" w:space="0" w:color="auto"/>
            </w:tcBorders>
          </w:tcPr>
          <w:p w14:paraId="145B59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F8E2437"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5B101E2E"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1462C08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7FB6A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8F21CC" w14:textId="77777777" w:rsidR="006C32D2" w:rsidRPr="00A564B4" w:rsidRDefault="006C32D2" w:rsidP="006C32D2">
            <w:pPr>
              <w:pStyle w:val="TAL"/>
              <w:rPr>
                <w:lang w:eastAsia="en-US"/>
              </w:rPr>
            </w:pPr>
          </w:p>
        </w:tc>
      </w:tr>
      <w:tr w:rsidR="006C32D2" w:rsidRPr="00A564B4" w14:paraId="2928AD6C" w14:textId="77777777" w:rsidTr="006C32D2">
        <w:trPr>
          <w:gridAfter w:val="2"/>
          <w:wAfter w:w="143" w:type="dxa"/>
          <w:cantSplit/>
          <w:jc w:val="center"/>
        </w:trPr>
        <w:tc>
          <w:tcPr>
            <w:tcW w:w="929" w:type="dxa"/>
            <w:gridSpan w:val="3"/>
            <w:tcBorders>
              <w:bottom w:val="single" w:sz="6" w:space="0" w:color="auto"/>
            </w:tcBorders>
          </w:tcPr>
          <w:p w14:paraId="2D8B2D73" w14:textId="77777777" w:rsidR="006C32D2" w:rsidRPr="00A564B4" w:rsidRDefault="006C32D2" w:rsidP="006C32D2">
            <w:pPr>
              <w:pStyle w:val="TAL"/>
              <w:rPr>
                <w:lang w:eastAsia="zh-TW"/>
              </w:rPr>
            </w:pPr>
            <w:r w:rsidRPr="00A564B4">
              <w:rPr>
                <w:lang w:eastAsia="zh-TW"/>
              </w:rPr>
              <w:t>8.1.40</w:t>
            </w:r>
          </w:p>
        </w:tc>
        <w:tc>
          <w:tcPr>
            <w:tcW w:w="2960" w:type="dxa"/>
            <w:gridSpan w:val="2"/>
            <w:tcBorders>
              <w:bottom w:val="single" w:sz="6" w:space="0" w:color="auto"/>
            </w:tcBorders>
          </w:tcPr>
          <w:p w14:paraId="4F5B53A4" w14:textId="77777777" w:rsidR="006C32D2" w:rsidRPr="00A564B4" w:rsidRDefault="006C32D2" w:rsidP="006C32D2">
            <w:pPr>
              <w:pStyle w:val="TAL"/>
            </w:pPr>
            <w:r w:rsidRPr="00A564B4">
              <w:t>E-UTRAN FDD-FDD intra-frequency event triggered reporting for UE configured with highSpeedEnhancedMeasFlag in synchronous cells</w:t>
            </w:r>
          </w:p>
        </w:tc>
        <w:tc>
          <w:tcPr>
            <w:tcW w:w="828" w:type="dxa"/>
            <w:gridSpan w:val="2"/>
            <w:tcBorders>
              <w:bottom w:val="single" w:sz="6" w:space="0" w:color="auto"/>
            </w:tcBorders>
          </w:tcPr>
          <w:p w14:paraId="7DA4A3A0"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3026244B" w14:textId="77777777" w:rsidR="006C32D2" w:rsidRPr="00A564B4" w:rsidRDefault="006C32D2" w:rsidP="006C32D2">
            <w:pPr>
              <w:pStyle w:val="TAL"/>
              <w:rPr>
                <w:lang w:eastAsia="zh-CN"/>
              </w:rPr>
            </w:pPr>
            <w:r w:rsidRPr="00A564B4">
              <w:rPr>
                <w:lang w:eastAsia="zh-CN"/>
              </w:rPr>
              <w:t>C205</w:t>
            </w:r>
          </w:p>
        </w:tc>
        <w:tc>
          <w:tcPr>
            <w:tcW w:w="2471" w:type="dxa"/>
            <w:gridSpan w:val="3"/>
            <w:tcBorders>
              <w:bottom w:val="single" w:sz="6" w:space="0" w:color="auto"/>
            </w:tcBorders>
          </w:tcPr>
          <w:p w14:paraId="424B0BC4" w14:textId="77777777" w:rsidR="006C32D2" w:rsidRPr="00A564B4" w:rsidRDefault="006C32D2" w:rsidP="006C32D2">
            <w:pPr>
              <w:pStyle w:val="TAL"/>
            </w:pPr>
            <w:r w:rsidRPr="00A564B4">
              <w:t>UE supporting E-UTRA FDD and highspeed measurement enhancement and Feature Group Indicator 5</w:t>
            </w:r>
          </w:p>
        </w:tc>
        <w:tc>
          <w:tcPr>
            <w:tcW w:w="1668" w:type="dxa"/>
            <w:gridSpan w:val="3"/>
            <w:tcBorders>
              <w:bottom w:val="single" w:sz="6" w:space="0" w:color="auto"/>
            </w:tcBorders>
          </w:tcPr>
          <w:p w14:paraId="540F32B9" w14:textId="77777777" w:rsidR="006C32D2" w:rsidRPr="00A564B4" w:rsidRDefault="006C32D2" w:rsidP="006C32D2">
            <w:pPr>
              <w:pStyle w:val="TAL"/>
            </w:pPr>
          </w:p>
        </w:tc>
        <w:tc>
          <w:tcPr>
            <w:tcW w:w="1695" w:type="dxa"/>
            <w:gridSpan w:val="3"/>
            <w:tcBorders>
              <w:bottom w:val="single" w:sz="6" w:space="0" w:color="auto"/>
            </w:tcBorders>
          </w:tcPr>
          <w:p w14:paraId="6619B8D9" w14:textId="77777777" w:rsidR="006C32D2" w:rsidRPr="00A564B4" w:rsidRDefault="006C32D2" w:rsidP="006C32D2">
            <w:pPr>
              <w:pStyle w:val="TAL"/>
            </w:pPr>
          </w:p>
        </w:tc>
        <w:tc>
          <w:tcPr>
            <w:tcW w:w="1717" w:type="dxa"/>
            <w:gridSpan w:val="3"/>
            <w:tcBorders>
              <w:bottom w:val="single" w:sz="6" w:space="0" w:color="auto"/>
            </w:tcBorders>
          </w:tcPr>
          <w:p w14:paraId="03D54E47" w14:textId="77777777" w:rsidR="006C32D2" w:rsidRPr="00A564B4" w:rsidRDefault="006C32D2" w:rsidP="006C32D2">
            <w:pPr>
              <w:pStyle w:val="TAL"/>
            </w:pPr>
          </w:p>
        </w:tc>
      </w:tr>
      <w:tr w:rsidR="006C32D2" w:rsidRPr="00A564B4" w14:paraId="7EEB57D5" w14:textId="77777777" w:rsidTr="006C32D2">
        <w:trPr>
          <w:gridAfter w:val="2"/>
          <w:wAfter w:w="143" w:type="dxa"/>
          <w:cantSplit/>
          <w:jc w:val="center"/>
        </w:trPr>
        <w:tc>
          <w:tcPr>
            <w:tcW w:w="929" w:type="dxa"/>
            <w:gridSpan w:val="3"/>
            <w:tcBorders>
              <w:bottom w:val="single" w:sz="6" w:space="0" w:color="auto"/>
            </w:tcBorders>
          </w:tcPr>
          <w:p w14:paraId="1891C17B" w14:textId="77777777" w:rsidR="006C32D2" w:rsidRPr="00A564B4" w:rsidRDefault="006C32D2" w:rsidP="006C32D2">
            <w:pPr>
              <w:pStyle w:val="TAL"/>
              <w:rPr>
                <w:lang w:eastAsia="zh-TW"/>
              </w:rPr>
            </w:pPr>
            <w:r w:rsidRPr="00A564B4">
              <w:rPr>
                <w:lang w:eastAsia="zh-TW"/>
              </w:rPr>
              <w:t>8.1.41</w:t>
            </w:r>
          </w:p>
        </w:tc>
        <w:tc>
          <w:tcPr>
            <w:tcW w:w="2960" w:type="dxa"/>
            <w:gridSpan w:val="2"/>
            <w:tcBorders>
              <w:bottom w:val="single" w:sz="6" w:space="0" w:color="auto"/>
            </w:tcBorders>
          </w:tcPr>
          <w:p w14:paraId="2AB85CD5" w14:textId="77777777" w:rsidR="006C32D2" w:rsidRPr="00A564B4" w:rsidRDefault="006C32D2" w:rsidP="006C32D2">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828" w:type="dxa"/>
            <w:gridSpan w:val="2"/>
            <w:tcBorders>
              <w:bottom w:val="single" w:sz="6" w:space="0" w:color="auto"/>
            </w:tcBorders>
          </w:tcPr>
          <w:p w14:paraId="7DCE265A"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68A235C4" w14:textId="77777777" w:rsidR="006C32D2" w:rsidRPr="00A564B4" w:rsidRDefault="006C32D2" w:rsidP="006C32D2">
            <w:pPr>
              <w:pStyle w:val="TAL"/>
              <w:rPr>
                <w:lang w:eastAsia="zh-CN"/>
              </w:rPr>
            </w:pPr>
            <w:r w:rsidRPr="00A564B4">
              <w:rPr>
                <w:lang w:eastAsia="en-US"/>
              </w:rPr>
              <w:t>C94a</w:t>
            </w:r>
          </w:p>
        </w:tc>
        <w:tc>
          <w:tcPr>
            <w:tcW w:w="2471" w:type="dxa"/>
            <w:gridSpan w:val="3"/>
            <w:tcBorders>
              <w:bottom w:val="single" w:sz="6" w:space="0" w:color="auto"/>
            </w:tcBorders>
          </w:tcPr>
          <w:p w14:paraId="31F58FC6"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3499642A" w14:textId="77777777" w:rsidR="006C32D2" w:rsidRPr="00A564B4" w:rsidRDefault="006C32D2" w:rsidP="006C32D2">
            <w:pPr>
              <w:pStyle w:val="TAL"/>
            </w:pPr>
          </w:p>
        </w:tc>
        <w:tc>
          <w:tcPr>
            <w:tcW w:w="1695" w:type="dxa"/>
            <w:gridSpan w:val="3"/>
            <w:tcBorders>
              <w:bottom w:val="single" w:sz="6" w:space="0" w:color="auto"/>
            </w:tcBorders>
          </w:tcPr>
          <w:p w14:paraId="7BA472CD" w14:textId="77777777" w:rsidR="006C32D2" w:rsidRPr="00A564B4" w:rsidRDefault="006C32D2" w:rsidP="006C32D2">
            <w:pPr>
              <w:pStyle w:val="TAL"/>
            </w:pPr>
          </w:p>
        </w:tc>
        <w:tc>
          <w:tcPr>
            <w:tcW w:w="1717" w:type="dxa"/>
            <w:gridSpan w:val="3"/>
            <w:tcBorders>
              <w:bottom w:val="single" w:sz="6" w:space="0" w:color="auto"/>
            </w:tcBorders>
          </w:tcPr>
          <w:p w14:paraId="6ED5109D" w14:textId="77777777" w:rsidR="006C32D2" w:rsidRPr="00A564B4" w:rsidRDefault="006C32D2" w:rsidP="006C32D2">
            <w:pPr>
              <w:pStyle w:val="TAL"/>
            </w:pPr>
          </w:p>
        </w:tc>
      </w:tr>
      <w:tr w:rsidR="006C32D2" w:rsidRPr="00A564B4" w14:paraId="3EEB792B" w14:textId="77777777" w:rsidTr="006C32D2">
        <w:trPr>
          <w:gridAfter w:val="2"/>
          <w:wAfter w:w="143" w:type="dxa"/>
          <w:cantSplit/>
          <w:jc w:val="center"/>
        </w:trPr>
        <w:tc>
          <w:tcPr>
            <w:tcW w:w="929" w:type="dxa"/>
            <w:gridSpan w:val="3"/>
            <w:tcBorders>
              <w:bottom w:val="single" w:sz="6" w:space="0" w:color="auto"/>
            </w:tcBorders>
          </w:tcPr>
          <w:p w14:paraId="25958FE0" w14:textId="77777777" w:rsidR="006C32D2" w:rsidRPr="00A564B4" w:rsidRDefault="006C32D2" w:rsidP="006C32D2">
            <w:pPr>
              <w:pStyle w:val="TAL"/>
              <w:rPr>
                <w:lang w:eastAsia="zh-TW"/>
              </w:rPr>
            </w:pPr>
            <w:r w:rsidRPr="00A564B4">
              <w:rPr>
                <w:lang w:eastAsia="zh-TW"/>
              </w:rPr>
              <w:t>8.1.42</w:t>
            </w:r>
          </w:p>
        </w:tc>
        <w:tc>
          <w:tcPr>
            <w:tcW w:w="2960" w:type="dxa"/>
            <w:gridSpan w:val="2"/>
            <w:tcBorders>
              <w:bottom w:val="single" w:sz="6" w:space="0" w:color="auto"/>
            </w:tcBorders>
          </w:tcPr>
          <w:p w14:paraId="75BD43D6" w14:textId="77777777" w:rsidR="006C32D2" w:rsidRPr="00A564B4" w:rsidRDefault="006C32D2" w:rsidP="006C32D2">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828" w:type="dxa"/>
            <w:gridSpan w:val="2"/>
            <w:tcBorders>
              <w:bottom w:val="single" w:sz="6" w:space="0" w:color="auto"/>
            </w:tcBorders>
          </w:tcPr>
          <w:p w14:paraId="78E0632C"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534987B1"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6E7831E"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3A9DEC5E" w14:textId="77777777" w:rsidR="006C32D2" w:rsidRPr="00A564B4" w:rsidRDefault="006C32D2" w:rsidP="006C32D2">
            <w:pPr>
              <w:pStyle w:val="TAL"/>
            </w:pPr>
          </w:p>
        </w:tc>
        <w:tc>
          <w:tcPr>
            <w:tcW w:w="1695" w:type="dxa"/>
            <w:gridSpan w:val="3"/>
            <w:tcBorders>
              <w:bottom w:val="single" w:sz="6" w:space="0" w:color="auto"/>
            </w:tcBorders>
          </w:tcPr>
          <w:p w14:paraId="57819D27" w14:textId="77777777" w:rsidR="006C32D2" w:rsidRPr="00A564B4" w:rsidRDefault="006C32D2" w:rsidP="006C32D2">
            <w:pPr>
              <w:pStyle w:val="TAL"/>
            </w:pPr>
          </w:p>
        </w:tc>
        <w:tc>
          <w:tcPr>
            <w:tcW w:w="1717" w:type="dxa"/>
            <w:gridSpan w:val="3"/>
            <w:tcBorders>
              <w:bottom w:val="single" w:sz="6" w:space="0" w:color="auto"/>
            </w:tcBorders>
          </w:tcPr>
          <w:p w14:paraId="2276B431" w14:textId="77777777" w:rsidR="006C32D2" w:rsidRPr="00A564B4" w:rsidRDefault="006C32D2" w:rsidP="006C32D2">
            <w:pPr>
              <w:pStyle w:val="TAL"/>
            </w:pPr>
          </w:p>
        </w:tc>
      </w:tr>
      <w:tr w:rsidR="006C32D2" w:rsidRPr="00A564B4" w14:paraId="3C82ED2F" w14:textId="77777777" w:rsidTr="006C32D2">
        <w:trPr>
          <w:gridAfter w:val="2"/>
          <w:wAfter w:w="143" w:type="dxa"/>
          <w:cantSplit/>
          <w:jc w:val="center"/>
        </w:trPr>
        <w:tc>
          <w:tcPr>
            <w:tcW w:w="929" w:type="dxa"/>
            <w:gridSpan w:val="3"/>
            <w:tcBorders>
              <w:bottom w:val="single" w:sz="6" w:space="0" w:color="auto"/>
            </w:tcBorders>
          </w:tcPr>
          <w:p w14:paraId="6A943764" w14:textId="77777777" w:rsidR="006C32D2" w:rsidRPr="00A564B4" w:rsidRDefault="006C32D2" w:rsidP="006C32D2">
            <w:pPr>
              <w:pStyle w:val="TAL"/>
              <w:rPr>
                <w:lang w:eastAsia="en-US"/>
              </w:rPr>
            </w:pPr>
            <w:r w:rsidRPr="00A564B4">
              <w:rPr>
                <w:lang w:eastAsia="en-US"/>
              </w:rPr>
              <w:t>8.2.1</w:t>
            </w:r>
          </w:p>
        </w:tc>
        <w:tc>
          <w:tcPr>
            <w:tcW w:w="2960" w:type="dxa"/>
            <w:gridSpan w:val="2"/>
            <w:tcBorders>
              <w:bottom w:val="single" w:sz="6" w:space="0" w:color="auto"/>
            </w:tcBorders>
          </w:tcPr>
          <w:p w14:paraId="531DF030"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w:t>
            </w:r>
          </w:p>
        </w:tc>
        <w:tc>
          <w:tcPr>
            <w:tcW w:w="828" w:type="dxa"/>
            <w:gridSpan w:val="2"/>
            <w:tcBorders>
              <w:bottom w:val="single" w:sz="6" w:space="0" w:color="auto"/>
            </w:tcBorders>
          </w:tcPr>
          <w:p w14:paraId="3E943AC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79EC55E"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01069D64"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75D0AA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2C6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530ED" w14:textId="77777777" w:rsidR="006C32D2" w:rsidRPr="00A564B4" w:rsidRDefault="006C32D2" w:rsidP="006C32D2">
            <w:pPr>
              <w:pStyle w:val="TAL"/>
              <w:rPr>
                <w:lang w:eastAsia="en-US"/>
              </w:rPr>
            </w:pPr>
            <w:r w:rsidRPr="00A564B4">
              <w:rPr>
                <w:lang w:eastAsia="en-US"/>
              </w:rPr>
              <w:t>2Rx, 4Rx</w:t>
            </w:r>
          </w:p>
        </w:tc>
      </w:tr>
      <w:tr w:rsidR="006C32D2" w:rsidRPr="00A564B4" w14:paraId="0A9B751D" w14:textId="77777777" w:rsidTr="006C32D2">
        <w:trPr>
          <w:gridAfter w:val="2"/>
          <w:wAfter w:w="143" w:type="dxa"/>
          <w:cantSplit/>
          <w:jc w:val="center"/>
        </w:trPr>
        <w:tc>
          <w:tcPr>
            <w:tcW w:w="929" w:type="dxa"/>
            <w:gridSpan w:val="3"/>
            <w:tcBorders>
              <w:bottom w:val="single" w:sz="6" w:space="0" w:color="auto"/>
            </w:tcBorders>
          </w:tcPr>
          <w:p w14:paraId="05D1EBEF" w14:textId="77777777" w:rsidR="006C32D2" w:rsidRPr="00A564B4" w:rsidRDefault="006C32D2" w:rsidP="006C32D2">
            <w:pPr>
              <w:pStyle w:val="TAL"/>
              <w:rPr>
                <w:lang w:eastAsia="en-US"/>
              </w:rPr>
            </w:pPr>
            <w:r w:rsidRPr="00A564B4">
              <w:rPr>
                <w:lang w:eastAsia="en-US"/>
              </w:rPr>
              <w:t>8.2.2</w:t>
            </w:r>
          </w:p>
        </w:tc>
        <w:tc>
          <w:tcPr>
            <w:tcW w:w="2960" w:type="dxa"/>
            <w:gridSpan w:val="2"/>
            <w:tcBorders>
              <w:bottom w:val="single" w:sz="6" w:space="0" w:color="auto"/>
            </w:tcBorders>
          </w:tcPr>
          <w:p w14:paraId="6154EAB7"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11BD65D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9F8D082"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4963D82D"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166925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AC0CF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1D31A0F" w14:textId="77777777" w:rsidR="006C32D2" w:rsidRPr="00A564B4" w:rsidRDefault="006C32D2" w:rsidP="006C32D2">
            <w:pPr>
              <w:pStyle w:val="TAL"/>
              <w:rPr>
                <w:lang w:eastAsia="en-US"/>
              </w:rPr>
            </w:pPr>
            <w:r w:rsidRPr="00A564B4">
              <w:rPr>
                <w:lang w:eastAsia="en-US"/>
              </w:rPr>
              <w:t>2Rx, 4Rx</w:t>
            </w:r>
          </w:p>
        </w:tc>
      </w:tr>
      <w:tr w:rsidR="006C32D2" w:rsidRPr="00A564B4" w14:paraId="2E4EDB2A" w14:textId="77777777" w:rsidTr="006C32D2">
        <w:trPr>
          <w:gridAfter w:val="2"/>
          <w:wAfter w:w="143" w:type="dxa"/>
          <w:cantSplit/>
          <w:jc w:val="center"/>
        </w:trPr>
        <w:tc>
          <w:tcPr>
            <w:tcW w:w="929" w:type="dxa"/>
            <w:gridSpan w:val="3"/>
            <w:tcBorders>
              <w:bottom w:val="single" w:sz="6" w:space="0" w:color="auto"/>
            </w:tcBorders>
          </w:tcPr>
          <w:p w14:paraId="08E88DD7" w14:textId="77777777" w:rsidR="006C32D2" w:rsidRPr="00A564B4" w:rsidRDefault="006C32D2" w:rsidP="006C32D2">
            <w:pPr>
              <w:pStyle w:val="TAL"/>
              <w:rPr>
                <w:lang w:eastAsia="zh-CN"/>
              </w:rPr>
            </w:pPr>
            <w:r w:rsidRPr="00A564B4">
              <w:rPr>
                <w:lang w:eastAsia="zh-CN"/>
              </w:rPr>
              <w:t>8.2.3</w:t>
            </w:r>
          </w:p>
        </w:tc>
        <w:tc>
          <w:tcPr>
            <w:tcW w:w="2960" w:type="dxa"/>
            <w:gridSpan w:val="2"/>
            <w:tcBorders>
              <w:bottom w:val="single" w:sz="6" w:space="0" w:color="auto"/>
            </w:tcBorders>
          </w:tcPr>
          <w:p w14:paraId="5C961C56"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w:t>
            </w:r>
          </w:p>
        </w:tc>
        <w:tc>
          <w:tcPr>
            <w:tcW w:w="828" w:type="dxa"/>
            <w:gridSpan w:val="2"/>
            <w:tcBorders>
              <w:bottom w:val="single" w:sz="6" w:space="0" w:color="auto"/>
            </w:tcBorders>
          </w:tcPr>
          <w:p w14:paraId="05CA080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32A2C6E4"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29B4E435"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1BA394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8E7F3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419CF" w14:textId="77777777" w:rsidR="006C32D2" w:rsidRPr="00A564B4" w:rsidRDefault="006C32D2" w:rsidP="006C32D2">
            <w:pPr>
              <w:pStyle w:val="TAL"/>
              <w:rPr>
                <w:lang w:eastAsia="en-US"/>
              </w:rPr>
            </w:pPr>
            <w:r w:rsidRPr="00A564B4">
              <w:rPr>
                <w:lang w:eastAsia="en-US"/>
              </w:rPr>
              <w:t>2Rx, 4Rx</w:t>
            </w:r>
          </w:p>
        </w:tc>
      </w:tr>
      <w:tr w:rsidR="006C32D2" w:rsidRPr="00A564B4" w14:paraId="68723FB8" w14:textId="77777777" w:rsidTr="006C32D2">
        <w:trPr>
          <w:gridAfter w:val="2"/>
          <w:wAfter w:w="143" w:type="dxa"/>
          <w:cantSplit/>
          <w:jc w:val="center"/>
        </w:trPr>
        <w:tc>
          <w:tcPr>
            <w:tcW w:w="929" w:type="dxa"/>
            <w:gridSpan w:val="3"/>
            <w:tcBorders>
              <w:bottom w:val="single" w:sz="6" w:space="0" w:color="auto"/>
            </w:tcBorders>
          </w:tcPr>
          <w:p w14:paraId="223AA03E" w14:textId="77777777" w:rsidR="006C32D2" w:rsidRPr="00A564B4" w:rsidRDefault="006C32D2" w:rsidP="006C32D2">
            <w:pPr>
              <w:pStyle w:val="TAL"/>
              <w:rPr>
                <w:lang w:eastAsia="zh-CN"/>
              </w:rPr>
            </w:pPr>
            <w:r w:rsidRPr="00A564B4">
              <w:rPr>
                <w:lang w:eastAsia="zh-CN"/>
              </w:rPr>
              <w:t>8.2.4</w:t>
            </w:r>
          </w:p>
        </w:tc>
        <w:tc>
          <w:tcPr>
            <w:tcW w:w="2960" w:type="dxa"/>
            <w:gridSpan w:val="2"/>
            <w:tcBorders>
              <w:bottom w:val="single" w:sz="6" w:space="0" w:color="auto"/>
            </w:tcBorders>
          </w:tcPr>
          <w:p w14:paraId="3E223707"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 with DRX</w:t>
            </w:r>
          </w:p>
        </w:tc>
        <w:tc>
          <w:tcPr>
            <w:tcW w:w="828" w:type="dxa"/>
            <w:gridSpan w:val="2"/>
            <w:tcBorders>
              <w:bottom w:val="single" w:sz="6" w:space="0" w:color="auto"/>
            </w:tcBorders>
          </w:tcPr>
          <w:p w14:paraId="41A5CC7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10A2425C"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3BD8755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7A19C9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A6505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9AA9D6" w14:textId="77777777" w:rsidR="006C32D2" w:rsidRPr="00A564B4" w:rsidRDefault="006C32D2" w:rsidP="006C32D2">
            <w:pPr>
              <w:pStyle w:val="TAL"/>
              <w:rPr>
                <w:lang w:eastAsia="en-US"/>
              </w:rPr>
            </w:pPr>
            <w:r w:rsidRPr="00A564B4">
              <w:rPr>
                <w:lang w:eastAsia="en-US"/>
              </w:rPr>
              <w:t>2Rx, 4Rx</w:t>
            </w:r>
          </w:p>
        </w:tc>
      </w:tr>
      <w:tr w:rsidR="006C32D2" w:rsidRPr="00A564B4" w14:paraId="5DABF480" w14:textId="77777777" w:rsidTr="006C32D2">
        <w:trPr>
          <w:gridAfter w:val="2"/>
          <w:wAfter w:w="143" w:type="dxa"/>
          <w:cantSplit/>
          <w:jc w:val="center"/>
        </w:trPr>
        <w:tc>
          <w:tcPr>
            <w:tcW w:w="929" w:type="dxa"/>
            <w:gridSpan w:val="3"/>
            <w:tcBorders>
              <w:bottom w:val="single" w:sz="6" w:space="0" w:color="auto"/>
            </w:tcBorders>
          </w:tcPr>
          <w:p w14:paraId="020372E7" w14:textId="77777777" w:rsidR="006C32D2" w:rsidRPr="00A564B4" w:rsidRDefault="006C32D2" w:rsidP="006C32D2">
            <w:pPr>
              <w:pStyle w:val="TAL"/>
              <w:rPr>
                <w:lang w:eastAsia="zh-CN"/>
              </w:rPr>
            </w:pPr>
            <w:r w:rsidRPr="00A564B4">
              <w:rPr>
                <w:lang w:eastAsia="zh-CN"/>
              </w:rPr>
              <w:t>8.2.5</w:t>
            </w:r>
          </w:p>
        </w:tc>
        <w:tc>
          <w:tcPr>
            <w:tcW w:w="2960" w:type="dxa"/>
            <w:gridSpan w:val="2"/>
            <w:tcBorders>
              <w:bottom w:val="single" w:sz="6" w:space="0" w:color="auto"/>
            </w:tcBorders>
          </w:tcPr>
          <w:p w14:paraId="595BC176"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Non-MBSFN ABS (eICIC)</w:t>
            </w:r>
          </w:p>
        </w:tc>
        <w:tc>
          <w:tcPr>
            <w:tcW w:w="828" w:type="dxa"/>
            <w:gridSpan w:val="2"/>
            <w:tcBorders>
              <w:bottom w:val="single" w:sz="6" w:space="0" w:color="auto"/>
            </w:tcBorders>
          </w:tcPr>
          <w:p w14:paraId="3019B8E4"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65D6D852" w14:textId="77777777" w:rsidR="006C32D2" w:rsidRPr="00A564B4" w:rsidRDefault="006C32D2" w:rsidP="006C32D2">
            <w:pPr>
              <w:pStyle w:val="TAL"/>
              <w:rPr>
                <w:lang w:eastAsia="zh-CN"/>
              </w:rPr>
            </w:pPr>
            <w:r w:rsidRPr="00A564B4">
              <w:rPr>
                <w:lang w:eastAsia="en-US"/>
              </w:rPr>
              <w:t>C46</w:t>
            </w:r>
          </w:p>
        </w:tc>
        <w:tc>
          <w:tcPr>
            <w:tcW w:w="2471" w:type="dxa"/>
            <w:gridSpan w:val="3"/>
            <w:tcBorders>
              <w:bottom w:val="single" w:sz="6" w:space="0" w:color="auto"/>
            </w:tcBorders>
          </w:tcPr>
          <w:p w14:paraId="7E35A54A"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tcBorders>
              <w:bottom w:val="single" w:sz="6" w:space="0" w:color="auto"/>
            </w:tcBorders>
          </w:tcPr>
          <w:p w14:paraId="6B13107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6BF7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F957D9" w14:textId="77777777" w:rsidR="006C32D2" w:rsidRPr="00A564B4" w:rsidRDefault="006C32D2" w:rsidP="006C32D2">
            <w:pPr>
              <w:pStyle w:val="TAL"/>
              <w:rPr>
                <w:lang w:eastAsia="en-US"/>
              </w:rPr>
            </w:pPr>
          </w:p>
        </w:tc>
      </w:tr>
      <w:tr w:rsidR="006C32D2" w:rsidRPr="00A564B4" w14:paraId="31BCEF99" w14:textId="77777777" w:rsidTr="006C32D2">
        <w:trPr>
          <w:gridAfter w:val="2"/>
          <w:wAfter w:w="143" w:type="dxa"/>
          <w:cantSplit/>
          <w:jc w:val="center"/>
        </w:trPr>
        <w:tc>
          <w:tcPr>
            <w:tcW w:w="929" w:type="dxa"/>
            <w:gridSpan w:val="3"/>
            <w:tcBorders>
              <w:bottom w:val="single" w:sz="6" w:space="0" w:color="auto"/>
            </w:tcBorders>
          </w:tcPr>
          <w:p w14:paraId="28CFB615" w14:textId="77777777" w:rsidR="006C32D2" w:rsidRPr="00A564B4" w:rsidRDefault="006C32D2" w:rsidP="006C32D2">
            <w:pPr>
              <w:pStyle w:val="TAL"/>
              <w:rPr>
                <w:lang w:eastAsia="en-US"/>
              </w:rPr>
            </w:pPr>
            <w:r w:rsidRPr="00A564B4">
              <w:rPr>
                <w:lang w:eastAsia="en-US"/>
              </w:rPr>
              <w:t>8.2.6</w:t>
            </w:r>
          </w:p>
        </w:tc>
        <w:tc>
          <w:tcPr>
            <w:tcW w:w="2960" w:type="dxa"/>
            <w:gridSpan w:val="2"/>
            <w:tcBorders>
              <w:bottom w:val="single" w:sz="6" w:space="0" w:color="auto"/>
            </w:tcBorders>
          </w:tcPr>
          <w:p w14:paraId="43890677"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AC9DDF7" w14:textId="77777777" w:rsidR="006C32D2" w:rsidRPr="00A564B4" w:rsidRDefault="006C32D2" w:rsidP="006C32D2">
            <w:pPr>
              <w:pStyle w:val="TAL"/>
              <w:rPr>
                <w:lang w:eastAsia="en-US"/>
              </w:rPr>
            </w:pPr>
            <w:r w:rsidRPr="00A564B4">
              <w:rPr>
                <w:lang w:eastAsia="en-US"/>
              </w:rPr>
              <w:t>Rel-11</w:t>
            </w:r>
          </w:p>
        </w:tc>
        <w:tc>
          <w:tcPr>
            <w:tcW w:w="1275" w:type="dxa"/>
            <w:gridSpan w:val="4"/>
            <w:tcBorders>
              <w:bottom w:val="single" w:sz="6" w:space="0" w:color="auto"/>
            </w:tcBorders>
          </w:tcPr>
          <w:p w14:paraId="2D554BA9" w14:textId="77777777" w:rsidR="006C32D2" w:rsidRPr="00A564B4" w:rsidRDefault="006C32D2" w:rsidP="006C32D2">
            <w:pPr>
              <w:pStyle w:val="TAL"/>
              <w:rPr>
                <w:lang w:eastAsia="en-US"/>
              </w:rPr>
            </w:pPr>
            <w:r w:rsidRPr="00A564B4">
              <w:rPr>
                <w:lang w:eastAsia="zh-CN"/>
              </w:rPr>
              <w:t>C60</w:t>
            </w:r>
          </w:p>
        </w:tc>
        <w:tc>
          <w:tcPr>
            <w:tcW w:w="2471" w:type="dxa"/>
            <w:gridSpan w:val="3"/>
            <w:tcBorders>
              <w:bottom w:val="single" w:sz="6" w:space="0" w:color="auto"/>
            </w:tcBorders>
          </w:tcPr>
          <w:p w14:paraId="3C4460D8"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26441F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AF49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83699F5" w14:textId="77777777" w:rsidR="006C32D2" w:rsidRPr="00A564B4" w:rsidRDefault="006C32D2" w:rsidP="006C32D2">
            <w:pPr>
              <w:pStyle w:val="TAL"/>
              <w:rPr>
                <w:lang w:eastAsia="en-US"/>
              </w:rPr>
            </w:pPr>
          </w:p>
        </w:tc>
      </w:tr>
      <w:tr w:rsidR="006C32D2" w:rsidRPr="00A564B4" w14:paraId="7D346759" w14:textId="77777777" w:rsidTr="006C32D2">
        <w:trPr>
          <w:gridAfter w:val="2"/>
          <w:wAfter w:w="143" w:type="dxa"/>
          <w:cantSplit/>
          <w:jc w:val="center"/>
        </w:trPr>
        <w:tc>
          <w:tcPr>
            <w:tcW w:w="929" w:type="dxa"/>
            <w:gridSpan w:val="3"/>
            <w:tcBorders>
              <w:bottom w:val="single" w:sz="6" w:space="0" w:color="auto"/>
            </w:tcBorders>
          </w:tcPr>
          <w:p w14:paraId="38407EC6" w14:textId="77777777" w:rsidR="006C32D2" w:rsidRPr="00A564B4" w:rsidRDefault="006C32D2" w:rsidP="006C32D2">
            <w:pPr>
              <w:pStyle w:val="TAL"/>
              <w:rPr>
                <w:lang w:eastAsia="en-US"/>
              </w:rPr>
            </w:pPr>
            <w:r w:rsidRPr="00A564B4">
              <w:rPr>
                <w:lang w:eastAsia="en-US"/>
              </w:rPr>
              <w:t>8.2.7</w:t>
            </w:r>
          </w:p>
        </w:tc>
        <w:tc>
          <w:tcPr>
            <w:tcW w:w="2960" w:type="dxa"/>
            <w:gridSpan w:val="2"/>
            <w:tcBorders>
              <w:bottom w:val="single" w:sz="6" w:space="0" w:color="auto"/>
            </w:tcBorders>
          </w:tcPr>
          <w:p w14:paraId="1D4C42A1"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UE category 0</w:t>
            </w:r>
          </w:p>
        </w:tc>
        <w:tc>
          <w:tcPr>
            <w:tcW w:w="828" w:type="dxa"/>
            <w:gridSpan w:val="2"/>
            <w:tcBorders>
              <w:bottom w:val="single" w:sz="6" w:space="0" w:color="auto"/>
            </w:tcBorders>
          </w:tcPr>
          <w:p w14:paraId="11A4E60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E1904E3" w14:textId="77777777" w:rsidR="006C32D2" w:rsidRPr="00A564B4" w:rsidRDefault="006C32D2" w:rsidP="006C32D2">
            <w:pPr>
              <w:pStyle w:val="TAL"/>
              <w:rPr>
                <w:lang w:eastAsia="en-US"/>
              </w:rPr>
            </w:pPr>
            <w:r w:rsidRPr="00A564B4">
              <w:rPr>
                <w:lang w:eastAsia="zh-CN"/>
              </w:rPr>
              <w:t>C113</w:t>
            </w:r>
          </w:p>
        </w:tc>
        <w:tc>
          <w:tcPr>
            <w:tcW w:w="2471" w:type="dxa"/>
            <w:gridSpan w:val="3"/>
            <w:tcBorders>
              <w:bottom w:val="single" w:sz="6" w:space="0" w:color="auto"/>
            </w:tcBorders>
          </w:tcPr>
          <w:p w14:paraId="20DD65B6"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6893CAA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D2A3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3D8BF6D" w14:textId="77777777" w:rsidR="006C32D2" w:rsidRPr="00A564B4" w:rsidRDefault="006C32D2" w:rsidP="006C32D2">
            <w:pPr>
              <w:pStyle w:val="TAL"/>
              <w:rPr>
                <w:lang w:eastAsia="en-US"/>
              </w:rPr>
            </w:pPr>
          </w:p>
        </w:tc>
      </w:tr>
      <w:tr w:rsidR="006C32D2" w:rsidRPr="00A564B4" w14:paraId="56EBBCED" w14:textId="77777777" w:rsidTr="006C32D2">
        <w:trPr>
          <w:gridAfter w:val="2"/>
          <w:wAfter w:w="143" w:type="dxa"/>
          <w:cantSplit/>
          <w:jc w:val="center"/>
        </w:trPr>
        <w:tc>
          <w:tcPr>
            <w:tcW w:w="929" w:type="dxa"/>
            <w:gridSpan w:val="3"/>
            <w:tcBorders>
              <w:bottom w:val="single" w:sz="6" w:space="0" w:color="auto"/>
            </w:tcBorders>
          </w:tcPr>
          <w:p w14:paraId="5E6DCEB8" w14:textId="77777777" w:rsidR="006C32D2" w:rsidRPr="00A564B4" w:rsidRDefault="006C32D2" w:rsidP="006C32D2">
            <w:pPr>
              <w:pStyle w:val="TAL"/>
              <w:rPr>
                <w:lang w:eastAsia="en-US"/>
              </w:rPr>
            </w:pPr>
            <w:r w:rsidRPr="00A564B4">
              <w:rPr>
                <w:lang w:eastAsia="en-US"/>
              </w:rPr>
              <w:t>8.2.7_2</w:t>
            </w:r>
          </w:p>
        </w:tc>
        <w:tc>
          <w:tcPr>
            <w:tcW w:w="2960" w:type="dxa"/>
            <w:gridSpan w:val="2"/>
            <w:tcBorders>
              <w:bottom w:val="single" w:sz="6" w:space="0" w:color="auto"/>
            </w:tcBorders>
          </w:tcPr>
          <w:p w14:paraId="35A05FC2"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for UE category 1bis</w:t>
            </w:r>
          </w:p>
        </w:tc>
        <w:tc>
          <w:tcPr>
            <w:tcW w:w="828" w:type="dxa"/>
            <w:gridSpan w:val="2"/>
            <w:tcBorders>
              <w:bottom w:val="single" w:sz="6" w:space="0" w:color="auto"/>
            </w:tcBorders>
          </w:tcPr>
          <w:p w14:paraId="64865311"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02D98DB" w14:textId="77777777" w:rsidR="006C32D2" w:rsidRPr="00A564B4" w:rsidRDefault="006C32D2" w:rsidP="006C32D2">
            <w:pPr>
              <w:pStyle w:val="TAL"/>
              <w:rPr>
                <w:lang w:eastAsia="en-US"/>
              </w:rPr>
            </w:pPr>
            <w:r w:rsidRPr="00A564B4">
              <w:rPr>
                <w:lang w:eastAsia="zh-CN"/>
              </w:rPr>
              <w:t>C195a</w:t>
            </w:r>
          </w:p>
        </w:tc>
        <w:tc>
          <w:tcPr>
            <w:tcW w:w="2471" w:type="dxa"/>
            <w:gridSpan w:val="3"/>
            <w:tcBorders>
              <w:bottom w:val="single" w:sz="6" w:space="0" w:color="auto"/>
            </w:tcBorders>
          </w:tcPr>
          <w:p w14:paraId="404DCFB1"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0A19C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05F744" w14:textId="77777777" w:rsidR="006C32D2" w:rsidRPr="00A564B4" w:rsidRDefault="006C32D2" w:rsidP="006C32D2">
            <w:pPr>
              <w:pStyle w:val="TAL"/>
              <w:rPr>
                <w:lang w:eastAsia="en-US"/>
              </w:rPr>
            </w:pPr>
          </w:p>
        </w:tc>
      </w:tr>
      <w:tr w:rsidR="006C32D2" w:rsidRPr="00A564B4" w14:paraId="1C50C714" w14:textId="77777777" w:rsidTr="006C32D2">
        <w:trPr>
          <w:gridAfter w:val="2"/>
          <w:wAfter w:w="143" w:type="dxa"/>
          <w:cantSplit/>
          <w:jc w:val="center"/>
        </w:trPr>
        <w:tc>
          <w:tcPr>
            <w:tcW w:w="929" w:type="dxa"/>
            <w:gridSpan w:val="3"/>
            <w:tcBorders>
              <w:bottom w:val="single" w:sz="6" w:space="0" w:color="auto"/>
            </w:tcBorders>
          </w:tcPr>
          <w:p w14:paraId="2CBBA60B" w14:textId="77777777" w:rsidR="006C32D2" w:rsidRPr="00A564B4" w:rsidRDefault="006C32D2" w:rsidP="006C32D2">
            <w:pPr>
              <w:pStyle w:val="TAL"/>
              <w:rPr>
                <w:lang w:eastAsia="en-US"/>
              </w:rPr>
            </w:pPr>
            <w:r w:rsidRPr="00A564B4">
              <w:rPr>
                <w:lang w:eastAsia="en-US"/>
              </w:rPr>
              <w:t>8.2.8</w:t>
            </w:r>
          </w:p>
        </w:tc>
        <w:tc>
          <w:tcPr>
            <w:tcW w:w="2960" w:type="dxa"/>
            <w:gridSpan w:val="2"/>
            <w:tcBorders>
              <w:bottom w:val="single" w:sz="6" w:space="0" w:color="auto"/>
            </w:tcBorders>
          </w:tcPr>
          <w:p w14:paraId="35DDB496"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UE category 0</w:t>
            </w:r>
          </w:p>
        </w:tc>
        <w:tc>
          <w:tcPr>
            <w:tcW w:w="828" w:type="dxa"/>
            <w:gridSpan w:val="2"/>
            <w:tcBorders>
              <w:bottom w:val="single" w:sz="6" w:space="0" w:color="auto"/>
            </w:tcBorders>
          </w:tcPr>
          <w:p w14:paraId="1565A800"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7EAC2BE" w14:textId="77777777" w:rsidR="006C32D2" w:rsidRPr="00A564B4" w:rsidRDefault="006C32D2" w:rsidP="006C32D2">
            <w:pPr>
              <w:pStyle w:val="TAL"/>
              <w:rPr>
                <w:lang w:eastAsia="en-US"/>
              </w:rPr>
            </w:pPr>
            <w:r w:rsidRPr="00A564B4">
              <w:rPr>
                <w:lang w:eastAsia="en-US"/>
              </w:rPr>
              <w:t>C113</w:t>
            </w:r>
          </w:p>
        </w:tc>
        <w:tc>
          <w:tcPr>
            <w:tcW w:w="2471" w:type="dxa"/>
            <w:gridSpan w:val="3"/>
            <w:tcBorders>
              <w:bottom w:val="single" w:sz="6" w:space="0" w:color="auto"/>
            </w:tcBorders>
          </w:tcPr>
          <w:p w14:paraId="043DDC74"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543EF12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5788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5DD77FD" w14:textId="77777777" w:rsidR="006C32D2" w:rsidRPr="00A564B4" w:rsidRDefault="006C32D2" w:rsidP="006C32D2">
            <w:pPr>
              <w:pStyle w:val="TAL"/>
              <w:rPr>
                <w:lang w:eastAsia="en-US"/>
              </w:rPr>
            </w:pPr>
          </w:p>
        </w:tc>
      </w:tr>
      <w:tr w:rsidR="006C32D2" w:rsidRPr="00A564B4" w14:paraId="483E4332" w14:textId="77777777" w:rsidTr="006C32D2">
        <w:trPr>
          <w:gridAfter w:val="2"/>
          <w:wAfter w:w="143" w:type="dxa"/>
          <w:cantSplit/>
          <w:jc w:val="center"/>
        </w:trPr>
        <w:tc>
          <w:tcPr>
            <w:tcW w:w="929" w:type="dxa"/>
            <w:gridSpan w:val="3"/>
            <w:tcBorders>
              <w:bottom w:val="single" w:sz="6" w:space="0" w:color="auto"/>
            </w:tcBorders>
          </w:tcPr>
          <w:p w14:paraId="61F21D82" w14:textId="77777777" w:rsidR="006C32D2" w:rsidRPr="00A564B4" w:rsidRDefault="006C32D2" w:rsidP="006C32D2">
            <w:pPr>
              <w:pStyle w:val="TAL"/>
              <w:rPr>
                <w:rFonts w:eastAsia="PMingLiU"/>
                <w:lang w:eastAsia="zh-TW"/>
              </w:rPr>
            </w:pPr>
            <w:r w:rsidRPr="00A564B4">
              <w:rPr>
                <w:lang w:eastAsia="en-US"/>
              </w:rPr>
              <w:t>8.2.8_2</w:t>
            </w:r>
          </w:p>
        </w:tc>
        <w:tc>
          <w:tcPr>
            <w:tcW w:w="2960" w:type="dxa"/>
            <w:gridSpan w:val="2"/>
            <w:tcBorders>
              <w:bottom w:val="single" w:sz="6" w:space="0" w:color="auto"/>
            </w:tcBorders>
          </w:tcPr>
          <w:p w14:paraId="2062FCDD"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with DRX for UE category 1bis</w:t>
            </w:r>
          </w:p>
        </w:tc>
        <w:tc>
          <w:tcPr>
            <w:tcW w:w="828" w:type="dxa"/>
            <w:gridSpan w:val="2"/>
            <w:tcBorders>
              <w:bottom w:val="single" w:sz="6" w:space="0" w:color="auto"/>
            </w:tcBorders>
          </w:tcPr>
          <w:p w14:paraId="108B6EB3" w14:textId="77777777" w:rsidR="006C32D2" w:rsidRPr="00A564B4" w:rsidRDefault="006C32D2" w:rsidP="006C32D2">
            <w:pPr>
              <w:pStyle w:val="TAL"/>
              <w:rPr>
                <w:rFonts w:eastAsia="PMingLiU"/>
                <w:lang w:eastAsia="zh-TW"/>
              </w:rPr>
            </w:pPr>
            <w:r w:rsidRPr="00A564B4">
              <w:rPr>
                <w:lang w:eastAsia="en-US"/>
              </w:rPr>
              <w:t>Rel-13</w:t>
            </w:r>
          </w:p>
        </w:tc>
        <w:tc>
          <w:tcPr>
            <w:tcW w:w="1275" w:type="dxa"/>
            <w:gridSpan w:val="4"/>
            <w:tcBorders>
              <w:bottom w:val="single" w:sz="6" w:space="0" w:color="auto"/>
            </w:tcBorders>
          </w:tcPr>
          <w:p w14:paraId="50227649" w14:textId="77777777" w:rsidR="006C32D2" w:rsidRPr="00A564B4" w:rsidRDefault="006C32D2" w:rsidP="006C32D2">
            <w:pPr>
              <w:pStyle w:val="TAL"/>
              <w:rPr>
                <w:lang w:eastAsia="zh-CN"/>
              </w:rPr>
            </w:pPr>
            <w:r w:rsidRPr="00A564B4">
              <w:rPr>
                <w:lang w:eastAsia="en-US"/>
              </w:rPr>
              <w:t>C195a</w:t>
            </w:r>
          </w:p>
        </w:tc>
        <w:tc>
          <w:tcPr>
            <w:tcW w:w="2471" w:type="dxa"/>
            <w:gridSpan w:val="3"/>
            <w:tcBorders>
              <w:bottom w:val="single" w:sz="6" w:space="0" w:color="auto"/>
            </w:tcBorders>
          </w:tcPr>
          <w:p w14:paraId="55209D45"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B371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0E0764" w14:textId="77777777" w:rsidR="006C32D2" w:rsidRPr="00A564B4" w:rsidRDefault="006C32D2" w:rsidP="006C32D2">
            <w:pPr>
              <w:pStyle w:val="TAL"/>
              <w:rPr>
                <w:lang w:eastAsia="en-US"/>
              </w:rPr>
            </w:pPr>
          </w:p>
        </w:tc>
      </w:tr>
      <w:tr w:rsidR="006C32D2" w:rsidRPr="00A564B4" w14:paraId="1D8FA7E1" w14:textId="77777777" w:rsidTr="006C32D2">
        <w:trPr>
          <w:gridAfter w:val="2"/>
          <w:wAfter w:w="143" w:type="dxa"/>
          <w:cantSplit/>
          <w:jc w:val="center"/>
        </w:trPr>
        <w:tc>
          <w:tcPr>
            <w:tcW w:w="929" w:type="dxa"/>
            <w:gridSpan w:val="3"/>
            <w:tcBorders>
              <w:bottom w:val="single" w:sz="6" w:space="0" w:color="auto"/>
            </w:tcBorders>
          </w:tcPr>
          <w:p w14:paraId="17A4B407" w14:textId="77777777" w:rsidR="006C32D2" w:rsidRPr="00A564B4" w:rsidRDefault="006C32D2" w:rsidP="006C32D2">
            <w:pPr>
              <w:pStyle w:val="TAL"/>
              <w:rPr>
                <w:rFonts w:eastAsia="PMingLiU"/>
                <w:lang w:eastAsia="zh-TW"/>
              </w:rPr>
            </w:pPr>
            <w:r w:rsidRPr="00A564B4">
              <w:rPr>
                <w:rFonts w:eastAsia="PMingLiU"/>
                <w:lang w:eastAsia="zh-TW"/>
              </w:rPr>
              <w:t>8.2.9</w:t>
            </w:r>
          </w:p>
        </w:tc>
        <w:tc>
          <w:tcPr>
            <w:tcW w:w="2960" w:type="dxa"/>
            <w:gridSpan w:val="2"/>
            <w:tcBorders>
              <w:bottom w:val="single" w:sz="6" w:space="0" w:color="auto"/>
            </w:tcBorders>
          </w:tcPr>
          <w:p w14:paraId="249B225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CE UE in CEModeB</w:t>
            </w:r>
          </w:p>
        </w:tc>
        <w:tc>
          <w:tcPr>
            <w:tcW w:w="828" w:type="dxa"/>
            <w:gridSpan w:val="2"/>
            <w:tcBorders>
              <w:bottom w:val="single" w:sz="6" w:space="0" w:color="auto"/>
            </w:tcBorders>
          </w:tcPr>
          <w:p w14:paraId="6E826855"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BE96C35"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64E8F34F" w14:textId="523F6DFE"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7CB17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552A39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E5A6989" w14:textId="77777777" w:rsidR="006C32D2" w:rsidRPr="00A564B4" w:rsidRDefault="006C32D2" w:rsidP="006C32D2">
            <w:pPr>
              <w:pStyle w:val="TAL"/>
              <w:rPr>
                <w:lang w:eastAsia="en-US"/>
              </w:rPr>
            </w:pPr>
          </w:p>
        </w:tc>
      </w:tr>
      <w:tr w:rsidR="006C32D2" w:rsidRPr="00A564B4" w14:paraId="186737BB" w14:textId="77777777" w:rsidTr="006C32D2">
        <w:trPr>
          <w:gridAfter w:val="2"/>
          <w:wAfter w:w="143" w:type="dxa"/>
          <w:cantSplit/>
          <w:jc w:val="center"/>
        </w:trPr>
        <w:tc>
          <w:tcPr>
            <w:tcW w:w="929" w:type="dxa"/>
            <w:gridSpan w:val="3"/>
            <w:tcBorders>
              <w:bottom w:val="single" w:sz="6" w:space="0" w:color="auto"/>
            </w:tcBorders>
          </w:tcPr>
          <w:p w14:paraId="2B282700" w14:textId="77777777" w:rsidR="006C32D2" w:rsidRPr="00A564B4" w:rsidRDefault="006C32D2" w:rsidP="006C32D2">
            <w:pPr>
              <w:pStyle w:val="TAL"/>
              <w:rPr>
                <w:rFonts w:eastAsia="PMingLiU"/>
                <w:lang w:eastAsia="zh-TW"/>
              </w:rPr>
            </w:pPr>
            <w:r w:rsidRPr="00A564B4">
              <w:rPr>
                <w:rFonts w:eastAsia="PMingLiU"/>
                <w:lang w:eastAsia="zh-TW"/>
              </w:rPr>
              <w:t>8.2.10</w:t>
            </w:r>
          </w:p>
        </w:tc>
        <w:tc>
          <w:tcPr>
            <w:tcW w:w="2960" w:type="dxa"/>
            <w:gridSpan w:val="2"/>
            <w:tcBorders>
              <w:bottom w:val="single" w:sz="6" w:space="0" w:color="auto"/>
            </w:tcBorders>
          </w:tcPr>
          <w:p w14:paraId="3E6CF0A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CE UE in CEModeB</w:t>
            </w:r>
          </w:p>
        </w:tc>
        <w:tc>
          <w:tcPr>
            <w:tcW w:w="828" w:type="dxa"/>
            <w:gridSpan w:val="2"/>
            <w:tcBorders>
              <w:bottom w:val="single" w:sz="6" w:space="0" w:color="auto"/>
            </w:tcBorders>
          </w:tcPr>
          <w:p w14:paraId="745A409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56BD018"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541B0541" w14:textId="47664C20"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2BA574F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585063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B4C47B1" w14:textId="77777777" w:rsidR="006C32D2" w:rsidRPr="00A564B4" w:rsidRDefault="006C32D2" w:rsidP="006C32D2">
            <w:pPr>
              <w:pStyle w:val="TAL"/>
              <w:rPr>
                <w:lang w:eastAsia="en-US"/>
              </w:rPr>
            </w:pPr>
          </w:p>
        </w:tc>
      </w:tr>
      <w:tr w:rsidR="006C32D2" w:rsidRPr="00A564B4" w14:paraId="1BE5F520" w14:textId="77777777" w:rsidTr="006C32D2">
        <w:trPr>
          <w:gridAfter w:val="2"/>
          <w:wAfter w:w="143" w:type="dxa"/>
          <w:cantSplit/>
          <w:jc w:val="center"/>
        </w:trPr>
        <w:tc>
          <w:tcPr>
            <w:tcW w:w="929" w:type="dxa"/>
            <w:gridSpan w:val="3"/>
            <w:tcBorders>
              <w:bottom w:val="single" w:sz="6" w:space="0" w:color="auto"/>
            </w:tcBorders>
          </w:tcPr>
          <w:p w14:paraId="4AD1C006" w14:textId="77777777" w:rsidR="006C32D2" w:rsidRPr="00A564B4" w:rsidRDefault="006C32D2" w:rsidP="006C32D2">
            <w:pPr>
              <w:pStyle w:val="TAL"/>
              <w:rPr>
                <w:rFonts w:eastAsia="PMingLiU"/>
                <w:lang w:eastAsia="zh-TW"/>
              </w:rPr>
            </w:pPr>
            <w:r w:rsidRPr="00A564B4">
              <w:rPr>
                <w:rFonts w:eastAsia="PMingLiU"/>
                <w:lang w:eastAsia="zh-TW"/>
              </w:rPr>
              <w:t>8.2.14</w:t>
            </w:r>
          </w:p>
        </w:tc>
        <w:tc>
          <w:tcPr>
            <w:tcW w:w="2960" w:type="dxa"/>
            <w:gridSpan w:val="2"/>
            <w:tcBorders>
              <w:bottom w:val="single" w:sz="6" w:space="0" w:color="auto"/>
            </w:tcBorders>
          </w:tcPr>
          <w:p w14:paraId="6BC07DC5" w14:textId="77777777" w:rsidR="006C32D2" w:rsidRPr="00A564B4" w:rsidRDefault="006C32D2" w:rsidP="006C32D2">
            <w:pPr>
              <w:pStyle w:val="TAL"/>
              <w:rPr>
                <w:lang w:eastAsia="en-US"/>
              </w:rPr>
            </w:pPr>
            <w:r w:rsidRPr="00A564B4">
              <w:t>E-UTRAN TDD intra-frequency event triggered reporting for serving cell under fading propagation conditions for CE in CEModeA without gap</w:t>
            </w:r>
          </w:p>
        </w:tc>
        <w:tc>
          <w:tcPr>
            <w:tcW w:w="828" w:type="dxa"/>
            <w:gridSpan w:val="2"/>
            <w:tcBorders>
              <w:bottom w:val="single" w:sz="6" w:space="0" w:color="auto"/>
            </w:tcBorders>
          </w:tcPr>
          <w:p w14:paraId="52A5D55E" w14:textId="77777777" w:rsidR="006C32D2" w:rsidRPr="00A564B4" w:rsidRDefault="006C32D2" w:rsidP="006C32D2">
            <w:pPr>
              <w:pStyle w:val="TAL"/>
              <w:rPr>
                <w:rFonts w:eastAsia="PMingLiU"/>
                <w:lang w:eastAsia="zh-TW"/>
              </w:rPr>
            </w:pPr>
            <w:r w:rsidRPr="00A564B4">
              <w:rPr>
                <w:lang w:eastAsia="zh-TW"/>
              </w:rPr>
              <w:t>Rel-14</w:t>
            </w:r>
          </w:p>
        </w:tc>
        <w:tc>
          <w:tcPr>
            <w:tcW w:w="1275" w:type="dxa"/>
            <w:gridSpan w:val="4"/>
            <w:tcBorders>
              <w:bottom w:val="single" w:sz="6" w:space="0" w:color="auto"/>
            </w:tcBorders>
          </w:tcPr>
          <w:p w14:paraId="3EF75915" w14:textId="77777777" w:rsidR="006C32D2" w:rsidRPr="00A564B4" w:rsidRDefault="006C32D2" w:rsidP="006C32D2">
            <w:pPr>
              <w:pStyle w:val="TAL"/>
              <w:rPr>
                <w:lang w:eastAsia="zh-CN"/>
              </w:rPr>
            </w:pPr>
            <w:r w:rsidRPr="00A564B4">
              <w:rPr>
                <w:lang w:eastAsia="zh-TW"/>
              </w:rPr>
              <w:t>C93a</w:t>
            </w:r>
          </w:p>
        </w:tc>
        <w:tc>
          <w:tcPr>
            <w:tcW w:w="2471" w:type="dxa"/>
            <w:gridSpan w:val="3"/>
            <w:tcBorders>
              <w:bottom w:val="single" w:sz="6" w:space="0" w:color="auto"/>
            </w:tcBorders>
          </w:tcPr>
          <w:p w14:paraId="32213D9E"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CEModeA</w:t>
            </w:r>
          </w:p>
        </w:tc>
        <w:tc>
          <w:tcPr>
            <w:tcW w:w="1668" w:type="dxa"/>
            <w:gridSpan w:val="3"/>
            <w:tcBorders>
              <w:bottom w:val="single" w:sz="6" w:space="0" w:color="auto"/>
            </w:tcBorders>
          </w:tcPr>
          <w:p w14:paraId="404598B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9004E7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CE141A" w14:textId="77777777" w:rsidR="006C32D2" w:rsidRPr="00A564B4" w:rsidRDefault="006C32D2" w:rsidP="006C32D2">
            <w:pPr>
              <w:pStyle w:val="TAL"/>
              <w:rPr>
                <w:lang w:eastAsia="en-US"/>
              </w:rPr>
            </w:pPr>
          </w:p>
        </w:tc>
      </w:tr>
      <w:tr w:rsidR="006C32D2" w:rsidRPr="00A564B4" w14:paraId="33910B90" w14:textId="77777777" w:rsidTr="006C32D2">
        <w:trPr>
          <w:gridAfter w:val="2"/>
          <w:wAfter w:w="143" w:type="dxa"/>
          <w:cantSplit/>
          <w:jc w:val="center"/>
        </w:trPr>
        <w:tc>
          <w:tcPr>
            <w:tcW w:w="929" w:type="dxa"/>
            <w:gridSpan w:val="3"/>
            <w:tcBorders>
              <w:bottom w:val="single" w:sz="6" w:space="0" w:color="auto"/>
            </w:tcBorders>
          </w:tcPr>
          <w:p w14:paraId="5FF991A2" w14:textId="77777777" w:rsidR="006C32D2" w:rsidRPr="00A564B4" w:rsidRDefault="006C32D2" w:rsidP="006C32D2">
            <w:pPr>
              <w:pStyle w:val="TAL"/>
              <w:rPr>
                <w:lang w:eastAsia="en-US"/>
              </w:rPr>
            </w:pPr>
            <w:r w:rsidRPr="00A564B4">
              <w:rPr>
                <w:lang w:eastAsia="en-US"/>
              </w:rPr>
              <w:t>8.3.1</w:t>
            </w:r>
          </w:p>
        </w:tc>
        <w:tc>
          <w:tcPr>
            <w:tcW w:w="2960" w:type="dxa"/>
            <w:gridSpan w:val="2"/>
            <w:tcBorders>
              <w:bottom w:val="single" w:sz="6" w:space="0" w:color="auto"/>
            </w:tcBorders>
          </w:tcPr>
          <w:p w14:paraId="0454D8DC"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w:t>
            </w:r>
          </w:p>
        </w:tc>
        <w:tc>
          <w:tcPr>
            <w:tcW w:w="828" w:type="dxa"/>
            <w:gridSpan w:val="2"/>
            <w:tcBorders>
              <w:bottom w:val="single" w:sz="6" w:space="0" w:color="auto"/>
            </w:tcBorders>
          </w:tcPr>
          <w:p w14:paraId="46101DB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3505B8D"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6CD53644"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tcBorders>
              <w:bottom w:val="single" w:sz="6" w:space="0" w:color="auto"/>
            </w:tcBorders>
          </w:tcPr>
          <w:p w14:paraId="4A8FCD42" w14:textId="77777777" w:rsidR="006C32D2" w:rsidRPr="00A564B4" w:rsidRDefault="006C32D2" w:rsidP="006C32D2">
            <w:pPr>
              <w:pStyle w:val="TAL"/>
              <w:rPr>
                <w:lang w:eastAsia="en-US"/>
              </w:rPr>
            </w:pPr>
            <w:r w:rsidRPr="00A564B4">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8D0F4E" w14:textId="77777777" w:rsidR="006C32D2" w:rsidRPr="00A564B4" w:rsidRDefault="006C32D2" w:rsidP="006C32D2">
            <w:pPr>
              <w:pStyle w:val="TAL"/>
              <w:rPr>
                <w:lang w:eastAsia="en-US"/>
              </w:rPr>
            </w:pPr>
            <w:r w:rsidRPr="00A564B4">
              <w:rPr>
                <w:lang w:eastAsia="en-US"/>
              </w:rPr>
              <w:t>2Rx, 4Rx</w:t>
            </w:r>
          </w:p>
        </w:tc>
      </w:tr>
      <w:tr w:rsidR="006C32D2" w:rsidRPr="00A564B4" w14:paraId="3A73FCAB" w14:textId="77777777" w:rsidTr="006C32D2">
        <w:trPr>
          <w:gridAfter w:val="2"/>
          <w:wAfter w:w="143" w:type="dxa"/>
          <w:cantSplit/>
          <w:jc w:val="center"/>
        </w:trPr>
        <w:tc>
          <w:tcPr>
            <w:tcW w:w="929" w:type="dxa"/>
            <w:gridSpan w:val="3"/>
            <w:tcBorders>
              <w:bottom w:val="single" w:sz="6" w:space="0" w:color="auto"/>
            </w:tcBorders>
          </w:tcPr>
          <w:p w14:paraId="5E756043" w14:textId="77777777" w:rsidR="006C32D2" w:rsidRPr="00A564B4" w:rsidRDefault="006C32D2" w:rsidP="006C32D2">
            <w:pPr>
              <w:pStyle w:val="TAL"/>
              <w:rPr>
                <w:lang w:eastAsia="en-US"/>
              </w:rPr>
            </w:pPr>
            <w:r w:rsidRPr="00A564B4">
              <w:rPr>
                <w:lang w:eastAsia="en-US"/>
              </w:rPr>
              <w:t>8.3.1_2</w:t>
            </w:r>
          </w:p>
        </w:tc>
        <w:tc>
          <w:tcPr>
            <w:tcW w:w="2960" w:type="dxa"/>
            <w:gridSpan w:val="2"/>
            <w:tcBorders>
              <w:bottom w:val="single" w:sz="6" w:space="0" w:color="auto"/>
            </w:tcBorders>
          </w:tcPr>
          <w:p w14:paraId="57FAD915"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UE category 1bis</w:t>
            </w:r>
          </w:p>
        </w:tc>
        <w:tc>
          <w:tcPr>
            <w:tcW w:w="828" w:type="dxa"/>
            <w:gridSpan w:val="2"/>
            <w:tcBorders>
              <w:bottom w:val="single" w:sz="6" w:space="0" w:color="auto"/>
            </w:tcBorders>
          </w:tcPr>
          <w:p w14:paraId="4D66E64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7F9DF27C" w14:textId="77777777" w:rsidR="006C32D2" w:rsidRPr="00A564B4" w:rsidRDefault="006C32D2" w:rsidP="006C32D2">
            <w:pPr>
              <w:pStyle w:val="TAL"/>
              <w:rPr>
                <w:lang w:eastAsia="en-US"/>
              </w:rPr>
            </w:pPr>
            <w:r w:rsidRPr="00A564B4">
              <w:rPr>
                <w:lang w:eastAsia="en-US"/>
              </w:rPr>
              <w:t>C212</w:t>
            </w:r>
          </w:p>
        </w:tc>
        <w:tc>
          <w:tcPr>
            <w:tcW w:w="2471" w:type="dxa"/>
            <w:gridSpan w:val="3"/>
            <w:tcBorders>
              <w:bottom w:val="single" w:sz="6" w:space="0" w:color="auto"/>
            </w:tcBorders>
          </w:tcPr>
          <w:p w14:paraId="696C6911"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4F265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7F65E0" w14:textId="77777777" w:rsidR="006C32D2" w:rsidRPr="00A564B4" w:rsidRDefault="006C32D2" w:rsidP="006C32D2">
            <w:pPr>
              <w:pStyle w:val="TAL"/>
              <w:rPr>
                <w:lang w:eastAsia="en-US"/>
              </w:rPr>
            </w:pPr>
          </w:p>
        </w:tc>
      </w:tr>
      <w:tr w:rsidR="006C32D2" w:rsidRPr="00A564B4" w14:paraId="5302CFA9" w14:textId="77777777" w:rsidTr="006C32D2">
        <w:trPr>
          <w:gridAfter w:val="2"/>
          <w:wAfter w:w="143" w:type="dxa"/>
          <w:cantSplit/>
          <w:jc w:val="center"/>
        </w:trPr>
        <w:tc>
          <w:tcPr>
            <w:tcW w:w="929" w:type="dxa"/>
            <w:gridSpan w:val="3"/>
            <w:tcBorders>
              <w:bottom w:val="single" w:sz="6" w:space="0" w:color="auto"/>
            </w:tcBorders>
          </w:tcPr>
          <w:p w14:paraId="0EB1121A" w14:textId="77777777" w:rsidR="006C32D2" w:rsidRPr="00A564B4" w:rsidRDefault="006C32D2" w:rsidP="006C32D2">
            <w:pPr>
              <w:pStyle w:val="TAL"/>
              <w:rPr>
                <w:lang w:eastAsia="en-US"/>
              </w:rPr>
            </w:pPr>
            <w:r w:rsidRPr="00A564B4">
              <w:rPr>
                <w:lang w:eastAsia="en-US"/>
              </w:rPr>
              <w:t>8.3.2</w:t>
            </w:r>
          </w:p>
        </w:tc>
        <w:tc>
          <w:tcPr>
            <w:tcW w:w="2960" w:type="dxa"/>
            <w:gridSpan w:val="2"/>
            <w:tcBorders>
              <w:bottom w:val="single" w:sz="6" w:space="0" w:color="auto"/>
            </w:tcBorders>
          </w:tcPr>
          <w:p w14:paraId="3A102B17"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w:t>
            </w:r>
          </w:p>
        </w:tc>
        <w:tc>
          <w:tcPr>
            <w:tcW w:w="828" w:type="dxa"/>
            <w:gridSpan w:val="2"/>
            <w:tcBorders>
              <w:bottom w:val="single" w:sz="6" w:space="0" w:color="auto"/>
            </w:tcBorders>
          </w:tcPr>
          <w:p w14:paraId="1951DB5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574A40"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53C8704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B8978A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E6F62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7E6C04" w14:textId="77777777" w:rsidR="006C32D2" w:rsidRPr="00A564B4" w:rsidRDefault="006C32D2" w:rsidP="006C32D2">
            <w:pPr>
              <w:pStyle w:val="TAL"/>
              <w:rPr>
                <w:lang w:eastAsia="en-US"/>
              </w:rPr>
            </w:pPr>
            <w:r w:rsidRPr="00A564B4">
              <w:rPr>
                <w:lang w:eastAsia="en-US"/>
              </w:rPr>
              <w:t>2Rx, 4Rx</w:t>
            </w:r>
          </w:p>
        </w:tc>
      </w:tr>
      <w:tr w:rsidR="006C32D2" w:rsidRPr="00A564B4" w14:paraId="1D416779" w14:textId="77777777" w:rsidTr="006C32D2">
        <w:trPr>
          <w:gridAfter w:val="2"/>
          <w:wAfter w:w="143" w:type="dxa"/>
          <w:cantSplit/>
          <w:jc w:val="center"/>
        </w:trPr>
        <w:tc>
          <w:tcPr>
            <w:tcW w:w="929" w:type="dxa"/>
            <w:gridSpan w:val="3"/>
            <w:tcBorders>
              <w:bottom w:val="single" w:sz="6" w:space="0" w:color="auto"/>
            </w:tcBorders>
          </w:tcPr>
          <w:p w14:paraId="2DE56A20" w14:textId="77777777" w:rsidR="006C32D2" w:rsidRPr="00A564B4" w:rsidRDefault="006C32D2" w:rsidP="006C32D2">
            <w:pPr>
              <w:pStyle w:val="TAL"/>
              <w:rPr>
                <w:lang w:eastAsia="en-US"/>
              </w:rPr>
            </w:pPr>
            <w:r w:rsidRPr="00A564B4">
              <w:rPr>
                <w:lang w:eastAsia="en-US"/>
              </w:rPr>
              <w:t>8.3.2_2</w:t>
            </w:r>
          </w:p>
        </w:tc>
        <w:tc>
          <w:tcPr>
            <w:tcW w:w="2960" w:type="dxa"/>
            <w:gridSpan w:val="2"/>
            <w:tcBorders>
              <w:bottom w:val="single" w:sz="6" w:space="0" w:color="auto"/>
            </w:tcBorders>
          </w:tcPr>
          <w:p w14:paraId="55251E66"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 for UE category 1bis</w:t>
            </w:r>
          </w:p>
        </w:tc>
        <w:tc>
          <w:tcPr>
            <w:tcW w:w="828" w:type="dxa"/>
            <w:gridSpan w:val="2"/>
            <w:tcBorders>
              <w:bottom w:val="single" w:sz="6" w:space="0" w:color="auto"/>
            </w:tcBorders>
          </w:tcPr>
          <w:p w14:paraId="0C0C018E"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43A4578A" w14:textId="77777777" w:rsidR="006C32D2" w:rsidRPr="00A564B4" w:rsidRDefault="006C32D2" w:rsidP="006C32D2">
            <w:pPr>
              <w:pStyle w:val="TAL"/>
              <w:rPr>
                <w:lang w:eastAsia="en-US"/>
              </w:rPr>
            </w:pPr>
            <w:r w:rsidRPr="00A564B4">
              <w:rPr>
                <w:lang w:eastAsia="en-US"/>
              </w:rPr>
              <w:t>C214</w:t>
            </w:r>
          </w:p>
        </w:tc>
        <w:tc>
          <w:tcPr>
            <w:tcW w:w="2471" w:type="dxa"/>
            <w:gridSpan w:val="3"/>
            <w:tcBorders>
              <w:bottom w:val="single" w:sz="6" w:space="0" w:color="auto"/>
            </w:tcBorders>
          </w:tcPr>
          <w:p w14:paraId="12BF1065"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4942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488C02D" w14:textId="77777777" w:rsidR="006C32D2" w:rsidRPr="00A564B4" w:rsidRDefault="006C32D2" w:rsidP="006C32D2">
            <w:pPr>
              <w:pStyle w:val="TAL"/>
              <w:rPr>
                <w:lang w:eastAsia="en-US"/>
              </w:rPr>
            </w:pPr>
          </w:p>
        </w:tc>
      </w:tr>
      <w:tr w:rsidR="006C32D2" w:rsidRPr="00A564B4" w14:paraId="6FAE9540" w14:textId="77777777" w:rsidTr="006C32D2">
        <w:trPr>
          <w:gridAfter w:val="2"/>
          <w:wAfter w:w="143" w:type="dxa"/>
          <w:cantSplit/>
          <w:jc w:val="center"/>
        </w:trPr>
        <w:tc>
          <w:tcPr>
            <w:tcW w:w="929" w:type="dxa"/>
            <w:gridSpan w:val="3"/>
            <w:tcBorders>
              <w:bottom w:val="single" w:sz="6" w:space="0" w:color="auto"/>
            </w:tcBorders>
          </w:tcPr>
          <w:p w14:paraId="712B60B9" w14:textId="77777777" w:rsidR="006C32D2" w:rsidRPr="00A564B4" w:rsidRDefault="006C32D2" w:rsidP="006C32D2">
            <w:pPr>
              <w:pStyle w:val="TAL"/>
              <w:rPr>
                <w:lang w:eastAsia="en-US"/>
              </w:rPr>
            </w:pPr>
            <w:r w:rsidRPr="00A564B4">
              <w:rPr>
                <w:lang w:eastAsia="en-US"/>
              </w:rPr>
              <w:t>8.3.3</w:t>
            </w:r>
          </w:p>
        </w:tc>
        <w:tc>
          <w:tcPr>
            <w:tcW w:w="2960" w:type="dxa"/>
            <w:gridSpan w:val="2"/>
            <w:tcBorders>
              <w:bottom w:val="single" w:sz="6" w:space="0" w:color="auto"/>
            </w:tcBorders>
          </w:tcPr>
          <w:p w14:paraId="282A9C42" w14:textId="77777777" w:rsidR="006C32D2" w:rsidRPr="00A564B4" w:rsidRDefault="006C32D2" w:rsidP="006C32D2">
            <w:pPr>
              <w:pStyle w:val="TAL"/>
              <w:rPr>
                <w:lang w:eastAsia="en-US"/>
              </w:rPr>
            </w:pPr>
            <w:r w:rsidRPr="00A564B4">
              <w:rPr>
                <w:lang w:eastAsia="en-US"/>
              </w:rPr>
              <w:t>E-UTRAN FDD-FDD inter frequency event triggered reporting under AWGN propagation conditions in asynchronous cells with DRX when L3 filtering is used</w:t>
            </w:r>
          </w:p>
        </w:tc>
        <w:tc>
          <w:tcPr>
            <w:tcW w:w="828" w:type="dxa"/>
            <w:gridSpan w:val="2"/>
            <w:tcBorders>
              <w:bottom w:val="single" w:sz="6" w:space="0" w:color="auto"/>
            </w:tcBorders>
          </w:tcPr>
          <w:p w14:paraId="05B95DF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3571D08"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3001943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7A114A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A1DD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1A91C47" w14:textId="77777777" w:rsidR="006C32D2" w:rsidRPr="00A564B4" w:rsidRDefault="006C32D2" w:rsidP="006C32D2">
            <w:pPr>
              <w:pStyle w:val="TAL"/>
              <w:rPr>
                <w:lang w:eastAsia="en-US"/>
              </w:rPr>
            </w:pPr>
            <w:r w:rsidRPr="00A564B4">
              <w:rPr>
                <w:lang w:eastAsia="en-US"/>
              </w:rPr>
              <w:t>2Rx, 4Rx</w:t>
            </w:r>
          </w:p>
        </w:tc>
      </w:tr>
      <w:tr w:rsidR="006C32D2" w:rsidRPr="00A564B4" w14:paraId="7D313120" w14:textId="77777777" w:rsidTr="006C32D2">
        <w:trPr>
          <w:gridAfter w:val="2"/>
          <w:wAfter w:w="143" w:type="dxa"/>
          <w:cantSplit/>
          <w:jc w:val="center"/>
        </w:trPr>
        <w:tc>
          <w:tcPr>
            <w:tcW w:w="929" w:type="dxa"/>
            <w:gridSpan w:val="3"/>
            <w:tcBorders>
              <w:bottom w:val="single" w:sz="6" w:space="0" w:color="auto"/>
            </w:tcBorders>
          </w:tcPr>
          <w:p w14:paraId="17A0A0B4" w14:textId="77777777" w:rsidR="006C32D2" w:rsidRPr="00A564B4" w:rsidRDefault="006C32D2" w:rsidP="006C32D2">
            <w:pPr>
              <w:pStyle w:val="TAL"/>
              <w:rPr>
                <w:lang w:eastAsia="zh-CN"/>
              </w:rPr>
            </w:pPr>
            <w:r w:rsidRPr="00A564B4">
              <w:rPr>
                <w:lang w:eastAsia="en-US"/>
              </w:rPr>
              <w:t>8.3.3_2</w:t>
            </w:r>
          </w:p>
        </w:tc>
        <w:tc>
          <w:tcPr>
            <w:tcW w:w="2960" w:type="dxa"/>
            <w:gridSpan w:val="2"/>
            <w:tcBorders>
              <w:bottom w:val="single" w:sz="6" w:space="0" w:color="auto"/>
            </w:tcBorders>
          </w:tcPr>
          <w:p w14:paraId="0841D4F6" w14:textId="77777777" w:rsidR="006C32D2" w:rsidRPr="00A564B4" w:rsidRDefault="006C32D2" w:rsidP="006C32D2">
            <w:pPr>
              <w:pStyle w:val="TAL"/>
              <w:rPr>
                <w:lang w:eastAsia="en-US"/>
              </w:rPr>
            </w:pPr>
            <w:r w:rsidRPr="00A564B4">
              <w:rPr>
                <w:lang w:eastAsia="en-US"/>
              </w:rPr>
              <w:t>E-UTRAN FDD-FDD inter-frequency event triggered reporting under AWGN propagation conditions in asynchronous cells with DRX when L3 filtering is used for UE category 1bis</w:t>
            </w:r>
          </w:p>
        </w:tc>
        <w:tc>
          <w:tcPr>
            <w:tcW w:w="828" w:type="dxa"/>
            <w:gridSpan w:val="2"/>
            <w:tcBorders>
              <w:bottom w:val="single" w:sz="6" w:space="0" w:color="auto"/>
            </w:tcBorders>
          </w:tcPr>
          <w:p w14:paraId="6093A45A" w14:textId="77777777" w:rsidR="006C32D2" w:rsidRPr="00A564B4" w:rsidRDefault="006C32D2" w:rsidP="006C32D2">
            <w:pPr>
              <w:pStyle w:val="TAL"/>
              <w:rPr>
                <w:lang w:eastAsia="zh-CN"/>
              </w:rPr>
            </w:pPr>
            <w:r w:rsidRPr="00A564B4">
              <w:rPr>
                <w:lang w:eastAsia="en-US"/>
              </w:rPr>
              <w:t>Rel-13</w:t>
            </w:r>
          </w:p>
        </w:tc>
        <w:tc>
          <w:tcPr>
            <w:tcW w:w="1275" w:type="dxa"/>
            <w:gridSpan w:val="4"/>
            <w:tcBorders>
              <w:bottom w:val="single" w:sz="6" w:space="0" w:color="auto"/>
            </w:tcBorders>
          </w:tcPr>
          <w:p w14:paraId="1B14F95F" w14:textId="77777777" w:rsidR="006C32D2" w:rsidRPr="00A564B4" w:rsidRDefault="006C32D2" w:rsidP="006C32D2">
            <w:pPr>
              <w:pStyle w:val="TAL"/>
              <w:rPr>
                <w:lang w:eastAsia="zh-CN"/>
              </w:rPr>
            </w:pPr>
            <w:r w:rsidRPr="00A564B4">
              <w:rPr>
                <w:lang w:eastAsia="en-US"/>
              </w:rPr>
              <w:t>C194c</w:t>
            </w:r>
          </w:p>
        </w:tc>
        <w:tc>
          <w:tcPr>
            <w:tcW w:w="2471" w:type="dxa"/>
            <w:gridSpan w:val="3"/>
            <w:tcBorders>
              <w:bottom w:val="single" w:sz="6" w:space="0" w:color="auto"/>
            </w:tcBorders>
          </w:tcPr>
          <w:p w14:paraId="0EAF81D7"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CC1E06C"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4CB7AC2" w14:textId="77777777" w:rsidR="006C32D2" w:rsidRPr="00A564B4" w:rsidRDefault="006C32D2" w:rsidP="006C32D2">
            <w:pPr>
              <w:pStyle w:val="TAL"/>
              <w:rPr>
                <w:lang w:eastAsia="en-US"/>
              </w:rPr>
            </w:pPr>
          </w:p>
        </w:tc>
      </w:tr>
      <w:tr w:rsidR="006C32D2" w:rsidRPr="00A564B4" w14:paraId="6E67A066" w14:textId="77777777" w:rsidTr="006C32D2">
        <w:trPr>
          <w:gridAfter w:val="2"/>
          <w:wAfter w:w="143" w:type="dxa"/>
          <w:cantSplit/>
          <w:jc w:val="center"/>
        </w:trPr>
        <w:tc>
          <w:tcPr>
            <w:tcW w:w="929" w:type="dxa"/>
            <w:gridSpan w:val="3"/>
            <w:tcBorders>
              <w:bottom w:val="single" w:sz="6" w:space="0" w:color="auto"/>
            </w:tcBorders>
          </w:tcPr>
          <w:p w14:paraId="633691DB" w14:textId="77777777" w:rsidR="006C32D2" w:rsidRPr="00A564B4" w:rsidRDefault="006C32D2" w:rsidP="006C32D2">
            <w:pPr>
              <w:pStyle w:val="TAL"/>
              <w:rPr>
                <w:lang w:eastAsia="zh-CN"/>
              </w:rPr>
            </w:pPr>
            <w:r w:rsidRPr="00A564B4">
              <w:rPr>
                <w:lang w:eastAsia="zh-CN"/>
              </w:rPr>
              <w:t>8.3.4</w:t>
            </w:r>
          </w:p>
        </w:tc>
        <w:tc>
          <w:tcPr>
            <w:tcW w:w="2960" w:type="dxa"/>
            <w:gridSpan w:val="2"/>
            <w:tcBorders>
              <w:bottom w:val="single" w:sz="6" w:space="0" w:color="auto"/>
            </w:tcBorders>
          </w:tcPr>
          <w:p w14:paraId="3F867ADD"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w:t>
            </w:r>
          </w:p>
        </w:tc>
        <w:tc>
          <w:tcPr>
            <w:tcW w:w="828" w:type="dxa"/>
            <w:gridSpan w:val="2"/>
            <w:tcBorders>
              <w:bottom w:val="single" w:sz="6" w:space="0" w:color="auto"/>
            </w:tcBorders>
          </w:tcPr>
          <w:p w14:paraId="2524573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7E3388A9"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A0EC2DE"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435681B6"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68BAEC6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660BD141" w14:textId="77777777" w:rsidR="006C32D2" w:rsidRPr="00A564B4" w:rsidRDefault="006C32D2" w:rsidP="006C32D2">
            <w:pPr>
              <w:pStyle w:val="TAL"/>
              <w:rPr>
                <w:lang w:eastAsia="zh-CN"/>
              </w:rPr>
            </w:pPr>
            <w:r w:rsidRPr="00A564B4">
              <w:rPr>
                <w:lang w:eastAsia="en-US"/>
              </w:rPr>
              <w:t>2Rx, 4Rx</w:t>
            </w:r>
          </w:p>
        </w:tc>
      </w:tr>
      <w:tr w:rsidR="006C32D2" w:rsidRPr="00A564B4" w14:paraId="739B7B91" w14:textId="77777777" w:rsidTr="006C32D2">
        <w:trPr>
          <w:gridAfter w:val="2"/>
          <w:wAfter w:w="143" w:type="dxa"/>
          <w:cantSplit/>
          <w:jc w:val="center"/>
        </w:trPr>
        <w:tc>
          <w:tcPr>
            <w:tcW w:w="929" w:type="dxa"/>
            <w:gridSpan w:val="3"/>
            <w:tcBorders>
              <w:bottom w:val="single" w:sz="6" w:space="0" w:color="auto"/>
            </w:tcBorders>
          </w:tcPr>
          <w:p w14:paraId="18815794" w14:textId="77777777" w:rsidR="006C32D2" w:rsidRPr="00A564B4" w:rsidRDefault="006C32D2" w:rsidP="006C32D2">
            <w:pPr>
              <w:pStyle w:val="TAL"/>
              <w:rPr>
                <w:lang w:eastAsia="zh-CN"/>
              </w:rPr>
            </w:pPr>
            <w:r w:rsidRPr="00A564B4">
              <w:rPr>
                <w:lang w:eastAsia="zh-CN"/>
              </w:rPr>
              <w:t>8.3.5</w:t>
            </w:r>
          </w:p>
        </w:tc>
        <w:tc>
          <w:tcPr>
            <w:tcW w:w="2960" w:type="dxa"/>
            <w:gridSpan w:val="2"/>
            <w:tcBorders>
              <w:bottom w:val="single" w:sz="6" w:space="0" w:color="auto"/>
            </w:tcBorders>
          </w:tcPr>
          <w:p w14:paraId="3509793F"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 with DRX</w:t>
            </w:r>
          </w:p>
        </w:tc>
        <w:tc>
          <w:tcPr>
            <w:tcW w:w="828" w:type="dxa"/>
            <w:gridSpan w:val="2"/>
            <w:tcBorders>
              <w:bottom w:val="single" w:sz="6" w:space="0" w:color="auto"/>
            </w:tcBorders>
          </w:tcPr>
          <w:p w14:paraId="477D2D5E"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284253EE"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39A90B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2BAE088F"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4E8B0E2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47AA841F" w14:textId="77777777" w:rsidR="006C32D2" w:rsidRPr="00A564B4" w:rsidRDefault="006C32D2" w:rsidP="006C32D2">
            <w:pPr>
              <w:pStyle w:val="TAL"/>
              <w:rPr>
                <w:lang w:eastAsia="zh-CN"/>
              </w:rPr>
            </w:pPr>
            <w:r w:rsidRPr="00A564B4">
              <w:rPr>
                <w:lang w:eastAsia="en-US"/>
              </w:rPr>
              <w:t>2Rx, 4Rx</w:t>
            </w:r>
          </w:p>
        </w:tc>
      </w:tr>
      <w:tr w:rsidR="006C32D2" w:rsidRPr="00A564B4" w14:paraId="2CDC6CE8" w14:textId="77777777" w:rsidTr="006C32D2">
        <w:trPr>
          <w:gridAfter w:val="2"/>
          <w:wAfter w:w="143" w:type="dxa"/>
          <w:cantSplit/>
          <w:jc w:val="center"/>
        </w:trPr>
        <w:tc>
          <w:tcPr>
            <w:tcW w:w="929" w:type="dxa"/>
            <w:gridSpan w:val="3"/>
            <w:tcBorders>
              <w:bottom w:val="single" w:sz="6" w:space="0" w:color="auto"/>
            </w:tcBorders>
          </w:tcPr>
          <w:p w14:paraId="2EE04F81" w14:textId="77777777" w:rsidR="006C32D2" w:rsidRPr="00A564B4" w:rsidRDefault="006C32D2" w:rsidP="006C32D2">
            <w:pPr>
              <w:pStyle w:val="TAL"/>
              <w:rPr>
                <w:lang w:eastAsia="zh-CN"/>
              </w:rPr>
            </w:pPr>
            <w:r w:rsidRPr="00A564B4">
              <w:rPr>
                <w:lang w:eastAsia="en-US"/>
              </w:rPr>
              <w:t>8.3.6</w:t>
            </w:r>
          </w:p>
        </w:tc>
        <w:tc>
          <w:tcPr>
            <w:tcW w:w="2960" w:type="dxa"/>
            <w:gridSpan w:val="2"/>
            <w:tcBorders>
              <w:bottom w:val="single" w:sz="6" w:space="0" w:color="auto"/>
            </w:tcBorders>
          </w:tcPr>
          <w:p w14:paraId="6E56DC01" w14:textId="77777777" w:rsidR="006C32D2" w:rsidRPr="00A564B4" w:rsidRDefault="006C32D2" w:rsidP="006C32D2">
            <w:pPr>
              <w:pStyle w:val="TAL"/>
              <w:rPr>
                <w:lang w:eastAsia="en-US"/>
              </w:rPr>
            </w:pPr>
            <w:r w:rsidRPr="00A564B4">
              <w:rPr>
                <w:lang w:eastAsia="en-US"/>
              </w:rPr>
              <w:t>E-UTRAN FDD-FDD Inter-frequency event triggered reporting without measurement gaps under AWGN propagation conditions in asynchronous cells</w:t>
            </w:r>
          </w:p>
        </w:tc>
        <w:tc>
          <w:tcPr>
            <w:tcW w:w="828" w:type="dxa"/>
            <w:gridSpan w:val="2"/>
            <w:tcBorders>
              <w:bottom w:val="single" w:sz="6" w:space="0" w:color="auto"/>
            </w:tcBorders>
          </w:tcPr>
          <w:p w14:paraId="154311E5"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91237A9" w14:textId="77777777" w:rsidR="006C32D2" w:rsidRPr="00A564B4" w:rsidRDefault="006C32D2" w:rsidP="006C32D2">
            <w:pPr>
              <w:pStyle w:val="TAL"/>
              <w:rPr>
                <w:lang w:eastAsia="zh-CN"/>
              </w:rPr>
            </w:pPr>
            <w:r w:rsidRPr="00A564B4">
              <w:rPr>
                <w:lang w:eastAsia="en-US"/>
              </w:rPr>
              <w:t>C47</w:t>
            </w:r>
          </w:p>
        </w:tc>
        <w:tc>
          <w:tcPr>
            <w:tcW w:w="2471" w:type="dxa"/>
            <w:gridSpan w:val="3"/>
            <w:tcBorders>
              <w:bottom w:val="single" w:sz="6" w:space="0" w:color="auto"/>
            </w:tcBorders>
          </w:tcPr>
          <w:p w14:paraId="5AEE3472" w14:textId="77777777" w:rsidR="006C32D2" w:rsidRPr="00A564B4" w:rsidRDefault="006C32D2" w:rsidP="006C32D2">
            <w:pPr>
              <w:pStyle w:val="TAL"/>
              <w:rPr>
                <w:lang w:eastAsia="en-US"/>
              </w:rPr>
            </w:pPr>
            <w:r w:rsidRPr="00A564B4">
              <w:rPr>
                <w:lang w:eastAsia="en-US"/>
              </w:rPr>
              <w:t>UE supporting E-UTRA FDD and Feature Group Indicator 25 and M</w:t>
            </w:r>
            <w:r w:rsidRPr="00A564B4">
              <w:rPr>
                <w:rFonts w:cs="Arial"/>
                <w:sz w:val="20"/>
                <w:lang w:eastAsia="en-US"/>
              </w:rPr>
              <w:t>easurement without gaps</w:t>
            </w:r>
          </w:p>
        </w:tc>
        <w:tc>
          <w:tcPr>
            <w:tcW w:w="1668" w:type="dxa"/>
            <w:gridSpan w:val="3"/>
            <w:tcBorders>
              <w:bottom w:val="single" w:sz="6" w:space="0" w:color="auto"/>
            </w:tcBorders>
          </w:tcPr>
          <w:p w14:paraId="7F5EE263"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61FDC29"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F4DF5D3" w14:textId="77777777" w:rsidR="006C32D2" w:rsidRPr="00A564B4" w:rsidRDefault="006C32D2" w:rsidP="006C32D2">
            <w:pPr>
              <w:pStyle w:val="TAL"/>
              <w:rPr>
                <w:lang w:eastAsia="zh-CN"/>
              </w:rPr>
            </w:pPr>
            <w:r w:rsidRPr="00A564B4">
              <w:rPr>
                <w:lang w:eastAsia="en-US"/>
              </w:rPr>
              <w:t>2Rx, 4Rx</w:t>
            </w:r>
          </w:p>
        </w:tc>
      </w:tr>
      <w:tr w:rsidR="006C32D2" w:rsidRPr="00A564B4" w14:paraId="5A944754" w14:textId="77777777" w:rsidTr="006C32D2">
        <w:trPr>
          <w:gridAfter w:val="2"/>
          <w:wAfter w:w="143" w:type="dxa"/>
          <w:cantSplit/>
          <w:jc w:val="center"/>
        </w:trPr>
        <w:tc>
          <w:tcPr>
            <w:tcW w:w="929" w:type="dxa"/>
            <w:gridSpan w:val="3"/>
            <w:tcBorders>
              <w:bottom w:val="single" w:sz="6" w:space="0" w:color="auto"/>
            </w:tcBorders>
          </w:tcPr>
          <w:p w14:paraId="1F4ABE2D" w14:textId="77777777" w:rsidR="006C32D2" w:rsidRPr="00A564B4" w:rsidRDefault="006C32D2" w:rsidP="006C32D2">
            <w:pPr>
              <w:pStyle w:val="TAL"/>
              <w:rPr>
                <w:lang w:eastAsia="en-US"/>
              </w:rPr>
            </w:pPr>
            <w:r w:rsidRPr="00A564B4">
              <w:rPr>
                <w:lang w:eastAsia="en-US"/>
              </w:rPr>
              <w:t>8.3.7</w:t>
            </w:r>
          </w:p>
        </w:tc>
        <w:tc>
          <w:tcPr>
            <w:tcW w:w="2960" w:type="dxa"/>
            <w:gridSpan w:val="2"/>
            <w:tcBorders>
              <w:bottom w:val="single" w:sz="6" w:space="0" w:color="auto"/>
            </w:tcBorders>
          </w:tcPr>
          <w:p w14:paraId="116E792D"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562B68FF"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5A67DA93"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5D390E5F"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C3A8BA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0CAEA2"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6C5E03A4" w14:textId="77777777" w:rsidTr="006C32D2">
        <w:trPr>
          <w:gridAfter w:val="2"/>
          <w:wAfter w:w="143" w:type="dxa"/>
          <w:cantSplit/>
          <w:jc w:val="center"/>
        </w:trPr>
        <w:tc>
          <w:tcPr>
            <w:tcW w:w="929" w:type="dxa"/>
            <w:gridSpan w:val="3"/>
            <w:tcBorders>
              <w:bottom w:val="single" w:sz="6" w:space="0" w:color="auto"/>
            </w:tcBorders>
          </w:tcPr>
          <w:p w14:paraId="0581507D" w14:textId="77777777" w:rsidR="006C32D2" w:rsidRPr="00A564B4" w:rsidRDefault="006C32D2" w:rsidP="006C32D2">
            <w:pPr>
              <w:pStyle w:val="TAL"/>
              <w:rPr>
                <w:lang w:eastAsia="en-US"/>
              </w:rPr>
            </w:pPr>
            <w:r w:rsidRPr="00A564B4">
              <w:rPr>
                <w:lang w:eastAsia="en-US"/>
              </w:rPr>
              <w:t>8.3.8</w:t>
            </w:r>
          </w:p>
        </w:tc>
        <w:tc>
          <w:tcPr>
            <w:tcW w:w="2960" w:type="dxa"/>
            <w:gridSpan w:val="2"/>
            <w:tcBorders>
              <w:bottom w:val="single" w:sz="6" w:space="0" w:color="auto"/>
            </w:tcBorders>
          </w:tcPr>
          <w:p w14:paraId="4CF97F43"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non DRX</w:t>
            </w:r>
          </w:p>
        </w:tc>
        <w:tc>
          <w:tcPr>
            <w:tcW w:w="828" w:type="dxa"/>
            <w:gridSpan w:val="2"/>
            <w:tcBorders>
              <w:bottom w:val="single" w:sz="6" w:space="0" w:color="auto"/>
            </w:tcBorders>
          </w:tcPr>
          <w:p w14:paraId="1A93FB7E"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3A23D58F"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0BC49F0D"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CE6FB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9F9D30"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39DED1F5" w14:textId="77777777" w:rsidTr="006C32D2">
        <w:trPr>
          <w:gridAfter w:val="2"/>
          <w:wAfter w:w="143" w:type="dxa"/>
          <w:cantSplit/>
          <w:jc w:val="center"/>
        </w:trPr>
        <w:tc>
          <w:tcPr>
            <w:tcW w:w="929" w:type="dxa"/>
            <w:gridSpan w:val="3"/>
            <w:tcBorders>
              <w:bottom w:val="single" w:sz="6" w:space="0" w:color="auto"/>
            </w:tcBorders>
          </w:tcPr>
          <w:p w14:paraId="6DBE962C" w14:textId="77777777" w:rsidR="006C32D2" w:rsidRPr="00A564B4" w:rsidRDefault="006C32D2" w:rsidP="006C32D2">
            <w:pPr>
              <w:pStyle w:val="TAL"/>
              <w:rPr>
                <w:lang w:eastAsia="en-US"/>
              </w:rPr>
            </w:pPr>
            <w:r w:rsidRPr="00A564B4">
              <w:rPr>
                <w:lang w:eastAsia="en-US"/>
              </w:rPr>
              <w:t>8.3.9</w:t>
            </w:r>
          </w:p>
        </w:tc>
        <w:tc>
          <w:tcPr>
            <w:tcW w:w="2960" w:type="dxa"/>
            <w:gridSpan w:val="2"/>
            <w:tcBorders>
              <w:bottom w:val="single" w:sz="6" w:space="0" w:color="auto"/>
            </w:tcBorders>
          </w:tcPr>
          <w:p w14:paraId="43940FE5"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DRX</w:t>
            </w:r>
          </w:p>
        </w:tc>
        <w:tc>
          <w:tcPr>
            <w:tcW w:w="828" w:type="dxa"/>
            <w:gridSpan w:val="2"/>
            <w:tcBorders>
              <w:bottom w:val="single" w:sz="6" w:space="0" w:color="auto"/>
            </w:tcBorders>
          </w:tcPr>
          <w:p w14:paraId="22328C0D"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0833899F" w14:textId="77777777" w:rsidR="006C32D2" w:rsidRPr="00A564B4" w:rsidRDefault="006C32D2" w:rsidP="006C32D2">
            <w:pPr>
              <w:pStyle w:val="TAL"/>
              <w:rPr>
                <w:lang w:eastAsia="en-US"/>
              </w:rPr>
            </w:pPr>
            <w:r w:rsidRPr="00A564B4">
              <w:t xml:space="preserve"> C01q</w:t>
            </w:r>
          </w:p>
        </w:tc>
        <w:tc>
          <w:tcPr>
            <w:tcW w:w="2471" w:type="dxa"/>
            <w:gridSpan w:val="3"/>
            <w:tcBorders>
              <w:bottom w:val="single" w:sz="6" w:space="0" w:color="auto"/>
            </w:tcBorders>
          </w:tcPr>
          <w:p w14:paraId="3C334365"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772A2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D768DD"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01AD3D74" w14:textId="77777777" w:rsidTr="006C32D2">
        <w:trPr>
          <w:gridAfter w:val="2"/>
          <w:wAfter w:w="143" w:type="dxa"/>
          <w:cantSplit/>
          <w:jc w:val="center"/>
        </w:trPr>
        <w:tc>
          <w:tcPr>
            <w:tcW w:w="929" w:type="dxa"/>
            <w:gridSpan w:val="3"/>
            <w:tcBorders>
              <w:bottom w:val="single" w:sz="6" w:space="0" w:color="auto"/>
            </w:tcBorders>
          </w:tcPr>
          <w:p w14:paraId="34297E85" w14:textId="77777777" w:rsidR="006C32D2" w:rsidRPr="00A564B4" w:rsidRDefault="006C32D2" w:rsidP="006C32D2">
            <w:pPr>
              <w:pStyle w:val="TAL"/>
              <w:rPr>
                <w:szCs w:val="18"/>
                <w:lang w:eastAsia="en-US"/>
              </w:rPr>
            </w:pPr>
            <w:r w:rsidRPr="00A564B4">
              <w:rPr>
                <w:rFonts w:cs="Arial"/>
                <w:color w:val="000000"/>
                <w:szCs w:val="18"/>
              </w:rPr>
              <w:t>8.3.12</w:t>
            </w:r>
          </w:p>
        </w:tc>
        <w:tc>
          <w:tcPr>
            <w:tcW w:w="2960" w:type="dxa"/>
            <w:gridSpan w:val="2"/>
            <w:tcBorders>
              <w:bottom w:val="single" w:sz="6" w:space="0" w:color="auto"/>
            </w:tcBorders>
          </w:tcPr>
          <w:p w14:paraId="36E777F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68F28C7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C0442A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A7D865E"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C987023"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1293BB"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6BA3C6F" w14:textId="77777777" w:rsidR="006C32D2" w:rsidRPr="00A564B4" w:rsidRDefault="006C32D2" w:rsidP="006C32D2">
            <w:pPr>
              <w:pStyle w:val="TAL"/>
              <w:rPr>
                <w:szCs w:val="18"/>
                <w:lang w:eastAsia="en-US"/>
              </w:rPr>
            </w:pPr>
          </w:p>
        </w:tc>
      </w:tr>
      <w:tr w:rsidR="006C32D2" w:rsidRPr="00A564B4" w14:paraId="031178C7" w14:textId="77777777" w:rsidTr="006C32D2">
        <w:trPr>
          <w:gridAfter w:val="2"/>
          <w:wAfter w:w="143" w:type="dxa"/>
          <w:cantSplit/>
          <w:jc w:val="center"/>
        </w:trPr>
        <w:tc>
          <w:tcPr>
            <w:tcW w:w="929" w:type="dxa"/>
            <w:gridSpan w:val="3"/>
            <w:tcBorders>
              <w:bottom w:val="single" w:sz="6" w:space="0" w:color="auto"/>
            </w:tcBorders>
          </w:tcPr>
          <w:p w14:paraId="6E1B376C" w14:textId="77777777" w:rsidR="006C32D2" w:rsidRPr="00A564B4" w:rsidRDefault="006C32D2" w:rsidP="006C32D2">
            <w:pPr>
              <w:pStyle w:val="TAL"/>
              <w:rPr>
                <w:szCs w:val="18"/>
                <w:lang w:eastAsia="en-US"/>
              </w:rPr>
            </w:pPr>
            <w:r w:rsidRPr="00A564B4">
              <w:rPr>
                <w:rFonts w:cs="Arial"/>
                <w:color w:val="000000"/>
                <w:szCs w:val="18"/>
              </w:rPr>
              <w:t>8.3.13</w:t>
            </w:r>
          </w:p>
        </w:tc>
        <w:tc>
          <w:tcPr>
            <w:tcW w:w="2960" w:type="dxa"/>
            <w:gridSpan w:val="2"/>
            <w:tcBorders>
              <w:bottom w:val="single" w:sz="6" w:space="0" w:color="auto"/>
            </w:tcBorders>
          </w:tcPr>
          <w:p w14:paraId="252A117D"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59EDBE8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10B22964"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EAA298"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D6C5C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512D947F"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5CA6B8EE" w14:textId="77777777" w:rsidR="006C32D2" w:rsidRPr="00A564B4" w:rsidRDefault="006C32D2" w:rsidP="006C32D2">
            <w:pPr>
              <w:pStyle w:val="TAL"/>
              <w:rPr>
                <w:szCs w:val="18"/>
                <w:lang w:eastAsia="en-US"/>
              </w:rPr>
            </w:pPr>
          </w:p>
        </w:tc>
      </w:tr>
      <w:tr w:rsidR="006C32D2" w:rsidRPr="00A564B4" w14:paraId="269B125A" w14:textId="77777777" w:rsidTr="006C32D2">
        <w:trPr>
          <w:gridAfter w:val="2"/>
          <w:wAfter w:w="143" w:type="dxa"/>
          <w:cantSplit/>
          <w:jc w:val="center"/>
        </w:trPr>
        <w:tc>
          <w:tcPr>
            <w:tcW w:w="929" w:type="dxa"/>
            <w:gridSpan w:val="3"/>
            <w:tcBorders>
              <w:bottom w:val="single" w:sz="6" w:space="0" w:color="auto"/>
            </w:tcBorders>
          </w:tcPr>
          <w:p w14:paraId="50531680" w14:textId="77777777" w:rsidR="006C32D2" w:rsidRPr="00A564B4" w:rsidRDefault="006C32D2" w:rsidP="006C32D2">
            <w:pPr>
              <w:pStyle w:val="TAL"/>
              <w:rPr>
                <w:szCs w:val="18"/>
                <w:lang w:eastAsia="en-US"/>
              </w:rPr>
            </w:pPr>
            <w:r w:rsidRPr="00A564B4">
              <w:rPr>
                <w:rFonts w:cs="Arial"/>
                <w:color w:val="000000"/>
                <w:szCs w:val="18"/>
              </w:rPr>
              <w:t>8.3.14</w:t>
            </w:r>
          </w:p>
        </w:tc>
        <w:tc>
          <w:tcPr>
            <w:tcW w:w="2960" w:type="dxa"/>
            <w:gridSpan w:val="2"/>
            <w:tcBorders>
              <w:bottom w:val="single" w:sz="6" w:space="0" w:color="auto"/>
            </w:tcBorders>
          </w:tcPr>
          <w:p w14:paraId="1E930CC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0A5E5529"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5FF5CD13"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73C9412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AD604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7F77C8"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823204D" w14:textId="77777777" w:rsidR="006C32D2" w:rsidRPr="00A564B4" w:rsidRDefault="006C32D2" w:rsidP="006C32D2">
            <w:pPr>
              <w:pStyle w:val="TAL"/>
              <w:rPr>
                <w:szCs w:val="18"/>
                <w:lang w:eastAsia="en-US"/>
              </w:rPr>
            </w:pPr>
          </w:p>
        </w:tc>
      </w:tr>
      <w:tr w:rsidR="006C32D2" w:rsidRPr="00A564B4" w14:paraId="1493A58C" w14:textId="77777777" w:rsidTr="006C32D2">
        <w:trPr>
          <w:gridAfter w:val="2"/>
          <w:wAfter w:w="143" w:type="dxa"/>
          <w:cantSplit/>
          <w:jc w:val="center"/>
        </w:trPr>
        <w:tc>
          <w:tcPr>
            <w:tcW w:w="929" w:type="dxa"/>
            <w:gridSpan w:val="3"/>
            <w:tcBorders>
              <w:bottom w:val="single" w:sz="6" w:space="0" w:color="auto"/>
            </w:tcBorders>
          </w:tcPr>
          <w:p w14:paraId="261BBB26" w14:textId="77777777" w:rsidR="006C32D2" w:rsidRPr="00A564B4" w:rsidRDefault="006C32D2" w:rsidP="006C32D2">
            <w:pPr>
              <w:pStyle w:val="TAL"/>
              <w:rPr>
                <w:szCs w:val="18"/>
                <w:lang w:eastAsia="en-US"/>
              </w:rPr>
            </w:pPr>
            <w:r w:rsidRPr="00A564B4">
              <w:rPr>
                <w:rFonts w:cs="Arial"/>
                <w:color w:val="000000"/>
                <w:szCs w:val="18"/>
              </w:rPr>
              <w:t>8.3.15</w:t>
            </w:r>
          </w:p>
        </w:tc>
        <w:tc>
          <w:tcPr>
            <w:tcW w:w="2960" w:type="dxa"/>
            <w:gridSpan w:val="2"/>
            <w:tcBorders>
              <w:bottom w:val="single" w:sz="6" w:space="0" w:color="auto"/>
            </w:tcBorders>
          </w:tcPr>
          <w:p w14:paraId="10E759F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16739601"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B4E5118"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689F06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64D90585"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74B5B88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7A75CF03" w14:textId="77777777" w:rsidR="006C32D2" w:rsidRPr="00A564B4" w:rsidRDefault="006C32D2" w:rsidP="006C32D2">
            <w:pPr>
              <w:pStyle w:val="TAL"/>
              <w:rPr>
                <w:szCs w:val="18"/>
                <w:lang w:eastAsia="en-US"/>
              </w:rPr>
            </w:pPr>
          </w:p>
        </w:tc>
      </w:tr>
      <w:tr w:rsidR="006C32D2" w:rsidRPr="00A564B4" w14:paraId="3474A714" w14:textId="77777777" w:rsidTr="006C32D2">
        <w:trPr>
          <w:gridAfter w:val="2"/>
          <w:wAfter w:w="143" w:type="dxa"/>
          <w:cantSplit/>
          <w:jc w:val="center"/>
        </w:trPr>
        <w:tc>
          <w:tcPr>
            <w:tcW w:w="929" w:type="dxa"/>
            <w:gridSpan w:val="3"/>
            <w:tcBorders>
              <w:bottom w:val="single" w:sz="6" w:space="0" w:color="auto"/>
            </w:tcBorders>
          </w:tcPr>
          <w:p w14:paraId="7F429E48" w14:textId="77777777" w:rsidR="006C32D2" w:rsidRPr="00A564B4" w:rsidRDefault="006C32D2" w:rsidP="006C32D2">
            <w:pPr>
              <w:pStyle w:val="TAL"/>
              <w:rPr>
                <w:szCs w:val="18"/>
                <w:lang w:eastAsia="en-US"/>
              </w:rPr>
            </w:pPr>
            <w:r w:rsidRPr="00A564B4">
              <w:rPr>
                <w:rFonts w:cs="Arial"/>
                <w:color w:val="000000"/>
                <w:szCs w:val="18"/>
              </w:rPr>
              <w:t>8.3.16</w:t>
            </w:r>
          </w:p>
        </w:tc>
        <w:tc>
          <w:tcPr>
            <w:tcW w:w="2960" w:type="dxa"/>
            <w:gridSpan w:val="2"/>
            <w:tcBorders>
              <w:bottom w:val="single" w:sz="6" w:space="0" w:color="auto"/>
            </w:tcBorders>
          </w:tcPr>
          <w:p w14:paraId="39BF39B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in CEModeA when DRX is used</w:t>
            </w:r>
          </w:p>
        </w:tc>
        <w:tc>
          <w:tcPr>
            <w:tcW w:w="828" w:type="dxa"/>
            <w:gridSpan w:val="2"/>
            <w:tcBorders>
              <w:bottom w:val="single" w:sz="6" w:space="0" w:color="auto"/>
            </w:tcBorders>
          </w:tcPr>
          <w:p w14:paraId="78165AED"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0CAB2572"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CC836E5"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7EEB6AC"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2BE2C9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364FF4F2" w14:textId="77777777" w:rsidR="006C32D2" w:rsidRPr="00A564B4" w:rsidRDefault="006C32D2" w:rsidP="006C32D2">
            <w:pPr>
              <w:pStyle w:val="TAL"/>
              <w:rPr>
                <w:szCs w:val="18"/>
                <w:lang w:eastAsia="en-US"/>
              </w:rPr>
            </w:pPr>
          </w:p>
        </w:tc>
      </w:tr>
      <w:tr w:rsidR="006C32D2" w:rsidRPr="00A564B4" w14:paraId="58A5CEB1" w14:textId="77777777" w:rsidTr="006C32D2">
        <w:trPr>
          <w:gridAfter w:val="2"/>
          <w:wAfter w:w="143" w:type="dxa"/>
          <w:cantSplit/>
          <w:jc w:val="center"/>
        </w:trPr>
        <w:tc>
          <w:tcPr>
            <w:tcW w:w="929" w:type="dxa"/>
            <w:gridSpan w:val="3"/>
            <w:tcBorders>
              <w:bottom w:val="single" w:sz="6" w:space="0" w:color="auto"/>
            </w:tcBorders>
          </w:tcPr>
          <w:p w14:paraId="7A3A88D2" w14:textId="77777777" w:rsidR="006C32D2" w:rsidRPr="00A564B4" w:rsidRDefault="006C32D2" w:rsidP="006C32D2">
            <w:pPr>
              <w:pStyle w:val="TAL"/>
              <w:rPr>
                <w:szCs w:val="18"/>
                <w:lang w:eastAsia="en-US"/>
              </w:rPr>
            </w:pPr>
            <w:r w:rsidRPr="00A564B4">
              <w:rPr>
                <w:rFonts w:cs="Arial"/>
                <w:color w:val="000000"/>
                <w:szCs w:val="18"/>
              </w:rPr>
              <w:t>8.3.17</w:t>
            </w:r>
          </w:p>
        </w:tc>
        <w:tc>
          <w:tcPr>
            <w:tcW w:w="2960" w:type="dxa"/>
            <w:gridSpan w:val="2"/>
            <w:tcBorders>
              <w:bottom w:val="single" w:sz="6" w:space="0" w:color="auto"/>
            </w:tcBorders>
          </w:tcPr>
          <w:p w14:paraId="329FE956"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CEModeA in DRX</w:t>
            </w:r>
          </w:p>
        </w:tc>
        <w:tc>
          <w:tcPr>
            <w:tcW w:w="828" w:type="dxa"/>
            <w:gridSpan w:val="2"/>
            <w:tcBorders>
              <w:bottom w:val="single" w:sz="6" w:space="0" w:color="auto"/>
            </w:tcBorders>
          </w:tcPr>
          <w:p w14:paraId="3BC74443"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69284C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FC6FE1"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85CDD4E"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DA2FFF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14329C3" w14:textId="77777777" w:rsidR="006C32D2" w:rsidRPr="00A564B4" w:rsidRDefault="006C32D2" w:rsidP="006C32D2">
            <w:pPr>
              <w:pStyle w:val="TAL"/>
              <w:rPr>
                <w:szCs w:val="18"/>
                <w:lang w:eastAsia="en-US"/>
              </w:rPr>
            </w:pPr>
          </w:p>
        </w:tc>
      </w:tr>
      <w:tr w:rsidR="006C32D2" w:rsidRPr="00A564B4" w14:paraId="0DB017C9" w14:textId="77777777" w:rsidTr="006C32D2">
        <w:trPr>
          <w:gridAfter w:val="2"/>
          <w:wAfter w:w="143" w:type="dxa"/>
          <w:cantSplit/>
          <w:jc w:val="center"/>
        </w:trPr>
        <w:tc>
          <w:tcPr>
            <w:tcW w:w="929" w:type="dxa"/>
            <w:gridSpan w:val="3"/>
            <w:tcBorders>
              <w:bottom w:val="single" w:sz="6" w:space="0" w:color="auto"/>
            </w:tcBorders>
          </w:tcPr>
          <w:p w14:paraId="6BF7469F" w14:textId="77777777" w:rsidR="006C32D2" w:rsidRPr="00A564B4" w:rsidRDefault="006C32D2" w:rsidP="006C32D2">
            <w:pPr>
              <w:pStyle w:val="TAL"/>
              <w:rPr>
                <w:szCs w:val="18"/>
                <w:lang w:eastAsia="en-US"/>
              </w:rPr>
            </w:pPr>
            <w:r w:rsidRPr="00A564B4">
              <w:rPr>
                <w:rFonts w:cs="Arial"/>
                <w:color w:val="000000"/>
                <w:szCs w:val="18"/>
              </w:rPr>
              <w:t>8.3.18</w:t>
            </w:r>
          </w:p>
        </w:tc>
        <w:tc>
          <w:tcPr>
            <w:tcW w:w="2960" w:type="dxa"/>
            <w:gridSpan w:val="2"/>
            <w:tcBorders>
              <w:bottom w:val="single" w:sz="6" w:space="0" w:color="auto"/>
            </w:tcBorders>
          </w:tcPr>
          <w:p w14:paraId="085D384D"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UE category M1 in CEModeB in DRX</w:t>
            </w:r>
          </w:p>
        </w:tc>
        <w:tc>
          <w:tcPr>
            <w:tcW w:w="828" w:type="dxa"/>
            <w:gridSpan w:val="2"/>
            <w:tcBorders>
              <w:bottom w:val="single" w:sz="6" w:space="0" w:color="auto"/>
            </w:tcBorders>
          </w:tcPr>
          <w:p w14:paraId="7B45A33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99416A7"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135E734"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BF363E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34C36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DCA8729" w14:textId="77777777" w:rsidR="006C32D2" w:rsidRPr="00A564B4" w:rsidRDefault="006C32D2" w:rsidP="006C32D2">
            <w:pPr>
              <w:pStyle w:val="TAL"/>
              <w:rPr>
                <w:szCs w:val="18"/>
                <w:lang w:eastAsia="en-US"/>
              </w:rPr>
            </w:pPr>
          </w:p>
        </w:tc>
      </w:tr>
      <w:tr w:rsidR="006C32D2" w:rsidRPr="00A564B4" w14:paraId="2242A184" w14:textId="77777777" w:rsidTr="006C32D2">
        <w:trPr>
          <w:gridAfter w:val="2"/>
          <w:wAfter w:w="143" w:type="dxa"/>
          <w:cantSplit/>
          <w:jc w:val="center"/>
        </w:trPr>
        <w:tc>
          <w:tcPr>
            <w:tcW w:w="929" w:type="dxa"/>
            <w:gridSpan w:val="3"/>
            <w:tcBorders>
              <w:bottom w:val="single" w:sz="6" w:space="0" w:color="auto"/>
            </w:tcBorders>
          </w:tcPr>
          <w:p w14:paraId="378D3AD5" w14:textId="77777777" w:rsidR="006C32D2" w:rsidRPr="00A564B4" w:rsidRDefault="006C32D2" w:rsidP="006C32D2">
            <w:pPr>
              <w:pStyle w:val="TAL"/>
              <w:rPr>
                <w:szCs w:val="18"/>
                <w:lang w:eastAsia="en-US"/>
              </w:rPr>
            </w:pPr>
            <w:r w:rsidRPr="00A564B4">
              <w:rPr>
                <w:rFonts w:cs="Arial"/>
                <w:color w:val="000000"/>
                <w:szCs w:val="18"/>
              </w:rPr>
              <w:t>8.3.19</w:t>
            </w:r>
          </w:p>
        </w:tc>
        <w:tc>
          <w:tcPr>
            <w:tcW w:w="2960" w:type="dxa"/>
            <w:gridSpan w:val="2"/>
            <w:tcBorders>
              <w:bottom w:val="single" w:sz="6" w:space="0" w:color="auto"/>
            </w:tcBorders>
          </w:tcPr>
          <w:p w14:paraId="4016DBC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CEModeB in DRX</w:t>
            </w:r>
          </w:p>
        </w:tc>
        <w:tc>
          <w:tcPr>
            <w:tcW w:w="828" w:type="dxa"/>
            <w:gridSpan w:val="2"/>
            <w:tcBorders>
              <w:bottom w:val="single" w:sz="6" w:space="0" w:color="auto"/>
            </w:tcBorders>
          </w:tcPr>
          <w:p w14:paraId="47FAA92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76371B2C"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B1A4C10"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AE4DCFF"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38FF2503"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2F3BC007" w14:textId="77777777" w:rsidR="006C32D2" w:rsidRPr="00A564B4" w:rsidRDefault="006C32D2" w:rsidP="006C32D2">
            <w:pPr>
              <w:pStyle w:val="TAL"/>
              <w:rPr>
                <w:szCs w:val="18"/>
                <w:lang w:eastAsia="en-US"/>
              </w:rPr>
            </w:pPr>
          </w:p>
        </w:tc>
      </w:tr>
      <w:tr w:rsidR="006C32D2" w:rsidRPr="00A564B4" w14:paraId="7161F1E6" w14:textId="77777777" w:rsidTr="006C32D2">
        <w:trPr>
          <w:gridAfter w:val="2"/>
          <w:wAfter w:w="143" w:type="dxa"/>
          <w:cantSplit/>
          <w:jc w:val="center"/>
        </w:trPr>
        <w:tc>
          <w:tcPr>
            <w:tcW w:w="929" w:type="dxa"/>
            <w:gridSpan w:val="3"/>
            <w:tcBorders>
              <w:bottom w:val="single" w:sz="6" w:space="0" w:color="auto"/>
            </w:tcBorders>
          </w:tcPr>
          <w:p w14:paraId="713AF7AD" w14:textId="77777777" w:rsidR="006C32D2" w:rsidRPr="00A564B4" w:rsidRDefault="006C32D2" w:rsidP="006C32D2">
            <w:pPr>
              <w:pStyle w:val="TAL"/>
              <w:rPr>
                <w:lang w:eastAsia="en-US"/>
              </w:rPr>
            </w:pPr>
            <w:r w:rsidRPr="00A564B4">
              <w:rPr>
                <w:lang w:eastAsia="en-US"/>
              </w:rPr>
              <w:t>8.4.1</w:t>
            </w:r>
          </w:p>
        </w:tc>
        <w:tc>
          <w:tcPr>
            <w:tcW w:w="2960" w:type="dxa"/>
            <w:gridSpan w:val="2"/>
            <w:tcBorders>
              <w:bottom w:val="single" w:sz="6" w:space="0" w:color="auto"/>
            </w:tcBorders>
          </w:tcPr>
          <w:p w14:paraId="7E3CA6EC"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77DCAE5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818E3CB"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1DE7D8C3"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62736789" w14:textId="77777777" w:rsidR="006C32D2" w:rsidRPr="00A564B4" w:rsidRDefault="006C32D2" w:rsidP="006C32D2">
            <w:pPr>
              <w:pStyle w:val="TAL"/>
              <w:rPr>
                <w:lang w:eastAsia="en-US"/>
              </w:rPr>
            </w:pPr>
            <w:r w:rsidRPr="00A564B4">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C0E6C5" w14:textId="77777777" w:rsidR="006C32D2" w:rsidRPr="00A564B4" w:rsidRDefault="006C32D2" w:rsidP="006C32D2">
            <w:pPr>
              <w:pStyle w:val="TAL"/>
              <w:rPr>
                <w:lang w:eastAsia="en-US"/>
              </w:rPr>
            </w:pPr>
            <w:r w:rsidRPr="00A564B4">
              <w:rPr>
                <w:lang w:eastAsia="en-US"/>
              </w:rPr>
              <w:t>2Rx, 4Rx</w:t>
            </w:r>
          </w:p>
        </w:tc>
      </w:tr>
      <w:tr w:rsidR="006C32D2" w:rsidRPr="00A564B4" w14:paraId="4AF309E7" w14:textId="77777777" w:rsidTr="006C32D2">
        <w:trPr>
          <w:gridAfter w:val="2"/>
          <w:wAfter w:w="143" w:type="dxa"/>
          <w:cantSplit/>
          <w:jc w:val="center"/>
        </w:trPr>
        <w:tc>
          <w:tcPr>
            <w:tcW w:w="929" w:type="dxa"/>
            <w:gridSpan w:val="3"/>
            <w:tcBorders>
              <w:bottom w:val="single" w:sz="6" w:space="0" w:color="auto"/>
            </w:tcBorders>
          </w:tcPr>
          <w:p w14:paraId="558A0714" w14:textId="77777777" w:rsidR="006C32D2" w:rsidRPr="00A564B4" w:rsidRDefault="006C32D2" w:rsidP="006C32D2">
            <w:pPr>
              <w:pStyle w:val="TAL"/>
              <w:rPr>
                <w:lang w:eastAsia="en-US"/>
              </w:rPr>
            </w:pPr>
            <w:r w:rsidRPr="00A564B4">
              <w:rPr>
                <w:lang w:eastAsia="en-US"/>
              </w:rPr>
              <w:t>8.4.1_2</w:t>
            </w:r>
          </w:p>
        </w:tc>
        <w:tc>
          <w:tcPr>
            <w:tcW w:w="2960" w:type="dxa"/>
            <w:gridSpan w:val="2"/>
            <w:tcBorders>
              <w:bottom w:val="single" w:sz="6" w:space="0" w:color="auto"/>
            </w:tcBorders>
          </w:tcPr>
          <w:p w14:paraId="2B3E744A"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UE category 1bis</w:t>
            </w:r>
          </w:p>
        </w:tc>
        <w:tc>
          <w:tcPr>
            <w:tcW w:w="828" w:type="dxa"/>
            <w:gridSpan w:val="2"/>
            <w:tcBorders>
              <w:bottom w:val="single" w:sz="6" w:space="0" w:color="auto"/>
            </w:tcBorders>
          </w:tcPr>
          <w:p w14:paraId="1600158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C476D75" w14:textId="77777777" w:rsidR="006C32D2" w:rsidRPr="00A564B4" w:rsidRDefault="006C32D2" w:rsidP="006C32D2">
            <w:pPr>
              <w:pStyle w:val="TAL"/>
              <w:rPr>
                <w:lang w:eastAsia="en-US"/>
              </w:rPr>
            </w:pPr>
            <w:r w:rsidRPr="00A564B4">
              <w:rPr>
                <w:lang w:eastAsia="en-US"/>
              </w:rPr>
              <w:t>C213</w:t>
            </w:r>
          </w:p>
        </w:tc>
        <w:tc>
          <w:tcPr>
            <w:tcW w:w="2471" w:type="dxa"/>
            <w:gridSpan w:val="3"/>
            <w:tcBorders>
              <w:bottom w:val="single" w:sz="6" w:space="0" w:color="auto"/>
            </w:tcBorders>
          </w:tcPr>
          <w:p w14:paraId="7B3EF3EC" w14:textId="77777777" w:rsidR="006C32D2" w:rsidRPr="00A564B4" w:rsidRDefault="006C32D2" w:rsidP="006C32D2">
            <w:pPr>
              <w:pStyle w:val="TAL"/>
              <w:rPr>
                <w:lang w:eastAsia="en-US"/>
              </w:rPr>
            </w:pPr>
            <w:r w:rsidRPr="00A564B4">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44E9D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CCC01D" w14:textId="77777777" w:rsidR="006C32D2" w:rsidRPr="00A564B4" w:rsidRDefault="006C32D2" w:rsidP="006C32D2">
            <w:pPr>
              <w:pStyle w:val="TAL"/>
              <w:rPr>
                <w:lang w:eastAsia="en-US"/>
              </w:rPr>
            </w:pPr>
          </w:p>
        </w:tc>
      </w:tr>
      <w:tr w:rsidR="006C32D2" w:rsidRPr="00A564B4" w14:paraId="2CBD60A1" w14:textId="77777777" w:rsidTr="006C32D2">
        <w:trPr>
          <w:gridAfter w:val="2"/>
          <w:wAfter w:w="143" w:type="dxa"/>
          <w:cantSplit/>
          <w:jc w:val="center"/>
        </w:trPr>
        <w:tc>
          <w:tcPr>
            <w:tcW w:w="929" w:type="dxa"/>
            <w:gridSpan w:val="3"/>
            <w:tcBorders>
              <w:bottom w:val="single" w:sz="6" w:space="0" w:color="auto"/>
            </w:tcBorders>
          </w:tcPr>
          <w:p w14:paraId="68CFB603" w14:textId="77777777" w:rsidR="006C32D2" w:rsidRPr="00A564B4" w:rsidRDefault="006C32D2" w:rsidP="006C32D2">
            <w:pPr>
              <w:pStyle w:val="TAL"/>
              <w:rPr>
                <w:lang w:eastAsia="en-US"/>
              </w:rPr>
            </w:pPr>
            <w:r w:rsidRPr="00A564B4">
              <w:rPr>
                <w:lang w:eastAsia="en-US"/>
              </w:rPr>
              <w:t>8.4.2</w:t>
            </w:r>
          </w:p>
        </w:tc>
        <w:tc>
          <w:tcPr>
            <w:tcW w:w="2960" w:type="dxa"/>
            <w:gridSpan w:val="2"/>
            <w:tcBorders>
              <w:bottom w:val="single" w:sz="6" w:space="0" w:color="auto"/>
            </w:tcBorders>
          </w:tcPr>
          <w:p w14:paraId="03867BCB"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w:t>
            </w:r>
          </w:p>
        </w:tc>
        <w:tc>
          <w:tcPr>
            <w:tcW w:w="828" w:type="dxa"/>
            <w:gridSpan w:val="2"/>
            <w:tcBorders>
              <w:bottom w:val="single" w:sz="6" w:space="0" w:color="auto"/>
            </w:tcBorders>
          </w:tcPr>
          <w:p w14:paraId="5947C10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54924" w14:textId="77777777" w:rsidR="006C32D2" w:rsidRPr="00A564B4" w:rsidRDefault="006C32D2" w:rsidP="006C32D2">
            <w:pPr>
              <w:pStyle w:val="TAL"/>
              <w:rPr>
                <w:lang w:eastAsia="en-US"/>
              </w:rPr>
            </w:pPr>
            <w:r w:rsidRPr="00A564B4">
              <w:rPr>
                <w:lang w:eastAsia="en-US"/>
              </w:rPr>
              <w:t>C02</w:t>
            </w:r>
            <w:r w:rsidRPr="00A564B4">
              <w:rPr>
                <w:lang w:eastAsia="zh-CN"/>
              </w:rPr>
              <w:t>e</w:t>
            </w:r>
          </w:p>
        </w:tc>
        <w:tc>
          <w:tcPr>
            <w:tcW w:w="2471" w:type="dxa"/>
            <w:gridSpan w:val="3"/>
            <w:tcBorders>
              <w:bottom w:val="single" w:sz="6" w:space="0" w:color="auto"/>
            </w:tcBorders>
          </w:tcPr>
          <w:p w14:paraId="1B93BFE0" w14:textId="77777777" w:rsidR="006C32D2" w:rsidRPr="00A564B4" w:rsidRDefault="006C32D2" w:rsidP="006C32D2">
            <w:pPr>
              <w:pStyle w:val="TAL"/>
              <w:rPr>
                <w:lang w:eastAsia="en-US"/>
              </w:rPr>
            </w:pPr>
            <w:r w:rsidRPr="00A564B4">
              <w:rPr>
                <w:lang w:eastAsia="en-US"/>
              </w:rPr>
              <w:t>UE supporting E-UTRA TDD and Feature Group Indicators 5 and 25</w:t>
            </w:r>
          </w:p>
        </w:tc>
        <w:tc>
          <w:tcPr>
            <w:tcW w:w="1668" w:type="dxa"/>
            <w:gridSpan w:val="3"/>
            <w:tcBorders>
              <w:bottom w:val="single" w:sz="6" w:space="0" w:color="auto"/>
            </w:tcBorders>
          </w:tcPr>
          <w:p w14:paraId="0E34A7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4F8894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DB7BC3E" w14:textId="77777777" w:rsidR="006C32D2" w:rsidRPr="00A564B4" w:rsidRDefault="006C32D2" w:rsidP="006C32D2">
            <w:pPr>
              <w:pStyle w:val="TAL"/>
              <w:rPr>
                <w:lang w:eastAsia="en-US"/>
              </w:rPr>
            </w:pPr>
            <w:r w:rsidRPr="00A564B4">
              <w:rPr>
                <w:lang w:eastAsia="en-US"/>
              </w:rPr>
              <w:t>2Rx, 4Rx</w:t>
            </w:r>
          </w:p>
        </w:tc>
      </w:tr>
      <w:tr w:rsidR="006C32D2" w:rsidRPr="00A564B4" w14:paraId="5A5EA30E" w14:textId="77777777" w:rsidTr="006C32D2">
        <w:trPr>
          <w:gridAfter w:val="2"/>
          <w:wAfter w:w="143" w:type="dxa"/>
          <w:cantSplit/>
          <w:jc w:val="center"/>
        </w:trPr>
        <w:tc>
          <w:tcPr>
            <w:tcW w:w="929" w:type="dxa"/>
            <w:gridSpan w:val="3"/>
            <w:tcBorders>
              <w:bottom w:val="single" w:sz="6" w:space="0" w:color="auto"/>
            </w:tcBorders>
          </w:tcPr>
          <w:p w14:paraId="7830CC9D" w14:textId="77777777" w:rsidR="006C32D2" w:rsidRPr="00A564B4" w:rsidRDefault="006C32D2" w:rsidP="006C32D2">
            <w:pPr>
              <w:pStyle w:val="TAL"/>
              <w:rPr>
                <w:lang w:eastAsia="en-US"/>
              </w:rPr>
            </w:pPr>
            <w:r w:rsidRPr="00A564B4">
              <w:rPr>
                <w:lang w:eastAsia="en-US"/>
              </w:rPr>
              <w:t>8.4.2_2</w:t>
            </w:r>
          </w:p>
        </w:tc>
        <w:tc>
          <w:tcPr>
            <w:tcW w:w="2960" w:type="dxa"/>
            <w:gridSpan w:val="2"/>
            <w:tcBorders>
              <w:bottom w:val="single" w:sz="6" w:space="0" w:color="auto"/>
            </w:tcBorders>
          </w:tcPr>
          <w:p w14:paraId="032691DC"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 for UE category 1bis</w:t>
            </w:r>
          </w:p>
        </w:tc>
        <w:tc>
          <w:tcPr>
            <w:tcW w:w="828" w:type="dxa"/>
            <w:gridSpan w:val="2"/>
            <w:tcBorders>
              <w:bottom w:val="single" w:sz="6" w:space="0" w:color="auto"/>
            </w:tcBorders>
          </w:tcPr>
          <w:p w14:paraId="79B64AE8"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6164AA01" w14:textId="77777777" w:rsidR="006C32D2" w:rsidRPr="00A564B4" w:rsidRDefault="006C32D2" w:rsidP="006C32D2">
            <w:pPr>
              <w:pStyle w:val="TAL"/>
              <w:rPr>
                <w:lang w:eastAsia="en-US"/>
              </w:rPr>
            </w:pPr>
            <w:r w:rsidRPr="00A564B4">
              <w:rPr>
                <w:lang w:eastAsia="en-US"/>
              </w:rPr>
              <w:t>C215</w:t>
            </w:r>
          </w:p>
        </w:tc>
        <w:tc>
          <w:tcPr>
            <w:tcW w:w="2471" w:type="dxa"/>
            <w:gridSpan w:val="3"/>
            <w:tcBorders>
              <w:bottom w:val="single" w:sz="6" w:space="0" w:color="auto"/>
            </w:tcBorders>
          </w:tcPr>
          <w:p w14:paraId="6DDAE5B7"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237BE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26BA" w14:textId="77777777" w:rsidR="006C32D2" w:rsidRPr="00A564B4" w:rsidRDefault="006C32D2" w:rsidP="006C32D2">
            <w:pPr>
              <w:pStyle w:val="TAL"/>
              <w:rPr>
                <w:lang w:eastAsia="en-US"/>
              </w:rPr>
            </w:pPr>
          </w:p>
        </w:tc>
      </w:tr>
      <w:tr w:rsidR="006C32D2" w:rsidRPr="00A564B4" w14:paraId="593756E2" w14:textId="77777777" w:rsidTr="006C32D2">
        <w:trPr>
          <w:gridAfter w:val="2"/>
          <w:wAfter w:w="143" w:type="dxa"/>
          <w:cantSplit/>
          <w:jc w:val="center"/>
        </w:trPr>
        <w:tc>
          <w:tcPr>
            <w:tcW w:w="929" w:type="dxa"/>
            <w:gridSpan w:val="3"/>
            <w:tcBorders>
              <w:bottom w:val="single" w:sz="6" w:space="0" w:color="auto"/>
            </w:tcBorders>
          </w:tcPr>
          <w:p w14:paraId="7BA24918" w14:textId="77777777" w:rsidR="006C32D2" w:rsidRPr="00A564B4" w:rsidRDefault="006C32D2" w:rsidP="006C32D2">
            <w:pPr>
              <w:pStyle w:val="TAL"/>
              <w:rPr>
                <w:lang w:eastAsia="zh-CN"/>
              </w:rPr>
            </w:pPr>
            <w:r w:rsidRPr="00A564B4">
              <w:rPr>
                <w:lang w:eastAsia="zh-CN"/>
              </w:rPr>
              <w:t>8.4.3</w:t>
            </w:r>
          </w:p>
        </w:tc>
        <w:tc>
          <w:tcPr>
            <w:tcW w:w="2960" w:type="dxa"/>
            <w:gridSpan w:val="2"/>
            <w:tcBorders>
              <w:bottom w:val="single" w:sz="6" w:space="0" w:color="auto"/>
            </w:tcBorders>
          </w:tcPr>
          <w:p w14:paraId="1BDB04F9"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w:t>
            </w:r>
          </w:p>
        </w:tc>
        <w:tc>
          <w:tcPr>
            <w:tcW w:w="828" w:type="dxa"/>
            <w:gridSpan w:val="2"/>
            <w:tcBorders>
              <w:bottom w:val="single" w:sz="6" w:space="0" w:color="auto"/>
            </w:tcBorders>
          </w:tcPr>
          <w:p w14:paraId="3C5A839F"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7784951" w14:textId="77777777" w:rsidR="006C32D2" w:rsidRPr="00A564B4" w:rsidRDefault="006C32D2" w:rsidP="006C32D2">
            <w:pPr>
              <w:pStyle w:val="TAL"/>
              <w:rPr>
                <w:lang w:eastAsia="zh-CN"/>
              </w:rPr>
            </w:pPr>
            <w:r w:rsidRPr="00A564B4">
              <w:rPr>
                <w:lang w:eastAsia="en-US"/>
              </w:rPr>
              <w:t>C02</w:t>
            </w:r>
            <w:r w:rsidRPr="00A564B4">
              <w:rPr>
                <w:lang w:eastAsia="zh-CN"/>
              </w:rPr>
              <w:t>e</w:t>
            </w:r>
          </w:p>
        </w:tc>
        <w:tc>
          <w:tcPr>
            <w:tcW w:w="2471" w:type="dxa"/>
            <w:gridSpan w:val="3"/>
            <w:tcBorders>
              <w:bottom w:val="single" w:sz="6" w:space="0" w:color="auto"/>
            </w:tcBorders>
          </w:tcPr>
          <w:p w14:paraId="5CA1B178"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Feature Group Indicators 5</w:t>
            </w:r>
            <w:r w:rsidRPr="00A564B4">
              <w:rPr>
                <w:lang w:eastAsia="zh-CN"/>
              </w:rPr>
              <w:t xml:space="preserve"> and 25</w:t>
            </w:r>
          </w:p>
        </w:tc>
        <w:tc>
          <w:tcPr>
            <w:tcW w:w="1668" w:type="dxa"/>
            <w:gridSpan w:val="3"/>
            <w:tcBorders>
              <w:bottom w:val="single" w:sz="6" w:space="0" w:color="auto"/>
            </w:tcBorders>
          </w:tcPr>
          <w:p w14:paraId="42222A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D77F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39B08F" w14:textId="77777777" w:rsidR="006C32D2" w:rsidRPr="00A564B4" w:rsidRDefault="006C32D2" w:rsidP="006C32D2">
            <w:pPr>
              <w:pStyle w:val="TAL"/>
              <w:rPr>
                <w:lang w:eastAsia="en-US"/>
              </w:rPr>
            </w:pPr>
            <w:r w:rsidRPr="00A564B4">
              <w:rPr>
                <w:lang w:eastAsia="en-US"/>
              </w:rPr>
              <w:t>2Rx, 4Rx</w:t>
            </w:r>
          </w:p>
        </w:tc>
      </w:tr>
      <w:tr w:rsidR="006C32D2" w:rsidRPr="00A564B4" w14:paraId="58D30A1B" w14:textId="77777777" w:rsidTr="006C32D2">
        <w:trPr>
          <w:gridAfter w:val="2"/>
          <w:wAfter w:w="143" w:type="dxa"/>
          <w:cantSplit/>
          <w:jc w:val="center"/>
        </w:trPr>
        <w:tc>
          <w:tcPr>
            <w:tcW w:w="929" w:type="dxa"/>
            <w:gridSpan w:val="3"/>
            <w:tcBorders>
              <w:bottom w:val="single" w:sz="6" w:space="0" w:color="auto"/>
            </w:tcBorders>
          </w:tcPr>
          <w:p w14:paraId="3B0CFC89" w14:textId="77777777" w:rsidR="006C32D2" w:rsidRPr="00A564B4" w:rsidRDefault="006C32D2" w:rsidP="006C32D2">
            <w:pPr>
              <w:pStyle w:val="TAL"/>
              <w:rPr>
                <w:lang w:eastAsia="zh-CN"/>
              </w:rPr>
            </w:pPr>
            <w:r w:rsidRPr="00A564B4">
              <w:rPr>
                <w:lang w:eastAsia="zh-CN"/>
              </w:rPr>
              <w:t>8.4.3_2</w:t>
            </w:r>
          </w:p>
        </w:tc>
        <w:tc>
          <w:tcPr>
            <w:tcW w:w="2960" w:type="dxa"/>
            <w:gridSpan w:val="2"/>
            <w:tcBorders>
              <w:bottom w:val="single" w:sz="6" w:space="0" w:color="auto"/>
            </w:tcBorders>
          </w:tcPr>
          <w:p w14:paraId="7C40E4D7"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 for UE category 1bis</w:t>
            </w:r>
          </w:p>
        </w:tc>
        <w:tc>
          <w:tcPr>
            <w:tcW w:w="828" w:type="dxa"/>
            <w:gridSpan w:val="2"/>
            <w:tcBorders>
              <w:bottom w:val="single" w:sz="6" w:space="0" w:color="auto"/>
            </w:tcBorders>
          </w:tcPr>
          <w:p w14:paraId="6097FA79"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4170E33A" w14:textId="77777777" w:rsidR="006C32D2" w:rsidRPr="00A564B4" w:rsidRDefault="006C32D2" w:rsidP="006C32D2">
            <w:pPr>
              <w:pStyle w:val="TAL"/>
              <w:rPr>
                <w:lang w:eastAsia="zh-CN"/>
              </w:rPr>
            </w:pPr>
            <w:r w:rsidRPr="00A564B4">
              <w:rPr>
                <w:lang w:eastAsia="en-US"/>
              </w:rPr>
              <w:t>C195c</w:t>
            </w:r>
          </w:p>
        </w:tc>
        <w:tc>
          <w:tcPr>
            <w:tcW w:w="2471" w:type="dxa"/>
            <w:gridSpan w:val="3"/>
            <w:tcBorders>
              <w:bottom w:val="single" w:sz="6" w:space="0" w:color="auto"/>
            </w:tcBorders>
          </w:tcPr>
          <w:p w14:paraId="22C9F7CC"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8E3A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6A01C8" w14:textId="77777777" w:rsidR="006C32D2" w:rsidRPr="00A564B4" w:rsidRDefault="006C32D2" w:rsidP="006C32D2">
            <w:pPr>
              <w:pStyle w:val="TAL"/>
              <w:rPr>
                <w:lang w:eastAsia="en-US"/>
              </w:rPr>
            </w:pPr>
          </w:p>
        </w:tc>
      </w:tr>
      <w:tr w:rsidR="006C32D2" w:rsidRPr="00A564B4" w14:paraId="451B9F5D" w14:textId="77777777" w:rsidTr="006C32D2">
        <w:trPr>
          <w:gridAfter w:val="2"/>
          <w:wAfter w:w="143" w:type="dxa"/>
          <w:cantSplit/>
          <w:jc w:val="center"/>
        </w:trPr>
        <w:tc>
          <w:tcPr>
            <w:tcW w:w="929" w:type="dxa"/>
            <w:gridSpan w:val="3"/>
            <w:tcBorders>
              <w:bottom w:val="single" w:sz="6" w:space="0" w:color="auto"/>
            </w:tcBorders>
          </w:tcPr>
          <w:p w14:paraId="33378D58" w14:textId="77777777" w:rsidR="006C32D2" w:rsidRPr="00A564B4" w:rsidRDefault="006C32D2" w:rsidP="006C32D2">
            <w:pPr>
              <w:pStyle w:val="TAL"/>
              <w:rPr>
                <w:lang w:eastAsia="zh-CN"/>
              </w:rPr>
            </w:pPr>
            <w:r w:rsidRPr="00A564B4">
              <w:rPr>
                <w:lang w:eastAsia="zh-CN"/>
              </w:rPr>
              <w:t>8.4.4</w:t>
            </w:r>
          </w:p>
        </w:tc>
        <w:tc>
          <w:tcPr>
            <w:tcW w:w="2960" w:type="dxa"/>
            <w:gridSpan w:val="2"/>
            <w:tcBorders>
              <w:bottom w:val="single" w:sz="6" w:space="0" w:color="auto"/>
            </w:tcBorders>
          </w:tcPr>
          <w:p w14:paraId="75363325"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w:t>
            </w:r>
          </w:p>
        </w:tc>
        <w:tc>
          <w:tcPr>
            <w:tcW w:w="828" w:type="dxa"/>
            <w:gridSpan w:val="2"/>
            <w:tcBorders>
              <w:bottom w:val="single" w:sz="6" w:space="0" w:color="auto"/>
            </w:tcBorders>
          </w:tcPr>
          <w:p w14:paraId="3B550BE7"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8B66154"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17C0A72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54D8B87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929836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A2B58C" w14:textId="77777777" w:rsidR="006C32D2" w:rsidRPr="00A564B4" w:rsidRDefault="006C32D2" w:rsidP="006C32D2">
            <w:pPr>
              <w:pStyle w:val="TAL"/>
              <w:rPr>
                <w:lang w:eastAsia="en-US"/>
              </w:rPr>
            </w:pPr>
            <w:r w:rsidRPr="00A564B4">
              <w:rPr>
                <w:lang w:eastAsia="en-US"/>
              </w:rPr>
              <w:t>2Rx, 4Rx</w:t>
            </w:r>
          </w:p>
        </w:tc>
      </w:tr>
      <w:tr w:rsidR="006C32D2" w:rsidRPr="00A564B4" w14:paraId="6F2BBE67" w14:textId="77777777" w:rsidTr="006C32D2">
        <w:trPr>
          <w:gridAfter w:val="2"/>
          <w:wAfter w:w="143" w:type="dxa"/>
          <w:cantSplit/>
          <w:jc w:val="center"/>
        </w:trPr>
        <w:tc>
          <w:tcPr>
            <w:tcW w:w="929" w:type="dxa"/>
            <w:gridSpan w:val="3"/>
            <w:tcBorders>
              <w:bottom w:val="single" w:sz="6" w:space="0" w:color="auto"/>
            </w:tcBorders>
          </w:tcPr>
          <w:p w14:paraId="4FBD9504" w14:textId="77777777" w:rsidR="006C32D2" w:rsidRPr="00A564B4" w:rsidRDefault="006C32D2" w:rsidP="006C32D2">
            <w:pPr>
              <w:pStyle w:val="TAL"/>
              <w:rPr>
                <w:lang w:eastAsia="zh-CN"/>
              </w:rPr>
            </w:pPr>
            <w:r w:rsidRPr="00A564B4">
              <w:rPr>
                <w:lang w:eastAsia="zh-CN"/>
              </w:rPr>
              <w:t>8.4.5</w:t>
            </w:r>
          </w:p>
        </w:tc>
        <w:tc>
          <w:tcPr>
            <w:tcW w:w="2960" w:type="dxa"/>
            <w:gridSpan w:val="2"/>
            <w:tcBorders>
              <w:bottom w:val="single" w:sz="6" w:space="0" w:color="auto"/>
            </w:tcBorders>
          </w:tcPr>
          <w:p w14:paraId="370A9950"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 with DRX</w:t>
            </w:r>
          </w:p>
        </w:tc>
        <w:tc>
          <w:tcPr>
            <w:tcW w:w="828" w:type="dxa"/>
            <w:gridSpan w:val="2"/>
            <w:tcBorders>
              <w:bottom w:val="single" w:sz="6" w:space="0" w:color="auto"/>
            </w:tcBorders>
          </w:tcPr>
          <w:p w14:paraId="2CA86A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401116F"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4806B6A6"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4499EAA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CBD52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BDBDEC" w14:textId="77777777" w:rsidR="006C32D2" w:rsidRPr="00A564B4" w:rsidRDefault="006C32D2" w:rsidP="006C32D2">
            <w:pPr>
              <w:pStyle w:val="TAL"/>
              <w:rPr>
                <w:lang w:eastAsia="en-US"/>
              </w:rPr>
            </w:pPr>
            <w:r w:rsidRPr="00A564B4">
              <w:rPr>
                <w:lang w:eastAsia="en-US"/>
              </w:rPr>
              <w:t>2Rx, 4Rx</w:t>
            </w:r>
          </w:p>
        </w:tc>
      </w:tr>
      <w:tr w:rsidR="006C32D2" w:rsidRPr="00A564B4" w14:paraId="664BD5FD" w14:textId="77777777" w:rsidTr="006C32D2">
        <w:trPr>
          <w:gridAfter w:val="2"/>
          <w:wAfter w:w="143" w:type="dxa"/>
          <w:cantSplit/>
          <w:jc w:val="center"/>
        </w:trPr>
        <w:tc>
          <w:tcPr>
            <w:tcW w:w="929" w:type="dxa"/>
            <w:gridSpan w:val="3"/>
            <w:tcBorders>
              <w:bottom w:val="single" w:sz="6" w:space="0" w:color="auto"/>
            </w:tcBorders>
          </w:tcPr>
          <w:p w14:paraId="7C34740B" w14:textId="77777777" w:rsidR="006C32D2" w:rsidRPr="00A564B4" w:rsidRDefault="006C32D2" w:rsidP="006C32D2">
            <w:pPr>
              <w:pStyle w:val="TAL"/>
              <w:rPr>
                <w:lang w:eastAsia="zh-CN"/>
              </w:rPr>
            </w:pPr>
            <w:r w:rsidRPr="00A564B4">
              <w:rPr>
                <w:lang w:eastAsia="zh-CN"/>
              </w:rPr>
              <w:t>8.4.6</w:t>
            </w:r>
          </w:p>
        </w:tc>
        <w:tc>
          <w:tcPr>
            <w:tcW w:w="2960" w:type="dxa"/>
            <w:gridSpan w:val="2"/>
            <w:tcBorders>
              <w:bottom w:val="single" w:sz="6" w:space="0" w:color="auto"/>
            </w:tcBorders>
          </w:tcPr>
          <w:p w14:paraId="0354C94E"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w:t>
            </w:r>
          </w:p>
        </w:tc>
        <w:tc>
          <w:tcPr>
            <w:tcW w:w="828" w:type="dxa"/>
            <w:gridSpan w:val="2"/>
            <w:tcBorders>
              <w:bottom w:val="single" w:sz="6" w:space="0" w:color="auto"/>
            </w:tcBorders>
          </w:tcPr>
          <w:p w14:paraId="66BB59D3"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C71DF1A" w14:textId="77777777" w:rsidR="006C32D2" w:rsidRPr="00A564B4" w:rsidRDefault="006C32D2" w:rsidP="006C32D2">
            <w:pPr>
              <w:pStyle w:val="TAL"/>
              <w:rPr>
                <w:lang w:eastAsia="zh-CN"/>
              </w:rPr>
            </w:pPr>
            <w:r w:rsidRPr="00A564B4">
              <w:t>C02b</w:t>
            </w:r>
          </w:p>
        </w:tc>
        <w:tc>
          <w:tcPr>
            <w:tcW w:w="2471" w:type="dxa"/>
            <w:gridSpan w:val="3"/>
            <w:tcBorders>
              <w:bottom w:val="single" w:sz="6" w:space="0" w:color="auto"/>
            </w:tcBorders>
          </w:tcPr>
          <w:p w14:paraId="7788C50E" w14:textId="77777777" w:rsidR="006C32D2" w:rsidRPr="00A564B4" w:rsidRDefault="006C32D2" w:rsidP="006C32D2">
            <w:pPr>
              <w:pStyle w:val="TAL"/>
            </w:pPr>
            <w:r w:rsidRPr="00A564B4">
              <w:t>UE supporting E-UTRA TDD and Feature Group Indicator 25</w:t>
            </w:r>
          </w:p>
        </w:tc>
        <w:tc>
          <w:tcPr>
            <w:tcW w:w="1668" w:type="dxa"/>
            <w:gridSpan w:val="3"/>
            <w:tcBorders>
              <w:bottom w:val="single" w:sz="6" w:space="0" w:color="auto"/>
            </w:tcBorders>
          </w:tcPr>
          <w:p w14:paraId="54FC9768" w14:textId="77777777" w:rsidR="006C32D2" w:rsidRPr="00A564B4" w:rsidRDefault="006C32D2" w:rsidP="006C32D2">
            <w:pPr>
              <w:pStyle w:val="TAL"/>
            </w:pPr>
          </w:p>
        </w:tc>
        <w:tc>
          <w:tcPr>
            <w:tcW w:w="1695" w:type="dxa"/>
            <w:gridSpan w:val="3"/>
            <w:tcBorders>
              <w:bottom w:val="single" w:sz="6" w:space="0" w:color="auto"/>
            </w:tcBorders>
          </w:tcPr>
          <w:p w14:paraId="79494B37" w14:textId="77777777" w:rsidR="006C32D2" w:rsidRPr="00A564B4" w:rsidRDefault="006C32D2" w:rsidP="006C32D2">
            <w:pPr>
              <w:pStyle w:val="TAL"/>
            </w:pPr>
          </w:p>
        </w:tc>
        <w:tc>
          <w:tcPr>
            <w:tcW w:w="1717" w:type="dxa"/>
            <w:gridSpan w:val="3"/>
            <w:tcBorders>
              <w:bottom w:val="single" w:sz="6" w:space="0" w:color="auto"/>
            </w:tcBorders>
          </w:tcPr>
          <w:p w14:paraId="0BD78667" w14:textId="77777777" w:rsidR="006C32D2" w:rsidRPr="00A564B4" w:rsidRDefault="006C32D2" w:rsidP="006C32D2">
            <w:pPr>
              <w:pStyle w:val="TAL"/>
            </w:pPr>
            <w:r w:rsidRPr="00A564B4">
              <w:t>2Rx, 4Rx</w:t>
            </w:r>
          </w:p>
        </w:tc>
      </w:tr>
      <w:tr w:rsidR="006C32D2" w:rsidRPr="00A564B4" w14:paraId="54C2FCF7" w14:textId="77777777" w:rsidTr="006C32D2">
        <w:trPr>
          <w:gridAfter w:val="2"/>
          <w:wAfter w:w="143" w:type="dxa"/>
          <w:cantSplit/>
          <w:jc w:val="center"/>
        </w:trPr>
        <w:tc>
          <w:tcPr>
            <w:tcW w:w="929" w:type="dxa"/>
            <w:gridSpan w:val="3"/>
            <w:tcBorders>
              <w:bottom w:val="single" w:sz="6" w:space="0" w:color="auto"/>
            </w:tcBorders>
          </w:tcPr>
          <w:p w14:paraId="065D2A13" w14:textId="77777777" w:rsidR="006C32D2" w:rsidRPr="00A564B4" w:rsidRDefault="006C32D2" w:rsidP="006C32D2">
            <w:pPr>
              <w:pStyle w:val="TAL"/>
              <w:rPr>
                <w:lang w:eastAsia="zh-CN"/>
              </w:rPr>
            </w:pPr>
            <w:r w:rsidRPr="00A564B4">
              <w:rPr>
                <w:lang w:eastAsia="zh-CN"/>
              </w:rPr>
              <w:t>8.4.6_2</w:t>
            </w:r>
          </w:p>
        </w:tc>
        <w:tc>
          <w:tcPr>
            <w:tcW w:w="2960" w:type="dxa"/>
            <w:gridSpan w:val="2"/>
            <w:tcBorders>
              <w:bottom w:val="single" w:sz="6" w:space="0" w:color="auto"/>
            </w:tcBorders>
          </w:tcPr>
          <w:p w14:paraId="3F23C23D"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 for UE category 1bis</w:t>
            </w:r>
          </w:p>
        </w:tc>
        <w:tc>
          <w:tcPr>
            <w:tcW w:w="828" w:type="dxa"/>
            <w:gridSpan w:val="2"/>
            <w:tcBorders>
              <w:bottom w:val="single" w:sz="6" w:space="0" w:color="auto"/>
            </w:tcBorders>
          </w:tcPr>
          <w:p w14:paraId="59DF85DC"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6F1F31BE" w14:textId="77777777" w:rsidR="006C32D2" w:rsidRPr="00A564B4" w:rsidRDefault="006C32D2" w:rsidP="006C32D2">
            <w:pPr>
              <w:pStyle w:val="TAL"/>
            </w:pPr>
            <w:r w:rsidRPr="00A564B4">
              <w:t>C213</w:t>
            </w:r>
          </w:p>
        </w:tc>
        <w:tc>
          <w:tcPr>
            <w:tcW w:w="2471" w:type="dxa"/>
            <w:gridSpan w:val="3"/>
            <w:tcBorders>
              <w:bottom w:val="single" w:sz="6" w:space="0" w:color="auto"/>
            </w:tcBorders>
          </w:tcPr>
          <w:p w14:paraId="1AC44AA6" w14:textId="77777777" w:rsidR="006C32D2" w:rsidRPr="00A564B4" w:rsidRDefault="006C32D2" w:rsidP="006C32D2">
            <w:pPr>
              <w:pStyle w:val="TAL"/>
            </w:pPr>
            <w:r w:rsidRPr="00A564B4">
              <w:t>UE supporting E-UTRA TDD and Feature Group Indicator 25 and UE Category 1bis</w:t>
            </w:r>
          </w:p>
        </w:tc>
        <w:tc>
          <w:tcPr>
            <w:tcW w:w="1668" w:type="dxa"/>
            <w:gridSpan w:val="3"/>
            <w:tcBorders>
              <w:bottom w:val="single" w:sz="6" w:space="0" w:color="auto"/>
            </w:tcBorders>
          </w:tcPr>
          <w:p w14:paraId="77708942" w14:textId="77777777" w:rsidR="006C32D2" w:rsidRPr="00A564B4" w:rsidRDefault="006C32D2" w:rsidP="006C32D2">
            <w:pPr>
              <w:pStyle w:val="TAL"/>
            </w:pPr>
          </w:p>
        </w:tc>
        <w:tc>
          <w:tcPr>
            <w:tcW w:w="1695" w:type="dxa"/>
            <w:gridSpan w:val="3"/>
            <w:tcBorders>
              <w:bottom w:val="single" w:sz="6" w:space="0" w:color="auto"/>
            </w:tcBorders>
          </w:tcPr>
          <w:p w14:paraId="334EA9B4" w14:textId="77777777" w:rsidR="006C32D2" w:rsidRPr="00A564B4" w:rsidRDefault="006C32D2" w:rsidP="006C32D2">
            <w:pPr>
              <w:pStyle w:val="TAL"/>
            </w:pPr>
          </w:p>
        </w:tc>
        <w:tc>
          <w:tcPr>
            <w:tcW w:w="1717" w:type="dxa"/>
            <w:gridSpan w:val="3"/>
            <w:tcBorders>
              <w:bottom w:val="single" w:sz="6" w:space="0" w:color="auto"/>
            </w:tcBorders>
          </w:tcPr>
          <w:p w14:paraId="6BD13AA0" w14:textId="77777777" w:rsidR="006C32D2" w:rsidRPr="00A564B4" w:rsidRDefault="006C32D2" w:rsidP="006C32D2">
            <w:pPr>
              <w:pStyle w:val="TAL"/>
            </w:pPr>
          </w:p>
        </w:tc>
      </w:tr>
      <w:tr w:rsidR="006C32D2" w:rsidRPr="00A564B4" w14:paraId="1D668AD0" w14:textId="77777777" w:rsidTr="006C32D2">
        <w:trPr>
          <w:gridAfter w:val="2"/>
          <w:wAfter w:w="143" w:type="dxa"/>
          <w:cantSplit/>
          <w:jc w:val="center"/>
        </w:trPr>
        <w:tc>
          <w:tcPr>
            <w:tcW w:w="929" w:type="dxa"/>
            <w:gridSpan w:val="3"/>
            <w:tcBorders>
              <w:bottom w:val="single" w:sz="6" w:space="0" w:color="auto"/>
            </w:tcBorders>
          </w:tcPr>
          <w:p w14:paraId="576F7ED9" w14:textId="77777777" w:rsidR="006C32D2" w:rsidRPr="00A564B4" w:rsidRDefault="006C32D2" w:rsidP="006C32D2">
            <w:pPr>
              <w:pStyle w:val="TAL"/>
              <w:rPr>
                <w:lang w:eastAsia="en-US"/>
              </w:rPr>
            </w:pPr>
            <w:r w:rsidRPr="00A564B4">
              <w:rPr>
                <w:lang w:eastAsia="en-US"/>
              </w:rPr>
              <w:t>8.4.7</w:t>
            </w:r>
          </w:p>
        </w:tc>
        <w:tc>
          <w:tcPr>
            <w:tcW w:w="2960" w:type="dxa"/>
            <w:gridSpan w:val="2"/>
            <w:tcBorders>
              <w:bottom w:val="single" w:sz="6" w:space="0" w:color="auto"/>
            </w:tcBorders>
          </w:tcPr>
          <w:p w14:paraId="6B6232FB"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314AB37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19D3551D" w14:textId="77777777" w:rsidR="006C32D2" w:rsidRPr="00A564B4" w:rsidRDefault="006C32D2" w:rsidP="006C32D2">
            <w:pPr>
              <w:pStyle w:val="TAL"/>
              <w:rPr>
                <w:lang w:eastAsia="en-US"/>
              </w:rPr>
            </w:pPr>
            <w:r w:rsidRPr="00A564B4">
              <w:t>C01o</w:t>
            </w:r>
          </w:p>
        </w:tc>
        <w:tc>
          <w:tcPr>
            <w:tcW w:w="2471" w:type="dxa"/>
            <w:gridSpan w:val="3"/>
            <w:tcBorders>
              <w:bottom w:val="single" w:sz="6" w:space="0" w:color="auto"/>
            </w:tcBorders>
          </w:tcPr>
          <w:p w14:paraId="5B75098F" w14:textId="77777777" w:rsidR="006C32D2" w:rsidRPr="00A564B4" w:rsidRDefault="006C32D2" w:rsidP="006C32D2">
            <w:pPr>
              <w:pStyle w:val="TAL"/>
              <w:rPr>
                <w:lang w:eastAsia="en-US"/>
              </w:rPr>
            </w:pPr>
            <w:r w:rsidRPr="00A564B4">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AA673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AC91E9"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20AF933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1E80803" w14:textId="77777777" w:rsidR="006C32D2" w:rsidRPr="00A564B4" w:rsidRDefault="006C32D2" w:rsidP="006C32D2">
            <w:pPr>
              <w:pStyle w:val="TAL"/>
              <w:rPr>
                <w:lang w:eastAsia="en-US"/>
              </w:rPr>
            </w:pPr>
            <w:r w:rsidRPr="00A564B4">
              <w:rPr>
                <w:lang w:eastAsia="en-US"/>
              </w:rPr>
              <w:t>8.4.8</w:t>
            </w:r>
          </w:p>
        </w:tc>
        <w:tc>
          <w:tcPr>
            <w:tcW w:w="2962" w:type="dxa"/>
            <w:gridSpan w:val="2"/>
            <w:tcBorders>
              <w:top w:val="single" w:sz="6" w:space="0" w:color="auto"/>
              <w:left w:val="single" w:sz="6" w:space="0" w:color="auto"/>
              <w:bottom w:val="single" w:sz="6" w:space="0" w:color="auto"/>
              <w:right w:val="single" w:sz="6" w:space="0" w:color="auto"/>
            </w:tcBorders>
          </w:tcPr>
          <w:p w14:paraId="3D880247"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5CC3790"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67C4AA8" w14:textId="77777777" w:rsidR="006C32D2" w:rsidRPr="00A564B4" w:rsidRDefault="006C32D2" w:rsidP="006C32D2">
            <w:pPr>
              <w:pStyle w:val="TAL"/>
            </w:pPr>
            <w:r w:rsidRPr="00A564B4">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9933ED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0DE715B" w14:textId="77777777" w:rsidR="006C32D2" w:rsidRPr="00A564B4" w:rsidRDefault="006C32D2" w:rsidP="006C32D2">
            <w:pPr>
              <w:pStyle w:val="TAL"/>
              <w:rPr>
                <w:lang w:eastAsia="en-US"/>
              </w:rPr>
            </w:pPr>
            <w:r w:rsidRPr="00A564B4">
              <w:rPr>
                <w:lang w:eastAsia="en-US"/>
              </w:rPr>
              <w:t>2Rx, 4Rx</w:t>
            </w:r>
          </w:p>
        </w:tc>
      </w:tr>
      <w:tr w:rsidR="006C32D2" w:rsidRPr="00A564B4" w14:paraId="63EB2ABA"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AAE7E45" w14:textId="77777777" w:rsidR="006C32D2" w:rsidRPr="00A564B4" w:rsidRDefault="006C32D2" w:rsidP="006C32D2">
            <w:pPr>
              <w:pStyle w:val="TAL"/>
              <w:rPr>
                <w:lang w:eastAsia="en-US"/>
              </w:rPr>
            </w:pPr>
            <w:r w:rsidRPr="00A564B4">
              <w:rPr>
                <w:lang w:eastAsia="en-US"/>
              </w:rPr>
              <w:t>8.4.9</w:t>
            </w:r>
          </w:p>
        </w:tc>
        <w:tc>
          <w:tcPr>
            <w:tcW w:w="2962" w:type="dxa"/>
            <w:gridSpan w:val="2"/>
            <w:tcBorders>
              <w:top w:val="single" w:sz="6" w:space="0" w:color="auto"/>
              <w:left w:val="single" w:sz="6" w:space="0" w:color="auto"/>
              <w:bottom w:val="single" w:sz="6" w:space="0" w:color="auto"/>
              <w:right w:val="single" w:sz="6" w:space="0" w:color="auto"/>
            </w:tcBorders>
          </w:tcPr>
          <w:p w14:paraId="632ECAC5"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DRX</w:t>
            </w:r>
          </w:p>
        </w:tc>
        <w:tc>
          <w:tcPr>
            <w:tcW w:w="828" w:type="dxa"/>
            <w:gridSpan w:val="4"/>
            <w:tcBorders>
              <w:top w:val="single" w:sz="6" w:space="0" w:color="auto"/>
              <w:left w:val="single" w:sz="6" w:space="0" w:color="auto"/>
              <w:bottom w:val="single" w:sz="6" w:space="0" w:color="auto"/>
              <w:right w:val="single" w:sz="6" w:space="0" w:color="auto"/>
            </w:tcBorders>
          </w:tcPr>
          <w:p w14:paraId="1525E021"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69140F6D" w14:textId="77777777" w:rsidR="006C32D2" w:rsidRPr="00A564B4" w:rsidRDefault="006C32D2" w:rsidP="006C32D2">
            <w:pPr>
              <w:pStyle w:val="TAL"/>
            </w:pPr>
            <w:r w:rsidRPr="00A564B4">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390F9E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BCF89EC" w14:textId="77777777" w:rsidR="006C32D2" w:rsidRPr="00A564B4" w:rsidRDefault="006C32D2" w:rsidP="006C32D2">
            <w:pPr>
              <w:pStyle w:val="TAL"/>
              <w:rPr>
                <w:lang w:eastAsia="en-US"/>
              </w:rPr>
            </w:pPr>
            <w:r w:rsidRPr="00A564B4">
              <w:rPr>
                <w:lang w:eastAsia="en-US"/>
              </w:rPr>
              <w:t>2Rx, 4Rx</w:t>
            </w:r>
          </w:p>
        </w:tc>
      </w:tr>
      <w:tr w:rsidR="006C32D2" w:rsidRPr="00A564B4" w14:paraId="2B0B1E03"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FD3157C" w14:textId="77777777" w:rsidR="006C32D2" w:rsidRPr="00A564B4" w:rsidRDefault="006C32D2" w:rsidP="006C32D2">
            <w:pPr>
              <w:pStyle w:val="TAL"/>
              <w:rPr>
                <w:szCs w:val="18"/>
                <w:lang w:eastAsia="en-US"/>
              </w:rPr>
            </w:pPr>
            <w:r w:rsidRPr="00A564B4">
              <w:rPr>
                <w:szCs w:val="18"/>
              </w:rPr>
              <w:t>8.4.12</w:t>
            </w:r>
          </w:p>
        </w:tc>
        <w:tc>
          <w:tcPr>
            <w:tcW w:w="2962" w:type="dxa"/>
            <w:gridSpan w:val="2"/>
            <w:tcBorders>
              <w:top w:val="single" w:sz="6" w:space="0" w:color="auto"/>
              <w:left w:val="single" w:sz="6" w:space="0" w:color="auto"/>
              <w:bottom w:val="single" w:sz="6" w:space="0" w:color="auto"/>
              <w:right w:val="single" w:sz="6" w:space="0" w:color="auto"/>
            </w:tcBorders>
          </w:tcPr>
          <w:p w14:paraId="6FEC0FCF"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828" w:type="dxa"/>
            <w:gridSpan w:val="4"/>
            <w:tcBorders>
              <w:top w:val="single" w:sz="6" w:space="0" w:color="auto"/>
              <w:left w:val="single" w:sz="6" w:space="0" w:color="auto"/>
              <w:bottom w:val="single" w:sz="6" w:space="0" w:color="auto"/>
              <w:right w:val="single" w:sz="6" w:space="0" w:color="auto"/>
            </w:tcBorders>
          </w:tcPr>
          <w:p w14:paraId="4E276944"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8FE334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0C16B75"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7441CA2" w14:textId="77777777" w:rsidR="006C32D2" w:rsidRPr="00A564B4" w:rsidRDefault="006C32D2" w:rsidP="006C32D2">
            <w:pPr>
              <w:pStyle w:val="TAL"/>
              <w:rPr>
                <w:szCs w:val="18"/>
                <w:lang w:eastAsia="en-US"/>
              </w:rPr>
            </w:pPr>
          </w:p>
        </w:tc>
      </w:tr>
      <w:tr w:rsidR="006C32D2" w:rsidRPr="00A564B4" w14:paraId="3BC9ACD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648B300B" w14:textId="77777777" w:rsidR="006C32D2" w:rsidRPr="00A564B4" w:rsidRDefault="006C32D2" w:rsidP="006C32D2">
            <w:pPr>
              <w:pStyle w:val="TAL"/>
              <w:rPr>
                <w:szCs w:val="18"/>
                <w:lang w:eastAsia="en-US"/>
              </w:rPr>
            </w:pPr>
            <w:r w:rsidRPr="00A564B4">
              <w:rPr>
                <w:szCs w:val="18"/>
              </w:rPr>
              <w:t>8.4.13</w:t>
            </w:r>
          </w:p>
        </w:tc>
        <w:tc>
          <w:tcPr>
            <w:tcW w:w="2962" w:type="dxa"/>
            <w:gridSpan w:val="2"/>
            <w:tcBorders>
              <w:top w:val="single" w:sz="6" w:space="0" w:color="auto"/>
              <w:left w:val="single" w:sz="6" w:space="0" w:color="auto"/>
              <w:bottom w:val="single" w:sz="6" w:space="0" w:color="auto"/>
              <w:right w:val="single" w:sz="6" w:space="0" w:color="auto"/>
            </w:tcBorders>
          </w:tcPr>
          <w:p w14:paraId="4ABEFB1D"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828" w:type="dxa"/>
            <w:gridSpan w:val="4"/>
            <w:tcBorders>
              <w:top w:val="single" w:sz="6" w:space="0" w:color="auto"/>
              <w:left w:val="single" w:sz="6" w:space="0" w:color="auto"/>
              <w:bottom w:val="single" w:sz="6" w:space="0" w:color="auto"/>
              <w:right w:val="single" w:sz="6" w:space="0" w:color="auto"/>
            </w:tcBorders>
          </w:tcPr>
          <w:p w14:paraId="1BB452EA"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6FDDAA81"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E830FDC"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0429EF" w14:textId="77777777" w:rsidR="006C32D2" w:rsidRPr="00A564B4" w:rsidRDefault="006C32D2" w:rsidP="006C32D2">
            <w:pPr>
              <w:pStyle w:val="TAL"/>
              <w:rPr>
                <w:szCs w:val="18"/>
                <w:lang w:eastAsia="en-US"/>
              </w:rPr>
            </w:pPr>
          </w:p>
        </w:tc>
      </w:tr>
      <w:tr w:rsidR="006C32D2" w:rsidRPr="00A564B4" w14:paraId="4FA21F9E"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2F76C1F" w14:textId="77777777" w:rsidR="006C32D2" w:rsidRPr="00A564B4" w:rsidRDefault="006C32D2" w:rsidP="006C32D2">
            <w:pPr>
              <w:pStyle w:val="TAL"/>
              <w:rPr>
                <w:szCs w:val="18"/>
                <w:lang w:eastAsia="en-US"/>
              </w:rPr>
            </w:pPr>
            <w:r w:rsidRPr="00A564B4">
              <w:rPr>
                <w:szCs w:val="18"/>
              </w:rPr>
              <w:t>8.4.14</w:t>
            </w:r>
          </w:p>
        </w:tc>
        <w:tc>
          <w:tcPr>
            <w:tcW w:w="2962" w:type="dxa"/>
            <w:gridSpan w:val="2"/>
            <w:tcBorders>
              <w:top w:val="single" w:sz="6" w:space="0" w:color="auto"/>
              <w:left w:val="single" w:sz="6" w:space="0" w:color="auto"/>
              <w:bottom w:val="single" w:sz="6" w:space="0" w:color="auto"/>
              <w:right w:val="single" w:sz="6" w:space="0" w:color="auto"/>
            </w:tcBorders>
          </w:tcPr>
          <w:p w14:paraId="28FBC2D2"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CEModeA in DRX</w:t>
            </w:r>
          </w:p>
        </w:tc>
        <w:tc>
          <w:tcPr>
            <w:tcW w:w="828" w:type="dxa"/>
            <w:gridSpan w:val="4"/>
            <w:tcBorders>
              <w:top w:val="single" w:sz="6" w:space="0" w:color="auto"/>
              <w:left w:val="single" w:sz="6" w:space="0" w:color="auto"/>
              <w:bottom w:val="single" w:sz="6" w:space="0" w:color="auto"/>
              <w:right w:val="single" w:sz="6" w:space="0" w:color="auto"/>
            </w:tcBorders>
          </w:tcPr>
          <w:p w14:paraId="5D6DB8CC"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5574106"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12A02F71"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2648BDB2" w14:textId="77777777" w:rsidR="006C32D2" w:rsidRPr="00A564B4" w:rsidRDefault="006C32D2" w:rsidP="006C32D2">
            <w:pPr>
              <w:pStyle w:val="TAL"/>
              <w:rPr>
                <w:szCs w:val="18"/>
                <w:lang w:eastAsia="en-US"/>
              </w:rPr>
            </w:pPr>
          </w:p>
        </w:tc>
      </w:tr>
      <w:tr w:rsidR="006C32D2" w:rsidRPr="00A564B4" w14:paraId="0EC9C9E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9A3D4F4" w14:textId="77777777" w:rsidR="006C32D2" w:rsidRPr="00A564B4" w:rsidRDefault="006C32D2" w:rsidP="006C32D2">
            <w:pPr>
              <w:pStyle w:val="TAL"/>
              <w:rPr>
                <w:szCs w:val="18"/>
                <w:lang w:eastAsia="en-US"/>
              </w:rPr>
            </w:pPr>
            <w:r w:rsidRPr="00A564B4">
              <w:rPr>
                <w:szCs w:val="18"/>
              </w:rPr>
              <w:t>8.4.15</w:t>
            </w:r>
          </w:p>
        </w:tc>
        <w:tc>
          <w:tcPr>
            <w:tcW w:w="2962" w:type="dxa"/>
            <w:gridSpan w:val="2"/>
            <w:tcBorders>
              <w:top w:val="single" w:sz="6" w:space="0" w:color="auto"/>
              <w:left w:val="single" w:sz="6" w:space="0" w:color="auto"/>
              <w:bottom w:val="single" w:sz="6" w:space="0" w:color="auto"/>
              <w:right w:val="single" w:sz="6" w:space="0" w:color="auto"/>
            </w:tcBorders>
          </w:tcPr>
          <w:p w14:paraId="3D2D6557"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CEModeB in DRX</w:t>
            </w:r>
          </w:p>
        </w:tc>
        <w:tc>
          <w:tcPr>
            <w:tcW w:w="828" w:type="dxa"/>
            <w:gridSpan w:val="4"/>
            <w:tcBorders>
              <w:top w:val="single" w:sz="6" w:space="0" w:color="auto"/>
              <w:left w:val="single" w:sz="6" w:space="0" w:color="auto"/>
              <w:bottom w:val="single" w:sz="6" w:space="0" w:color="auto"/>
              <w:right w:val="single" w:sz="6" w:space="0" w:color="auto"/>
            </w:tcBorders>
          </w:tcPr>
          <w:p w14:paraId="11958623"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3047A3C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F6BAE4B"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510A2F6A" w14:textId="77777777" w:rsidR="006C32D2" w:rsidRPr="00A564B4" w:rsidRDefault="006C32D2" w:rsidP="006C32D2">
            <w:pPr>
              <w:pStyle w:val="TAL"/>
              <w:rPr>
                <w:szCs w:val="18"/>
                <w:lang w:eastAsia="en-US"/>
              </w:rPr>
            </w:pPr>
          </w:p>
        </w:tc>
      </w:tr>
      <w:tr w:rsidR="006C32D2" w:rsidRPr="00A564B4" w14:paraId="0EFE86E9" w14:textId="77777777" w:rsidTr="006C32D2">
        <w:trPr>
          <w:gridAfter w:val="2"/>
          <w:wAfter w:w="143" w:type="dxa"/>
          <w:cantSplit/>
          <w:jc w:val="center"/>
        </w:trPr>
        <w:tc>
          <w:tcPr>
            <w:tcW w:w="929" w:type="dxa"/>
            <w:gridSpan w:val="3"/>
            <w:tcBorders>
              <w:bottom w:val="single" w:sz="6" w:space="0" w:color="auto"/>
            </w:tcBorders>
          </w:tcPr>
          <w:p w14:paraId="6E528471" w14:textId="77777777" w:rsidR="006C32D2" w:rsidRPr="00A564B4" w:rsidRDefault="006C32D2" w:rsidP="006C32D2">
            <w:pPr>
              <w:pStyle w:val="TAL"/>
              <w:rPr>
                <w:lang w:eastAsia="en-US"/>
              </w:rPr>
            </w:pPr>
            <w:r w:rsidRPr="00A564B4">
              <w:rPr>
                <w:lang w:eastAsia="en-US"/>
              </w:rPr>
              <w:t>8.5.1</w:t>
            </w:r>
          </w:p>
        </w:tc>
        <w:tc>
          <w:tcPr>
            <w:tcW w:w="2960" w:type="dxa"/>
            <w:gridSpan w:val="2"/>
            <w:tcBorders>
              <w:bottom w:val="single" w:sz="6" w:space="0" w:color="auto"/>
            </w:tcBorders>
          </w:tcPr>
          <w:p w14:paraId="6EAFDCBB" w14:textId="77777777" w:rsidR="006C32D2" w:rsidRPr="00A564B4" w:rsidRDefault="006C32D2" w:rsidP="006C32D2">
            <w:pPr>
              <w:pStyle w:val="TAL"/>
              <w:rPr>
                <w:lang w:eastAsia="en-US"/>
              </w:rPr>
            </w:pPr>
            <w:r w:rsidRPr="00A564B4">
              <w:rPr>
                <w:lang w:eastAsia="en-US"/>
              </w:rPr>
              <w:t>E-UTRAN FDD-UTRAN FDD event triggered reporting under fading propagation conditions</w:t>
            </w:r>
          </w:p>
        </w:tc>
        <w:tc>
          <w:tcPr>
            <w:tcW w:w="828" w:type="dxa"/>
            <w:gridSpan w:val="2"/>
            <w:tcBorders>
              <w:bottom w:val="single" w:sz="6" w:space="0" w:color="auto"/>
            </w:tcBorders>
          </w:tcPr>
          <w:p w14:paraId="6BB3F18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145FB7E" w14:textId="77777777" w:rsidR="006C32D2" w:rsidRPr="00A564B4" w:rsidRDefault="006C32D2" w:rsidP="006C32D2">
            <w:pPr>
              <w:pStyle w:val="TAL"/>
              <w:rPr>
                <w:lang w:eastAsia="en-US"/>
              </w:rPr>
            </w:pPr>
            <w:r w:rsidRPr="00A564B4">
              <w:rPr>
                <w:lang w:eastAsia="en-US"/>
              </w:rPr>
              <w:t>C04g</w:t>
            </w:r>
          </w:p>
        </w:tc>
        <w:tc>
          <w:tcPr>
            <w:tcW w:w="2471" w:type="dxa"/>
            <w:gridSpan w:val="3"/>
            <w:tcBorders>
              <w:bottom w:val="single" w:sz="6" w:space="0" w:color="auto"/>
            </w:tcBorders>
          </w:tcPr>
          <w:p w14:paraId="24CE122D" w14:textId="77777777" w:rsidR="006C32D2" w:rsidRPr="00A564B4" w:rsidRDefault="006C32D2" w:rsidP="006C32D2">
            <w:pPr>
              <w:pStyle w:val="TAL"/>
              <w:rPr>
                <w:lang w:eastAsia="en-US"/>
              </w:rPr>
            </w:pPr>
            <w:r w:rsidRPr="00A564B4">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6C32D2" w:rsidRPr="00A564B4" w:rsidRDefault="006C32D2" w:rsidP="006C32D2">
            <w:pPr>
              <w:pStyle w:val="TAL"/>
              <w:rPr>
                <w:lang w:eastAsia="en-US"/>
              </w:rPr>
            </w:pPr>
            <w:r w:rsidRPr="00A564B4">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904D9E" w14:textId="77777777" w:rsidR="006C32D2" w:rsidRPr="00A564B4" w:rsidRDefault="006C32D2" w:rsidP="006C32D2">
            <w:pPr>
              <w:pStyle w:val="TAL"/>
              <w:rPr>
                <w:lang w:eastAsia="en-US"/>
              </w:rPr>
            </w:pPr>
            <w:r w:rsidRPr="00A564B4">
              <w:rPr>
                <w:lang w:eastAsia="en-US"/>
              </w:rPr>
              <w:t>2Rx, 4Rx</w:t>
            </w:r>
          </w:p>
        </w:tc>
      </w:tr>
      <w:tr w:rsidR="006C32D2" w:rsidRPr="00A564B4" w14:paraId="4AE5DABC" w14:textId="77777777" w:rsidTr="006C32D2">
        <w:trPr>
          <w:gridAfter w:val="2"/>
          <w:wAfter w:w="143" w:type="dxa"/>
          <w:cantSplit/>
          <w:jc w:val="center"/>
        </w:trPr>
        <w:tc>
          <w:tcPr>
            <w:tcW w:w="929" w:type="dxa"/>
            <w:gridSpan w:val="3"/>
            <w:tcBorders>
              <w:bottom w:val="single" w:sz="6" w:space="0" w:color="auto"/>
            </w:tcBorders>
          </w:tcPr>
          <w:p w14:paraId="558A4A52" w14:textId="77777777" w:rsidR="006C32D2" w:rsidRPr="00A564B4" w:rsidRDefault="006C32D2" w:rsidP="006C32D2">
            <w:pPr>
              <w:pStyle w:val="TAL"/>
              <w:rPr>
                <w:lang w:eastAsia="en-US"/>
              </w:rPr>
            </w:pPr>
            <w:r w:rsidRPr="00A564B4">
              <w:rPr>
                <w:lang w:eastAsia="en-US"/>
              </w:rPr>
              <w:t>8.5.2</w:t>
            </w:r>
          </w:p>
        </w:tc>
        <w:tc>
          <w:tcPr>
            <w:tcW w:w="2960" w:type="dxa"/>
            <w:gridSpan w:val="2"/>
            <w:tcBorders>
              <w:bottom w:val="single" w:sz="6" w:space="0" w:color="auto"/>
            </w:tcBorders>
          </w:tcPr>
          <w:p w14:paraId="3552160A" w14:textId="77777777" w:rsidR="006C32D2" w:rsidRPr="00A564B4" w:rsidRDefault="006C32D2" w:rsidP="006C32D2">
            <w:pPr>
              <w:pStyle w:val="TAL"/>
              <w:rPr>
                <w:lang w:eastAsia="en-US"/>
              </w:rPr>
            </w:pPr>
            <w:r w:rsidRPr="00A564B4">
              <w:rPr>
                <w:lang w:eastAsia="en-US"/>
              </w:rPr>
              <w:t>E-UTRAN FDD-UTRAN FDD SON ANR cell search reporting under AWGN propagation conditions</w:t>
            </w:r>
          </w:p>
        </w:tc>
        <w:tc>
          <w:tcPr>
            <w:tcW w:w="828" w:type="dxa"/>
            <w:gridSpan w:val="2"/>
            <w:tcBorders>
              <w:bottom w:val="single" w:sz="6" w:space="0" w:color="auto"/>
            </w:tcBorders>
          </w:tcPr>
          <w:p w14:paraId="292446D7"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BE6B56" w14:textId="77777777" w:rsidR="006C32D2" w:rsidRPr="00A564B4" w:rsidRDefault="006C32D2" w:rsidP="006C32D2">
            <w:pPr>
              <w:pStyle w:val="TAL"/>
              <w:rPr>
                <w:lang w:eastAsia="en-US"/>
              </w:rPr>
            </w:pPr>
            <w:r w:rsidRPr="00A564B4">
              <w:rPr>
                <w:lang w:eastAsia="en-US"/>
              </w:rPr>
              <w:t>C04f</w:t>
            </w:r>
          </w:p>
        </w:tc>
        <w:tc>
          <w:tcPr>
            <w:tcW w:w="2471" w:type="dxa"/>
            <w:gridSpan w:val="3"/>
            <w:tcBorders>
              <w:bottom w:val="single" w:sz="6" w:space="0" w:color="auto"/>
            </w:tcBorders>
          </w:tcPr>
          <w:p w14:paraId="7728BC26" w14:textId="77777777" w:rsidR="006C32D2" w:rsidRPr="00A564B4" w:rsidRDefault="006C32D2" w:rsidP="006C32D2">
            <w:pPr>
              <w:pStyle w:val="TAL"/>
              <w:rPr>
                <w:lang w:eastAsia="en-US"/>
              </w:rPr>
            </w:pPr>
            <w:r w:rsidRPr="00A564B4">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598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710A1" w14:textId="77777777" w:rsidR="006C32D2" w:rsidRPr="00A564B4" w:rsidRDefault="006C32D2" w:rsidP="006C32D2">
            <w:pPr>
              <w:pStyle w:val="TAL"/>
              <w:rPr>
                <w:lang w:eastAsia="en-US"/>
              </w:rPr>
            </w:pPr>
            <w:r w:rsidRPr="00A564B4">
              <w:rPr>
                <w:lang w:eastAsia="en-US"/>
              </w:rPr>
              <w:t>2Rx, 4Rx</w:t>
            </w:r>
          </w:p>
        </w:tc>
      </w:tr>
      <w:tr w:rsidR="006C32D2" w:rsidRPr="00A564B4" w14:paraId="28FB37B6" w14:textId="77777777" w:rsidTr="006C32D2">
        <w:trPr>
          <w:gridAfter w:val="2"/>
          <w:wAfter w:w="143" w:type="dxa"/>
          <w:cantSplit/>
          <w:jc w:val="center"/>
        </w:trPr>
        <w:tc>
          <w:tcPr>
            <w:tcW w:w="929" w:type="dxa"/>
            <w:gridSpan w:val="3"/>
            <w:tcBorders>
              <w:bottom w:val="single" w:sz="6" w:space="0" w:color="auto"/>
            </w:tcBorders>
          </w:tcPr>
          <w:p w14:paraId="6F054E03" w14:textId="77777777" w:rsidR="006C32D2" w:rsidRPr="00A564B4" w:rsidRDefault="006C32D2" w:rsidP="006C32D2">
            <w:pPr>
              <w:pStyle w:val="TAL"/>
              <w:rPr>
                <w:lang w:eastAsia="en-US"/>
              </w:rPr>
            </w:pPr>
            <w:r w:rsidRPr="00A564B4">
              <w:rPr>
                <w:lang w:eastAsia="en-US"/>
              </w:rPr>
              <w:t>8.5.3</w:t>
            </w:r>
          </w:p>
        </w:tc>
        <w:tc>
          <w:tcPr>
            <w:tcW w:w="2960" w:type="dxa"/>
            <w:gridSpan w:val="2"/>
            <w:tcBorders>
              <w:bottom w:val="single" w:sz="6" w:space="0" w:color="auto"/>
            </w:tcBorders>
          </w:tcPr>
          <w:p w14:paraId="398EC2A0" w14:textId="77777777" w:rsidR="006C32D2" w:rsidRPr="00A564B4" w:rsidRDefault="006C32D2" w:rsidP="006C32D2">
            <w:pPr>
              <w:pStyle w:val="TAL"/>
              <w:rPr>
                <w:lang w:eastAsia="en-US"/>
              </w:rPr>
            </w:pPr>
            <w:r w:rsidRPr="00A564B4">
              <w:rPr>
                <w:lang w:eastAsia="en-US"/>
              </w:rPr>
              <w:t>E-UTRAN FDD - UTRAN FDD event triggered reporting when DRX is used under fading propagation conditions</w:t>
            </w:r>
          </w:p>
        </w:tc>
        <w:tc>
          <w:tcPr>
            <w:tcW w:w="828" w:type="dxa"/>
            <w:gridSpan w:val="2"/>
            <w:tcBorders>
              <w:bottom w:val="single" w:sz="6" w:space="0" w:color="auto"/>
            </w:tcBorders>
          </w:tcPr>
          <w:p w14:paraId="34CD3F9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10CE73C" w14:textId="77777777" w:rsidR="006C32D2" w:rsidRPr="00A564B4" w:rsidRDefault="006C32D2" w:rsidP="006C32D2">
            <w:pPr>
              <w:pStyle w:val="TAL"/>
              <w:rPr>
                <w:lang w:eastAsia="en-US"/>
              </w:rPr>
            </w:pPr>
            <w:r w:rsidRPr="00A564B4">
              <w:rPr>
                <w:lang w:eastAsia="en-US"/>
              </w:rPr>
              <w:t>C04d</w:t>
            </w:r>
          </w:p>
        </w:tc>
        <w:tc>
          <w:tcPr>
            <w:tcW w:w="2471" w:type="dxa"/>
            <w:gridSpan w:val="3"/>
            <w:tcBorders>
              <w:bottom w:val="single" w:sz="6" w:space="0" w:color="auto"/>
            </w:tcBorders>
          </w:tcPr>
          <w:p w14:paraId="270FB3CD" w14:textId="77777777" w:rsidR="006C32D2" w:rsidRPr="00A564B4" w:rsidRDefault="006C32D2" w:rsidP="006C32D2">
            <w:pPr>
              <w:pStyle w:val="TAL"/>
              <w:rPr>
                <w:lang w:eastAsia="en-US"/>
              </w:rPr>
            </w:pPr>
            <w:r w:rsidRPr="00A564B4">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0DCF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CDE58A2" w14:textId="77777777" w:rsidR="006C32D2" w:rsidRPr="00A564B4" w:rsidRDefault="006C32D2" w:rsidP="006C32D2">
            <w:pPr>
              <w:pStyle w:val="TAL"/>
              <w:rPr>
                <w:lang w:eastAsia="en-US"/>
              </w:rPr>
            </w:pPr>
            <w:r w:rsidRPr="00A564B4">
              <w:rPr>
                <w:lang w:eastAsia="en-US"/>
              </w:rPr>
              <w:t>2Rx, 4Rx</w:t>
            </w:r>
          </w:p>
        </w:tc>
      </w:tr>
      <w:tr w:rsidR="006C32D2" w:rsidRPr="00A564B4" w14:paraId="5A8F0DB8" w14:textId="77777777" w:rsidTr="006C32D2">
        <w:trPr>
          <w:gridAfter w:val="2"/>
          <w:wAfter w:w="143" w:type="dxa"/>
          <w:cantSplit/>
          <w:jc w:val="center"/>
        </w:trPr>
        <w:tc>
          <w:tcPr>
            <w:tcW w:w="929" w:type="dxa"/>
            <w:gridSpan w:val="3"/>
            <w:tcBorders>
              <w:bottom w:val="single" w:sz="6" w:space="0" w:color="auto"/>
            </w:tcBorders>
          </w:tcPr>
          <w:p w14:paraId="48951A82" w14:textId="77777777" w:rsidR="006C32D2" w:rsidRPr="00A564B4" w:rsidRDefault="006C32D2" w:rsidP="006C32D2">
            <w:pPr>
              <w:pStyle w:val="TAL"/>
              <w:rPr>
                <w:lang w:eastAsia="en-US"/>
              </w:rPr>
            </w:pPr>
            <w:r w:rsidRPr="00A564B4">
              <w:rPr>
                <w:lang w:eastAsia="zh-CN"/>
              </w:rPr>
              <w:t>8.5.4</w:t>
            </w:r>
          </w:p>
        </w:tc>
        <w:tc>
          <w:tcPr>
            <w:tcW w:w="2960" w:type="dxa"/>
            <w:gridSpan w:val="2"/>
            <w:tcBorders>
              <w:bottom w:val="single" w:sz="6" w:space="0" w:color="auto"/>
            </w:tcBorders>
          </w:tcPr>
          <w:p w14:paraId="1B26BB74" w14:textId="77777777" w:rsidR="006C32D2" w:rsidRPr="00A564B4" w:rsidRDefault="006C32D2" w:rsidP="006C32D2">
            <w:pPr>
              <w:pStyle w:val="TAL"/>
              <w:rPr>
                <w:lang w:eastAsia="en-US"/>
              </w:rPr>
            </w:pPr>
            <w:r w:rsidRPr="00A564B4">
              <w:rPr>
                <w:lang w:eastAsia="en-US"/>
              </w:rPr>
              <w:t>E-UTRAN FDD - UTRAN FDD enhanced cell identification under AWGN propagation conditions</w:t>
            </w:r>
          </w:p>
        </w:tc>
        <w:tc>
          <w:tcPr>
            <w:tcW w:w="828" w:type="dxa"/>
            <w:gridSpan w:val="2"/>
            <w:tcBorders>
              <w:bottom w:val="single" w:sz="6" w:space="0" w:color="auto"/>
            </w:tcBorders>
          </w:tcPr>
          <w:p w14:paraId="37F21CE5"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E4B492B" w14:textId="77777777" w:rsidR="006C32D2" w:rsidRPr="00A564B4" w:rsidRDefault="006C32D2" w:rsidP="006C32D2">
            <w:pPr>
              <w:pStyle w:val="TAL"/>
              <w:rPr>
                <w:lang w:eastAsia="en-US"/>
              </w:rPr>
            </w:pPr>
            <w:r w:rsidRPr="00A564B4">
              <w:rPr>
                <w:lang w:eastAsia="zh-CN"/>
              </w:rPr>
              <w:t>C29</w:t>
            </w:r>
          </w:p>
        </w:tc>
        <w:tc>
          <w:tcPr>
            <w:tcW w:w="2471" w:type="dxa"/>
            <w:gridSpan w:val="3"/>
            <w:tcBorders>
              <w:bottom w:val="single" w:sz="6" w:space="0" w:color="auto"/>
            </w:tcBorders>
          </w:tcPr>
          <w:p w14:paraId="0942D782" w14:textId="77777777" w:rsidR="006C32D2" w:rsidRPr="00A564B4" w:rsidRDefault="006C32D2" w:rsidP="006C32D2">
            <w:pPr>
              <w:pStyle w:val="TAL"/>
              <w:rPr>
                <w:lang w:eastAsia="zh-CN"/>
              </w:rPr>
            </w:pPr>
            <w:r w:rsidRPr="00A564B4">
              <w:rPr>
                <w:lang w:eastAsia="en-US"/>
              </w:rPr>
              <w:t>UE supporting E-UTRA FDD and UTRA FDD and Feature Group Indicator</w:t>
            </w:r>
            <w:r w:rsidRPr="00A564B4">
              <w:rPr>
                <w:lang w:eastAsia="zh-CN"/>
              </w:rPr>
              <w:t xml:space="preserve"> </w:t>
            </w:r>
            <w:r w:rsidRPr="00A564B4">
              <w:rPr>
                <w:lang w:eastAsia="en-US"/>
              </w:rPr>
              <w:t>15</w:t>
            </w:r>
          </w:p>
        </w:tc>
        <w:tc>
          <w:tcPr>
            <w:tcW w:w="1668" w:type="dxa"/>
            <w:gridSpan w:val="3"/>
            <w:tcBorders>
              <w:bottom w:val="single" w:sz="6" w:space="0" w:color="auto"/>
            </w:tcBorders>
          </w:tcPr>
          <w:p w14:paraId="645244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1639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9EF0F7" w14:textId="77777777" w:rsidR="006C32D2" w:rsidRPr="00A564B4" w:rsidRDefault="006C32D2" w:rsidP="006C32D2">
            <w:pPr>
              <w:pStyle w:val="TAL"/>
              <w:rPr>
                <w:lang w:eastAsia="en-US"/>
              </w:rPr>
            </w:pPr>
            <w:r w:rsidRPr="00A564B4">
              <w:rPr>
                <w:lang w:eastAsia="en-US"/>
              </w:rPr>
              <w:t>2Rx, 4Rx</w:t>
            </w:r>
          </w:p>
        </w:tc>
      </w:tr>
      <w:tr w:rsidR="006C32D2" w:rsidRPr="00A564B4" w14:paraId="69251548" w14:textId="77777777" w:rsidTr="006C32D2">
        <w:trPr>
          <w:gridAfter w:val="2"/>
          <w:wAfter w:w="143" w:type="dxa"/>
          <w:cantSplit/>
          <w:jc w:val="center"/>
        </w:trPr>
        <w:tc>
          <w:tcPr>
            <w:tcW w:w="929" w:type="dxa"/>
            <w:gridSpan w:val="3"/>
            <w:tcBorders>
              <w:bottom w:val="single" w:sz="6" w:space="0" w:color="auto"/>
            </w:tcBorders>
          </w:tcPr>
          <w:p w14:paraId="3D0E2B74" w14:textId="77777777" w:rsidR="006C32D2" w:rsidRPr="00A564B4" w:rsidRDefault="006C32D2" w:rsidP="006C32D2">
            <w:pPr>
              <w:pStyle w:val="TAL"/>
              <w:rPr>
                <w:lang w:eastAsia="zh-CN"/>
              </w:rPr>
            </w:pPr>
            <w:r w:rsidRPr="00A564B4">
              <w:rPr>
                <w:lang w:eastAsia="en-US"/>
              </w:rPr>
              <w:t>8.5.6</w:t>
            </w:r>
          </w:p>
        </w:tc>
        <w:tc>
          <w:tcPr>
            <w:tcW w:w="2960" w:type="dxa"/>
            <w:gridSpan w:val="2"/>
            <w:tcBorders>
              <w:bottom w:val="single" w:sz="6" w:space="0" w:color="auto"/>
            </w:tcBorders>
          </w:tcPr>
          <w:p w14:paraId="63A5D249" w14:textId="77777777" w:rsidR="006C32D2" w:rsidRPr="00A564B4" w:rsidRDefault="006C32D2" w:rsidP="006C32D2">
            <w:pPr>
              <w:pStyle w:val="TAL"/>
              <w:rPr>
                <w:lang w:eastAsia="en-US"/>
              </w:rPr>
            </w:pPr>
            <w:r w:rsidRPr="00A564B4">
              <w:rPr>
                <w:lang w:eastAsia="en-US"/>
              </w:rPr>
              <w:t>E-UTRAN FDD - UTRAN FDD event triggered reporting without measurement gaps under AWGN propagation conditions</w:t>
            </w:r>
          </w:p>
        </w:tc>
        <w:tc>
          <w:tcPr>
            <w:tcW w:w="828" w:type="dxa"/>
            <w:gridSpan w:val="2"/>
            <w:tcBorders>
              <w:bottom w:val="single" w:sz="6" w:space="0" w:color="auto"/>
            </w:tcBorders>
          </w:tcPr>
          <w:p w14:paraId="6B812FDB"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5615CFA1" w14:textId="77777777" w:rsidR="006C32D2" w:rsidRPr="00A564B4" w:rsidRDefault="006C32D2" w:rsidP="006C32D2">
            <w:pPr>
              <w:pStyle w:val="TAL"/>
              <w:rPr>
                <w:lang w:eastAsia="zh-CN"/>
              </w:rPr>
            </w:pPr>
            <w:r w:rsidRPr="00A564B4">
              <w:rPr>
                <w:lang w:eastAsia="en-US"/>
              </w:rPr>
              <w:t>C48</w:t>
            </w:r>
          </w:p>
        </w:tc>
        <w:tc>
          <w:tcPr>
            <w:tcW w:w="2471" w:type="dxa"/>
            <w:gridSpan w:val="3"/>
            <w:tcBorders>
              <w:bottom w:val="single" w:sz="6" w:space="0" w:color="auto"/>
            </w:tcBorders>
          </w:tcPr>
          <w:p w14:paraId="1DCB430F" w14:textId="77777777" w:rsidR="006C32D2" w:rsidRPr="00A564B4" w:rsidRDefault="006C32D2" w:rsidP="006C32D2">
            <w:pPr>
              <w:pStyle w:val="TAL"/>
              <w:rPr>
                <w:lang w:eastAsia="en-US"/>
              </w:rPr>
            </w:pPr>
            <w:r w:rsidRPr="00A564B4">
              <w:rPr>
                <w:lang w:eastAsia="en-US"/>
              </w:rPr>
              <w:t>UE supporting E-UTRA FDD and UTRA FDD and Feature Group Indicator</w:t>
            </w:r>
            <w:r w:rsidRPr="00A564B4">
              <w:rPr>
                <w:lang w:eastAsia="zh-CN"/>
              </w:rPr>
              <w:t xml:space="preserve"> </w:t>
            </w:r>
            <w:r w:rsidRPr="00A564B4">
              <w:rPr>
                <w:lang w:eastAsia="en-US"/>
              </w:rPr>
              <w:t>15 and 22 and M</w:t>
            </w:r>
            <w:r w:rsidRPr="00A564B4">
              <w:rPr>
                <w:rFonts w:cs="Arial"/>
                <w:sz w:val="20"/>
                <w:lang w:eastAsia="en-US"/>
              </w:rPr>
              <w:t>easurement without gaps</w:t>
            </w:r>
          </w:p>
        </w:tc>
        <w:tc>
          <w:tcPr>
            <w:tcW w:w="1668" w:type="dxa"/>
            <w:gridSpan w:val="3"/>
            <w:tcBorders>
              <w:bottom w:val="single" w:sz="6" w:space="0" w:color="auto"/>
            </w:tcBorders>
          </w:tcPr>
          <w:p w14:paraId="19D85B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421C1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3D990B" w14:textId="77777777" w:rsidR="006C32D2" w:rsidRPr="00A564B4" w:rsidRDefault="006C32D2" w:rsidP="006C32D2">
            <w:pPr>
              <w:pStyle w:val="TAL"/>
              <w:rPr>
                <w:lang w:eastAsia="en-US"/>
              </w:rPr>
            </w:pPr>
            <w:r w:rsidRPr="00A564B4">
              <w:rPr>
                <w:lang w:eastAsia="en-US"/>
              </w:rPr>
              <w:t>2Rx, 4Rx</w:t>
            </w:r>
          </w:p>
        </w:tc>
      </w:tr>
      <w:tr w:rsidR="006C32D2" w:rsidRPr="00A564B4" w14:paraId="0C715C06" w14:textId="77777777" w:rsidTr="006C32D2">
        <w:trPr>
          <w:gridAfter w:val="2"/>
          <w:wAfter w:w="143" w:type="dxa"/>
          <w:cantSplit/>
          <w:jc w:val="center"/>
        </w:trPr>
        <w:tc>
          <w:tcPr>
            <w:tcW w:w="929" w:type="dxa"/>
            <w:gridSpan w:val="3"/>
            <w:tcBorders>
              <w:bottom w:val="single" w:sz="6" w:space="0" w:color="auto"/>
            </w:tcBorders>
          </w:tcPr>
          <w:p w14:paraId="4EAE66A3" w14:textId="77777777" w:rsidR="006C32D2" w:rsidRPr="00A564B4" w:rsidRDefault="006C32D2" w:rsidP="006C32D2">
            <w:pPr>
              <w:pStyle w:val="TAL"/>
              <w:rPr>
                <w:lang w:eastAsia="zh-CN"/>
              </w:rPr>
            </w:pPr>
            <w:r w:rsidRPr="00A564B4">
              <w:rPr>
                <w:lang w:eastAsia="zh-CN"/>
              </w:rPr>
              <w:t>8.5.7</w:t>
            </w:r>
          </w:p>
        </w:tc>
        <w:tc>
          <w:tcPr>
            <w:tcW w:w="2960" w:type="dxa"/>
            <w:gridSpan w:val="2"/>
            <w:tcBorders>
              <w:bottom w:val="single" w:sz="6" w:space="0" w:color="auto"/>
            </w:tcBorders>
          </w:tcPr>
          <w:p w14:paraId="13A4623F" w14:textId="77777777" w:rsidR="006C32D2" w:rsidRPr="00A564B4" w:rsidRDefault="006C32D2" w:rsidP="006C32D2">
            <w:pPr>
              <w:pStyle w:val="TAL"/>
              <w:rPr>
                <w:lang w:eastAsia="en-US"/>
              </w:rPr>
            </w:pPr>
            <w:r w:rsidRPr="00A564B4">
              <w:rPr>
                <w:lang w:eastAsia="en-US"/>
              </w:rPr>
              <w:t>E-UTRAN FDD - UTRAN FDD event triggered reporting under fading propagation conditions</w:t>
            </w:r>
            <w:r w:rsidRPr="00A564B4">
              <w:rPr>
                <w:lang w:eastAsia="zh-CN"/>
              </w:rPr>
              <w:t xml:space="preserve"> for 5MHz bandwidth</w:t>
            </w:r>
          </w:p>
        </w:tc>
        <w:tc>
          <w:tcPr>
            <w:tcW w:w="828" w:type="dxa"/>
            <w:gridSpan w:val="2"/>
            <w:tcBorders>
              <w:bottom w:val="single" w:sz="6" w:space="0" w:color="auto"/>
            </w:tcBorders>
          </w:tcPr>
          <w:p w14:paraId="2459B500"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8177A0" w14:textId="77777777" w:rsidR="006C32D2" w:rsidRPr="00A564B4" w:rsidRDefault="006C32D2" w:rsidP="006C32D2">
            <w:pPr>
              <w:pStyle w:val="TAL"/>
              <w:rPr>
                <w:lang w:eastAsia="zh-CN"/>
              </w:rPr>
            </w:pPr>
            <w:r w:rsidRPr="00A564B4">
              <w:rPr>
                <w:lang w:eastAsia="zh-CN"/>
              </w:rPr>
              <w:t>C55</w:t>
            </w:r>
          </w:p>
        </w:tc>
        <w:tc>
          <w:tcPr>
            <w:tcW w:w="2471" w:type="dxa"/>
            <w:gridSpan w:val="3"/>
            <w:tcBorders>
              <w:bottom w:val="single" w:sz="6" w:space="0" w:color="auto"/>
            </w:tcBorders>
          </w:tcPr>
          <w:p w14:paraId="21D6F890"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15 and 22</w:t>
            </w:r>
          </w:p>
        </w:tc>
        <w:tc>
          <w:tcPr>
            <w:tcW w:w="1668" w:type="dxa"/>
            <w:gridSpan w:val="3"/>
            <w:tcBorders>
              <w:bottom w:val="single" w:sz="6" w:space="0" w:color="auto"/>
            </w:tcBorders>
          </w:tcPr>
          <w:p w14:paraId="4F0A721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EC6FA7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284D1CD" w14:textId="77777777" w:rsidR="006C32D2" w:rsidRPr="00A564B4" w:rsidRDefault="006C32D2" w:rsidP="006C32D2">
            <w:pPr>
              <w:pStyle w:val="TAL"/>
              <w:rPr>
                <w:lang w:eastAsia="en-US"/>
              </w:rPr>
            </w:pPr>
          </w:p>
        </w:tc>
      </w:tr>
      <w:tr w:rsidR="006C32D2" w:rsidRPr="00A564B4" w14:paraId="66554B2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3E40EA5" w14:textId="77777777" w:rsidR="006C32D2" w:rsidRPr="00A564B4" w:rsidRDefault="006C32D2" w:rsidP="006C32D2">
            <w:pPr>
              <w:pStyle w:val="TAL"/>
              <w:rPr>
                <w:lang w:eastAsia="zh-CN"/>
              </w:rPr>
            </w:pPr>
            <w:r w:rsidRPr="00A564B4">
              <w:rPr>
                <w:lang w:eastAsia="zh-CN"/>
              </w:rPr>
              <w:t>8.5.8</w:t>
            </w:r>
          </w:p>
        </w:tc>
        <w:tc>
          <w:tcPr>
            <w:tcW w:w="2962" w:type="dxa"/>
            <w:gridSpan w:val="2"/>
            <w:tcBorders>
              <w:top w:val="single" w:sz="6" w:space="0" w:color="auto"/>
              <w:left w:val="single" w:sz="6" w:space="0" w:color="auto"/>
              <w:bottom w:val="single" w:sz="6" w:space="0" w:color="auto"/>
              <w:right w:val="single" w:sz="6" w:space="0" w:color="auto"/>
            </w:tcBorders>
          </w:tcPr>
          <w:p w14:paraId="0F12C030" w14:textId="77777777" w:rsidR="006C32D2" w:rsidRPr="00A564B4" w:rsidRDefault="006C32D2" w:rsidP="006C32D2">
            <w:pPr>
              <w:pStyle w:val="TAL"/>
              <w:rPr>
                <w:lang w:eastAsia="en-US"/>
              </w:rPr>
            </w:pPr>
            <w:r w:rsidRPr="00A564B4">
              <w:rPr>
                <w:lang w:eastAsia="en-US"/>
              </w:rPr>
              <w:t>E-UTRA FDD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5D63A8CF" w14:textId="77777777" w:rsidR="006C32D2" w:rsidRPr="00A564B4" w:rsidRDefault="006C32D2" w:rsidP="006C32D2">
            <w:pPr>
              <w:pStyle w:val="TAL"/>
              <w:rPr>
                <w:lang w:eastAsia="zh-CN"/>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534FEFF4" w14:textId="77777777" w:rsidR="006C32D2" w:rsidRPr="00A564B4" w:rsidRDefault="006C32D2" w:rsidP="006C32D2">
            <w:pPr>
              <w:pStyle w:val="TAL"/>
              <w:rPr>
                <w:lang w:eastAsia="zh-CN"/>
              </w:rPr>
            </w:pPr>
            <w:r w:rsidRPr="00A564B4">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6C32D2" w:rsidRPr="00A564B4" w:rsidRDefault="006C32D2" w:rsidP="006C32D2">
            <w:pPr>
              <w:pStyle w:val="TAL"/>
              <w:rPr>
                <w:lang w:eastAsia="en-US"/>
              </w:rPr>
            </w:pPr>
            <w:r w:rsidRPr="00A564B4">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0F3D6ED"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358910C6" w14:textId="77777777" w:rsidR="006C32D2" w:rsidRPr="00A564B4" w:rsidRDefault="006C32D2" w:rsidP="006C32D2">
            <w:pPr>
              <w:pStyle w:val="TAL"/>
              <w:rPr>
                <w:lang w:eastAsia="en-US"/>
              </w:rPr>
            </w:pPr>
            <w:r w:rsidRPr="00A564B4">
              <w:rPr>
                <w:lang w:eastAsia="en-US"/>
              </w:rPr>
              <w:t>2Rx, 4Rx</w:t>
            </w:r>
          </w:p>
        </w:tc>
      </w:tr>
      <w:tr w:rsidR="006C32D2" w:rsidRPr="00A564B4" w14:paraId="48168283" w14:textId="77777777" w:rsidTr="006C32D2">
        <w:trPr>
          <w:gridAfter w:val="2"/>
          <w:wAfter w:w="143" w:type="dxa"/>
          <w:cantSplit/>
          <w:jc w:val="center"/>
        </w:trPr>
        <w:tc>
          <w:tcPr>
            <w:tcW w:w="929" w:type="dxa"/>
            <w:gridSpan w:val="3"/>
            <w:tcBorders>
              <w:bottom w:val="single" w:sz="6" w:space="0" w:color="auto"/>
            </w:tcBorders>
          </w:tcPr>
          <w:p w14:paraId="71300A9A" w14:textId="77777777" w:rsidR="006C32D2" w:rsidRPr="00A564B4" w:rsidDel="00A53584" w:rsidRDefault="006C32D2" w:rsidP="006C32D2">
            <w:pPr>
              <w:pStyle w:val="TAL"/>
              <w:rPr>
                <w:lang w:eastAsia="en-US"/>
              </w:rPr>
            </w:pPr>
            <w:r w:rsidRPr="00A564B4">
              <w:rPr>
                <w:lang w:eastAsia="en-US"/>
              </w:rPr>
              <w:t>8.6.1</w:t>
            </w:r>
          </w:p>
        </w:tc>
        <w:tc>
          <w:tcPr>
            <w:tcW w:w="2960" w:type="dxa"/>
            <w:gridSpan w:val="2"/>
            <w:tcBorders>
              <w:bottom w:val="single" w:sz="6" w:space="0" w:color="auto"/>
            </w:tcBorders>
          </w:tcPr>
          <w:p w14:paraId="5B139913" w14:textId="77777777" w:rsidR="006C32D2" w:rsidRPr="00A564B4" w:rsidDel="00A53584" w:rsidRDefault="006C32D2" w:rsidP="006C32D2">
            <w:pPr>
              <w:pStyle w:val="TAL"/>
              <w:rPr>
                <w:lang w:eastAsia="en-US"/>
              </w:rPr>
            </w:pPr>
            <w:r w:rsidRPr="00A564B4">
              <w:rPr>
                <w:lang w:eastAsia="en-US"/>
              </w:rPr>
              <w:t>E-UTRAN TDD-UTRAN FDD event triggered reporting under fading propagation conditions</w:t>
            </w:r>
          </w:p>
        </w:tc>
        <w:tc>
          <w:tcPr>
            <w:tcW w:w="828" w:type="dxa"/>
            <w:gridSpan w:val="2"/>
            <w:tcBorders>
              <w:bottom w:val="single" w:sz="6" w:space="0" w:color="auto"/>
            </w:tcBorders>
          </w:tcPr>
          <w:p w14:paraId="19E453BC"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76D0100" w14:textId="77777777" w:rsidR="006C32D2" w:rsidRPr="00A564B4" w:rsidDel="00A53584" w:rsidRDefault="006C32D2" w:rsidP="006C32D2">
            <w:pPr>
              <w:pStyle w:val="TAL"/>
              <w:rPr>
                <w:lang w:eastAsia="en-US"/>
              </w:rPr>
            </w:pPr>
            <w:r w:rsidRPr="00A564B4">
              <w:rPr>
                <w:lang w:eastAsia="zh-CN"/>
              </w:rPr>
              <w:t>C07b</w:t>
            </w:r>
          </w:p>
        </w:tc>
        <w:tc>
          <w:tcPr>
            <w:tcW w:w="2471" w:type="dxa"/>
            <w:gridSpan w:val="3"/>
            <w:tcBorders>
              <w:bottom w:val="single" w:sz="6" w:space="0" w:color="auto"/>
            </w:tcBorders>
          </w:tcPr>
          <w:p w14:paraId="5BCC558F" w14:textId="77777777" w:rsidR="006C32D2" w:rsidRPr="00A564B4" w:rsidDel="00A53584" w:rsidRDefault="006C32D2" w:rsidP="006C32D2">
            <w:pPr>
              <w:pStyle w:val="TAL"/>
              <w:rPr>
                <w:lang w:eastAsia="en-US"/>
              </w:rPr>
            </w:pPr>
            <w:r w:rsidRPr="00A564B4">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7D6EDD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6FB8EF" w14:textId="77777777" w:rsidR="006C32D2" w:rsidRPr="00A564B4" w:rsidRDefault="006C32D2" w:rsidP="006C32D2">
            <w:pPr>
              <w:pStyle w:val="TAL"/>
              <w:rPr>
                <w:lang w:eastAsia="en-US"/>
              </w:rPr>
            </w:pPr>
            <w:r w:rsidRPr="00A564B4">
              <w:rPr>
                <w:lang w:eastAsia="en-US"/>
              </w:rPr>
              <w:t>2Rx, 4Rx</w:t>
            </w:r>
          </w:p>
        </w:tc>
      </w:tr>
      <w:tr w:rsidR="006C32D2" w:rsidRPr="00A564B4" w14:paraId="6D09D6F2"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299C5B1" w14:textId="77777777" w:rsidR="006C32D2" w:rsidRPr="00A564B4" w:rsidRDefault="006C32D2" w:rsidP="006C32D2">
            <w:pPr>
              <w:pStyle w:val="TAL"/>
              <w:rPr>
                <w:lang w:eastAsia="en-US"/>
              </w:rPr>
            </w:pPr>
            <w:r w:rsidRPr="00A564B4">
              <w:rPr>
                <w:lang w:eastAsia="en-US"/>
              </w:rPr>
              <w:t>8.6.3</w:t>
            </w:r>
          </w:p>
        </w:tc>
        <w:tc>
          <w:tcPr>
            <w:tcW w:w="2962" w:type="dxa"/>
            <w:gridSpan w:val="2"/>
            <w:tcBorders>
              <w:top w:val="single" w:sz="6" w:space="0" w:color="auto"/>
              <w:left w:val="single" w:sz="6" w:space="0" w:color="auto"/>
              <w:bottom w:val="single" w:sz="6" w:space="0" w:color="auto"/>
              <w:right w:val="single" w:sz="6" w:space="0" w:color="auto"/>
            </w:tcBorders>
          </w:tcPr>
          <w:p w14:paraId="0041D293" w14:textId="77777777" w:rsidR="006C32D2" w:rsidRPr="00A564B4" w:rsidRDefault="006C32D2" w:rsidP="006C32D2">
            <w:pPr>
              <w:pStyle w:val="TAL"/>
              <w:rPr>
                <w:lang w:eastAsia="en-US"/>
              </w:rPr>
            </w:pPr>
            <w:r w:rsidRPr="00A564B4">
              <w:rPr>
                <w:lang w:eastAsia="en-US"/>
              </w:rPr>
              <w:t>E-UTRA TDD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7837F883"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45B2C1" w14:textId="77777777" w:rsidR="006C32D2" w:rsidRPr="00A564B4" w:rsidRDefault="006C32D2" w:rsidP="006C32D2">
            <w:pPr>
              <w:pStyle w:val="TAL"/>
              <w:rPr>
                <w:lang w:eastAsia="zh-CN"/>
              </w:rPr>
            </w:pPr>
            <w:r w:rsidRPr="00A564B4">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6C32D2" w:rsidRPr="00A564B4" w:rsidRDefault="006C32D2" w:rsidP="006C32D2">
            <w:pPr>
              <w:pStyle w:val="TAL"/>
              <w:rPr>
                <w:lang w:eastAsia="en-US"/>
              </w:rPr>
            </w:pPr>
            <w:r w:rsidRPr="00A564B4">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211D66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15B0CE1" w14:textId="77777777" w:rsidR="006C32D2" w:rsidRPr="00A564B4" w:rsidRDefault="006C32D2" w:rsidP="006C32D2">
            <w:pPr>
              <w:pStyle w:val="TAL"/>
              <w:rPr>
                <w:lang w:eastAsia="en-US"/>
              </w:rPr>
            </w:pPr>
            <w:r w:rsidRPr="00A564B4">
              <w:rPr>
                <w:lang w:eastAsia="en-US"/>
              </w:rPr>
              <w:t>2Rx, 4Rx</w:t>
            </w:r>
          </w:p>
        </w:tc>
      </w:tr>
      <w:tr w:rsidR="006C32D2" w:rsidRPr="00A564B4" w14:paraId="5C17FE5E" w14:textId="77777777" w:rsidTr="006C32D2">
        <w:trPr>
          <w:gridAfter w:val="2"/>
          <w:wAfter w:w="143" w:type="dxa"/>
          <w:cantSplit/>
          <w:jc w:val="center"/>
        </w:trPr>
        <w:tc>
          <w:tcPr>
            <w:tcW w:w="929" w:type="dxa"/>
            <w:gridSpan w:val="3"/>
            <w:vMerge w:val="restart"/>
          </w:tcPr>
          <w:p w14:paraId="2D87FF7F" w14:textId="77777777" w:rsidR="006C32D2" w:rsidRPr="00A564B4" w:rsidDel="00A53584" w:rsidRDefault="006C32D2" w:rsidP="006C32D2">
            <w:pPr>
              <w:pStyle w:val="TAL"/>
              <w:rPr>
                <w:lang w:eastAsia="en-US"/>
              </w:rPr>
            </w:pPr>
            <w:r w:rsidRPr="00A564B4">
              <w:rPr>
                <w:lang w:eastAsia="en-US"/>
              </w:rPr>
              <w:t>8.7.1</w:t>
            </w:r>
          </w:p>
        </w:tc>
        <w:tc>
          <w:tcPr>
            <w:tcW w:w="2960" w:type="dxa"/>
            <w:gridSpan w:val="2"/>
            <w:vMerge w:val="restart"/>
          </w:tcPr>
          <w:p w14:paraId="55616F18" w14:textId="77777777" w:rsidR="006C32D2" w:rsidRPr="00A564B4" w:rsidDel="00A53584" w:rsidRDefault="006C32D2" w:rsidP="006C32D2">
            <w:pPr>
              <w:pStyle w:val="TAL"/>
              <w:rPr>
                <w:lang w:eastAsia="en-US"/>
              </w:rPr>
            </w:pPr>
            <w:r w:rsidRPr="00A564B4">
              <w:rPr>
                <w:lang w:eastAsia="en-US"/>
              </w:rPr>
              <w:t>E-UTRAN TDD-UTRAN TDD event triggered reporting under fading propagation conditions</w:t>
            </w:r>
          </w:p>
        </w:tc>
        <w:tc>
          <w:tcPr>
            <w:tcW w:w="828" w:type="dxa"/>
            <w:gridSpan w:val="2"/>
            <w:tcBorders>
              <w:bottom w:val="single" w:sz="6" w:space="0" w:color="auto"/>
            </w:tcBorders>
          </w:tcPr>
          <w:p w14:paraId="15EFE242"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EC7BF17" w14:textId="77777777" w:rsidR="006C32D2" w:rsidRPr="00A564B4" w:rsidDel="00A53584" w:rsidRDefault="006C32D2" w:rsidP="006C32D2">
            <w:pPr>
              <w:pStyle w:val="TAL"/>
              <w:rPr>
                <w:lang w:eastAsia="en-US"/>
              </w:rPr>
            </w:pPr>
            <w:r w:rsidRPr="00A564B4">
              <w:rPr>
                <w:lang w:eastAsia="zh-CN"/>
              </w:rPr>
              <w:t>C05b</w:t>
            </w:r>
          </w:p>
        </w:tc>
        <w:tc>
          <w:tcPr>
            <w:tcW w:w="2471" w:type="dxa"/>
            <w:gridSpan w:val="3"/>
            <w:tcBorders>
              <w:bottom w:val="single" w:sz="6" w:space="0" w:color="auto"/>
            </w:tcBorders>
          </w:tcPr>
          <w:p w14:paraId="3FFAA947" w14:textId="77777777" w:rsidR="006C32D2" w:rsidRPr="00A564B4" w:rsidDel="00A53584" w:rsidRDefault="006C32D2" w:rsidP="006C32D2">
            <w:pPr>
              <w:pStyle w:val="TAL"/>
              <w:rPr>
                <w:lang w:eastAsia="en-US"/>
              </w:rPr>
            </w:pPr>
            <w:r w:rsidRPr="00A564B4">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9AF78F" w14:textId="77777777" w:rsidR="006C32D2" w:rsidRPr="00A564B4" w:rsidRDefault="006C32D2" w:rsidP="006C32D2">
            <w:pPr>
              <w:pStyle w:val="TAL"/>
              <w:rPr>
                <w:lang w:eastAsia="en-US"/>
              </w:rPr>
            </w:pPr>
            <w:r w:rsidRPr="00A564B4">
              <w:rPr>
                <w:lang w:eastAsia="en-US"/>
              </w:rPr>
              <w:t>2Rx, 4Rx</w:t>
            </w:r>
          </w:p>
        </w:tc>
      </w:tr>
      <w:tr w:rsidR="006C32D2" w:rsidRPr="00A564B4" w14:paraId="1C6BC42B" w14:textId="77777777" w:rsidTr="006C32D2">
        <w:trPr>
          <w:gridAfter w:val="2"/>
          <w:wAfter w:w="143" w:type="dxa"/>
          <w:cantSplit/>
          <w:jc w:val="center"/>
        </w:trPr>
        <w:tc>
          <w:tcPr>
            <w:tcW w:w="929" w:type="dxa"/>
            <w:gridSpan w:val="3"/>
            <w:vMerge/>
            <w:tcBorders>
              <w:bottom w:val="single" w:sz="6" w:space="0" w:color="auto"/>
            </w:tcBorders>
          </w:tcPr>
          <w:p w14:paraId="1F8638B0"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B3977EC"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66BA9D9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203C38EB" w14:textId="77777777" w:rsidR="006C32D2" w:rsidRPr="00A564B4" w:rsidRDefault="006C32D2" w:rsidP="006C32D2">
            <w:pPr>
              <w:pStyle w:val="TAL"/>
              <w:rPr>
                <w:lang w:eastAsia="zh-CN"/>
              </w:rPr>
            </w:pPr>
            <w:r w:rsidRPr="00A564B4">
              <w:rPr>
                <w:lang w:eastAsia="zh-CN"/>
              </w:rPr>
              <w:t>C83</w:t>
            </w:r>
          </w:p>
        </w:tc>
        <w:tc>
          <w:tcPr>
            <w:tcW w:w="2471" w:type="dxa"/>
            <w:gridSpan w:val="3"/>
            <w:tcBorders>
              <w:bottom w:val="single" w:sz="6" w:space="0" w:color="auto"/>
            </w:tcBorders>
            <w:shd w:val="clear" w:color="auto" w:fill="auto"/>
          </w:tcPr>
          <w:p w14:paraId="41605667" w14:textId="77777777" w:rsidR="006C32D2" w:rsidRPr="00A564B4" w:rsidRDefault="006C32D2" w:rsidP="006C32D2">
            <w:pPr>
              <w:pStyle w:val="TAL"/>
              <w:rPr>
                <w:lang w:eastAsia="en-US"/>
              </w:rPr>
            </w:pPr>
            <w:r w:rsidRPr="00A564B4">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F0D6C2" w14:textId="77777777" w:rsidR="006C32D2" w:rsidRPr="00A564B4" w:rsidRDefault="006C32D2" w:rsidP="006C32D2">
            <w:pPr>
              <w:pStyle w:val="TAL"/>
              <w:rPr>
                <w:lang w:eastAsia="en-US"/>
              </w:rPr>
            </w:pPr>
            <w:r w:rsidRPr="00A564B4">
              <w:rPr>
                <w:lang w:eastAsia="en-US"/>
              </w:rPr>
              <w:t>2Rx, 4Rx</w:t>
            </w:r>
          </w:p>
        </w:tc>
      </w:tr>
      <w:tr w:rsidR="006C32D2" w:rsidRPr="00A564B4" w14:paraId="5E2372C4" w14:textId="77777777" w:rsidTr="006C32D2">
        <w:trPr>
          <w:gridAfter w:val="2"/>
          <w:wAfter w:w="143" w:type="dxa"/>
          <w:cantSplit/>
          <w:jc w:val="center"/>
        </w:trPr>
        <w:tc>
          <w:tcPr>
            <w:tcW w:w="929" w:type="dxa"/>
            <w:gridSpan w:val="3"/>
            <w:vMerge/>
            <w:tcBorders>
              <w:bottom w:val="single" w:sz="6" w:space="0" w:color="auto"/>
            </w:tcBorders>
          </w:tcPr>
          <w:p w14:paraId="6D516A7A"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676EC7C0"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FF1ED4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F28EFE0"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00871C80" w14:textId="77777777" w:rsidR="006C32D2" w:rsidRPr="00A564B4" w:rsidRDefault="006C32D2" w:rsidP="006C32D2">
            <w:pPr>
              <w:pStyle w:val="TAL"/>
              <w:rPr>
                <w:lang w:eastAsia="en-US"/>
              </w:rPr>
            </w:pPr>
            <w:r w:rsidRPr="00A564B4">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9C7AE6" w14:textId="77777777" w:rsidR="006C32D2" w:rsidRPr="00A564B4" w:rsidRDefault="006C32D2" w:rsidP="006C32D2">
            <w:pPr>
              <w:pStyle w:val="TAL"/>
              <w:rPr>
                <w:lang w:eastAsia="en-US"/>
              </w:rPr>
            </w:pPr>
            <w:r w:rsidRPr="00A564B4">
              <w:rPr>
                <w:lang w:eastAsia="en-US"/>
              </w:rPr>
              <w:t>2Rx, 4Rx</w:t>
            </w:r>
          </w:p>
        </w:tc>
      </w:tr>
      <w:tr w:rsidR="006C32D2" w:rsidRPr="00A564B4" w14:paraId="7466B473" w14:textId="77777777" w:rsidTr="006C32D2">
        <w:trPr>
          <w:gridAfter w:val="2"/>
          <w:wAfter w:w="143" w:type="dxa"/>
          <w:cantSplit/>
          <w:jc w:val="center"/>
        </w:trPr>
        <w:tc>
          <w:tcPr>
            <w:tcW w:w="929" w:type="dxa"/>
            <w:gridSpan w:val="3"/>
            <w:vMerge w:val="restart"/>
          </w:tcPr>
          <w:p w14:paraId="10F69F4D" w14:textId="77777777" w:rsidR="006C32D2" w:rsidRPr="00A564B4" w:rsidRDefault="006C32D2" w:rsidP="006C32D2">
            <w:pPr>
              <w:pStyle w:val="TAL"/>
              <w:rPr>
                <w:lang w:eastAsia="en-US"/>
              </w:rPr>
            </w:pPr>
            <w:r w:rsidRPr="00A564B4">
              <w:rPr>
                <w:lang w:eastAsia="en-US"/>
              </w:rPr>
              <w:t>8.7.2</w:t>
            </w:r>
          </w:p>
        </w:tc>
        <w:tc>
          <w:tcPr>
            <w:tcW w:w="2960" w:type="dxa"/>
            <w:gridSpan w:val="2"/>
            <w:vMerge w:val="restart"/>
          </w:tcPr>
          <w:p w14:paraId="6049F522"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 xml:space="preserve">DD </w:t>
            </w:r>
            <w:r w:rsidRPr="00A564B4">
              <w:rPr>
                <w:lang w:eastAsia="zh-CN"/>
              </w:rPr>
              <w:t xml:space="preserve">cell search when DRX is used </w:t>
            </w:r>
            <w:r w:rsidRPr="00A564B4">
              <w:rPr>
                <w:lang w:eastAsia="en-US"/>
              </w:rPr>
              <w:t>under fading propagation conditions</w:t>
            </w:r>
          </w:p>
        </w:tc>
        <w:tc>
          <w:tcPr>
            <w:tcW w:w="828" w:type="dxa"/>
            <w:gridSpan w:val="2"/>
            <w:tcBorders>
              <w:bottom w:val="single" w:sz="6" w:space="0" w:color="auto"/>
            </w:tcBorders>
          </w:tcPr>
          <w:p w14:paraId="104E00FB"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1B8858AE" w14:textId="77777777" w:rsidR="006C32D2" w:rsidRPr="00A564B4" w:rsidRDefault="006C32D2" w:rsidP="006C32D2">
            <w:pPr>
              <w:pStyle w:val="TAL"/>
              <w:rPr>
                <w:lang w:eastAsia="zh-CN"/>
              </w:rPr>
            </w:pPr>
            <w:r w:rsidRPr="00A564B4">
              <w:rPr>
                <w:lang w:eastAsia="zh-CN"/>
              </w:rPr>
              <w:t>C05d</w:t>
            </w:r>
          </w:p>
        </w:tc>
        <w:tc>
          <w:tcPr>
            <w:tcW w:w="2471" w:type="dxa"/>
            <w:gridSpan w:val="3"/>
            <w:tcBorders>
              <w:bottom w:val="single" w:sz="6" w:space="0" w:color="auto"/>
            </w:tcBorders>
          </w:tcPr>
          <w:p w14:paraId="58BEC73A" w14:textId="77777777" w:rsidR="006C32D2" w:rsidRPr="00A564B4" w:rsidRDefault="006C32D2" w:rsidP="006C32D2">
            <w:pPr>
              <w:pStyle w:val="TAL"/>
              <w:rPr>
                <w:lang w:eastAsia="en-US"/>
              </w:rPr>
            </w:pPr>
            <w:r w:rsidRPr="00A564B4">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70B5C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9EC2C26" w14:textId="77777777" w:rsidR="006C32D2" w:rsidRPr="00A564B4" w:rsidRDefault="006C32D2" w:rsidP="006C32D2">
            <w:pPr>
              <w:pStyle w:val="TAL"/>
              <w:rPr>
                <w:lang w:eastAsia="en-US"/>
              </w:rPr>
            </w:pPr>
            <w:r w:rsidRPr="00A564B4">
              <w:rPr>
                <w:lang w:eastAsia="en-US"/>
              </w:rPr>
              <w:t>2Rx, 4Rx</w:t>
            </w:r>
          </w:p>
        </w:tc>
      </w:tr>
      <w:tr w:rsidR="006C32D2" w:rsidRPr="00A564B4" w14:paraId="586BBF42" w14:textId="77777777" w:rsidTr="006C32D2">
        <w:trPr>
          <w:gridAfter w:val="2"/>
          <w:wAfter w:w="143" w:type="dxa"/>
          <w:cantSplit/>
          <w:jc w:val="center"/>
        </w:trPr>
        <w:tc>
          <w:tcPr>
            <w:tcW w:w="929" w:type="dxa"/>
            <w:gridSpan w:val="3"/>
            <w:vMerge/>
          </w:tcPr>
          <w:p w14:paraId="2325895A" w14:textId="77777777" w:rsidR="006C32D2" w:rsidRPr="00A564B4" w:rsidRDefault="006C32D2" w:rsidP="006C32D2">
            <w:pPr>
              <w:pStyle w:val="TAL"/>
              <w:rPr>
                <w:lang w:eastAsia="en-US"/>
              </w:rPr>
            </w:pPr>
          </w:p>
        </w:tc>
        <w:tc>
          <w:tcPr>
            <w:tcW w:w="2960" w:type="dxa"/>
            <w:gridSpan w:val="2"/>
            <w:vMerge/>
          </w:tcPr>
          <w:p w14:paraId="721318FC"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B26CD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5064029" w14:textId="77777777" w:rsidR="006C32D2" w:rsidRPr="00A564B4" w:rsidRDefault="006C32D2" w:rsidP="006C32D2">
            <w:pPr>
              <w:pStyle w:val="TAL"/>
              <w:rPr>
                <w:lang w:eastAsia="zh-CN"/>
              </w:rPr>
            </w:pPr>
            <w:r w:rsidRPr="00A564B4">
              <w:rPr>
                <w:lang w:eastAsia="zh-CN"/>
              </w:rPr>
              <w:t>C84</w:t>
            </w:r>
          </w:p>
        </w:tc>
        <w:tc>
          <w:tcPr>
            <w:tcW w:w="2471" w:type="dxa"/>
            <w:gridSpan w:val="3"/>
            <w:tcBorders>
              <w:bottom w:val="single" w:sz="6" w:space="0" w:color="auto"/>
            </w:tcBorders>
          </w:tcPr>
          <w:p w14:paraId="2BD82662"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2C04"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7B835F" w14:textId="77777777" w:rsidR="006C32D2" w:rsidRPr="00A564B4" w:rsidRDefault="006C32D2" w:rsidP="006C32D2">
            <w:pPr>
              <w:pStyle w:val="TAL"/>
              <w:rPr>
                <w:lang w:eastAsia="en-US"/>
              </w:rPr>
            </w:pPr>
            <w:r w:rsidRPr="00A564B4">
              <w:rPr>
                <w:lang w:eastAsia="en-US"/>
              </w:rPr>
              <w:t>2Rx, 4Rx</w:t>
            </w:r>
          </w:p>
        </w:tc>
      </w:tr>
      <w:tr w:rsidR="006C32D2" w:rsidRPr="00A564B4" w14:paraId="74EB1AD6" w14:textId="77777777" w:rsidTr="006C32D2">
        <w:trPr>
          <w:gridAfter w:val="2"/>
          <w:wAfter w:w="143" w:type="dxa"/>
          <w:cantSplit/>
          <w:jc w:val="center"/>
        </w:trPr>
        <w:tc>
          <w:tcPr>
            <w:tcW w:w="929" w:type="dxa"/>
            <w:gridSpan w:val="3"/>
            <w:vMerge/>
            <w:tcBorders>
              <w:bottom w:val="single" w:sz="6" w:space="0" w:color="auto"/>
            </w:tcBorders>
          </w:tcPr>
          <w:p w14:paraId="3895289C"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D43B626"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9AFA29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1FDBCC6" w14:textId="77777777" w:rsidR="006C32D2" w:rsidRPr="00A564B4" w:rsidRDefault="006C32D2" w:rsidP="006C32D2">
            <w:pPr>
              <w:pStyle w:val="TAL"/>
              <w:rPr>
                <w:lang w:eastAsia="zh-CN"/>
              </w:rPr>
            </w:pPr>
            <w:r w:rsidRPr="00A564B4">
              <w:rPr>
                <w:lang w:eastAsia="zh-CN"/>
              </w:rPr>
              <w:t>C80</w:t>
            </w:r>
          </w:p>
        </w:tc>
        <w:tc>
          <w:tcPr>
            <w:tcW w:w="2471" w:type="dxa"/>
            <w:gridSpan w:val="3"/>
            <w:tcBorders>
              <w:bottom w:val="single" w:sz="6" w:space="0" w:color="auto"/>
            </w:tcBorders>
          </w:tcPr>
          <w:p w14:paraId="1E3FAEB4" w14:textId="77777777" w:rsidR="006C32D2" w:rsidRPr="00A564B4" w:rsidRDefault="006C32D2" w:rsidP="006C32D2">
            <w:pPr>
              <w:pStyle w:val="TAL"/>
              <w:rPr>
                <w:lang w:eastAsia="en-US"/>
              </w:rPr>
            </w:pPr>
            <w:r w:rsidRPr="00A564B4">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6101CB7"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32A9D8D" w14:textId="77777777" w:rsidR="006C32D2" w:rsidRPr="00A564B4" w:rsidRDefault="006C32D2" w:rsidP="006C32D2">
            <w:pPr>
              <w:pStyle w:val="TAL"/>
              <w:rPr>
                <w:lang w:eastAsia="en-US"/>
              </w:rPr>
            </w:pPr>
            <w:r w:rsidRPr="00A564B4">
              <w:rPr>
                <w:lang w:eastAsia="en-US"/>
              </w:rPr>
              <w:t>2Rx, 4Rx</w:t>
            </w:r>
          </w:p>
        </w:tc>
      </w:tr>
      <w:tr w:rsidR="006C32D2" w:rsidRPr="00A564B4" w14:paraId="74DC67CF" w14:textId="77777777" w:rsidTr="006C32D2">
        <w:trPr>
          <w:gridAfter w:val="2"/>
          <w:wAfter w:w="143" w:type="dxa"/>
          <w:cantSplit/>
          <w:jc w:val="center"/>
        </w:trPr>
        <w:tc>
          <w:tcPr>
            <w:tcW w:w="929" w:type="dxa"/>
            <w:gridSpan w:val="3"/>
            <w:vMerge w:val="restart"/>
          </w:tcPr>
          <w:p w14:paraId="7A71842B" w14:textId="77777777" w:rsidR="006C32D2" w:rsidRPr="00A564B4" w:rsidRDefault="006C32D2" w:rsidP="006C32D2">
            <w:pPr>
              <w:pStyle w:val="TAL"/>
              <w:rPr>
                <w:lang w:eastAsia="en-US"/>
              </w:rPr>
            </w:pPr>
            <w:r w:rsidRPr="00A564B4">
              <w:rPr>
                <w:lang w:eastAsia="en-US"/>
              </w:rPr>
              <w:t>8.7.3</w:t>
            </w:r>
          </w:p>
        </w:tc>
        <w:tc>
          <w:tcPr>
            <w:tcW w:w="2960" w:type="dxa"/>
            <w:gridSpan w:val="2"/>
            <w:vMerge w:val="restart"/>
          </w:tcPr>
          <w:p w14:paraId="6FE84C58" w14:textId="77777777" w:rsidR="006C32D2" w:rsidRPr="00A564B4" w:rsidRDefault="006C32D2" w:rsidP="006C32D2">
            <w:pPr>
              <w:pStyle w:val="TAL"/>
              <w:rPr>
                <w:lang w:eastAsia="en-US"/>
              </w:rPr>
            </w:pPr>
            <w:r w:rsidRPr="00A564B4">
              <w:rPr>
                <w:lang w:eastAsia="en-US"/>
              </w:rPr>
              <w:t>E-UTRAN TDD - UTRAN TDD SON ANR cell search reporting under AWGN propagation conditions</w:t>
            </w:r>
          </w:p>
        </w:tc>
        <w:tc>
          <w:tcPr>
            <w:tcW w:w="828" w:type="dxa"/>
            <w:gridSpan w:val="2"/>
            <w:tcBorders>
              <w:bottom w:val="single" w:sz="6" w:space="0" w:color="auto"/>
            </w:tcBorders>
          </w:tcPr>
          <w:p w14:paraId="3DC5CD5F"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686483A9" w14:textId="77777777" w:rsidR="006C32D2" w:rsidRPr="00A564B4" w:rsidRDefault="006C32D2" w:rsidP="006C32D2">
            <w:pPr>
              <w:pStyle w:val="TAL"/>
              <w:rPr>
                <w:lang w:eastAsia="zh-CN"/>
              </w:rPr>
            </w:pPr>
            <w:r w:rsidRPr="00A564B4">
              <w:rPr>
                <w:lang w:eastAsia="zh-CN"/>
              </w:rPr>
              <w:t>C120</w:t>
            </w:r>
          </w:p>
        </w:tc>
        <w:tc>
          <w:tcPr>
            <w:tcW w:w="2471" w:type="dxa"/>
            <w:gridSpan w:val="3"/>
            <w:tcBorders>
              <w:bottom w:val="single" w:sz="6" w:space="0" w:color="auto"/>
            </w:tcBorders>
          </w:tcPr>
          <w:p w14:paraId="731BD58A" w14:textId="77777777" w:rsidR="006C32D2" w:rsidRPr="00A564B4" w:rsidRDefault="006C32D2" w:rsidP="006C32D2">
            <w:pPr>
              <w:pStyle w:val="TAL"/>
              <w:rPr>
                <w:lang w:eastAsia="en-US"/>
              </w:rPr>
            </w:pPr>
            <w:r w:rsidRPr="00A564B4">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CF78C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E5A2F7B" w14:textId="77777777" w:rsidR="006C32D2" w:rsidRPr="00A564B4" w:rsidRDefault="006C32D2" w:rsidP="006C32D2">
            <w:pPr>
              <w:pStyle w:val="TAL"/>
              <w:rPr>
                <w:lang w:eastAsia="en-US"/>
              </w:rPr>
            </w:pPr>
            <w:r w:rsidRPr="00A564B4">
              <w:rPr>
                <w:lang w:eastAsia="en-US"/>
              </w:rPr>
              <w:t>2Rx, 4Rx</w:t>
            </w:r>
          </w:p>
        </w:tc>
      </w:tr>
      <w:tr w:rsidR="006C32D2" w:rsidRPr="00A564B4" w14:paraId="0C3EECEC" w14:textId="77777777" w:rsidTr="006C32D2">
        <w:trPr>
          <w:gridAfter w:val="2"/>
          <w:wAfter w:w="143" w:type="dxa"/>
          <w:cantSplit/>
          <w:jc w:val="center"/>
        </w:trPr>
        <w:tc>
          <w:tcPr>
            <w:tcW w:w="929" w:type="dxa"/>
            <w:gridSpan w:val="3"/>
            <w:vMerge/>
            <w:tcBorders>
              <w:bottom w:val="single" w:sz="6" w:space="0" w:color="auto"/>
            </w:tcBorders>
          </w:tcPr>
          <w:p w14:paraId="46876024"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2802D4D"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A56D637"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064BD65" w14:textId="77777777" w:rsidR="006C32D2" w:rsidRPr="00A564B4" w:rsidRDefault="006C32D2" w:rsidP="006C32D2">
            <w:pPr>
              <w:pStyle w:val="TAL"/>
              <w:rPr>
                <w:lang w:eastAsia="zh-CN"/>
              </w:rPr>
            </w:pPr>
            <w:r w:rsidRPr="00A564B4">
              <w:rPr>
                <w:lang w:eastAsia="zh-CN"/>
              </w:rPr>
              <w:t>C121</w:t>
            </w:r>
          </w:p>
        </w:tc>
        <w:tc>
          <w:tcPr>
            <w:tcW w:w="2471" w:type="dxa"/>
            <w:gridSpan w:val="3"/>
            <w:tcBorders>
              <w:bottom w:val="single" w:sz="6" w:space="0" w:color="auto"/>
            </w:tcBorders>
          </w:tcPr>
          <w:p w14:paraId="03C29520"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1956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1C1AD9" w14:textId="77777777" w:rsidR="006C32D2" w:rsidRPr="00A564B4" w:rsidRDefault="006C32D2" w:rsidP="006C32D2">
            <w:pPr>
              <w:pStyle w:val="TAL"/>
              <w:rPr>
                <w:lang w:eastAsia="en-US"/>
              </w:rPr>
            </w:pPr>
            <w:r w:rsidRPr="00A564B4">
              <w:rPr>
                <w:lang w:eastAsia="en-US"/>
              </w:rPr>
              <w:t>2Rx, 4Rx</w:t>
            </w:r>
          </w:p>
        </w:tc>
      </w:tr>
      <w:tr w:rsidR="006C32D2" w:rsidRPr="00A564B4" w14:paraId="64514BAB" w14:textId="77777777" w:rsidTr="006C32D2">
        <w:trPr>
          <w:gridAfter w:val="2"/>
          <w:wAfter w:w="143" w:type="dxa"/>
          <w:cantSplit/>
          <w:jc w:val="center"/>
        </w:trPr>
        <w:tc>
          <w:tcPr>
            <w:tcW w:w="929" w:type="dxa"/>
            <w:gridSpan w:val="3"/>
            <w:vMerge/>
            <w:tcBorders>
              <w:bottom w:val="single" w:sz="6" w:space="0" w:color="auto"/>
            </w:tcBorders>
          </w:tcPr>
          <w:p w14:paraId="6513D766"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53B50B3"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0F93CB68"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33EF093B" w14:textId="77777777" w:rsidR="006C32D2" w:rsidRPr="00A564B4" w:rsidRDefault="006C32D2" w:rsidP="006C32D2">
            <w:pPr>
              <w:pStyle w:val="TAL"/>
              <w:rPr>
                <w:lang w:eastAsia="zh-CN"/>
              </w:rPr>
            </w:pPr>
            <w:r w:rsidRPr="00A564B4">
              <w:rPr>
                <w:lang w:eastAsia="zh-CN"/>
              </w:rPr>
              <w:t>C122</w:t>
            </w:r>
          </w:p>
        </w:tc>
        <w:tc>
          <w:tcPr>
            <w:tcW w:w="2471" w:type="dxa"/>
            <w:gridSpan w:val="3"/>
            <w:tcBorders>
              <w:bottom w:val="single" w:sz="6" w:space="0" w:color="auto"/>
            </w:tcBorders>
          </w:tcPr>
          <w:p w14:paraId="7441FBF7" w14:textId="77777777" w:rsidR="006C32D2" w:rsidRPr="00A564B4" w:rsidRDefault="006C32D2" w:rsidP="006C32D2">
            <w:pPr>
              <w:pStyle w:val="TAL"/>
              <w:rPr>
                <w:lang w:eastAsia="en-US"/>
              </w:rPr>
            </w:pPr>
            <w:r w:rsidRPr="00A564B4">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9207A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23D4A1E" w14:textId="77777777" w:rsidR="006C32D2" w:rsidRPr="00A564B4" w:rsidRDefault="006C32D2" w:rsidP="006C32D2">
            <w:pPr>
              <w:pStyle w:val="TAL"/>
              <w:rPr>
                <w:lang w:eastAsia="en-US"/>
              </w:rPr>
            </w:pPr>
            <w:r w:rsidRPr="00A564B4">
              <w:rPr>
                <w:lang w:eastAsia="en-US"/>
              </w:rPr>
              <w:t>2Rx, 4Rx</w:t>
            </w:r>
          </w:p>
        </w:tc>
      </w:tr>
      <w:tr w:rsidR="006C32D2" w:rsidRPr="00A564B4" w14:paraId="504B6BCA" w14:textId="77777777" w:rsidTr="006C32D2">
        <w:trPr>
          <w:gridAfter w:val="2"/>
          <w:wAfter w:w="143" w:type="dxa"/>
          <w:cantSplit/>
          <w:jc w:val="center"/>
        </w:trPr>
        <w:tc>
          <w:tcPr>
            <w:tcW w:w="929" w:type="dxa"/>
            <w:gridSpan w:val="3"/>
            <w:vMerge w:val="restart"/>
          </w:tcPr>
          <w:p w14:paraId="1DD0D91B" w14:textId="77777777" w:rsidR="006C32D2" w:rsidRPr="00A564B4" w:rsidRDefault="006C32D2" w:rsidP="006C32D2">
            <w:pPr>
              <w:pStyle w:val="TAL"/>
              <w:rPr>
                <w:lang w:eastAsia="en-US"/>
              </w:rPr>
            </w:pPr>
            <w:r w:rsidRPr="00A564B4">
              <w:rPr>
                <w:lang w:eastAsia="zh-CN"/>
              </w:rPr>
              <w:t>8.7.4</w:t>
            </w:r>
          </w:p>
        </w:tc>
        <w:tc>
          <w:tcPr>
            <w:tcW w:w="2960" w:type="dxa"/>
            <w:gridSpan w:val="2"/>
            <w:vMerge w:val="restart"/>
          </w:tcPr>
          <w:p w14:paraId="7025AF8E" w14:textId="77777777" w:rsidR="006C32D2" w:rsidRPr="00A564B4" w:rsidRDefault="006C32D2" w:rsidP="006C32D2">
            <w:pPr>
              <w:pStyle w:val="TAL"/>
              <w:rPr>
                <w:lang w:eastAsia="en-US"/>
              </w:rPr>
            </w:pPr>
            <w:r w:rsidRPr="00A564B4">
              <w:rPr>
                <w:lang w:eastAsia="en-US"/>
              </w:rPr>
              <w:t>E-UTRAN TDD - UTRAN TDD enhanced cell identification under AWGN propagation conditions</w:t>
            </w:r>
          </w:p>
        </w:tc>
        <w:tc>
          <w:tcPr>
            <w:tcW w:w="828" w:type="dxa"/>
            <w:gridSpan w:val="2"/>
            <w:tcBorders>
              <w:bottom w:val="single" w:sz="6" w:space="0" w:color="auto"/>
            </w:tcBorders>
          </w:tcPr>
          <w:p w14:paraId="70CCD71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D656F8A"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3774F2A6" w14:textId="77777777" w:rsidR="006C32D2" w:rsidRPr="00A564B4" w:rsidRDefault="006C32D2" w:rsidP="006C32D2">
            <w:pPr>
              <w:pStyle w:val="TAL"/>
              <w:rPr>
                <w:lang w:eastAsia="en-US"/>
              </w:rPr>
            </w:pPr>
            <w:r w:rsidRPr="00A564B4">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1F2E4B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3C746D" w14:textId="77777777" w:rsidR="006C32D2" w:rsidRPr="00A564B4" w:rsidRDefault="006C32D2" w:rsidP="006C32D2">
            <w:pPr>
              <w:pStyle w:val="TAL"/>
              <w:rPr>
                <w:lang w:eastAsia="en-US"/>
              </w:rPr>
            </w:pPr>
            <w:r w:rsidRPr="00A564B4">
              <w:rPr>
                <w:lang w:eastAsia="en-US"/>
              </w:rPr>
              <w:t>2Rx, 4Rx</w:t>
            </w:r>
          </w:p>
        </w:tc>
      </w:tr>
      <w:tr w:rsidR="006C32D2" w:rsidRPr="00A564B4" w14:paraId="7BCFDCEA" w14:textId="77777777" w:rsidTr="006C32D2">
        <w:trPr>
          <w:gridAfter w:val="2"/>
          <w:wAfter w:w="143" w:type="dxa"/>
          <w:cantSplit/>
          <w:jc w:val="center"/>
        </w:trPr>
        <w:tc>
          <w:tcPr>
            <w:tcW w:w="929" w:type="dxa"/>
            <w:gridSpan w:val="3"/>
            <w:vMerge/>
            <w:tcBorders>
              <w:bottom w:val="single" w:sz="6" w:space="0" w:color="auto"/>
            </w:tcBorders>
          </w:tcPr>
          <w:p w14:paraId="78730E5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0F9A692"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4782B32"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011DF642" w14:textId="77777777" w:rsidR="006C32D2" w:rsidRPr="00A564B4" w:rsidRDefault="006C32D2" w:rsidP="006C32D2">
            <w:pPr>
              <w:pStyle w:val="TAL"/>
              <w:rPr>
                <w:lang w:eastAsia="zh-CN"/>
              </w:rPr>
            </w:pPr>
            <w:r w:rsidRPr="00A564B4">
              <w:rPr>
                <w:lang w:eastAsia="zh-CN"/>
              </w:rPr>
              <w:t>C31</w:t>
            </w:r>
          </w:p>
        </w:tc>
        <w:tc>
          <w:tcPr>
            <w:tcW w:w="2471" w:type="dxa"/>
            <w:gridSpan w:val="3"/>
            <w:tcBorders>
              <w:bottom w:val="single" w:sz="6" w:space="0" w:color="auto"/>
            </w:tcBorders>
          </w:tcPr>
          <w:p w14:paraId="757CF453"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593C0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417FC7" w14:textId="77777777" w:rsidR="006C32D2" w:rsidRPr="00A564B4" w:rsidRDefault="006C32D2" w:rsidP="006C32D2">
            <w:pPr>
              <w:pStyle w:val="TAL"/>
              <w:rPr>
                <w:lang w:eastAsia="en-US"/>
              </w:rPr>
            </w:pPr>
            <w:r w:rsidRPr="00A564B4">
              <w:rPr>
                <w:lang w:eastAsia="en-US"/>
              </w:rPr>
              <w:t>2Rx, 4Rx</w:t>
            </w:r>
          </w:p>
        </w:tc>
      </w:tr>
      <w:tr w:rsidR="006C32D2" w:rsidRPr="00A564B4" w14:paraId="7A9074F4"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05B053A" w14:textId="77777777" w:rsidR="006C32D2" w:rsidRPr="00A564B4" w:rsidRDefault="006C32D2" w:rsidP="006C32D2">
            <w:pPr>
              <w:pStyle w:val="TAL"/>
              <w:rPr>
                <w:lang w:eastAsia="en-US"/>
              </w:rPr>
            </w:pPr>
            <w:r w:rsidRPr="00A564B4">
              <w:rPr>
                <w:lang w:eastAsia="zh-CN"/>
              </w:rPr>
              <w:t>8.7.5</w:t>
            </w:r>
          </w:p>
        </w:tc>
        <w:tc>
          <w:tcPr>
            <w:tcW w:w="2962" w:type="dxa"/>
            <w:gridSpan w:val="2"/>
            <w:tcBorders>
              <w:top w:val="single" w:sz="6" w:space="0" w:color="auto"/>
              <w:left w:val="single" w:sz="6" w:space="0" w:color="auto"/>
              <w:bottom w:val="single" w:sz="6" w:space="0" w:color="auto"/>
              <w:right w:val="single" w:sz="6" w:space="0" w:color="auto"/>
            </w:tcBorders>
          </w:tcPr>
          <w:p w14:paraId="6EE46499" w14:textId="77777777" w:rsidR="006C32D2" w:rsidRPr="00A564B4" w:rsidRDefault="006C32D2" w:rsidP="006C32D2">
            <w:pPr>
              <w:pStyle w:val="TAL"/>
              <w:rPr>
                <w:lang w:eastAsia="en-US"/>
              </w:rPr>
            </w:pPr>
            <w:r w:rsidRPr="00A564B4">
              <w:rPr>
                <w:lang w:eastAsia="en-US"/>
              </w:rPr>
              <w:t>E-UTRA TDD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4AF43C64"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BD9715" w14:textId="77777777" w:rsidR="006C32D2" w:rsidRPr="00A564B4" w:rsidRDefault="006C32D2" w:rsidP="006C32D2">
            <w:pPr>
              <w:pStyle w:val="TAL"/>
              <w:rPr>
                <w:lang w:eastAsia="zh-CN"/>
              </w:rPr>
            </w:pPr>
            <w:r w:rsidRPr="00A564B4">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6C32D2" w:rsidRPr="00A564B4" w:rsidRDefault="006C32D2" w:rsidP="006C32D2">
            <w:pPr>
              <w:pStyle w:val="TAL"/>
              <w:rPr>
                <w:lang w:eastAsia="en-US"/>
              </w:rPr>
            </w:pPr>
            <w:r w:rsidRPr="00A564B4">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33E5A06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0B489533" w14:textId="77777777" w:rsidR="006C32D2" w:rsidRPr="00A564B4" w:rsidRDefault="006C32D2" w:rsidP="006C32D2">
            <w:pPr>
              <w:pStyle w:val="TAL"/>
              <w:rPr>
                <w:lang w:eastAsia="en-US"/>
              </w:rPr>
            </w:pPr>
            <w:r w:rsidRPr="00A564B4">
              <w:rPr>
                <w:lang w:eastAsia="en-US"/>
              </w:rPr>
              <w:t>2Rx, 4Rx</w:t>
            </w:r>
          </w:p>
        </w:tc>
      </w:tr>
      <w:tr w:rsidR="006C32D2" w:rsidRPr="00A564B4" w14:paraId="6AEFE07D"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2E3B406" w14:textId="77777777" w:rsidR="006C32D2" w:rsidRPr="00A564B4" w:rsidRDefault="006C32D2" w:rsidP="006C32D2">
            <w:pPr>
              <w:pStyle w:val="TAL"/>
              <w:rPr>
                <w:lang w:eastAsia="en-US"/>
              </w:rPr>
            </w:pPr>
            <w:r w:rsidRPr="00A564B4">
              <w:rPr>
                <w:lang w:eastAsia="zh-CN"/>
              </w:rPr>
              <w:t>8.7A.1</w:t>
            </w:r>
          </w:p>
        </w:tc>
        <w:tc>
          <w:tcPr>
            <w:tcW w:w="2962" w:type="dxa"/>
            <w:gridSpan w:val="2"/>
            <w:tcBorders>
              <w:top w:val="single" w:sz="6" w:space="0" w:color="auto"/>
              <w:left w:val="single" w:sz="6" w:space="0" w:color="auto"/>
              <w:bottom w:val="single" w:sz="6" w:space="0" w:color="auto"/>
              <w:right w:val="single" w:sz="6" w:space="0" w:color="auto"/>
            </w:tcBorders>
          </w:tcPr>
          <w:p w14:paraId="447DF590" w14:textId="77777777" w:rsidR="006C32D2" w:rsidRPr="00A564B4" w:rsidRDefault="006C32D2" w:rsidP="006C32D2">
            <w:pPr>
              <w:pStyle w:val="TAL"/>
              <w:rPr>
                <w:lang w:eastAsia="en-US"/>
              </w:rPr>
            </w:pPr>
            <w:r w:rsidRPr="00A564B4">
              <w:rPr>
                <w:lang w:eastAsia="zh-CN"/>
              </w:rPr>
              <w:t>E-UTRA FDD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F4275AC"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3A91197" w14:textId="77777777" w:rsidR="006C32D2" w:rsidRPr="00A564B4" w:rsidRDefault="006C32D2" w:rsidP="006C32D2">
            <w:pPr>
              <w:pStyle w:val="TAL"/>
              <w:rPr>
                <w:lang w:eastAsia="zh-CN"/>
              </w:rPr>
            </w:pPr>
            <w:r w:rsidRPr="00A564B4">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6C32D2" w:rsidRPr="00A564B4" w:rsidRDefault="006C32D2" w:rsidP="006C32D2">
            <w:pPr>
              <w:pStyle w:val="TAL"/>
              <w:rPr>
                <w:lang w:eastAsia="en-US"/>
              </w:rPr>
            </w:pPr>
            <w:r w:rsidRPr="00A564B4">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152EFA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C03CF8" w14:textId="77777777" w:rsidR="006C32D2" w:rsidRPr="00A564B4" w:rsidRDefault="006C32D2" w:rsidP="006C32D2">
            <w:pPr>
              <w:pStyle w:val="TAL"/>
              <w:rPr>
                <w:lang w:eastAsia="en-US"/>
              </w:rPr>
            </w:pPr>
            <w:r w:rsidRPr="00A564B4">
              <w:rPr>
                <w:lang w:eastAsia="en-US"/>
              </w:rPr>
              <w:t>2Rx, 4Rx</w:t>
            </w:r>
          </w:p>
        </w:tc>
      </w:tr>
      <w:tr w:rsidR="006C32D2" w:rsidRPr="00A564B4" w14:paraId="23B8C2BB" w14:textId="77777777" w:rsidTr="006C32D2">
        <w:trPr>
          <w:gridAfter w:val="2"/>
          <w:wAfter w:w="143" w:type="dxa"/>
          <w:cantSplit/>
          <w:jc w:val="center"/>
        </w:trPr>
        <w:tc>
          <w:tcPr>
            <w:tcW w:w="929" w:type="dxa"/>
            <w:gridSpan w:val="3"/>
            <w:tcBorders>
              <w:bottom w:val="single" w:sz="6" w:space="0" w:color="auto"/>
            </w:tcBorders>
          </w:tcPr>
          <w:p w14:paraId="0F8418EB" w14:textId="77777777" w:rsidR="006C32D2" w:rsidRPr="00A564B4" w:rsidDel="00A53584" w:rsidRDefault="006C32D2" w:rsidP="006C32D2">
            <w:pPr>
              <w:pStyle w:val="TAL"/>
              <w:rPr>
                <w:lang w:eastAsia="en-US"/>
              </w:rPr>
            </w:pPr>
            <w:r w:rsidRPr="00A564B4">
              <w:rPr>
                <w:lang w:eastAsia="en-US"/>
              </w:rPr>
              <w:t>8.8.1</w:t>
            </w:r>
          </w:p>
        </w:tc>
        <w:tc>
          <w:tcPr>
            <w:tcW w:w="2960" w:type="dxa"/>
            <w:gridSpan w:val="2"/>
            <w:tcBorders>
              <w:bottom w:val="single" w:sz="6" w:space="0" w:color="auto"/>
            </w:tcBorders>
          </w:tcPr>
          <w:p w14:paraId="59BCAC70" w14:textId="77777777" w:rsidR="006C32D2" w:rsidRPr="00A564B4" w:rsidDel="00A53584" w:rsidRDefault="006C32D2" w:rsidP="006C32D2">
            <w:pPr>
              <w:pStyle w:val="TAL"/>
              <w:rPr>
                <w:lang w:eastAsia="en-US"/>
              </w:rPr>
            </w:pPr>
            <w:r w:rsidRPr="00A564B4">
              <w:rPr>
                <w:lang w:eastAsia="en-US"/>
              </w:rPr>
              <w:t>E-UTRAN FDD-GSM event triggered reporting in AWGN</w:t>
            </w:r>
          </w:p>
        </w:tc>
        <w:tc>
          <w:tcPr>
            <w:tcW w:w="828" w:type="dxa"/>
            <w:gridSpan w:val="2"/>
            <w:tcBorders>
              <w:bottom w:val="single" w:sz="6" w:space="0" w:color="auto"/>
            </w:tcBorders>
          </w:tcPr>
          <w:p w14:paraId="36301FF3"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469041" w14:textId="77777777" w:rsidR="006C32D2" w:rsidRPr="00A564B4" w:rsidDel="00A53584" w:rsidRDefault="006C32D2" w:rsidP="006C32D2">
            <w:pPr>
              <w:pStyle w:val="TAL"/>
              <w:rPr>
                <w:lang w:eastAsia="en-US"/>
              </w:rPr>
            </w:pPr>
            <w:r w:rsidRPr="00A564B4">
              <w:rPr>
                <w:lang w:eastAsia="zh-CN"/>
              </w:rPr>
              <w:t>C08f</w:t>
            </w:r>
          </w:p>
        </w:tc>
        <w:tc>
          <w:tcPr>
            <w:tcW w:w="2471" w:type="dxa"/>
            <w:gridSpan w:val="3"/>
            <w:tcBorders>
              <w:bottom w:val="single" w:sz="6" w:space="0" w:color="auto"/>
            </w:tcBorders>
          </w:tcPr>
          <w:p w14:paraId="01190BCC" w14:textId="77777777" w:rsidR="006C32D2" w:rsidRPr="00A564B4" w:rsidDel="00A53584" w:rsidRDefault="006C32D2" w:rsidP="006C32D2">
            <w:pPr>
              <w:pStyle w:val="TAL"/>
              <w:rPr>
                <w:lang w:eastAsia="en-US"/>
              </w:rPr>
            </w:pPr>
            <w:r w:rsidRPr="00A564B4">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3587E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4AC5EAC" w14:textId="77777777" w:rsidR="006C32D2" w:rsidRPr="00A564B4" w:rsidRDefault="006C32D2" w:rsidP="006C32D2">
            <w:pPr>
              <w:pStyle w:val="TAL"/>
              <w:rPr>
                <w:lang w:eastAsia="en-US"/>
              </w:rPr>
            </w:pPr>
            <w:r w:rsidRPr="00A564B4">
              <w:rPr>
                <w:lang w:eastAsia="en-US"/>
              </w:rPr>
              <w:t>2Rx, 4Rx</w:t>
            </w:r>
          </w:p>
        </w:tc>
      </w:tr>
      <w:tr w:rsidR="006C32D2" w:rsidRPr="00A564B4" w14:paraId="2D5558AA" w14:textId="77777777" w:rsidTr="006C32D2">
        <w:trPr>
          <w:gridAfter w:val="2"/>
          <w:wAfter w:w="143" w:type="dxa"/>
          <w:cantSplit/>
          <w:jc w:val="center"/>
        </w:trPr>
        <w:tc>
          <w:tcPr>
            <w:tcW w:w="929" w:type="dxa"/>
            <w:gridSpan w:val="3"/>
            <w:tcBorders>
              <w:bottom w:val="single" w:sz="6" w:space="0" w:color="auto"/>
            </w:tcBorders>
          </w:tcPr>
          <w:p w14:paraId="02133609" w14:textId="77777777" w:rsidR="006C32D2" w:rsidRPr="00A564B4" w:rsidRDefault="006C32D2" w:rsidP="006C32D2">
            <w:pPr>
              <w:pStyle w:val="TAL"/>
              <w:rPr>
                <w:lang w:eastAsia="en-US"/>
              </w:rPr>
            </w:pPr>
            <w:r w:rsidRPr="00A564B4">
              <w:rPr>
                <w:lang w:eastAsia="en-US"/>
              </w:rPr>
              <w:t>8.8.2</w:t>
            </w:r>
          </w:p>
        </w:tc>
        <w:tc>
          <w:tcPr>
            <w:tcW w:w="2960" w:type="dxa"/>
            <w:gridSpan w:val="2"/>
            <w:tcBorders>
              <w:bottom w:val="single" w:sz="6" w:space="0" w:color="auto"/>
            </w:tcBorders>
          </w:tcPr>
          <w:p w14:paraId="360CB04A" w14:textId="77777777" w:rsidR="006C32D2" w:rsidRPr="00A564B4" w:rsidRDefault="006C32D2" w:rsidP="006C32D2">
            <w:pPr>
              <w:pStyle w:val="TAL"/>
              <w:rPr>
                <w:lang w:eastAsia="en-US"/>
              </w:rPr>
            </w:pPr>
            <w:r w:rsidRPr="00A564B4">
              <w:rPr>
                <w:lang w:eastAsia="en-US"/>
              </w:rPr>
              <w:t>E-UTRAN FDD - GSM event triggered reporting when DRX is used in AWGN</w:t>
            </w:r>
          </w:p>
        </w:tc>
        <w:tc>
          <w:tcPr>
            <w:tcW w:w="828" w:type="dxa"/>
            <w:gridSpan w:val="2"/>
            <w:tcBorders>
              <w:bottom w:val="single" w:sz="6" w:space="0" w:color="auto"/>
            </w:tcBorders>
          </w:tcPr>
          <w:p w14:paraId="1FD3E97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FB152C1" w14:textId="77777777" w:rsidR="006C32D2" w:rsidRPr="00A564B4" w:rsidRDefault="006C32D2" w:rsidP="006C32D2">
            <w:pPr>
              <w:pStyle w:val="TAL"/>
              <w:rPr>
                <w:lang w:eastAsia="en-US"/>
              </w:rPr>
            </w:pPr>
            <w:r w:rsidRPr="00A564B4">
              <w:rPr>
                <w:lang w:eastAsia="en-US"/>
              </w:rPr>
              <w:t>C08d</w:t>
            </w:r>
          </w:p>
        </w:tc>
        <w:tc>
          <w:tcPr>
            <w:tcW w:w="2471" w:type="dxa"/>
            <w:gridSpan w:val="3"/>
            <w:tcBorders>
              <w:bottom w:val="single" w:sz="6" w:space="0" w:color="auto"/>
            </w:tcBorders>
          </w:tcPr>
          <w:p w14:paraId="70C070A1" w14:textId="77777777" w:rsidR="006C32D2" w:rsidRPr="00A564B4" w:rsidRDefault="006C32D2" w:rsidP="006C32D2">
            <w:pPr>
              <w:pStyle w:val="TAL"/>
              <w:rPr>
                <w:lang w:eastAsia="en-US"/>
              </w:rPr>
            </w:pPr>
            <w:r w:rsidRPr="00A564B4">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D12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E7B69C" w14:textId="77777777" w:rsidR="006C32D2" w:rsidRPr="00A564B4" w:rsidRDefault="006C32D2" w:rsidP="006C32D2">
            <w:pPr>
              <w:pStyle w:val="TAL"/>
              <w:rPr>
                <w:lang w:eastAsia="en-US"/>
              </w:rPr>
            </w:pPr>
            <w:r w:rsidRPr="00A564B4">
              <w:rPr>
                <w:lang w:eastAsia="en-US"/>
              </w:rPr>
              <w:t>2Rx, 4Rx</w:t>
            </w:r>
          </w:p>
        </w:tc>
      </w:tr>
      <w:tr w:rsidR="006C32D2" w:rsidRPr="00A564B4" w14:paraId="0E37577C" w14:textId="77777777" w:rsidTr="006C32D2">
        <w:trPr>
          <w:gridAfter w:val="2"/>
          <w:wAfter w:w="143" w:type="dxa"/>
          <w:cantSplit/>
          <w:jc w:val="center"/>
        </w:trPr>
        <w:tc>
          <w:tcPr>
            <w:tcW w:w="929" w:type="dxa"/>
            <w:gridSpan w:val="3"/>
            <w:vMerge w:val="restart"/>
          </w:tcPr>
          <w:p w14:paraId="3E372B01" w14:textId="77777777" w:rsidR="006C32D2" w:rsidRPr="00A564B4" w:rsidDel="00A53584" w:rsidRDefault="006C32D2" w:rsidP="006C32D2">
            <w:pPr>
              <w:pStyle w:val="TAL"/>
              <w:rPr>
                <w:lang w:eastAsia="en-US"/>
              </w:rPr>
            </w:pPr>
            <w:r w:rsidRPr="00A564B4">
              <w:rPr>
                <w:lang w:eastAsia="en-US"/>
              </w:rPr>
              <w:t>8.9.1</w:t>
            </w:r>
          </w:p>
        </w:tc>
        <w:tc>
          <w:tcPr>
            <w:tcW w:w="2960" w:type="dxa"/>
            <w:gridSpan w:val="2"/>
            <w:vMerge w:val="restart"/>
          </w:tcPr>
          <w:p w14:paraId="65799682" w14:textId="77777777" w:rsidR="006C32D2" w:rsidRPr="00A564B4" w:rsidDel="00A53584" w:rsidRDefault="006C32D2" w:rsidP="006C32D2">
            <w:pPr>
              <w:pStyle w:val="TAL"/>
              <w:rPr>
                <w:lang w:eastAsia="en-US"/>
              </w:rPr>
            </w:pPr>
            <w:r w:rsidRPr="00A564B4">
              <w:rPr>
                <w:lang w:eastAsia="en-US"/>
              </w:rPr>
              <w:t>E-UTRAN FDD-UTRAN TDD event triggered reporting in fading propagation conditions</w:t>
            </w:r>
          </w:p>
        </w:tc>
        <w:tc>
          <w:tcPr>
            <w:tcW w:w="828" w:type="dxa"/>
            <w:gridSpan w:val="2"/>
            <w:tcBorders>
              <w:bottom w:val="single" w:sz="6" w:space="0" w:color="auto"/>
            </w:tcBorders>
          </w:tcPr>
          <w:p w14:paraId="048FEE91"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0BFF563" w14:textId="77777777" w:rsidR="006C32D2" w:rsidRPr="00A564B4" w:rsidDel="00A53584" w:rsidRDefault="006C32D2" w:rsidP="006C32D2">
            <w:pPr>
              <w:pStyle w:val="TAL"/>
              <w:rPr>
                <w:lang w:eastAsia="en-US"/>
              </w:rPr>
            </w:pPr>
            <w:r w:rsidRPr="00A564B4">
              <w:rPr>
                <w:lang w:eastAsia="en-US"/>
              </w:rPr>
              <w:t>C06b</w:t>
            </w:r>
          </w:p>
        </w:tc>
        <w:tc>
          <w:tcPr>
            <w:tcW w:w="2471" w:type="dxa"/>
            <w:gridSpan w:val="3"/>
            <w:tcBorders>
              <w:bottom w:val="single" w:sz="6" w:space="0" w:color="auto"/>
            </w:tcBorders>
          </w:tcPr>
          <w:p w14:paraId="7F35A017" w14:textId="77777777" w:rsidR="006C32D2" w:rsidRPr="00A564B4" w:rsidDel="00A53584" w:rsidRDefault="006C32D2" w:rsidP="006C32D2">
            <w:pPr>
              <w:pStyle w:val="TAL"/>
              <w:rPr>
                <w:lang w:eastAsia="en-US"/>
              </w:rPr>
            </w:pPr>
            <w:r w:rsidRPr="00A564B4">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AE0371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6ADA247" w14:textId="77777777" w:rsidR="006C32D2" w:rsidRPr="00A564B4" w:rsidRDefault="006C32D2" w:rsidP="006C32D2">
            <w:pPr>
              <w:pStyle w:val="TAL"/>
              <w:rPr>
                <w:lang w:eastAsia="en-US"/>
              </w:rPr>
            </w:pPr>
            <w:r w:rsidRPr="00A564B4">
              <w:rPr>
                <w:lang w:eastAsia="en-US"/>
              </w:rPr>
              <w:t>2Rx, 4Rx</w:t>
            </w:r>
          </w:p>
        </w:tc>
      </w:tr>
      <w:tr w:rsidR="006C32D2" w:rsidRPr="00A564B4" w14:paraId="3DFF75FB" w14:textId="77777777" w:rsidTr="006C32D2">
        <w:trPr>
          <w:gridAfter w:val="2"/>
          <w:wAfter w:w="143" w:type="dxa"/>
          <w:cantSplit/>
          <w:jc w:val="center"/>
        </w:trPr>
        <w:tc>
          <w:tcPr>
            <w:tcW w:w="929" w:type="dxa"/>
            <w:gridSpan w:val="3"/>
            <w:vMerge/>
            <w:tcBorders>
              <w:bottom w:val="single" w:sz="6" w:space="0" w:color="auto"/>
            </w:tcBorders>
          </w:tcPr>
          <w:p w14:paraId="7C23F3C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A4C214B"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5A5E16F" w14:textId="77777777" w:rsidR="006C32D2" w:rsidRPr="00A564B4" w:rsidRDefault="006C32D2" w:rsidP="006C32D2">
            <w:pPr>
              <w:pStyle w:val="TAL"/>
              <w:rPr>
                <w:lang w:eastAsia="en-US"/>
              </w:rPr>
            </w:pPr>
            <w:r w:rsidRPr="00A564B4">
              <w:rPr>
                <w:lang w:eastAsia="en-US"/>
              </w:rPr>
              <w:t xml:space="preserve">Rel-9 </w:t>
            </w:r>
          </w:p>
        </w:tc>
        <w:tc>
          <w:tcPr>
            <w:tcW w:w="1275" w:type="dxa"/>
            <w:gridSpan w:val="4"/>
            <w:tcBorders>
              <w:bottom w:val="single" w:sz="6" w:space="0" w:color="auto"/>
            </w:tcBorders>
          </w:tcPr>
          <w:p w14:paraId="67C63916" w14:textId="77777777" w:rsidR="006C32D2" w:rsidRPr="00A564B4" w:rsidRDefault="006C32D2" w:rsidP="006C32D2">
            <w:pPr>
              <w:pStyle w:val="TAL"/>
              <w:rPr>
                <w:lang w:eastAsia="en-US"/>
              </w:rPr>
            </w:pPr>
            <w:r w:rsidRPr="00A564B4">
              <w:rPr>
                <w:lang w:eastAsia="en-US"/>
              </w:rPr>
              <w:t>C85</w:t>
            </w:r>
          </w:p>
        </w:tc>
        <w:tc>
          <w:tcPr>
            <w:tcW w:w="2471" w:type="dxa"/>
            <w:gridSpan w:val="3"/>
            <w:tcBorders>
              <w:bottom w:val="single" w:sz="6" w:space="0" w:color="auto"/>
            </w:tcBorders>
          </w:tcPr>
          <w:p w14:paraId="3A88F20F" w14:textId="77777777" w:rsidR="006C32D2" w:rsidRPr="00A564B4" w:rsidRDefault="006C32D2" w:rsidP="006C32D2">
            <w:pPr>
              <w:pStyle w:val="TAL"/>
              <w:rPr>
                <w:lang w:eastAsia="en-US"/>
              </w:rPr>
            </w:pPr>
            <w:r w:rsidRPr="00A564B4">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06D938"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3DC8089E" w14:textId="77777777" w:rsidR="006C32D2" w:rsidRPr="00A564B4" w:rsidRDefault="006C32D2" w:rsidP="006C32D2">
            <w:pPr>
              <w:pStyle w:val="TAL"/>
              <w:rPr>
                <w:lang w:eastAsia="en-US"/>
              </w:rPr>
            </w:pPr>
            <w:r w:rsidRPr="00A564B4">
              <w:rPr>
                <w:lang w:eastAsia="en-US"/>
              </w:rPr>
              <w:t>2Rx, 4Rx</w:t>
            </w:r>
          </w:p>
        </w:tc>
      </w:tr>
      <w:tr w:rsidR="006C32D2" w:rsidRPr="00A564B4" w14:paraId="038E7FFE" w14:textId="77777777" w:rsidTr="006C32D2">
        <w:trPr>
          <w:gridAfter w:val="2"/>
          <w:wAfter w:w="143" w:type="dxa"/>
          <w:cantSplit/>
          <w:jc w:val="center"/>
        </w:trPr>
        <w:tc>
          <w:tcPr>
            <w:tcW w:w="929" w:type="dxa"/>
            <w:gridSpan w:val="3"/>
            <w:vMerge/>
            <w:tcBorders>
              <w:bottom w:val="single" w:sz="6" w:space="0" w:color="auto"/>
            </w:tcBorders>
          </w:tcPr>
          <w:p w14:paraId="0C5DFD32"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CC726EE"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4F2D420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64B61B6" w14:textId="77777777" w:rsidR="006C32D2" w:rsidRPr="00A564B4" w:rsidRDefault="006C32D2" w:rsidP="006C32D2">
            <w:pPr>
              <w:pStyle w:val="TAL"/>
              <w:rPr>
                <w:lang w:eastAsia="en-US"/>
              </w:rPr>
            </w:pPr>
            <w:r w:rsidRPr="00A564B4">
              <w:rPr>
                <w:lang w:eastAsia="en-US"/>
              </w:rPr>
              <w:t>C77</w:t>
            </w:r>
          </w:p>
        </w:tc>
        <w:tc>
          <w:tcPr>
            <w:tcW w:w="2471" w:type="dxa"/>
            <w:gridSpan w:val="3"/>
            <w:tcBorders>
              <w:bottom w:val="single" w:sz="6" w:space="0" w:color="auto"/>
            </w:tcBorders>
          </w:tcPr>
          <w:p w14:paraId="64F0420E"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A3AEB7E"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1168FBBF" w14:textId="77777777" w:rsidR="006C32D2" w:rsidRPr="00A564B4" w:rsidRDefault="006C32D2" w:rsidP="006C32D2">
            <w:pPr>
              <w:pStyle w:val="TAL"/>
              <w:rPr>
                <w:lang w:eastAsia="en-US"/>
              </w:rPr>
            </w:pPr>
            <w:r w:rsidRPr="00A564B4">
              <w:rPr>
                <w:lang w:eastAsia="en-US"/>
              </w:rPr>
              <w:t>2Rx, 4Rx</w:t>
            </w:r>
          </w:p>
        </w:tc>
      </w:tr>
      <w:tr w:rsidR="006C32D2" w:rsidRPr="00A564B4" w14:paraId="3696FDB4" w14:textId="77777777" w:rsidTr="006C32D2">
        <w:trPr>
          <w:gridAfter w:val="2"/>
          <w:wAfter w:w="143" w:type="dxa"/>
          <w:cantSplit/>
          <w:jc w:val="center"/>
        </w:trPr>
        <w:tc>
          <w:tcPr>
            <w:tcW w:w="929" w:type="dxa"/>
            <w:gridSpan w:val="3"/>
            <w:vMerge w:val="restart"/>
          </w:tcPr>
          <w:p w14:paraId="0CD0F032" w14:textId="77777777" w:rsidR="006C32D2" w:rsidRPr="00A564B4" w:rsidRDefault="006C32D2" w:rsidP="006C32D2">
            <w:pPr>
              <w:pStyle w:val="TAL"/>
              <w:rPr>
                <w:lang w:eastAsia="en-US"/>
              </w:rPr>
            </w:pPr>
            <w:r w:rsidRPr="00A564B4">
              <w:rPr>
                <w:lang w:eastAsia="zh-CN"/>
              </w:rPr>
              <w:t>8.9.2</w:t>
            </w:r>
          </w:p>
        </w:tc>
        <w:tc>
          <w:tcPr>
            <w:tcW w:w="2960" w:type="dxa"/>
            <w:gridSpan w:val="2"/>
            <w:vMerge w:val="restart"/>
          </w:tcPr>
          <w:p w14:paraId="469B5520" w14:textId="77777777" w:rsidR="006C32D2" w:rsidRPr="00A564B4" w:rsidRDefault="006C32D2" w:rsidP="006C32D2">
            <w:pPr>
              <w:pStyle w:val="TAL"/>
              <w:rPr>
                <w:lang w:eastAsia="en-US"/>
              </w:rPr>
            </w:pPr>
            <w:r w:rsidRPr="00A564B4">
              <w:rPr>
                <w:lang w:eastAsia="en-US"/>
              </w:rPr>
              <w:t>E-UTRAN FDD - UTRAN TDD enhanced cell identification under AWGN propagation conditions</w:t>
            </w:r>
          </w:p>
        </w:tc>
        <w:tc>
          <w:tcPr>
            <w:tcW w:w="828" w:type="dxa"/>
            <w:gridSpan w:val="2"/>
            <w:tcBorders>
              <w:bottom w:val="single" w:sz="6" w:space="0" w:color="auto"/>
            </w:tcBorders>
          </w:tcPr>
          <w:p w14:paraId="501D97D9"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1A5736E7" w14:textId="77777777" w:rsidR="006C32D2" w:rsidRPr="00A564B4" w:rsidRDefault="006C32D2" w:rsidP="006C32D2">
            <w:pPr>
              <w:pStyle w:val="TAL"/>
              <w:rPr>
                <w:lang w:eastAsia="zh-CN"/>
              </w:rPr>
            </w:pPr>
            <w:r w:rsidRPr="00A564B4">
              <w:rPr>
                <w:lang w:eastAsia="zh-CN"/>
              </w:rPr>
              <w:t>C78</w:t>
            </w:r>
          </w:p>
        </w:tc>
        <w:tc>
          <w:tcPr>
            <w:tcW w:w="2471" w:type="dxa"/>
            <w:gridSpan w:val="3"/>
            <w:tcBorders>
              <w:bottom w:val="single" w:sz="6" w:space="0" w:color="auto"/>
            </w:tcBorders>
          </w:tcPr>
          <w:p w14:paraId="1EE1F1F2" w14:textId="77777777" w:rsidR="006C32D2" w:rsidRPr="00A564B4" w:rsidRDefault="006C32D2" w:rsidP="006C32D2">
            <w:pPr>
              <w:pStyle w:val="TAL"/>
              <w:rPr>
                <w:lang w:eastAsia="zh-CN"/>
              </w:rPr>
            </w:pPr>
            <w:r w:rsidRPr="00A564B4">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AC247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FF7777" w14:textId="77777777" w:rsidR="006C32D2" w:rsidRPr="00A564B4" w:rsidRDefault="006C32D2" w:rsidP="006C32D2">
            <w:pPr>
              <w:pStyle w:val="TAL"/>
              <w:rPr>
                <w:lang w:eastAsia="en-US"/>
              </w:rPr>
            </w:pPr>
            <w:r w:rsidRPr="00A564B4">
              <w:rPr>
                <w:lang w:eastAsia="en-US"/>
              </w:rPr>
              <w:t>2Rx, 4Rx</w:t>
            </w:r>
          </w:p>
        </w:tc>
      </w:tr>
      <w:tr w:rsidR="006C32D2" w:rsidRPr="00A564B4" w14:paraId="22C5BCBB" w14:textId="77777777" w:rsidTr="006C32D2">
        <w:trPr>
          <w:gridAfter w:val="2"/>
          <w:wAfter w:w="143" w:type="dxa"/>
          <w:cantSplit/>
          <w:jc w:val="center"/>
        </w:trPr>
        <w:tc>
          <w:tcPr>
            <w:tcW w:w="929" w:type="dxa"/>
            <w:gridSpan w:val="3"/>
            <w:vMerge/>
            <w:tcBorders>
              <w:bottom w:val="single" w:sz="6" w:space="0" w:color="auto"/>
            </w:tcBorders>
          </w:tcPr>
          <w:p w14:paraId="598FA467"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6A2DE3A"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345CF7" w14:textId="77777777" w:rsidR="006C32D2" w:rsidRPr="00A564B4" w:rsidRDefault="006C32D2" w:rsidP="006C32D2">
            <w:pPr>
              <w:pStyle w:val="TAL"/>
              <w:rPr>
                <w:lang w:eastAsia="zh-CN"/>
              </w:rPr>
            </w:pPr>
            <w:r w:rsidRPr="00A564B4">
              <w:rPr>
                <w:lang w:eastAsia="en-US"/>
              </w:rPr>
              <w:t>Rel-9</w:t>
            </w:r>
          </w:p>
        </w:tc>
        <w:tc>
          <w:tcPr>
            <w:tcW w:w="1275" w:type="dxa"/>
            <w:gridSpan w:val="4"/>
            <w:tcBorders>
              <w:bottom w:val="single" w:sz="6" w:space="0" w:color="auto"/>
            </w:tcBorders>
          </w:tcPr>
          <w:p w14:paraId="30DF6059" w14:textId="77777777" w:rsidR="006C32D2" w:rsidRPr="00A564B4" w:rsidRDefault="006C32D2" w:rsidP="006C32D2">
            <w:pPr>
              <w:pStyle w:val="TAL"/>
              <w:rPr>
                <w:lang w:eastAsia="zh-CN"/>
              </w:rPr>
            </w:pPr>
            <w:r w:rsidRPr="00A564B4">
              <w:rPr>
                <w:lang w:eastAsia="en-US"/>
              </w:rPr>
              <w:t>C77</w:t>
            </w:r>
          </w:p>
        </w:tc>
        <w:tc>
          <w:tcPr>
            <w:tcW w:w="2471" w:type="dxa"/>
            <w:gridSpan w:val="3"/>
            <w:tcBorders>
              <w:bottom w:val="single" w:sz="6" w:space="0" w:color="auto"/>
            </w:tcBorders>
          </w:tcPr>
          <w:p w14:paraId="04801066"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1F8F91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78DD11" w14:textId="77777777" w:rsidR="006C32D2" w:rsidRPr="00A564B4" w:rsidRDefault="006C32D2" w:rsidP="006C32D2">
            <w:pPr>
              <w:pStyle w:val="TAL"/>
              <w:rPr>
                <w:lang w:eastAsia="en-US"/>
              </w:rPr>
            </w:pPr>
            <w:r w:rsidRPr="00A564B4">
              <w:rPr>
                <w:lang w:eastAsia="en-US"/>
              </w:rPr>
              <w:t>2Rx, 4Rx</w:t>
            </w:r>
          </w:p>
        </w:tc>
      </w:tr>
      <w:tr w:rsidR="006C32D2" w:rsidRPr="00A564B4" w14:paraId="56DA54A1" w14:textId="77777777" w:rsidTr="006C32D2">
        <w:trPr>
          <w:gridAfter w:val="2"/>
          <w:wAfter w:w="143" w:type="dxa"/>
          <w:cantSplit/>
          <w:jc w:val="center"/>
        </w:trPr>
        <w:tc>
          <w:tcPr>
            <w:tcW w:w="929" w:type="dxa"/>
            <w:gridSpan w:val="3"/>
            <w:tcBorders>
              <w:bottom w:val="single" w:sz="6" w:space="0" w:color="auto"/>
            </w:tcBorders>
          </w:tcPr>
          <w:p w14:paraId="16E60676" w14:textId="77777777" w:rsidR="006C32D2" w:rsidRPr="00A564B4" w:rsidDel="00A53584" w:rsidRDefault="006C32D2" w:rsidP="006C32D2">
            <w:pPr>
              <w:pStyle w:val="TAL"/>
              <w:rPr>
                <w:lang w:eastAsia="en-US"/>
              </w:rPr>
            </w:pPr>
            <w:r w:rsidRPr="00A564B4">
              <w:rPr>
                <w:lang w:eastAsia="en-US"/>
              </w:rPr>
              <w:t>8.10.1</w:t>
            </w:r>
          </w:p>
        </w:tc>
        <w:tc>
          <w:tcPr>
            <w:tcW w:w="2960" w:type="dxa"/>
            <w:gridSpan w:val="2"/>
            <w:tcBorders>
              <w:bottom w:val="single" w:sz="6" w:space="0" w:color="auto"/>
            </w:tcBorders>
          </w:tcPr>
          <w:p w14:paraId="11929D02" w14:textId="77777777" w:rsidR="006C32D2" w:rsidRPr="00A564B4" w:rsidDel="00A53584" w:rsidRDefault="006C32D2" w:rsidP="006C32D2">
            <w:pPr>
              <w:pStyle w:val="TAL"/>
              <w:rPr>
                <w:lang w:eastAsia="en-US"/>
              </w:rPr>
            </w:pPr>
            <w:r w:rsidRPr="00A564B4">
              <w:rPr>
                <w:lang w:eastAsia="en-US"/>
              </w:rPr>
              <w:t>E-UTRAN TDD-GSM event triggered reporting in AWGN</w:t>
            </w:r>
          </w:p>
        </w:tc>
        <w:tc>
          <w:tcPr>
            <w:tcW w:w="828" w:type="dxa"/>
            <w:gridSpan w:val="2"/>
            <w:tcBorders>
              <w:bottom w:val="single" w:sz="6" w:space="0" w:color="auto"/>
            </w:tcBorders>
          </w:tcPr>
          <w:p w14:paraId="409E1BC9"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9CC17E" w14:textId="77777777" w:rsidR="006C32D2" w:rsidRPr="00A564B4" w:rsidDel="00A53584" w:rsidRDefault="006C32D2" w:rsidP="006C32D2">
            <w:pPr>
              <w:pStyle w:val="TAL"/>
              <w:rPr>
                <w:lang w:eastAsia="en-US"/>
              </w:rPr>
            </w:pPr>
            <w:r w:rsidRPr="00A564B4">
              <w:rPr>
                <w:lang w:eastAsia="en-US"/>
              </w:rPr>
              <w:t>C09g</w:t>
            </w:r>
          </w:p>
        </w:tc>
        <w:tc>
          <w:tcPr>
            <w:tcW w:w="2471" w:type="dxa"/>
            <w:gridSpan w:val="3"/>
            <w:tcBorders>
              <w:bottom w:val="single" w:sz="6" w:space="0" w:color="auto"/>
            </w:tcBorders>
          </w:tcPr>
          <w:p w14:paraId="74B7BF95" w14:textId="77777777" w:rsidR="006C32D2" w:rsidRPr="00A564B4" w:rsidDel="00A53584" w:rsidRDefault="006C32D2" w:rsidP="006C32D2">
            <w:pPr>
              <w:pStyle w:val="TAL"/>
              <w:rPr>
                <w:lang w:eastAsia="en-US"/>
              </w:rPr>
            </w:pPr>
            <w:r w:rsidRPr="00A564B4">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5E61A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6D57AF1" w14:textId="77777777" w:rsidR="006C32D2" w:rsidRPr="00A564B4" w:rsidRDefault="006C32D2" w:rsidP="006C32D2">
            <w:pPr>
              <w:pStyle w:val="TAL"/>
              <w:rPr>
                <w:lang w:eastAsia="en-US"/>
              </w:rPr>
            </w:pPr>
            <w:r w:rsidRPr="00A564B4">
              <w:rPr>
                <w:lang w:eastAsia="en-US"/>
              </w:rPr>
              <w:t>2Rx, 4Rx</w:t>
            </w:r>
          </w:p>
        </w:tc>
      </w:tr>
      <w:tr w:rsidR="006C32D2" w:rsidRPr="00A564B4" w14:paraId="2191B00B" w14:textId="77777777" w:rsidTr="006C32D2">
        <w:trPr>
          <w:gridAfter w:val="2"/>
          <w:wAfter w:w="143" w:type="dxa"/>
          <w:cantSplit/>
          <w:jc w:val="center"/>
        </w:trPr>
        <w:tc>
          <w:tcPr>
            <w:tcW w:w="929" w:type="dxa"/>
            <w:gridSpan w:val="3"/>
            <w:tcBorders>
              <w:bottom w:val="single" w:sz="6" w:space="0" w:color="auto"/>
            </w:tcBorders>
          </w:tcPr>
          <w:p w14:paraId="10ED7F9B" w14:textId="77777777" w:rsidR="006C32D2" w:rsidRPr="00A564B4" w:rsidDel="00A53584" w:rsidRDefault="006C32D2" w:rsidP="006C32D2">
            <w:pPr>
              <w:pStyle w:val="TAL"/>
              <w:rPr>
                <w:lang w:eastAsia="en-US"/>
              </w:rPr>
            </w:pPr>
            <w:r w:rsidRPr="00A564B4">
              <w:rPr>
                <w:lang w:eastAsia="en-US"/>
              </w:rPr>
              <w:t>8.10.2</w:t>
            </w:r>
          </w:p>
        </w:tc>
        <w:tc>
          <w:tcPr>
            <w:tcW w:w="2960" w:type="dxa"/>
            <w:gridSpan w:val="2"/>
            <w:tcBorders>
              <w:bottom w:val="single" w:sz="6" w:space="0" w:color="auto"/>
            </w:tcBorders>
          </w:tcPr>
          <w:p w14:paraId="02450BFE" w14:textId="77777777" w:rsidR="006C32D2" w:rsidRPr="00A564B4" w:rsidDel="00A53584" w:rsidRDefault="006C32D2" w:rsidP="006C32D2">
            <w:pPr>
              <w:pStyle w:val="TAL"/>
              <w:rPr>
                <w:lang w:eastAsia="en-US"/>
              </w:rPr>
            </w:pPr>
            <w:r w:rsidRPr="00A564B4">
              <w:rPr>
                <w:lang w:eastAsia="en-US"/>
              </w:rPr>
              <w:t>E-UTRAN TDD - GSM event triggered reporting when DRX is used in AWGN</w:t>
            </w:r>
          </w:p>
        </w:tc>
        <w:tc>
          <w:tcPr>
            <w:tcW w:w="828" w:type="dxa"/>
            <w:gridSpan w:val="2"/>
            <w:tcBorders>
              <w:bottom w:val="single" w:sz="6" w:space="0" w:color="auto"/>
            </w:tcBorders>
          </w:tcPr>
          <w:p w14:paraId="2DE9C8F8"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CFA6B0" w14:textId="77777777" w:rsidR="006C32D2" w:rsidRPr="00A564B4" w:rsidDel="00A53584" w:rsidRDefault="006C32D2" w:rsidP="006C32D2">
            <w:pPr>
              <w:pStyle w:val="TAL"/>
              <w:rPr>
                <w:lang w:eastAsia="en-US"/>
              </w:rPr>
            </w:pPr>
            <w:r w:rsidRPr="00A564B4">
              <w:rPr>
                <w:lang w:eastAsia="en-US"/>
              </w:rPr>
              <w:t>C09e</w:t>
            </w:r>
          </w:p>
        </w:tc>
        <w:tc>
          <w:tcPr>
            <w:tcW w:w="2471" w:type="dxa"/>
            <w:gridSpan w:val="3"/>
            <w:tcBorders>
              <w:bottom w:val="single" w:sz="6" w:space="0" w:color="auto"/>
            </w:tcBorders>
          </w:tcPr>
          <w:p w14:paraId="453AA18D" w14:textId="77777777" w:rsidR="006C32D2" w:rsidRPr="00A564B4" w:rsidDel="00A53584" w:rsidRDefault="006C32D2" w:rsidP="006C32D2">
            <w:pPr>
              <w:pStyle w:val="TAL"/>
              <w:rPr>
                <w:lang w:eastAsia="en-US"/>
              </w:rPr>
            </w:pPr>
            <w:r w:rsidRPr="00A564B4">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6213D6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3C8A48" w14:textId="77777777" w:rsidR="006C32D2" w:rsidRPr="00A564B4" w:rsidRDefault="006C32D2" w:rsidP="006C32D2">
            <w:pPr>
              <w:pStyle w:val="TAL"/>
              <w:rPr>
                <w:lang w:eastAsia="en-US"/>
              </w:rPr>
            </w:pPr>
            <w:r w:rsidRPr="00A564B4">
              <w:rPr>
                <w:lang w:eastAsia="en-US"/>
              </w:rPr>
              <w:t>2Rx, 4Rx</w:t>
            </w:r>
          </w:p>
        </w:tc>
      </w:tr>
      <w:tr w:rsidR="006C32D2" w:rsidRPr="00A564B4" w14:paraId="5D7F62E4" w14:textId="77777777" w:rsidTr="006C32D2">
        <w:trPr>
          <w:gridAfter w:val="2"/>
          <w:wAfter w:w="143" w:type="dxa"/>
          <w:cantSplit/>
          <w:jc w:val="center"/>
        </w:trPr>
        <w:tc>
          <w:tcPr>
            <w:tcW w:w="929" w:type="dxa"/>
            <w:gridSpan w:val="3"/>
            <w:tcBorders>
              <w:bottom w:val="single" w:sz="6" w:space="0" w:color="auto"/>
            </w:tcBorders>
          </w:tcPr>
          <w:p w14:paraId="6D1B5F33" w14:textId="77777777" w:rsidR="006C32D2" w:rsidRPr="00A564B4" w:rsidRDefault="006C32D2" w:rsidP="006C32D2">
            <w:pPr>
              <w:pStyle w:val="TAL"/>
              <w:tabs>
                <w:tab w:val="left" w:pos="666"/>
              </w:tabs>
              <w:rPr>
                <w:rFonts w:eastAsia="PMingLiU"/>
                <w:lang w:eastAsia="zh-TW"/>
              </w:rPr>
            </w:pPr>
            <w:r w:rsidRPr="00A564B4">
              <w:rPr>
                <w:rFonts w:eastAsia="PMingLiU"/>
                <w:lang w:eastAsia="zh-TW"/>
              </w:rPr>
              <w:t>8.2.11</w:t>
            </w:r>
          </w:p>
        </w:tc>
        <w:tc>
          <w:tcPr>
            <w:tcW w:w="2960" w:type="dxa"/>
            <w:gridSpan w:val="2"/>
            <w:tcBorders>
              <w:bottom w:val="single" w:sz="6" w:space="0" w:color="auto"/>
            </w:tcBorders>
          </w:tcPr>
          <w:p w14:paraId="4E201320" w14:textId="77777777" w:rsidR="006C32D2" w:rsidRPr="00A564B4" w:rsidRDefault="006C32D2" w:rsidP="006C32D2">
            <w:pPr>
              <w:pStyle w:val="TAL"/>
            </w:pPr>
            <w:r w:rsidRPr="00A564B4">
              <w:rPr>
                <w:rFonts w:cs="v4.2.0"/>
              </w:rPr>
              <w:t>E-UTRAN TDD-TDD intra-frequency event triggered reporting for UE configured with highSpeedEnhancedMeasFlag in synchronous cells</w:t>
            </w:r>
          </w:p>
        </w:tc>
        <w:tc>
          <w:tcPr>
            <w:tcW w:w="884" w:type="dxa"/>
            <w:gridSpan w:val="4"/>
            <w:tcBorders>
              <w:bottom w:val="single" w:sz="6" w:space="0" w:color="auto"/>
            </w:tcBorders>
          </w:tcPr>
          <w:p w14:paraId="3F8A862C" w14:textId="77777777" w:rsidR="006C32D2" w:rsidRPr="00A564B4" w:rsidRDefault="006C32D2" w:rsidP="006C32D2">
            <w:pPr>
              <w:pStyle w:val="TAL"/>
              <w:rPr>
                <w:rFonts w:eastAsia="PMingLiU"/>
                <w:lang w:eastAsia="zh-TW"/>
              </w:rPr>
            </w:pPr>
            <w:r w:rsidRPr="00A564B4">
              <w:t>Rel-14</w:t>
            </w:r>
          </w:p>
        </w:tc>
        <w:tc>
          <w:tcPr>
            <w:tcW w:w="1276" w:type="dxa"/>
            <w:gridSpan w:val="3"/>
            <w:tcBorders>
              <w:bottom w:val="single" w:sz="6" w:space="0" w:color="auto"/>
            </w:tcBorders>
          </w:tcPr>
          <w:p w14:paraId="404A0DC4" w14:textId="77777777" w:rsidR="006C32D2" w:rsidRPr="00A564B4" w:rsidRDefault="006C32D2" w:rsidP="006C32D2">
            <w:pPr>
              <w:pStyle w:val="TAL"/>
              <w:jc w:val="both"/>
              <w:rPr>
                <w:lang w:eastAsia="zh-CN"/>
              </w:rPr>
            </w:pPr>
            <w:r w:rsidRPr="00A564B4">
              <w:t>C190</w:t>
            </w:r>
          </w:p>
        </w:tc>
        <w:tc>
          <w:tcPr>
            <w:tcW w:w="2440" w:type="dxa"/>
            <w:gridSpan w:val="3"/>
            <w:tcBorders>
              <w:bottom w:val="single" w:sz="6" w:space="0" w:color="auto"/>
            </w:tcBorders>
          </w:tcPr>
          <w:p w14:paraId="73FEF27D" w14:textId="77777777" w:rsidR="006C32D2" w:rsidRPr="00A564B4" w:rsidRDefault="006C32D2" w:rsidP="006C32D2">
            <w:pPr>
              <w:pStyle w:val="TAL"/>
            </w:pPr>
            <w:r w:rsidRPr="00A564B4">
              <w:rPr>
                <w:szCs w:val="18"/>
              </w:rPr>
              <w:t>UEs supporting E-UTRA TDD and high speed enhancement for measurement</w:t>
            </w:r>
          </w:p>
        </w:tc>
        <w:tc>
          <w:tcPr>
            <w:tcW w:w="1653" w:type="dxa"/>
            <w:gridSpan w:val="3"/>
            <w:shd w:val="clear" w:color="auto" w:fill="auto"/>
          </w:tcPr>
          <w:p w14:paraId="16A9A0E5" w14:textId="77777777" w:rsidR="006C32D2" w:rsidRPr="00A564B4" w:rsidRDefault="006C32D2" w:rsidP="006C32D2">
            <w:pPr>
              <w:pStyle w:val="TAL"/>
            </w:pPr>
          </w:p>
        </w:tc>
        <w:tc>
          <w:tcPr>
            <w:tcW w:w="1696" w:type="dxa"/>
            <w:gridSpan w:val="3"/>
            <w:shd w:val="clear" w:color="auto" w:fill="auto"/>
          </w:tcPr>
          <w:p w14:paraId="048E31DC" w14:textId="77777777" w:rsidR="006C32D2" w:rsidRPr="00A564B4" w:rsidRDefault="006C32D2" w:rsidP="006C32D2">
            <w:pPr>
              <w:pStyle w:val="TAL"/>
            </w:pPr>
          </w:p>
        </w:tc>
        <w:tc>
          <w:tcPr>
            <w:tcW w:w="1705" w:type="dxa"/>
            <w:gridSpan w:val="2"/>
          </w:tcPr>
          <w:p w14:paraId="5E1B6F08" w14:textId="77777777" w:rsidR="006C32D2" w:rsidRPr="00A564B4" w:rsidRDefault="006C32D2" w:rsidP="006C32D2">
            <w:pPr>
              <w:pStyle w:val="TAL"/>
            </w:pPr>
          </w:p>
        </w:tc>
      </w:tr>
      <w:tr w:rsidR="006C32D2" w:rsidRPr="00A564B4" w14:paraId="46C5A8EE" w14:textId="77777777" w:rsidTr="006C32D2">
        <w:trPr>
          <w:gridAfter w:val="2"/>
          <w:wAfter w:w="143" w:type="dxa"/>
          <w:cantSplit/>
          <w:jc w:val="center"/>
        </w:trPr>
        <w:tc>
          <w:tcPr>
            <w:tcW w:w="929" w:type="dxa"/>
            <w:gridSpan w:val="3"/>
          </w:tcPr>
          <w:p w14:paraId="7B01AEA0" w14:textId="77777777" w:rsidR="006C32D2" w:rsidRPr="00A564B4" w:rsidRDefault="006C32D2" w:rsidP="006C32D2">
            <w:pPr>
              <w:pStyle w:val="TAL"/>
              <w:rPr>
                <w:rFonts w:eastAsia="MS Mincho"/>
                <w:lang w:eastAsia="en-US"/>
              </w:rPr>
            </w:pPr>
            <w:r w:rsidRPr="00A564B4">
              <w:rPr>
                <w:rFonts w:eastAsia="MS Mincho"/>
                <w:lang w:eastAsia="en-US"/>
              </w:rPr>
              <w:t>8.11.1</w:t>
            </w:r>
          </w:p>
        </w:tc>
        <w:tc>
          <w:tcPr>
            <w:tcW w:w="2960" w:type="dxa"/>
            <w:gridSpan w:val="2"/>
          </w:tcPr>
          <w:p w14:paraId="0A951C40" w14:textId="77777777" w:rsidR="006C32D2" w:rsidRPr="00A564B4" w:rsidRDefault="006C32D2" w:rsidP="006C32D2">
            <w:pPr>
              <w:pStyle w:val="TAL"/>
              <w:rPr>
                <w:lang w:eastAsia="en-US"/>
              </w:rPr>
            </w:pPr>
            <w:r w:rsidRPr="00A564B4">
              <w:rPr>
                <w:lang w:eastAsia="en-US"/>
              </w:rPr>
              <w:t>Multiple E-UTRAN FDD-FDD Inter-frequency event triggered reporting under fading propagation conditions</w:t>
            </w:r>
          </w:p>
        </w:tc>
        <w:tc>
          <w:tcPr>
            <w:tcW w:w="828" w:type="dxa"/>
            <w:gridSpan w:val="2"/>
          </w:tcPr>
          <w:p w14:paraId="15697AED" w14:textId="77777777" w:rsidR="006C32D2" w:rsidRPr="00A564B4" w:rsidRDefault="006C32D2" w:rsidP="006C32D2">
            <w:pPr>
              <w:pStyle w:val="TAL"/>
              <w:rPr>
                <w:lang w:eastAsia="en-US"/>
              </w:rPr>
            </w:pPr>
            <w:r w:rsidRPr="00A564B4">
              <w:rPr>
                <w:lang w:eastAsia="en-US"/>
              </w:rPr>
              <w:t>Rel-8</w:t>
            </w:r>
          </w:p>
        </w:tc>
        <w:tc>
          <w:tcPr>
            <w:tcW w:w="1275" w:type="dxa"/>
            <w:gridSpan w:val="4"/>
          </w:tcPr>
          <w:p w14:paraId="0A9D8801" w14:textId="77777777" w:rsidR="006C32D2" w:rsidRPr="00A564B4" w:rsidRDefault="006C32D2" w:rsidP="006C32D2">
            <w:pPr>
              <w:pStyle w:val="TAL"/>
              <w:rPr>
                <w:lang w:eastAsia="ko-KR"/>
              </w:rPr>
            </w:pPr>
            <w:r w:rsidRPr="00A564B4">
              <w:rPr>
                <w:lang w:eastAsia="en-US"/>
              </w:rPr>
              <w:t>C0</w:t>
            </w:r>
            <w:r w:rsidRPr="00A564B4">
              <w:rPr>
                <w:lang w:eastAsia="ko-KR"/>
              </w:rPr>
              <w:t>1b</w:t>
            </w:r>
          </w:p>
        </w:tc>
        <w:tc>
          <w:tcPr>
            <w:tcW w:w="2471" w:type="dxa"/>
            <w:gridSpan w:val="3"/>
          </w:tcPr>
          <w:p w14:paraId="587740CA" w14:textId="77777777" w:rsidR="006C32D2" w:rsidRPr="00A564B4" w:rsidRDefault="006C32D2" w:rsidP="006C32D2">
            <w:pPr>
              <w:pStyle w:val="TAL"/>
              <w:rPr>
                <w:lang w:eastAsia="ko-KR"/>
              </w:rPr>
            </w:pPr>
            <w:r w:rsidRPr="00A564B4">
              <w:rPr>
                <w:lang w:eastAsia="en-US"/>
              </w:rPr>
              <w:t>UE supporting E-UTRA FDD and Feature Group Indicator 25</w:t>
            </w:r>
          </w:p>
        </w:tc>
        <w:tc>
          <w:tcPr>
            <w:tcW w:w="1668" w:type="dxa"/>
            <w:gridSpan w:val="3"/>
          </w:tcPr>
          <w:p w14:paraId="71FD6896" w14:textId="77777777" w:rsidR="006C32D2" w:rsidRPr="00A564B4" w:rsidRDefault="006C32D2" w:rsidP="006C32D2">
            <w:pPr>
              <w:pStyle w:val="TAL"/>
              <w:rPr>
                <w:lang w:eastAsia="en-US"/>
              </w:rPr>
            </w:pPr>
          </w:p>
        </w:tc>
        <w:tc>
          <w:tcPr>
            <w:tcW w:w="1695" w:type="dxa"/>
            <w:gridSpan w:val="3"/>
          </w:tcPr>
          <w:p w14:paraId="21A22F37" w14:textId="77777777" w:rsidR="006C32D2" w:rsidRPr="00A564B4" w:rsidRDefault="006C32D2" w:rsidP="006C32D2">
            <w:pPr>
              <w:pStyle w:val="TAL"/>
              <w:rPr>
                <w:lang w:eastAsia="en-US"/>
              </w:rPr>
            </w:pPr>
          </w:p>
        </w:tc>
        <w:tc>
          <w:tcPr>
            <w:tcW w:w="1717" w:type="dxa"/>
            <w:gridSpan w:val="3"/>
          </w:tcPr>
          <w:p w14:paraId="65FA1A09" w14:textId="77777777" w:rsidR="006C32D2" w:rsidRPr="00A564B4" w:rsidRDefault="006C32D2" w:rsidP="006C32D2">
            <w:pPr>
              <w:pStyle w:val="TAL"/>
              <w:rPr>
                <w:lang w:eastAsia="en-US"/>
              </w:rPr>
            </w:pPr>
            <w:r w:rsidRPr="00A564B4">
              <w:rPr>
                <w:lang w:eastAsia="en-US"/>
              </w:rPr>
              <w:t>2Rx, 4Rx</w:t>
            </w:r>
          </w:p>
        </w:tc>
      </w:tr>
      <w:tr w:rsidR="006C32D2" w:rsidRPr="00A564B4" w14:paraId="64A64F97" w14:textId="77777777" w:rsidTr="006C32D2">
        <w:trPr>
          <w:gridAfter w:val="2"/>
          <w:wAfter w:w="143" w:type="dxa"/>
          <w:cantSplit/>
          <w:jc w:val="center"/>
        </w:trPr>
        <w:tc>
          <w:tcPr>
            <w:tcW w:w="929" w:type="dxa"/>
            <w:gridSpan w:val="3"/>
            <w:tcBorders>
              <w:bottom w:val="single" w:sz="6" w:space="0" w:color="auto"/>
            </w:tcBorders>
          </w:tcPr>
          <w:p w14:paraId="27EE8E40" w14:textId="77777777" w:rsidR="006C32D2" w:rsidRPr="00A564B4" w:rsidDel="00A53584" w:rsidRDefault="006C32D2" w:rsidP="006C32D2">
            <w:pPr>
              <w:pStyle w:val="TAL"/>
              <w:rPr>
                <w:lang w:eastAsia="en-US"/>
              </w:rPr>
            </w:pPr>
            <w:r w:rsidRPr="00A564B4">
              <w:rPr>
                <w:lang w:eastAsia="en-US"/>
              </w:rPr>
              <w:t>8.11.2</w:t>
            </w:r>
          </w:p>
        </w:tc>
        <w:tc>
          <w:tcPr>
            <w:tcW w:w="2960" w:type="dxa"/>
            <w:gridSpan w:val="2"/>
            <w:tcBorders>
              <w:bottom w:val="single" w:sz="6" w:space="0" w:color="auto"/>
            </w:tcBorders>
          </w:tcPr>
          <w:p w14:paraId="05D3F449" w14:textId="77777777" w:rsidR="006C32D2" w:rsidRPr="00A564B4" w:rsidDel="00A53584" w:rsidRDefault="006C32D2" w:rsidP="006C32D2">
            <w:pPr>
              <w:pStyle w:val="TAL"/>
              <w:rPr>
                <w:lang w:eastAsia="en-US"/>
              </w:rPr>
            </w:pPr>
            <w:r w:rsidRPr="00A564B4">
              <w:rPr>
                <w:lang w:eastAsia="en-US"/>
              </w:rPr>
              <w:t>E-UTRAN TDD - E-UTRAN TDD and E-UTRAN TDD Inter-frequency event triggered reporting under fading propagation conditions</w:t>
            </w:r>
          </w:p>
        </w:tc>
        <w:tc>
          <w:tcPr>
            <w:tcW w:w="828" w:type="dxa"/>
            <w:gridSpan w:val="2"/>
            <w:tcBorders>
              <w:bottom w:val="single" w:sz="6" w:space="0" w:color="auto"/>
            </w:tcBorders>
          </w:tcPr>
          <w:p w14:paraId="2F4F4F7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0A94661" w14:textId="77777777" w:rsidR="006C32D2" w:rsidRPr="00A564B4" w:rsidDel="00A5358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48FDB428" w14:textId="77777777" w:rsidR="006C32D2" w:rsidRPr="00A564B4" w:rsidDel="00A5358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47F52F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39CF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502B9" w14:textId="77777777" w:rsidR="006C32D2" w:rsidRPr="00A564B4" w:rsidRDefault="006C32D2" w:rsidP="006C32D2">
            <w:pPr>
              <w:pStyle w:val="TAL"/>
              <w:rPr>
                <w:lang w:eastAsia="en-US"/>
              </w:rPr>
            </w:pPr>
            <w:r w:rsidRPr="00A564B4">
              <w:rPr>
                <w:lang w:eastAsia="en-US"/>
              </w:rPr>
              <w:t>2Rx, 4Rx</w:t>
            </w:r>
          </w:p>
        </w:tc>
      </w:tr>
      <w:tr w:rsidR="006C32D2" w:rsidRPr="00A564B4" w14:paraId="0EE6F329" w14:textId="77777777" w:rsidTr="006C32D2">
        <w:trPr>
          <w:gridAfter w:val="2"/>
          <w:wAfter w:w="143" w:type="dxa"/>
          <w:cantSplit/>
          <w:jc w:val="center"/>
        </w:trPr>
        <w:tc>
          <w:tcPr>
            <w:tcW w:w="929" w:type="dxa"/>
            <w:gridSpan w:val="3"/>
          </w:tcPr>
          <w:p w14:paraId="5B4852A2" w14:textId="77777777" w:rsidR="006C32D2" w:rsidRPr="00A564B4" w:rsidRDefault="006C32D2" w:rsidP="006C32D2">
            <w:pPr>
              <w:pStyle w:val="TAL"/>
              <w:rPr>
                <w:lang w:eastAsia="en-US"/>
              </w:rPr>
            </w:pPr>
            <w:r w:rsidRPr="00A564B4">
              <w:rPr>
                <w:lang w:eastAsia="en-US"/>
              </w:rPr>
              <w:t>8.11.3</w:t>
            </w:r>
          </w:p>
        </w:tc>
        <w:tc>
          <w:tcPr>
            <w:tcW w:w="2960" w:type="dxa"/>
            <w:gridSpan w:val="2"/>
          </w:tcPr>
          <w:p w14:paraId="0096F795" w14:textId="77777777" w:rsidR="006C32D2" w:rsidRPr="00A564B4" w:rsidRDefault="006C32D2" w:rsidP="006C32D2">
            <w:pPr>
              <w:pStyle w:val="TAL"/>
              <w:rPr>
                <w:lang w:eastAsia="en-US"/>
              </w:rPr>
            </w:pPr>
            <w:r w:rsidRPr="00A564B4">
              <w:rPr>
                <w:lang w:eastAsia="en-US"/>
              </w:rPr>
              <w:t>E-UTRAN FDD-FDD Inter-frequency and UTRAN FDD event triggered reporting under fading propagation conditions</w:t>
            </w:r>
          </w:p>
        </w:tc>
        <w:tc>
          <w:tcPr>
            <w:tcW w:w="828" w:type="dxa"/>
            <w:gridSpan w:val="2"/>
          </w:tcPr>
          <w:p w14:paraId="3AA4C3BB" w14:textId="77777777" w:rsidR="006C32D2" w:rsidRPr="00A564B4" w:rsidRDefault="006C32D2" w:rsidP="006C32D2">
            <w:pPr>
              <w:pStyle w:val="TAL"/>
              <w:rPr>
                <w:lang w:eastAsia="en-US"/>
              </w:rPr>
            </w:pPr>
            <w:r w:rsidRPr="00A564B4">
              <w:rPr>
                <w:lang w:eastAsia="en-US"/>
              </w:rPr>
              <w:t>Rel-8</w:t>
            </w:r>
          </w:p>
        </w:tc>
        <w:tc>
          <w:tcPr>
            <w:tcW w:w="1275" w:type="dxa"/>
            <w:gridSpan w:val="4"/>
          </w:tcPr>
          <w:p w14:paraId="5DF5A40A"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4e</w:t>
            </w:r>
          </w:p>
        </w:tc>
        <w:tc>
          <w:tcPr>
            <w:tcW w:w="2471" w:type="dxa"/>
            <w:gridSpan w:val="3"/>
          </w:tcPr>
          <w:p w14:paraId="33A30766" w14:textId="77777777" w:rsidR="006C32D2" w:rsidRPr="00A564B4" w:rsidRDefault="006C32D2" w:rsidP="006C32D2">
            <w:pPr>
              <w:pStyle w:val="TAL"/>
              <w:rPr>
                <w:lang w:eastAsia="en-US"/>
              </w:rPr>
            </w:pPr>
            <w:r w:rsidRPr="00A564B4">
              <w:rPr>
                <w:lang w:eastAsia="en-US"/>
              </w:rPr>
              <w:t>UE supporting E-UTRA FDD and UTRA FDD and Feature Group Indicators 22 and 25</w:t>
            </w:r>
          </w:p>
        </w:tc>
        <w:tc>
          <w:tcPr>
            <w:tcW w:w="1668" w:type="dxa"/>
            <w:gridSpan w:val="3"/>
          </w:tcPr>
          <w:p w14:paraId="105F9FE3" w14:textId="77777777" w:rsidR="006C32D2" w:rsidRPr="00A564B4" w:rsidRDefault="006C32D2" w:rsidP="006C32D2">
            <w:pPr>
              <w:pStyle w:val="TAL"/>
              <w:rPr>
                <w:lang w:eastAsia="en-US"/>
              </w:rPr>
            </w:pPr>
          </w:p>
        </w:tc>
        <w:tc>
          <w:tcPr>
            <w:tcW w:w="1695" w:type="dxa"/>
            <w:gridSpan w:val="3"/>
          </w:tcPr>
          <w:p w14:paraId="3F85740C" w14:textId="77777777" w:rsidR="006C32D2" w:rsidRPr="00A564B4" w:rsidRDefault="006C32D2" w:rsidP="006C32D2">
            <w:pPr>
              <w:pStyle w:val="TAL"/>
              <w:rPr>
                <w:lang w:eastAsia="en-US"/>
              </w:rPr>
            </w:pPr>
          </w:p>
        </w:tc>
        <w:tc>
          <w:tcPr>
            <w:tcW w:w="1717" w:type="dxa"/>
            <w:gridSpan w:val="3"/>
          </w:tcPr>
          <w:p w14:paraId="7DC1CD1E" w14:textId="77777777" w:rsidR="006C32D2" w:rsidRPr="00A564B4" w:rsidRDefault="006C32D2" w:rsidP="006C32D2">
            <w:pPr>
              <w:pStyle w:val="TAL"/>
              <w:rPr>
                <w:lang w:eastAsia="en-US"/>
              </w:rPr>
            </w:pPr>
            <w:r w:rsidRPr="00A564B4">
              <w:rPr>
                <w:lang w:eastAsia="en-US"/>
              </w:rPr>
              <w:t>2Rx, 4Rx</w:t>
            </w:r>
          </w:p>
        </w:tc>
      </w:tr>
      <w:tr w:rsidR="006C32D2" w:rsidRPr="00A564B4" w14:paraId="7887F7A9" w14:textId="77777777" w:rsidTr="006C32D2">
        <w:trPr>
          <w:gridAfter w:val="2"/>
          <w:wAfter w:w="143" w:type="dxa"/>
          <w:cantSplit/>
          <w:jc w:val="center"/>
        </w:trPr>
        <w:tc>
          <w:tcPr>
            <w:tcW w:w="929" w:type="dxa"/>
            <w:gridSpan w:val="3"/>
            <w:vMerge w:val="restart"/>
          </w:tcPr>
          <w:p w14:paraId="4D0B17BA" w14:textId="77777777" w:rsidR="006C32D2" w:rsidRPr="00A564B4" w:rsidDel="00A53584" w:rsidRDefault="006C32D2" w:rsidP="006C32D2">
            <w:pPr>
              <w:pStyle w:val="TAL"/>
              <w:rPr>
                <w:lang w:eastAsia="en-US"/>
              </w:rPr>
            </w:pPr>
            <w:r w:rsidRPr="00A564B4">
              <w:rPr>
                <w:lang w:eastAsia="en-US"/>
              </w:rPr>
              <w:t>8.11.4</w:t>
            </w:r>
          </w:p>
        </w:tc>
        <w:tc>
          <w:tcPr>
            <w:tcW w:w="2960" w:type="dxa"/>
            <w:gridSpan w:val="2"/>
            <w:vMerge w:val="restart"/>
          </w:tcPr>
          <w:p w14:paraId="3D9A1E60" w14:textId="77777777" w:rsidR="006C32D2" w:rsidRPr="00A564B4" w:rsidDel="00A53584" w:rsidRDefault="006C32D2" w:rsidP="006C32D2">
            <w:pPr>
              <w:pStyle w:val="TAL"/>
              <w:rPr>
                <w:lang w:eastAsia="en-US"/>
              </w:rPr>
            </w:pPr>
            <w:r w:rsidRPr="00A564B4">
              <w:rPr>
                <w:lang w:eastAsia="en-US"/>
              </w:rPr>
              <w:t>InterRAT E-UTRA TDD to E-UTRA TDD and UTRA TDD cell search</w:t>
            </w:r>
          </w:p>
        </w:tc>
        <w:tc>
          <w:tcPr>
            <w:tcW w:w="828" w:type="dxa"/>
            <w:gridSpan w:val="2"/>
            <w:tcBorders>
              <w:bottom w:val="single" w:sz="6" w:space="0" w:color="auto"/>
            </w:tcBorders>
          </w:tcPr>
          <w:p w14:paraId="5C8C209D"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06CC1BC7" w14:textId="77777777" w:rsidR="006C32D2" w:rsidRPr="00A564B4" w:rsidDel="00A53584" w:rsidRDefault="006C32D2" w:rsidP="006C32D2">
            <w:pPr>
              <w:pStyle w:val="TAL"/>
              <w:rPr>
                <w:lang w:eastAsia="en-US"/>
              </w:rPr>
            </w:pPr>
            <w:r w:rsidRPr="00A564B4">
              <w:rPr>
                <w:lang w:eastAsia="zh-CN"/>
              </w:rPr>
              <w:t>C05e</w:t>
            </w:r>
          </w:p>
        </w:tc>
        <w:tc>
          <w:tcPr>
            <w:tcW w:w="2471" w:type="dxa"/>
            <w:gridSpan w:val="3"/>
            <w:tcBorders>
              <w:bottom w:val="single" w:sz="6" w:space="0" w:color="auto"/>
            </w:tcBorders>
          </w:tcPr>
          <w:p w14:paraId="5F52549E" w14:textId="77777777" w:rsidR="006C32D2" w:rsidRPr="00A564B4" w:rsidDel="00A53584" w:rsidRDefault="006C32D2" w:rsidP="006C32D2">
            <w:pPr>
              <w:pStyle w:val="TAL"/>
              <w:rPr>
                <w:lang w:eastAsia="en-US"/>
              </w:rPr>
            </w:pPr>
            <w:r w:rsidRPr="00A564B4">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17CB8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8C92B1F" w14:textId="77777777" w:rsidR="006C32D2" w:rsidRPr="00A564B4" w:rsidRDefault="006C32D2" w:rsidP="006C32D2">
            <w:pPr>
              <w:pStyle w:val="TAL"/>
              <w:rPr>
                <w:lang w:eastAsia="en-US"/>
              </w:rPr>
            </w:pPr>
            <w:r w:rsidRPr="00A564B4">
              <w:rPr>
                <w:lang w:eastAsia="en-US"/>
              </w:rPr>
              <w:t>2Rx, 4Rx</w:t>
            </w:r>
          </w:p>
        </w:tc>
      </w:tr>
      <w:tr w:rsidR="006C32D2" w:rsidRPr="00A564B4" w14:paraId="794E3BC6" w14:textId="77777777" w:rsidTr="006C32D2">
        <w:trPr>
          <w:gridAfter w:val="2"/>
          <w:wAfter w:w="143" w:type="dxa"/>
          <w:cantSplit/>
          <w:jc w:val="center"/>
        </w:trPr>
        <w:tc>
          <w:tcPr>
            <w:tcW w:w="929" w:type="dxa"/>
            <w:gridSpan w:val="3"/>
            <w:vMerge/>
            <w:tcBorders>
              <w:bottom w:val="single" w:sz="6" w:space="0" w:color="auto"/>
            </w:tcBorders>
          </w:tcPr>
          <w:p w14:paraId="1334FF7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3392F73"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73DE49F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31C82D85" w14:textId="77777777" w:rsidR="006C32D2" w:rsidRPr="00A564B4" w:rsidRDefault="006C32D2" w:rsidP="006C32D2">
            <w:pPr>
              <w:pStyle w:val="TAL"/>
              <w:rPr>
                <w:lang w:eastAsia="zh-CN"/>
              </w:rPr>
            </w:pPr>
            <w:r w:rsidRPr="00A564B4">
              <w:rPr>
                <w:lang w:eastAsia="zh-CN"/>
              </w:rPr>
              <w:t>C86</w:t>
            </w:r>
          </w:p>
        </w:tc>
        <w:tc>
          <w:tcPr>
            <w:tcW w:w="2471" w:type="dxa"/>
            <w:gridSpan w:val="3"/>
            <w:tcBorders>
              <w:bottom w:val="single" w:sz="6" w:space="0" w:color="auto"/>
            </w:tcBorders>
            <w:shd w:val="clear" w:color="auto" w:fill="auto"/>
          </w:tcPr>
          <w:p w14:paraId="67872859"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41A7D2C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4E34D8" w14:textId="77777777" w:rsidR="006C32D2" w:rsidRPr="00A564B4" w:rsidRDefault="006C32D2" w:rsidP="006C32D2">
            <w:pPr>
              <w:pStyle w:val="TAL"/>
              <w:rPr>
                <w:lang w:eastAsia="en-US"/>
              </w:rPr>
            </w:pPr>
            <w:r w:rsidRPr="00A564B4">
              <w:rPr>
                <w:lang w:eastAsia="en-US"/>
              </w:rPr>
              <w:t>2Rx, 4Rx</w:t>
            </w:r>
          </w:p>
        </w:tc>
      </w:tr>
      <w:tr w:rsidR="006C32D2" w:rsidRPr="00A564B4" w14:paraId="3E70E0D8" w14:textId="77777777" w:rsidTr="006C32D2">
        <w:trPr>
          <w:gridAfter w:val="2"/>
          <w:wAfter w:w="143" w:type="dxa"/>
          <w:cantSplit/>
          <w:jc w:val="center"/>
        </w:trPr>
        <w:tc>
          <w:tcPr>
            <w:tcW w:w="929" w:type="dxa"/>
            <w:gridSpan w:val="3"/>
            <w:vMerge/>
            <w:tcBorders>
              <w:bottom w:val="single" w:sz="6" w:space="0" w:color="auto"/>
            </w:tcBorders>
          </w:tcPr>
          <w:p w14:paraId="49581E0E"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485D421"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D27D60C"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6C4B5EF3" w14:textId="77777777" w:rsidR="006C32D2" w:rsidRPr="00A564B4" w:rsidRDefault="006C32D2" w:rsidP="006C32D2">
            <w:pPr>
              <w:pStyle w:val="TAL"/>
              <w:rPr>
                <w:lang w:eastAsia="zh-CN"/>
              </w:rPr>
            </w:pPr>
            <w:r w:rsidRPr="00A564B4">
              <w:rPr>
                <w:lang w:eastAsia="zh-CN"/>
              </w:rPr>
              <w:t>C82</w:t>
            </w:r>
          </w:p>
        </w:tc>
        <w:tc>
          <w:tcPr>
            <w:tcW w:w="2471" w:type="dxa"/>
            <w:gridSpan w:val="3"/>
            <w:tcBorders>
              <w:bottom w:val="single" w:sz="6" w:space="0" w:color="auto"/>
            </w:tcBorders>
          </w:tcPr>
          <w:p w14:paraId="22869341" w14:textId="77777777" w:rsidR="006C32D2" w:rsidRPr="00A564B4" w:rsidRDefault="006C32D2" w:rsidP="006C32D2">
            <w:pPr>
              <w:pStyle w:val="TAL"/>
              <w:rPr>
                <w:lang w:eastAsia="en-US"/>
              </w:rPr>
            </w:pPr>
            <w:r w:rsidRPr="00A564B4">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191A6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6BD80" w14:textId="77777777" w:rsidR="006C32D2" w:rsidRPr="00A564B4" w:rsidRDefault="006C32D2" w:rsidP="006C32D2">
            <w:pPr>
              <w:pStyle w:val="TAL"/>
              <w:rPr>
                <w:lang w:eastAsia="en-US"/>
              </w:rPr>
            </w:pPr>
            <w:r w:rsidRPr="00A564B4">
              <w:rPr>
                <w:lang w:eastAsia="en-US"/>
              </w:rPr>
              <w:t>2Rx, 4Rx</w:t>
            </w:r>
          </w:p>
        </w:tc>
      </w:tr>
      <w:tr w:rsidR="006C32D2" w:rsidRPr="00A564B4" w14:paraId="07648E1B" w14:textId="77777777" w:rsidTr="006C32D2">
        <w:trPr>
          <w:gridAfter w:val="2"/>
          <w:wAfter w:w="143" w:type="dxa"/>
          <w:cantSplit/>
          <w:jc w:val="center"/>
        </w:trPr>
        <w:tc>
          <w:tcPr>
            <w:tcW w:w="929" w:type="dxa"/>
            <w:gridSpan w:val="3"/>
            <w:tcBorders>
              <w:bottom w:val="single" w:sz="6" w:space="0" w:color="auto"/>
            </w:tcBorders>
          </w:tcPr>
          <w:p w14:paraId="0B6E965D" w14:textId="77777777" w:rsidR="006C32D2" w:rsidRPr="00A564B4" w:rsidDel="00A53584" w:rsidRDefault="006C32D2" w:rsidP="006C32D2">
            <w:pPr>
              <w:pStyle w:val="TAL"/>
              <w:rPr>
                <w:lang w:eastAsia="en-US"/>
              </w:rPr>
            </w:pPr>
            <w:r w:rsidRPr="00A564B4">
              <w:rPr>
                <w:lang w:eastAsia="en-US"/>
              </w:rPr>
              <w:t>8.11.5</w:t>
            </w:r>
          </w:p>
        </w:tc>
        <w:tc>
          <w:tcPr>
            <w:tcW w:w="2960" w:type="dxa"/>
            <w:gridSpan w:val="2"/>
            <w:tcBorders>
              <w:bottom w:val="single" w:sz="6" w:space="0" w:color="auto"/>
            </w:tcBorders>
          </w:tcPr>
          <w:p w14:paraId="2C8B23BC" w14:textId="77777777" w:rsidR="006C32D2" w:rsidRPr="00A564B4" w:rsidDel="00A53584" w:rsidRDefault="006C32D2" w:rsidP="006C32D2">
            <w:pPr>
              <w:pStyle w:val="TAL"/>
              <w:rPr>
                <w:lang w:eastAsia="en-US"/>
              </w:rPr>
            </w:pPr>
            <w:r w:rsidRPr="00A564B4">
              <w:rPr>
                <w:lang w:eastAsia="en-US"/>
              </w:rPr>
              <w:t>Combined E-UTRAN FDD - E-UTRA FDD and GSM cell search; E-UTRA cells in fading; GSM cell in static propagation conditions</w:t>
            </w:r>
          </w:p>
        </w:tc>
        <w:tc>
          <w:tcPr>
            <w:tcW w:w="828" w:type="dxa"/>
            <w:gridSpan w:val="2"/>
            <w:tcBorders>
              <w:bottom w:val="single" w:sz="6" w:space="0" w:color="auto"/>
            </w:tcBorders>
          </w:tcPr>
          <w:p w14:paraId="70E6B4BE"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DB0C7DF" w14:textId="77777777" w:rsidR="006C32D2" w:rsidRPr="00A564B4" w:rsidDel="00A53584" w:rsidRDefault="006C32D2" w:rsidP="006C32D2">
            <w:pPr>
              <w:pStyle w:val="TAL"/>
              <w:rPr>
                <w:lang w:eastAsia="en-US"/>
              </w:rPr>
            </w:pPr>
            <w:r w:rsidRPr="00A564B4">
              <w:rPr>
                <w:lang w:eastAsia="zh-CN"/>
              </w:rPr>
              <w:t>C08b</w:t>
            </w:r>
          </w:p>
        </w:tc>
        <w:tc>
          <w:tcPr>
            <w:tcW w:w="2471" w:type="dxa"/>
            <w:gridSpan w:val="3"/>
            <w:tcBorders>
              <w:bottom w:val="single" w:sz="6" w:space="0" w:color="auto"/>
            </w:tcBorders>
          </w:tcPr>
          <w:p w14:paraId="61F090C0" w14:textId="77777777" w:rsidR="006C32D2" w:rsidRPr="00A564B4" w:rsidDel="00A53584" w:rsidRDefault="006C32D2" w:rsidP="006C32D2">
            <w:pPr>
              <w:pStyle w:val="TAL"/>
              <w:rPr>
                <w:lang w:eastAsia="en-US"/>
              </w:rPr>
            </w:pPr>
            <w:r w:rsidRPr="00A564B4">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6DC67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841D4B" w14:textId="77777777" w:rsidR="006C32D2" w:rsidRPr="00A564B4" w:rsidRDefault="006C32D2" w:rsidP="006C32D2">
            <w:pPr>
              <w:pStyle w:val="TAL"/>
              <w:rPr>
                <w:lang w:eastAsia="en-US"/>
              </w:rPr>
            </w:pPr>
            <w:r w:rsidRPr="00A564B4">
              <w:rPr>
                <w:lang w:eastAsia="en-US"/>
              </w:rPr>
              <w:t>2Rx, 4Rx</w:t>
            </w:r>
          </w:p>
        </w:tc>
      </w:tr>
      <w:tr w:rsidR="006C32D2" w:rsidRPr="00A564B4" w14:paraId="4953948F" w14:textId="77777777" w:rsidTr="006C32D2">
        <w:trPr>
          <w:gridAfter w:val="2"/>
          <w:wAfter w:w="143" w:type="dxa"/>
          <w:cantSplit/>
          <w:jc w:val="center"/>
        </w:trPr>
        <w:tc>
          <w:tcPr>
            <w:tcW w:w="929" w:type="dxa"/>
            <w:gridSpan w:val="3"/>
            <w:tcBorders>
              <w:bottom w:val="single" w:sz="6" w:space="0" w:color="auto"/>
            </w:tcBorders>
          </w:tcPr>
          <w:p w14:paraId="37AC5CB4" w14:textId="77777777" w:rsidR="006C32D2" w:rsidRPr="00A564B4" w:rsidDel="00A53584" w:rsidRDefault="006C32D2" w:rsidP="006C32D2">
            <w:pPr>
              <w:pStyle w:val="TAL"/>
              <w:rPr>
                <w:lang w:eastAsia="en-US"/>
              </w:rPr>
            </w:pPr>
            <w:r w:rsidRPr="00A564B4">
              <w:rPr>
                <w:lang w:eastAsia="en-US"/>
              </w:rPr>
              <w:t>8.11.6</w:t>
            </w:r>
          </w:p>
        </w:tc>
        <w:tc>
          <w:tcPr>
            <w:tcW w:w="2960" w:type="dxa"/>
            <w:gridSpan w:val="2"/>
            <w:tcBorders>
              <w:bottom w:val="single" w:sz="6" w:space="0" w:color="auto"/>
            </w:tcBorders>
          </w:tcPr>
          <w:p w14:paraId="6A6D3663" w14:textId="77777777" w:rsidR="006C32D2" w:rsidRPr="00A564B4" w:rsidDel="00A53584" w:rsidRDefault="006C32D2" w:rsidP="006C32D2">
            <w:pPr>
              <w:pStyle w:val="TAL"/>
              <w:rPr>
                <w:lang w:eastAsia="en-US"/>
              </w:rPr>
            </w:pPr>
            <w:r w:rsidRPr="00A564B4">
              <w:rPr>
                <w:lang w:eastAsia="en-US"/>
              </w:rPr>
              <w:t>Combined E-UTRAN TDD - E-UTRA TDD and GSM cell search; E-UTRA cells in fading; GSM cell in static propagation conditions</w:t>
            </w:r>
          </w:p>
        </w:tc>
        <w:tc>
          <w:tcPr>
            <w:tcW w:w="828" w:type="dxa"/>
            <w:gridSpan w:val="2"/>
            <w:tcBorders>
              <w:bottom w:val="single" w:sz="6" w:space="0" w:color="auto"/>
            </w:tcBorders>
          </w:tcPr>
          <w:p w14:paraId="7ACC5B5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D9F21A" w14:textId="77777777" w:rsidR="006C32D2" w:rsidRPr="00A564B4" w:rsidDel="00A53584" w:rsidRDefault="006C32D2" w:rsidP="006C32D2">
            <w:pPr>
              <w:pStyle w:val="TAL"/>
              <w:rPr>
                <w:lang w:eastAsia="en-US"/>
              </w:rPr>
            </w:pPr>
            <w:r w:rsidRPr="00A564B4">
              <w:rPr>
                <w:lang w:eastAsia="zh-CN"/>
              </w:rPr>
              <w:t>C09a</w:t>
            </w:r>
          </w:p>
        </w:tc>
        <w:tc>
          <w:tcPr>
            <w:tcW w:w="2471" w:type="dxa"/>
            <w:gridSpan w:val="3"/>
            <w:tcBorders>
              <w:bottom w:val="single" w:sz="6" w:space="0" w:color="auto"/>
            </w:tcBorders>
          </w:tcPr>
          <w:p w14:paraId="202997E7" w14:textId="77777777" w:rsidR="006C32D2" w:rsidRPr="00A564B4" w:rsidDel="00A53584" w:rsidRDefault="006C32D2" w:rsidP="006C32D2">
            <w:pPr>
              <w:pStyle w:val="TAL"/>
              <w:rPr>
                <w:lang w:eastAsia="en-US"/>
              </w:rPr>
            </w:pPr>
            <w:r w:rsidRPr="00A564B4">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2C65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40E30E" w14:textId="77777777" w:rsidR="006C32D2" w:rsidRPr="00A564B4" w:rsidRDefault="006C32D2" w:rsidP="006C32D2">
            <w:pPr>
              <w:pStyle w:val="TAL"/>
              <w:rPr>
                <w:lang w:eastAsia="en-US"/>
              </w:rPr>
            </w:pPr>
            <w:r w:rsidRPr="00A564B4">
              <w:rPr>
                <w:lang w:eastAsia="en-US"/>
              </w:rPr>
              <w:t>2Rx, 4Rx</w:t>
            </w:r>
          </w:p>
        </w:tc>
      </w:tr>
      <w:tr w:rsidR="006C32D2" w:rsidRPr="00A564B4" w14:paraId="7A363FE7" w14:textId="77777777" w:rsidTr="006C32D2">
        <w:trPr>
          <w:gridAfter w:val="2"/>
          <w:wAfter w:w="143" w:type="dxa"/>
          <w:cantSplit/>
          <w:jc w:val="center"/>
        </w:trPr>
        <w:tc>
          <w:tcPr>
            <w:tcW w:w="929" w:type="dxa"/>
            <w:gridSpan w:val="3"/>
            <w:tcBorders>
              <w:bottom w:val="single" w:sz="6" w:space="0" w:color="auto"/>
            </w:tcBorders>
          </w:tcPr>
          <w:p w14:paraId="2677112F" w14:textId="77777777" w:rsidR="006C32D2" w:rsidRPr="00A564B4" w:rsidRDefault="006C32D2" w:rsidP="006C32D2">
            <w:pPr>
              <w:pStyle w:val="TAL"/>
              <w:rPr>
                <w:lang w:eastAsia="zh-CN"/>
              </w:rPr>
            </w:pPr>
            <w:r w:rsidRPr="00A564B4">
              <w:rPr>
                <w:lang w:eastAsia="zh-CN"/>
              </w:rPr>
              <w:t>8.12.1</w:t>
            </w:r>
          </w:p>
        </w:tc>
        <w:tc>
          <w:tcPr>
            <w:tcW w:w="2960" w:type="dxa"/>
            <w:gridSpan w:val="2"/>
            <w:tcBorders>
              <w:bottom w:val="single" w:sz="6" w:space="0" w:color="auto"/>
            </w:tcBorders>
          </w:tcPr>
          <w:p w14:paraId="40DB0CBE"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2E84B89B"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34AAD525"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8BFC72F"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104908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F5A1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9C01D71" w14:textId="77777777" w:rsidR="006C32D2" w:rsidRPr="00A564B4" w:rsidRDefault="006C32D2" w:rsidP="006C32D2">
            <w:pPr>
              <w:pStyle w:val="TAL"/>
              <w:rPr>
                <w:lang w:eastAsia="en-US"/>
              </w:rPr>
            </w:pPr>
          </w:p>
        </w:tc>
      </w:tr>
      <w:tr w:rsidR="006C32D2" w:rsidRPr="00A564B4" w14:paraId="471F58C0" w14:textId="77777777" w:rsidTr="006C32D2">
        <w:trPr>
          <w:gridAfter w:val="2"/>
          <w:wAfter w:w="143" w:type="dxa"/>
          <w:cantSplit/>
          <w:jc w:val="center"/>
        </w:trPr>
        <w:tc>
          <w:tcPr>
            <w:tcW w:w="929" w:type="dxa"/>
            <w:gridSpan w:val="3"/>
            <w:tcBorders>
              <w:bottom w:val="single" w:sz="6" w:space="0" w:color="auto"/>
            </w:tcBorders>
          </w:tcPr>
          <w:p w14:paraId="0E3E888B" w14:textId="77777777" w:rsidR="006C32D2" w:rsidRPr="00A564B4" w:rsidRDefault="006C32D2" w:rsidP="006C32D2">
            <w:pPr>
              <w:pStyle w:val="TAL"/>
              <w:rPr>
                <w:lang w:eastAsia="zh-CN"/>
              </w:rPr>
            </w:pPr>
            <w:r w:rsidRPr="00A564B4">
              <w:rPr>
                <w:lang w:eastAsia="zh-CN"/>
              </w:rPr>
              <w:t>8.13.1</w:t>
            </w:r>
          </w:p>
        </w:tc>
        <w:tc>
          <w:tcPr>
            <w:tcW w:w="2960" w:type="dxa"/>
            <w:gridSpan w:val="2"/>
            <w:tcBorders>
              <w:bottom w:val="single" w:sz="6" w:space="0" w:color="auto"/>
            </w:tcBorders>
          </w:tcPr>
          <w:p w14:paraId="1008E749"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409D8422"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75E2D10F"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97B1BF2"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22EBD1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C4A96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2B5A5" w14:textId="77777777" w:rsidR="006C32D2" w:rsidRPr="00A564B4" w:rsidRDefault="006C32D2" w:rsidP="006C32D2">
            <w:pPr>
              <w:pStyle w:val="TAL"/>
              <w:rPr>
                <w:lang w:eastAsia="en-US"/>
              </w:rPr>
            </w:pPr>
          </w:p>
        </w:tc>
      </w:tr>
      <w:tr w:rsidR="006C32D2" w:rsidRPr="00A564B4" w14:paraId="31DDAF67" w14:textId="77777777" w:rsidTr="006C32D2">
        <w:trPr>
          <w:gridAfter w:val="2"/>
          <w:wAfter w:w="143" w:type="dxa"/>
          <w:cantSplit/>
          <w:jc w:val="center"/>
        </w:trPr>
        <w:tc>
          <w:tcPr>
            <w:tcW w:w="929" w:type="dxa"/>
            <w:gridSpan w:val="3"/>
            <w:tcBorders>
              <w:bottom w:val="single" w:sz="6" w:space="0" w:color="auto"/>
            </w:tcBorders>
          </w:tcPr>
          <w:p w14:paraId="189CA77A" w14:textId="77777777" w:rsidR="006C32D2" w:rsidRPr="00A564B4" w:rsidRDefault="006C32D2" w:rsidP="006C32D2">
            <w:pPr>
              <w:pStyle w:val="TAL"/>
              <w:rPr>
                <w:lang w:eastAsia="zh-CN"/>
              </w:rPr>
            </w:pPr>
            <w:r w:rsidRPr="00A564B4">
              <w:rPr>
                <w:lang w:eastAsia="zh-CN"/>
              </w:rPr>
              <w:t>8.14.1</w:t>
            </w:r>
          </w:p>
        </w:tc>
        <w:tc>
          <w:tcPr>
            <w:tcW w:w="2960" w:type="dxa"/>
            <w:gridSpan w:val="2"/>
            <w:tcBorders>
              <w:bottom w:val="single" w:sz="6" w:space="0" w:color="auto"/>
            </w:tcBorders>
          </w:tcPr>
          <w:p w14:paraId="4CD1B21C" w14:textId="77777777" w:rsidR="006C32D2" w:rsidRPr="00A564B4" w:rsidRDefault="006C32D2" w:rsidP="006C32D2">
            <w:pPr>
              <w:pStyle w:val="TAL"/>
              <w:rPr>
                <w:lang w:eastAsia="en-US"/>
              </w:rPr>
            </w:pPr>
            <w:r w:rsidRPr="00A564B4">
              <w:rPr>
                <w:lang w:eastAsia="en-US"/>
              </w:rPr>
              <w:t>E-UTRAN TDD-FDD Inter-frequency event triggered reporting under fading propagation conditions in asynchronous cells</w:t>
            </w:r>
          </w:p>
        </w:tc>
        <w:tc>
          <w:tcPr>
            <w:tcW w:w="828" w:type="dxa"/>
            <w:gridSpan w:val="2"/>
            <w:tcBorders>
              <w:bottom w:val="single" w:sz="6" w:space="0" w:color="auto"/>
            </w:tcBorders>
          </w:tcPr>
          <w:p w14:paraId="23AABE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68519489"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1CBC2C3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w:t>
            </w:r>
            <w:r w:rsidRPr="00A564B4">
              <w:rPr>
                <w:lang w:eastAsia="en-US"/>
              </w:rPr>
              <w:t xml:space="preserve"> E-UTRA TDD and Feature Group Indicator 25</w:t>
            </w:r>
          </w:p>
        </w:tc>
        <w:tc>
          <w:tcPr>
            <w:tcW w:w="1668" w:type="dxa"/>
            <w:gridSpan w:val="3"/>
            <w:tcBorders>
              <w:bottom w:val="single" w:sz="6" w:space="0" w:color="auto"/>
            </w:tcBorders>
          </w:tcPr>
          <w:p w14:paraId="79F897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EAA6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50B6990" w14:textId="77777777" w:rsidR="006C32D2" w:rsidRPr="00A564B4" w:rsidRDefault="006C32D2" w:rsidP="006C32D2">
            <w:pPr>
              <w:pStyle w:val="TAL"/>
              <w:rPr>
                <w:lang w:eastAsia="en-US"/>
              </w:rPr>
            </w:pPr>
            <w:r w:rsidRPr="00A564B4">
              <w:rPr>
                <w:lang w:eastAsia="en-US"/>
              </w:rPr>
              <w:t>2Rx, 4Rx</w:t>
            </w:r>
          </w:p>
        </w:tc>
      </w:tr>
      <w:tr w:rsidR="006C32D2" w:rsidRPr="00A564B4" w14:paraId="444B75F3" w14:textId="77777777" w:rsidTr="006C32D2">
        <w:trPr>
          <w:gridAfter w:val="2"/>
          <w:wAfter w:w="143" w:type="dxa"/>
          <w:cantSplit/>
          <w:jc w:val="center"/>
        </w:trPr>
        <w:tc>
          <w:tcPr>
            <w:tcW w:w="929" w:type="dxa"/>
            <w:gridSpan w:val="3"/>
            <w:tcBorders>
              <w:bottom w:val="single" w:sz="6" w:space="0" w:color="auto"/>
            </w:tcBorders>
          </w:tcPr>
          <w:p w14:paraId="209EC016" w14:textId="77777777" w:rsidR="006C32D2" w:rsidRPr="00A564B4" w:rsidRDefault="006C32D2" w:rsidP="006C32D2">
            <w:pPr>
              <w:pStyle w:val="TAL"/>
              <w:rPr>
                <w:lang w:eastAsia="zh-CN"/>
              </w:rPr>
            </w:pPr>
            <w:r w:rsidRPr="00A564B4">
              <w:rPr>
                <w:lang w:eastAsia="zh-CN"/>
              </w:rPr>
              <w:t>8.14.2</w:t>
            </w:r>
          </w:p>
        </w:tc>
        <w:tc>
          <w:tcPr>
            <w:tcW w:w="2960" w:type="dxa"/>
            <w:gridSpan w:val="2"/>
            <w:tcBorders>
              <w:bottom w:val="single" w:sz="6" w:space="0" w:color="auto"/>
            </w:tcBorders>
          </w:tcPr>
          <w:p w14:paraId="053BD247" w14:textId="77777777" w:rsidR="006C32D2" w:rsidRPr="00A564B4" w:rsidRDefault="006C32D2" w:rsidP="006C32D2">
            <w:pPr>
              <w:pStyle w:val="TAL"/>
              <w:rPr>
                <w:lang w:eastAsia="en-US"/>
              </w:rPr>
            </w:pPr>
            <w:r w:rsidRPr="00A564B4">
              <w:rPr>
                <w:lang w:eastAsia="zh-CN"/>
              </w:rPr>
              <w:t>E-UTRAN TDD-FDD Inter-frequency event triggered reporting when DRX is used under fading propagation conditions in synchronous cells</w:t>
            </w:r>
          </w:p>
        </w:tc>
        <w:tc>
          <w:tcPr>
            <w:tcW w:w="828" w:type="dxa"/>
            <w:gridSpan w:val="2"/>
            <w:tcBorders>
              <w:bottom w:val="single" w:sz="6" w:space="0" w:color="auto"/>
            </w:tcBorders>
          </w:tcPr>
          <w:p w14:paraId="62FEAFCE"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FAB4CA6"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49A85BD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5AD811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1BF09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0EAA1BD" w14:textId="77777777" w:rsidR="006C32D2" w:rsidRPr="00A564B4" w:rsidRDefault="006C32D2" w:rsidP="006C32D2">
            <w:pPr>
              <w:pStyle w:val="TAL"/>
              <w:rPr>
                <w:lang w:eastAsia="en-US"/>
              </w:rPr>
            </w:pPr>
          </w:p>
        </w:tc>
      </w:tr>
      <w:tr w:rsidR="006C32D2" w:rsidRPr="00A564B4" w14:paraId="59DCEA54" w14:textId="77777777" w:rsidTr="006C32D2">
        <w:trPr>
          <w:gridAfter w:val="2"/>
          <w:wAfter w:w="143" w:type="dxa"/>
          <w:cantSplit/>
          <w:jc w:val="center"/>
        </w:trPr>
        <w:tc>
          <w:tcPr>
            <w:tcW w:w="929" w:type="dxa"/>
            <w:gridSpan w:val="3"/>
            <w:tcBorders>
              <w:bottom w:val="single" w:sz="6" w:space="0" w:color="auto"/>
            </w:tcBorders>
          </w:tcPr>
          <w:p w14:paraId="1DF8BE27" w14:textId="77777777" w:rsidR="006C32D2" w:rsidRPr="00A564B4" w:rsidRDefault="006C32D2" w:rsidP="006C32D2">
            <w:pPr>
              <w:pStyle w:val="TAL"/>
              <w:rPr>
                <w:lang w:eastAsia="zh-CN"/>
              </w:rPr>
            </w:pPr>
            <w:r w:rsidRPr="00A564B4">
              <w:rPr>
                <w:lang w:eastAsia="zh-CN"/>
              </w:rPr>
              <w:t>8.14.3</w:t>
            </w:r>
          </w:p>
        </w:tc>
        <w:tc>
          <w:tcPr>
            <w:tcW w:w="2960" w:type="dxa"/>
            <w:gridSpan w:val="2"/>
            <w:tcBorders>
              <w:bottom w:val="single" w:sz="6" w:space="0" w:color="auto"/>
            </w:tcBorders>
          </w:tcPr>
          <w:p w14:paraId="6AA3990F" w14:textId="77777777" w:rsidR="006C32D2" w:rsidRPr="00A564B4" w:rsidRDefault="006C32D2" w:rsidP="006C32D2">
            <w:pPr>
              <w:pStyle w:val="TAL"/>
              <w:rPr>
                <w:lang w:eastAsia="en-US"/>
              </w:rPr>
            </w:pPr>
            <w:r w:rsidRPr="00A564B4">
              <w:rPr>
                <w:lang w:eastAsia="zh-CN"/>
              </w:rPr>
              <w:t>E-UTRAN TDD - FDD Inter-frequency identification of a new CGI of E-UTRA cell using autonomous gaps</w:t>
            </w:r>
          </w:p>
        </w:tc>
        <w:tc>
          <w:tcPr>
            <w:tcW w:w="828" w:type="dxa"/>
            <w:gridSpan w:val="2"/>
            <w:tcBorders>
              <w:bottom w:val="single" w:sz="6" w:space="0" w:color="auto"/>
            </w:tcBorders>
          </w:tcPr>
          <w:p w14:paraId="2133CBD0"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B1EAB99" w14:textId="77777777" w:rsidR="006C32D2" w:rsidRPr="00A564B4" w:rsidRDefault="006C32D2" w:rsidP="006C32D2">
            <w:pPr>
              <w:pStyle w:val="TAL"/>
              <w:rPr>
                <w:lang w:eastAsia="zh-CN"/>
              </w:rPr>
            </w:pPr>
            <w:r w:rsidRPr="00A564B4">
              <w:rPr>
                <w:lang w:eastAsia="zh-CN"/>
              </w:rPr>
              <w:t>C39a</w:t>
            </w:r>
          </w:p>
        </w:tc>
        <w:tc>
          <w:tcPr>
            <w:tcW w:w="2471" w:type="dxa"/>
            <w:gridSpan w:val="3"/>
            <w:tcBorders>
              <w:bottom w:val="single" w:sz="6" w:space="0" w:color="auto"/>
            </w:tcBorders>
          </w:tcPr>
          <w:p w14:paraId="42A9FFE6"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TDD for HO and Feature </w:t>
            </w:r>
            <w:r w:rsidRPr="00A564B4">
              <w:rPr>
                <w:lang w:eastAsia="en-US"/>
              </w:rPr>
              <w:t>Group Indicator 25</w:t>
            </w:r>
          </w:p>
        </w:tc>
        <w:tc>
          <w:tcPr>
            <w:tcW w:w="1668" w:type="dxa"/>
            <w:gridSpan w:val="3"/>
            <w:tcBorders>
              <w:bottom w:val="single" w:sz="6" w:space="0" w:color="auto"/>
            </w:tcBorders>
          </w:tcPr>
          <w:p w14:paraId="0ECAE2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0D68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E1A0A7" w14:textId="77777777" w:rsidR="006C32D2" w:rsidRPr="00A564B4" w:rsidRDefault="006C32D2" w:rsidP="006C32D2">
            <w:pPr>
              <w:pStyle w:val="TAL"/>
              <w:rPr>
                <w:lang w:eastAsia="en-US"/>
              </w:rPr>
            </w:pPr>
            <w:r w:rsidRPr="00A564B4">
              <w:rPr>
                <w:lang w:eastAsia="en-US"/>
              </w:rPr>
              <w:t>2Rx, 4Rx</w:t>
            </w:r>
          </w:p>
        </w:tc>
      </w:tr>
      <w:tr w:rsidR="006C32D2" w:rsidRPr="00A564B4" w14:paraId="0D740296" w14:textId="77777777" w:rsidTr="006C32D2">
        <w:trPr>
          <w:gridAfter w:val="2"/>
          <w:wAfter w:w="143" w:type="dxa"/>
          <w:cantSplit/>
          <w:jc w:val="center"/>
        </w:trPr>
        <w:tc>
          <w:tcPr>
            <w:tcW w:w="929" w:type="dxa"/>
            <w:gridSpan w:val="3"/>
            <w:tcBorders>
              <w:bottom w:val="single" w:sz="6" w:space="0" w:color="auto"/>
            </w:tcBorders>
          </w:tcPr>
          <w:p w14:paraId="0B16732F" w14:textId="77777777" w:rsidR="006C32D2" w:rsidRPr="00A564B4" w:rsidRDefault="006C32D2" w:rsidP="006C32D2">
            <w:pPr>
              <w:pStyle w:val="TAL"/>
              <w:rPr>
                <w:lang w:eastAsia="zh-CN"/>
              </w:rPr>
            </w:pPr>
            <w:r w:rsidRPr="00A564B4">
              <w:rPr>
                <w:lang w:eastAsia="zh-CN"/>
              </w:rPr>
              <w:t>8.15.1</w:t>
            </w:r>
          </w:p>
        </w:tc>
        <w:tc>
          <w:tcPr>
            <w:tcW w:w="2960" w:type="dxa"/>
            <w:gridSpan w:val="2"/>
            <w:tcBorders>
              <w:bottom w:val="single" w:sz="6" w:space="0" w:color="auto"/>
            </w:tcBorders>
          </w:tcPr>
          <w:p w14:paraId="774D7D4E" w14:textId="77777777" w:rsidR="006C32D2" w:rsidRPr="00A564B4" w:rsidRDefault="006C32D2" w:rsidP="006C32D2">
            <w:pPr>
              <w:pStyle w:val="TAL"/>
              <w:rPr>
                <w:lang w:eastAsia="zh-CN"/>
              </w:rPr>
            </w:pPr>
            <w:r w:rsidRPr="00A564B4">
              <w:rPr>
                <w:lang w:eastAsia="en-US"/>
              </w:rPr>
              <w:t>E-UTRAN FDD-TDD Inter-frequency event triggered reporting under fading propagation conditions in asynchronous cells</w:t>
            </w:r>
          </w:p>
        </w:tc>
        <w:tc>
          <w:tcPr>
            <w:tcW w:w="828" w:type="dxa"/>
            <w:gridSpan w:val="2"/>
            <w:tcBorders>
              <w:bottom w:val="single" w:sz="6" w:space="0" w:color="auto"/>
            </w:tcBorders>
          </w:tcPr>
          <w:p w14:paraId="72CD121E"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03D019C"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7F73891F"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 25</w:t>
            </w:r>
          </w:p>
        </w:tc>
        <w:tc>
          <w:tcPr>
            <w:tcW w:w="1668" w:type="dxa"/>
            <w:gridSpan w:val="3"/>
            <w:tcBorders>
              <w:bottom w:val="single" w:sz="6" w:space="0" w:color="auto"/>
            </w:tcBorders>
          </w:tcPr>
          <w:p w14:paraId="0E6067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C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021F8" w14:textId="77777777" w:rsidR="006C32D2" w:rsidRPr="00A564B4" w:rsidRDefault="006C32D2" w:rsidP="006C32D2">
            <w:pPr>
              <w:pStyle w:val="TAL"/>
              <w:rPr>
                <w:lang w:eastAsia="en-US"/>
              </w:rPr>
            </w:pPr>
            <w:r w:rsidRPr="00A564B4">
              <w:rPr>
                <w:lang w:eastAsia="en-US"/>
              </w:rPr>
              <w:t>2Rx, 4Rx</w:t>
            </w:r>
          </w:p>
        </w:tc>
      </w:tr>
      <w:tr w:rsidR="006C32D2" w:rsidRPr="00A564B4" w14:paraId="305A1B34" w14:textId="77777777" w:rsidTr="006C32D2">
        <w:trPr>
          <w:gridAfter w:val="2"/>
          <w:wAfter w:w="143" w:type="dxa"/>
          <w:cantSplit/>
          <w:jc w:val="center"/>
        </w:trPr>
        <w:tc>
          <w:tcPr>
            <w:tcW w:w="929" w:type="dxa"/>
            <w:gridSpan w:val="3"/>
            <w:tcBorders>
              <w:bottom w:val="single" w:sz="6" w:space="0" w:color="auto"/>
            </w:tcBorders>
          </w:tcPr>
          <w:p w14:paraId="3693DFA7" w14:textId="77777777" w:rsidR="006C32D2" w:rsidRPr="00A564B4" w:rsidRDefault="006C32D2" w:rsidP="006C32D2">
            <w:pPr>
              <w:pStyle w:val="TAL"/>
              <w:rPr>
                <w:lang w:eastAsia="zh-CN"/>
              </w:rPr>
            </w:pPr>
            <w:r w:rsidRPr="00A564B4">
              <w:rPr>
                <w:lang w:eastAsia="zh-CN"/>
              </w:rPr>
              <w:t>8.15.2</w:t>
            </w:r>
          </w:p>
        </w:tc>
        <w:tc>
          <w:tcPr>
            <w:tcW w:w="2960" w:type="dxa"/>
            <w:gridSpan w:val="2"/>
            <w:tcBorders>
              <w:bottom w:val="single" w:sz="6" w:space="0" w:color="auto"/>
            </w:tcBorders>
          </w:tcPr>
          <w:p w14:paraId="61F7D51E" w14:textId="77777777" w:rsidR="006C32D2" w:rsidRPr="00A564B4" w:rsidRDefault="006C32D2" w:rsidP="006C32D2">
            <w:pPr>
              <w:pStyle w:val="TAL"/>
              <w:rPr>
                <w:lang w:eastAsia="zh-CN"/>
              </w:rPr>
            </w:pPr>
            <w:r w:rsidRPr="00A564B4">
              <w:rPr>
                <w:lang w:eastAsia="zh-CN"/>
              </w:rPr>
              <w:t>E-UTRAN FDD-TDD Inter-frequency event triggered reporting when DRX is used under fading propagation conditions in asynchronous cells</w:t>
            </w:r>
          </w:p>
        </w:tc>
        <w:tc>
          <w:tcPr>
            <w:tcW w:w="828" w:type="dxa"/>
            <w:gridSpan w:val="2"/>
            <w:tcBorders>
              <w:bottom w:val="single" w:sz="6" w:space="0" w:color="auto"/>
            </w:tcBorders>
          </w:tcPr>
          <w:p w14:paraId="7BB7DCB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79BBCF0"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0CAC1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40DFB2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DD48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28127D" w14:textId="77777777" w:rsidR="006C32D2" w:rsidRPr="00A564B4" w:rsidRDefault="006C32D2" w:rsidP="006C32D2">
            <w:pPr>
              <w:pStyle w:val="TAL"/>
              <w:rPr>
                <w:lang w:eastAsia="en-US"/>
              </w:rPr>
            </w:pPr>
            <w:r w:rsidRPr="00A564B4">
              <w:rPr>
                <w:lang w:eastAsia="en-US"/>
              </w:rPr>
              <w:t>2Rx, 4Rx</w:t>
            </w:r>
          </w:p>
        </w:tc>
      </w:tr>
      <w:tr w:rsidR="006C32D2" w:rsidRPr="00A564B4" w14:paraId="44107541" w14:textId="77777777" w:rsidTr="006C32D2">
        <w:trPr>
          <w:gridAfter w:val="2"/>
          <w:wAfter w:w="143" w:type="dxa"/>
          <w:cantSplit/>
          <w:jc w:val="center"/>
        </w:trPr>
        <w:tc>
          <w:tcPr>
            <w:tcW w:w="929" w:type="dxa"/>
            <w:gridSpan w:val="3"/>
            <w:tcBorders>
              <w:bottom w:val="single" w:sz="6" w:space="0" w:color="auto"/>
            </w:tcBorders>
          </w:tcPr>
          <w:p w14:paraId="0BD272E9" w14:textId="77777777" w:rsidR="006C32D2" w:rsidRPr="00A564B4" w:rsidRDefault="006C32D2" w:rsidP="006C32D2">
            <w:pPr>
              <w:pStyle w:val="TAL"/>
              <w:rPr>
                <w:lang w:eastAsia="zh-CN"/>
              </w:rPr>
            </w:pPr>
            <w:r w:rsidRPr="00A564B4">
              <w:rPr>
                <w:lang w:eastAsia="zh-CN"/>
              </w:rPr>
              <w:t>8.15.3</w:t>
            </w:r>
          </w:p>
        </w:tc>
        <w:tc>
          <w:tcPr>
            <w:tcW w:w="2960" w:type="dxa"/>
            <w:gridSpan w:val="2"/>
            <w:tcBorders>
              <w:bottom w:val="single" w:sz="6" w:space="0" w:color="auto"/>
            </w:tcBorders>
          </w:tcPr>
          <w:p w14:paraId="238F0008" w14:textId="77777777" w:rsidR="006C32D2" w:rsidRPr="00A564B4" w:rsidRDefault="006C32D2" w:rsidP="006C32D2">
            <w:pPr>
              <w:pStyle w:val="TAL"/>
              <w:rPr>
                <w:lang w:eastAsia="zh-CN"/>
              </w:rPr>
            </w:pPr>
            <w:r w:rsidRPr="00A564B4">
              <w:rPr>
                <w:lang w:eastAsia="zh-CN"/>
              </w:rPr>
              <w:t>E-UTRAN FDD - TDD Inter-frequency identification of a new CGI of E-UTRA cell using autonomous gaps</w:t>
            </w:r>
          </w:p>
        </w:tc>
        <w:tc>
          <w:tcPr>
            <w:tcW w:w="828" w:type="dxa"/>
            <w:gridSpan w:val="2"/>
            <w:tcBorders>
              <w:bottom w:val="single" w:sz="6" w:space="0" w:color="auto"/>
            </w:tcBorders>
          </w:tcPr>
          <w:p w14:paraId="4000ECE7"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7E8D2405" w14:textId="77777777" w:rsidR="006C32D2" w:rsidRPr="00A564B4" w:rsidRDefault="006C32D2" w:rsidP="006C32D2">
            <w:pPr>
              <w:pStyle w:val="TAL"/>
              <w:rPr>
                <w:lang w:eastAsia="zh-CN"/>
              </w:rPr>
            </w:pPr>
            <w:r w:rsidRPr="00A564B4">
              <w:rPr>
                <w:lang w:eastAsia="zh-CN"/>
              </w:rPr>
              <w:t>C39</w:t>
            </w:r>
          </w:p>
        </w:tc>
        <w:tc>
          <w:tcPr>
            <w:tcW w:w="2471" w:type="dxa"/>
            <w:gridSpan w:val="3"/>
            <w:tcBorders>
              <w:bottom w:val="single" w:sz="6" w:space="0" w:color="auto"/>
            </w:tcBorders>
          </w:tcPr>
          <w:p w14:paraId="07ABC650"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FDD for HO and Feature </w:t>
            </w:r>
            <w:r w:rsidRPr="00A564B4">
              <w:rPr>
                <w:lang w:eastAsia="en-US"/>
              </w:rPr>
              <w:t>Group Indicator 25</w:t>
            </w:r>
          </w:p>
        </w:tc>
        <w:tc>
          <w:tcPr>
            <w:tcW w:w="1668" w:type="dxa"/>
            <w:gridSpan w:val="3"/>
            <w:tcBorders>
              <w:bottom w:val="single" w:sz="6" w:space="0" w:color="auto"/>
            </w:tcBorders>
          </w:tcPr>
          <w:p w14:paraId="63E38D2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AB03C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BDF297" w14:textId="77777777" w:rsidR="006C32D2" w:rsidRPr="00A564B4" w:rsidRDefault="006C32D2" w:rsidP="006C32D2">
            <w:pPr>
              <w:pStyle w:val="TAL"/>
              <w:rPr>
                <w:lang w:eastAsia="en-US"/>
              </w:rPr>
            </w:pPr>
            <w:r w:rsidRPr="00A564B4">
              <w:rPr>
                <w:lang w:eastAsia="en-US"/>
              </w:rPr>
              <w:t>2Rx, 4Rx</w:t>
            </w:r>
          </w:p>
        </w:tc>
      </w:tr>
      <w:tr w:rsidR="006C32D2" w:rsidRPr="00A564B4" w14:paraId="15CEB4A9" w14:textId="77777777" w:rsidTr="006C32D2">
        <w:trPr>
          <w:gridAfter w:val="2"/>
          <w:wAfter w:w="143" w:type="dxa"/>
          <w:cantSplit/>
          <w:jc w:val="center"/>
        </w:trPr>
        <w:tc>
          <w:tcPr>
            <w:tcW w:w="929" w:type="dxa"/>
            <w:gridSpan w:val="3"/>
            <w:tcBorders>
              <w:bottom w:val="single" w:sz="6" w:space="0" w:color="auto"/>
            </w:tcBorders>
          </w:tcPr>
          <w:p w14:paraId="466F15C1" w14:textId="77777777" w:rsidR="006C32D2" w:rsidRPr="00A564B4" w:rsidRDefault="006C32D2" w:rsidP="006C32D2">
            <w:pPr>
              <w:pStyle w:val="TAL"/>
              <w:rPr>
                <w:lang w:eastAsia="zh-CN"/>
              </w:rPr>
            </w:pPr>
            <w:r w:rsidRPr="00A564B4">
              <w:rPr>
                <w:lang w:eastAsia="zh-CN"/>
              </w:rPr>
              <w:t>8.16.1</w:t>
            </w:r>
          </w:p>
        </w:tc>
        <w:tc>
          <w:tcPr>
            <w:tcW w:w="2960" w:type="dxa"/>
            <w:gridSpan w:val="2"/>
            <w:tcBorders>
              <w:bottom w:val="single" w:sz="6" w:space="0" w:color="auto"/>
            </w:tcBorders>
          </w:tcPr>
          <w:p w14:paraId="2EA27078" w14:textId="77777777" w:rsidR="006C32D2" w:rsidRPr="00A564B4" w:rsidRDefault="006C32D2" w:rsidP="006C32D2">
            <w:pPr>
              <w:pStyle w:val="TAL"/>
              <w:rPr>
                <w:lang w:eastAsia="zh-CN"/>
              </w:rPr>
            </w:pPr>
            <w:r w:rsidRPr="00A564B4">
              <w:rPr>
                <w:lang w:eastAsia="zh-CN"/>
              </w:rPr>
              <w:t>E-UTRAN FDD event triggered reporting under deactivated SCell in non-DRX</w:t>
            </w:r>
          </w:p>
        </w:tc>
        <w:tc>
          <w:tcPr>
            <w:tcW w:w="828" w:type="dxa"/>
            <w:gridSpan w:val="2"/>
            <w:tcBorders>
              <w:bottom w:val="single" w:sz="6" w:space="0" w:color="auto"/>
            </w:tcBorders>
          </w:tcPr>
          <w:p w14:paraId="28C17FE4"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2540E91"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DBFA81F"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A15FC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25E3A60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64A9B1" w14:textId="77777777" w:rsidR="006C32D2" w:rsidRPr="00A564B4" w:rsidRDefault="006C32D2" w:rsidP="006C32D2">
            <w:pPr>
              <w:pStyle w:val="TAL"/>
              <w:rPr>
                <w:lang w:eastAsia="en-US"/>
              </w:rPr>
            </w:pPr>
            <w:r w:rsidRPr="00A564B4">
              <w:rPr>
                <w:lang w:eastAsia="en-US"/>
              </w:rPr>
              <w:t>2Rx, 4Rx</w:t>
            </w:r>
          </w:p>
        </w:tc>
      </w:tr>
      <w:tr w:rsidR="006C32D2" w:rsidRPr="00A564B4" w14:paraId="1FCA3EAA" w14:textId="77777777" w:rsidTr="006C32D2">
        <w:trPr>
          <w:gridAfter w:val="2"/>
          <w:wAfter w:w="143" w:type="dxa"/>
          <w:cantSplit/>
          <w:jc w:val="center"/>
        </w:trPr>
        <w:tc>
          <w:tcPr>
            <w:tcW w:w="929" w:type="dxa"/>
            <w:gridSpan w:val="3"/>
            <w:tcBorders>
              <w:bottom w:val="single" w:sz="6" w:space="0" w:color="auto"/>
            </w:tcBorders>
          </w:tcPr>
          <w:p w14:paraId="35F56434" w14:textId="77777777" w:rsidR="006C32D2" w:rsidRPr="00A564B4" w:rsidRDefault="006C32D2" w:rsidP="006C32D2">
            <w:pPr>
              <w:pStyle w:val="TAL"/>
              <w:rPr>
                <w:lang w:eastAsia="zh-CN"/>
              </w:rPr>
            </w:pPr>
            <w:r w:rsidRPr="00A564B4">
              <w:rPr>
                <w:lang w:eastAsia="zh-CN"/>
              </w:rPr>
              <w:t>8.16.2</w:t>
            </w:r>
          </w:p>
        </w:tc>
        <w:tc>
          <w:tcPr>
            <w:tcW w:w="2960" w:type="dxa"/>
            <w:gridSpan w:val="2"/>
            <w:tcBorders>
              <w:bottom w:val="single" w:sz="6" w:space="0" w:color="auto"/>
            </w:tcBorders>
          </w:tcPr>
          <w:p w14:paraId="2211EA32" w14:textId="77777777" w:rsidR="006C32D2" w:rsidRPr="00A564B4" w:rsidRDefault="006C32D2" w:rsidP="006C32D2">
            <w:pPr>
              <w:pStyle w:val="TAL"/>
              <w:rPr>
                <w:lang w:eastAsia="zh-CN"/>
              </w:rPr>
            </w:pPr>
            <w:r w:rsidRPr="00A564B4">
              <w:rPr>
                <w:lang w:eastAsia="zh-CN"/>
              </w:rPr>
              <w:t>E-UTRAN TDD event triggered reporting under deactivated SCell in non-DRX</w:t>
            </w:r>
          </w:p>
        </w:tc>
        <w:tc>
          <w:tcPr>
            <w:tcW w:w="828" w:type="dxa"/>
            <w:gridSpan w:val="2"/>
            <w:tcBorders>
              <w:bottom w:val="single" w:sz="6" w:space="0" w:color="auto"/>
            </w:tcBorders>
          </w:tcPr>
          <w:p w14:paraId="245248B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03BBA7EA"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512567E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CA and Feature Group Indicator </w:t>
            </w:r>
            <w:r w:rsidRPr="00A564B4">
              <w:rPr>
                <w:lang w:eastAsia="zh-CN"/>
              </w:rPr>
              <w:t>111</w:t>
            </w:r>
          </w:p>
        </w:tc>
        <w:tc>
          <w:tcPr>
            <w:tcW w:w="1668" w:type="dxa"/>
            <w:gridSpan w:val="3"/>
            <w:tcBorders>
              <w:bottom w:val="single" w:sz="6" w:space="0" w:color="auto"/>
            </w:tcBorders>
          </w:tcPr>
          <w:p w14:paraId="231066C8"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4743DA4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9A48C" w14:textId="77777777" w:rsidR="006C32D2" w:rsidRPr="00A564B4" w:rsidRDefault="006C32D2" w:rsidP="006C32D2">
            <w:pPr>
              <w:pStyle w:val="TAL"/>
              <w:rPr>
                <w:lang w:eastAsia="en-US"/>
              </w:rPr>
            </w:pPr>
            <w:r w:rsidRPr="00A564B4">
              <w:rPr>
                <w:lang w:eastAsia="en-US"/>
              </w:rPr>
              <w:t>2Rx, 4Rx</w:t>
            </w:r>
          </w:p>
        </w:tc>
      </w:tr>
      <w:tr w:rsidR="006C32D2" w:rsidRPr="00A564B4" w14:paraId="2E63A586" w14:textId="77777777" w:rsidTr="006C32D2">
        <w:trPr>
          <w:gridAfter w:val="2"/>
          <w:wAfter w:w="143" w:type="dxa"/>
          <w:cantSplit/>
          <w:jc w:val="center"/>
        </w:trPr>
        <w:tc>
          <w:tcPr>
            <w:tcW w:w="929" w:type="dxa"/>
            <w:gridSpan w:val="3"/>
            <w:tcBorders>
              <w:bottom w:val="single" w:sz="6" w:space="0" w:color="auto"/>
            </w:tcBorders>
          </w:tcPr>
          <w:p w14:paraId="2CD2D541" w14:textId="77777777" w:rsidR="006C32D2" w:rsidRPr="00A564B4" w:rsidRDefault="006C32D2" w:rsidP="006C32D2">
            <w:pPr>
              <w:pStyle w:val="TAL"/>
              <w:rPr>
                <w:lang w:eastAsia="zh-CN"/>
              </w:rPr>
            </w:pPr>
            <w:r w:rsidRPr="00A564B4">
              <w:rPr>
                <w:lang w:eastAsia="zh-CN"/>
              </w:rPr>
              <w:t>8.16.3</w:t>
            </w:r>
          </w:p>
        </w:tc>
        <w:tc>
          <w:tcPr>
            <w:tcW w:w="2960" w:type="dxa"/>
            <w:gridSpan w:val="2"/>
            <w:tcBorders>
              <w:bottom w:val="single" w:sz="6" w:space="0" w:color="auto"/>
            </w:tcBorders>
          </w:tcPr>
          <w:p w14:paraId="2F4BDBC2" w14:textId="77777777" w:rsidR="006C32D2" w:rsidRPr="00A564B4" w:rsidRDefault="006C32D2" w:rsidP="006C32D2">
            <w:pPr>
              <w:pStyle w:val="TAL"/>
              <w:rPr>
                <w:lang w:eastAsia="zh-CN"/>
              </w:rPr>
            </w:pPr>
            <w:r w:rsidRPr="00A564B4">
              <w:rPr>
                <w:lang w:eastAsia="en-US"/>
              </w:rPr>
              <w:t>E-UTRAN FDD-FDD Event triggered reporting on deactivated SCell with PCell interruption in non-DRX</w:t>
            </w:r>
          </w:p>
        </w:tc>
        <w:tc>
          <w:tcPr>
            <w:tcW w:w="828" w:type="dxa"/>
            <w:gridSpan w:val="2"/>
            <w:tcBorders>
              <w:bottom w:val="single" w:sz="6" w:space="0" w:color="auto"/>
            </w:tcBorders>
          </w:tcPr>
          <w:p w14:paraId="0C3A5D5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361BD7D4"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6533B834"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2E9B1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73000F3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55106A" w14:textId="77777777" w:rsidR="006C32D2" w:rsidRPr="00A564B4" w:rsidRDefault="006C32D2" w:rsidP="006C32D2">
            <w:pPr>
              <w:pStyle w:val="TAL"/>
              <w:rPr>
                <w:lang w:eastAsia="en-US"/>
              </w:rPr>
            </w:pPr>
            <w:r w:rsidRPr="00A564B4">
              <w:rPr>
                <w:lang w:eastAsia="en-US"/>
              </w:rPr>
              <w:t>2Rx, 4Rx</w:t>
            </w:r>
          </w:p>
        </w:tc>
      </w:tr>
      <w:tr w:rsidR="006C32D2" w:rsidRPr="00A564B4" w14:paraId="0A675DA3" w14:textId="77777777" w:rsidTr="006C32D2">
        <w:trPr>
          <w:gridAfter w:val="2"/>
          <w:wAfter w:w="143" w:type="dxa"/>
          <w:cantSplit/>
          <w:jc w:val="center"/>
        </w:trPr>
        <w:tc>
          <w:tcPr>
            <w:tcW w:w="929" w:type="dxa"/>
            <w:gridSpan w:val="3"/>
            <w:tcBorders>
              <w:bottom w:val="single" w:sz="6" w:space="0" w:color="auto"/>
            </w:tcBorders>
          </w:tcPr>
          <w:p w14:paraId="3FD1D88D" w14:textId="77777777" w:rsidR="006C32D2" w:rsidRPr="00A564B4" w:rsidRDefault="006C32D2" w:rsidP="006C32D2">
            <w:pPr>
              <w:pStyle w:val="TAL"/>
              <w:rPr>
                <w:lang w:eastAsia="zh-CN"/>
              </w:rPr>
            </w:pPr>
            <w:r w:rsidRPr="00A564B4">
              <w:rPr>
                <w:lang w:eastAsia="zh-CN"/>
              </w:rPr>
              <w:t>8.16.4</w:t>
            </w:r>
          </w:p>
        </w:tc>
        <w:tc>
          <w:tcPr>
            <w:tcW w:w="2960" w:type="dxa"/>
            <w:gridSpan w:val="2"/>
            <w:tcBorders>
              <w:bottom w:val="single" w:sz="6" w:space="0" w:color="auto"/>
            </w:tcBorders>
          </w:tcPr>
          <w:p w14:paraId="706D6F03" w14:textId="77777777" w:rsidR="006C32D2" w:rsidRPr="00A564B4" w:rsidRDefault="006C32D2" w:rsidP="006C32D2">
            <w:pPr>
              <w:pStyle w:val="TAL"/>
              <w:rPr>
                <w:lang w:eastAsia="zh-CN"/>
              </w:rPr>
            </w:pPr>
            <w:r w:rsidRPr="00A564B4">
              <w:rPr>
                <w:lang w:eastAsia="en-US"/>
              </w:rPr>
              <w:t>E-UTRANTDD-TDD Event triggered reporting on deactivated SCell with PCell interruption in non-DRX</w:t>
            </w:r>
          </w:p>
        </w:tc>
        <w:tc>
          <w:tcPr>
            <w:tcW w:w="828" w:type="dxa"/>
            <w:gridSpan w:val="2"/>
            <w:tcBorders>
              <w:bottom w:val="single" w:sz="6" w:space="0" w:color="auto"/>
            </w:tcBorders>
          </w:tcPr>
          <w:p w14:paraId="3148C57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4FCC5E57"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E4C0FF6"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770D40D5"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27D1DF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F29C6A" w14:textId="77777777" w:rsidR="006C32D2" w:rsidRPr="00A564B4" w:rsidRDefault="006C32D2" w:rsidP="006C32D2">
            <w:pPr>
              <w:pStyle w:val="TAL"/>
              <w:rPr>
                <w:lang w:eastAsia="en-US"/>
              </w:rPr>
            </w:pPr>
            <w:r w:rsidRPr="00A564B4">
              <w:rPr>
                <w:lang w:eastAsia="en-US"/>
              </w:rPr>
              <w:t>2Rx, 4Rx</w:t>
            </w:r>
          </w:p>
        </w:tc>
      </w:tr>
      <w:tr w:rsidR="006C32D2" w:rsidRPr="00A564B4" w14:paraId="305CE827" w14:textId="77777777" w:rsidTr="006C32D2">
        <w:trPr>
          <w:gridAfter w:val="2"/>
          <w:wAfter w:w="143" w:type="dxa"/>
          <w:cantSplit/>
          <w:jc w:val="center"/>
        </w:trPr>
        <w:tc>
          <w:tcPr>
            <w:tcW w:w="929" w:type="dxa"/>
            <w:gridSpan w:val="3"/>
            <w:tcBorders>
              <w:bottom w:val="single" w:sz="6" w:space="0" w:color="auto"/>
            </w:tcBorders>
          </w:tcPr>
          <w:p w14:paraId="3A7FE280" w14:textId="77777777" w:rsidR="006C32D2" w:rsidRPr="00A564B4" w:rsidRDefault="006C32D2" w:rsidP="006C32D2">
            <w:pPr>
              <w:pStyle w:val="TAL"/>
              <w:rPr>
                <w:lang w:eastAsia="zh-CN"/>
              </w:rPr>
            </w:pPr>
            <w:r w:rsidRPr="00A564B4">
              <w:rPr>
                <w:lang w:eastAsia="zh-CN"/>
              </w:rPr>
              <w:t>8.16.5</w:t>
            </w:r>
          </w:p>
        </w:tc>
        <w:tc>
          <w:tcPr>
            <w:tcW w:w="2960" w:type="dxa"/>
            <w:gridSpan w:val="2"/>
            <w:tcBorders>
              <w:bottom w:val="single" w:sz="6" w:space="0" w:color="auto"/>
            </w:tcBorders>
          </w:tcPr>
          <w:p w14:paraId="57210963" w14:textId="77777777" w:rsidR="006C32D2" w:rsidRPr="00A564B4" w:rsidRDefault="006C32D2" w:rsidP="006C32D2">
            <w:pPr>
              <w:pStyle w:val="TAL"/>
              <w:rPr>
                <w:lang w:eastAsia="en-US"/>
              </w:rPr>
            </w:pPr>
            <w:r w:rsidRPr="00A564B4">
              <w:rPr>
                <w:lang w:eastAsia="en-US"/>
              </w:rPr>
              <w:t>E-UTRAN FDD event triggered reporting under deactivated SCell in non-DRX for 20 MHz bandwidth</w:t>
            </w:r>
          </w:p>
        </w:tc>
        <w:tc>
          <w:tcPr>
            <w:tcW w:w="828" w:type="dxa"/>
            <w:gridSpan w:val="2"/>
            <w:tcBorders>
              <w:bottom w:val="single" w:sz="6" w:space="0" w:color="auto"/>
            </w:tcBorders>
          </w:tcPr>
          <w:p w14:paraId="2972005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5840098"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04178BC8"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65A32DA"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1D5D9B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B1F4F" w14:textId="77777777" w:rsidR="006C32D2" w:rsidRPr="00A564B4" w:rsidRDefault="006C32D2" w:rsidP="006C32D2">
            <w:pPr>
              <w:pStyle w:val="TAL"/>
              <w:rPr>
                <w:lang w:eastAsia="en-US"/>
              </w:rPr>
            </w:pPr>
            <w:r w:rsidRPr="00A564B4">
              <w:rPr>
                <w:lang w:eastAsia="en-US"/>
              </w:rPr>
              <w:t>2Rx, 4Rx</w:t>
            </w:r>
          </w:p>
        </w:tc>
      </w:tr>
      <w:tr w:rsidR="006C32D2" w:rsidRPr="00A564B4" w14:paraId="051C86F4" w14:textId="77777777" w:rsidTr="006C32D2">
        <w:trPr>
          <w:gridAfter w:val="2"/>
          <w:wAfter w:w="143" w:type="dxa"/>
          <w:cantSplit/>
          <w:jc w:val="center"/>
        </w:trPr>
        <w:tc>
          <w:tcPr>
            <w:tcW w:w="929" w:type="dxa"/>
            <w:gridSpan w:val="3"/>
            <w:tcBorders>
              <w:bottom w:val="single" w:sz="6" w:space="0" w:color="auto"/>
            </w:tcBorders>
          </w:tcPr>
          <w:p w14:paraId="7742DA76" w14:textId="77777777" w:rsidR="006C32D2" w:rsidRPr="00A564B4" w:rsidRDefault="006C32D2" w:rsidP="006C32D2">
            <w:pPr>
              <w:pStyle w:val="TAL"/>
              <w:rPr>
                <w:lang w:eastAsia="zh-CN"/>
              </w:rPr>
            </w:pPr>
            <w:r w:rsidRPr="00A564B4">
              <w:rPr>
                <w:lang w:eastAsia="zh-CN"/>
              </w:rPr>
              <w:t>8.16.6</w:t>
            </w:r>
          </w:p>
        </w:tc>
        <w:tc>
          <w:tcPr>
            <w:tcW w:w="2960" w:type="dxa"/>
            <w:gridSpan w:val="2"/>
            <w:tcBorders>
              <w:bottom w:val="single" w:sz="6" w:space="0" w:color="auto"/>
            </w:tcBorders>
          </w:tcPr>
          <w:p w14:paraId="5AC3C6D8" w14:textId="77777777" w:rsidR="006C32D2" w:rsidRPr="00A564B4" w:rsidRDefault="006C32D2" w:rsidP="006C32D2">
            <w:pPr>
              <w:pStyle w:val="TAL"/>
              <w:rPr>
                <w:lang w:eastAsia="en-US"/>
              </w:rPr>
            </w:pPr>
            <w:r w:rsidRPr="00A564B4">
              <w:rPr>
                <w:lang w:eastAsia="zh-CN"/>
              </w:rPr>
              <w:t>E-UTRAN TDD event triggered reporting under deactivated SCell in non-DRX for 20 MHz bandwidth</w:t>
            </w:r>
          </w:p>
        </w:tc>
        <w:tc>
          <w:tcPr>
            <w:tcW w:w="828" w:type="dxa"/>
            <w:gridSpan w:val="2"/>
            <w:tcBorders>
              <w:bottom w:val="single" w:sz="6" w:space="0" w:color="auto"/>
            </w:tcBorders>
          </w:tcPr>
          <w:p w14:paraId="23B02E8D"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8F6A825"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699D73D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5873297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509E8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8342FD9" w14:textId="77777777" w:rsidR="006C32D2" w:rsidRPr="00A564B4" w:rsidRDefault="006C32D2" w:rsidP="006C32D2">
            <w:pPr>
              <w:pStyle w:val="TAL"/>
              <w:rPr>
                <w:lang w:eastAsia="en-US"/>
              </w:rPr>
            </w:pPr>
            <w:r w:rsidRPr="00A564B4">
              <w:rPr>
                <w:lang w:eastAsia="en-US"/>
              </w:rPr>
              <w:t>2Rx, 4Rx</w:t>
            </w:r>
          </w:p>
        </w:tc>
      </w:tr>
      <w:tr w:rsidR="006C32D2" w:rsidRPr="00A564B4" w14:paraId="5953D968" w14:textId="77777777" w:rsidTr="006C32D2">
        <w:trPr>
          <w:gridAfter w:val="2"/>
          <w:wAfter w:w="143" w:type="dxa"/>
          <w:cantSplit/>
          <w:jc w:val="center"/>
        </w:trPr>
        <w:tc>
          <w:tcPr>
            <w:tcW w:w="929" w:type="dxa"/>
            <w:gridSpan w:val="3"/>
            <w:tcBorders>
              <w:bottom w:val="single" w:sz="6" w:space="0" w:color="auto"/>
            </w:tcBorders>
          </w:tcPr>
          <w:p w14:paraId="32720081" w14:textId="77777777" w:rsidR="006C32D2" w:rsidRPr="00A564B4" w:rsidRDefault="006C32D2" w:rsidP="006C32D2">
            <w:pPr>
              <w:pStyle w:val="TAL"/>
              <w:rPr>
                <w:lang w:eastAsia="zh-CN"/>
              </w:rPr>
            </w:pPr>
            <w:r w:rsidRPr="00A564B4">
              <w:rPr>
                <w:lang w:eastAsia="zh-CN"/>
              </w:rPr>
              <w:t>8.16.7</w:t>
            </w:r>
          </w:p>
        </w:tc>
        <w:tc>
          <w:tcPr>
            <w:tcW w:w="2960" w:type="dxa"/>
            <w:gridSpan w:val="2"/>
            <w:tcBorders>
              <w:bottom w:val="single" w:sz="6" w:space="0" w:color="auto"/>
            </w:tcBorders>
          </w:tcPr>
          <w:p w14:paraId="5A8A21BD" w14:textId="77777777" w:rsidR="006C32D2" w:rsidRPr="00A564B4" w:rsidRDefault="006C32D2" w:rsidP="006C32D2">
            <w:pPr>
              <w:pStyle w:val="TAL"/>
              <w:rPr>
                <w:lang w:eastAsia="zh-CN"/>
              </w:rPr>
            </w:pPr>
            <w:r w:rsidRPr="00A564B4">
              <w:rPr>
                <w:lang w:eastAsia="en-US"/>
              </w:rPr>
              <w:t>E-UTRA FDD event triggered reporting on deactivated SCell with PCell interruption in non-DRX for 20 MHz bandwidth</w:t>
            </w:r>
          </w:p>
        </w:tc>
        <w:tc>
          <w:tcPr>
            <w:tcW w:w="828" w:type="dxa"/>
            <w:gridSpan w:val="2"/>
            <w:tcBorders>
              <w:bottom w:val="single" w:sz="6" w:space="0" w:color="auto"/>
            </w:tcBorders>
          </w:tcPr>
          <w:p w14:paraId="003D3771"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47848D1E"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4326920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39BD5F3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0FA120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91681D" w14:textId="77777777" w:rsidR="006C32D2" w:rsidRPr="00A564B4" w:rsidRDefault="006C32D2" w:rsidP="006C32D2">
            <w:pPr>
              <w:pStyle w:val="TAL"/>
              <w:rPr>
                <w:lang w:eastAsia="en-US"/>
              </w:rPr>
            </w:pPr>
            <w:r w:rsidRPr="00A564B4">
              <w:rPr>
                <w:lang w:eastAsia="en-US"/>
              </w:rPr>
              <w:t>2Rx, 4Rx</w:t>
            </w:r>
          </w:p>
        </w:tc>
      </w:tr>
      <w:tr w:rsidR="006C32D2" w:rsidRPr="00A564B4" w14:paraId="645B4E99" w14:textId="77777777" w:rsidTr="006C32D2">
        <w:trPr>
          <w:gridAfter w:val="2"/>
          <w:wAfter w:w="143" w:type="dxa"/>
          <w:cantSplit/>
          <w:jc w:val="center"/>
        </w:trPr>
        <w:tc>
          <w:tcPr>
            <w:tcW w:w="929" w:type="dxa"/>
            <w:gridSpan w:val="3"/>
            <w:tcBorders>
              <w:bottom w:val="single" w:sz="6" w:space="0" w:color="auto"/>
            </w:tcBorders>
          </w:tcPr>
          <w:p w14:paraId="00C83F74" w14:textId="77777777" w:rsidR="006C32D2" w:rsidRPr="00A564B4" w:rsidRDefault="006C32D2" w:rsidP="006C32D2">
            <w:pPr>
              <w:pStyle w:val="TAL"/>
              <w:rPr>
                <w:lang w:eastAsia="zh-CN"/>
              </w:rPr>
            </w:pPr>
            <w:r w:rsidRPr="00A564B4">
              <w:rPr>
                <w:lang w:eastAsia="zh-CN"/>
              </w:rPr>
              <w:t>8.16.8</w:t>
            </w:r>
          </w:p>
        </w:tc>
        <w:tc>
          <w:tcPr>
            <w:tcW w:w="2960" w:type="dxa"/>
            <w:gridSpan w:val="2"/>
            <w:tcBorders>
              <w:bottom w:val="single" w:sz="6" w:space="0" w:color="auto"/>
            </w:tcBorders>
          </w:tcPr>
          <w:p w14:paraId="1D37025C" w14:textId="77777777" w:rsidR="006C32D2" w:rsidRPr="00A564B4" w:rsidRDefault="006C32D2" w:rsidP="006C32D2">
            <w:pPr>
              <w:pStyle w:val="TAL"/>
              <w:rPr>
                <w:lang w:eastAsia="zh-CN"/>
              </w:rPr>
            </w:pPr>
            <w:r w:rsidRPr="00A564B4">
              <w:rPr>
                <w:lang w:eastAsia="zh-CN"/>
              </w:rPr>
              <w:t xml:space="preserve">E-UTRAN TDD Event triggered reporting on deactivated SCell with PCell interruption in non-DRX </w:t>
            </w:r>
            <w:r w:rsidRPr="00A564B4">
              <w:rPr>
                <w:lang w:eastAsia="en-US"/>
              </w:rPr>
              <w:t>for 20 MHz bandwidth</w:t>
            </w:r>
          </w:p>
        </w:tc>
        <w:tc>
          <w:tcPr>
            <w:tcW w:w="828" w:type="dxa"/>
            <w:gridSpan w:val="2"/>
            <w:tcBorders>
              <w:bottom w:val="single" w:sz="6" w:space="0" w:color="auto"/>
            </w:tcBorders>
          </w:tcPr>
          <w:p w14:paraId="62624642"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F2E3837"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5B2F7D3B"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7E425F6"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912CE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7562C7" w14:textId="77777777" w:rsidR="006C32D2" w:rsidRPr="00A564B4" w:rsidRDefault="006C32D2" w:rsidP="006C32D2">
            <w:pPr>
              <w:pStyle w:val="TAL"/>
              <w:rPr>
                <w:lang w:eastAsia="en-US"/>
              </w:rPr>
            </w:pPr>
            <w:r w:rsidRPr="00A564B4">
              <w:rPr>
                <w:lang w:eastAsia="en-US"/>
              </w:rPr>
              <w:t>2Rx, 4Rx</w:t>
            </w:r>
          </w:p>
        </w:tc>
      </w:tr>
      <w:tr w:rsidR="006C32D2" w:rsidRPr="00A564B4" w14:paraId="6351E4DE" w14:textId="77777777" w:rsidTr="006C32D2">
        <w:trPr>
          <w:gridAfter w:val="2"/>
          <w:wAfter w:w="143" w:type="dxa"/>
          <w:cantSplit/>
          <w:jc w:val="center"/>
        </w:trPr>
        <w:tc>
          <w:tcPr>
            <w:tcW w:w="929" w:type="dxa"/>
            <w:gridSpan w:val="3"/>
            <w:tcBorders>
              <w:bottom w:val="single" w:sz="6" w:space="0" w:color="auto"/>
            </w:tcBorders>
          </w:tcPr>
          <w:p w14:paraId="1DE32969" w14:textId="77777777" w:rsidR="006C32D2" w:rsidRPr="00A564B4" w:rsidRDefault="006C32D2" w:rsidP="006C32D2">
            <w:pPr>
              <w:pStyle w:val="TAL"/>
              <w:rPr>
                <w:lang w:eastAsia="zh-CN"/>
              </w:rPr>
            </w:pPr>
            <w:r w:rsidRPr="00A564B4">
              <w:rPr>
                <w:lang w:eastAsia="zh-CN"/>
              </w:rPr>
              <w:t>8.16.9</w:t>
            </w:r>
          </w:p>
        </w:tc>
        <w:tc>
          <w:tcPr>
            <w:tcW w:w="2960" w:type="dxa"/>
            <w:gridSpan w:val="2"/>
            <w:tcBorders>
              <w:bottom w:val="single" w:sz="6" w:space="0" w:color="auto"/>
            </w:tcBorders>
          </w:tcPr>
          <w:p w14:paraId="2EB87537" w14:textId="77777777" w:rsidR="006C32D2" w:rsidRPr="00A564B4" w:rsidRDefault="006C32D2" w:rsidP="006C32D2">
            <w:pPr>
              <w:pStyle w:val="TAL"/>
              <w:rPr>
                <w:lang w:eastAsia="zh-CN"/>
              </w:rPr>
            </w:pPr>
            <w:r w:rsidRPr="00A564B4">
              <w:rPr>
                <w:lang w:eastAsia="zh-CN"/>
              </w:rPr>
              <w:t>E-UTRAN FDD event triggered reporting under deactivated SCell in non-DRX for 10MHz+5MHz</w:t>
            </w:r>
          </w:p>
        </w:tc>
        <w:tc>
          <w:tcPr>
            <w:tcW w:w="828" w:type="dxa"/>
            <w:gridSpan w:val="2"/>
            <w:tcBorders>
              <w:bottom w:val="single" w:sz="6" w:space="0" w:color="auto"/>
            </w:tcBorders>
          </w:tcPr>
          <w:p w14:paraId="7575912D"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A4F4F27"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F9C62E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D8B530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4FCC0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71FF09" w14:textId="77777777" w:rsidR="006C32D2" w:rsidRPr="00A564B4" w:rsidRDefault="006C32D2" w:rsidP="006C32D2">
            <w:pPr>
              <w:pStyle w:val="TAL"/>
              <w:rPr>
                <w:lang w:eastAsia="en-US"/>
              </w:rPr>
            </w:pPr>
            <w:r w:rsidRPr="00A564B4">
              <w:rPr>
                <w:lang w:eastAsia="en-US"/>
              </w:rPr>
              <w:t>2Rx, 4Rx</w:t>
            </w:r>
          </w:p>
        </w:tc>
      </w:tr>
      <w:tr w:rsidR="006C32D2" w:rsidRPr="00A564B4" w14:paraId="608CDA00" w14:textId="77777777" w:rsidTr="006C32D2">
        <w:trPr>
          <w:gridAfter w:val="2"/>
          <w:wAfter w:w="143" w:type="dxa"/>
          <w:cantSplit/>
          <w:jc w:val="center"/>
        </w:trPr>
        <w:tc>
          <w:tcPr>
            <w:tcW w:w="929" w:type="dxa"/>
            <w:gridSpan w:val="3"/>
            <w:tcBorders>
              <w:bottom w:val="single" w:sz="6" w:space="0" w:color="auto"/>
            </w:tcBorders>
          </w:tcPr>
          <w:p w14:paraId="57C6085E" w14:textId="77777777" w:rsidR="006C32D2" w:rsidRPr="00A564B4" w:rsidRDefault="006C32D2" w:rsidP="006C32D2">
            <w:pPr>
              <w:pStyle w:val="TAL"/>
              <w:rPr>
                <w:lang w:eastAsia="zh-CN"/>
              </w:rPr>
            </w:pPr>
            <w:r w:rsidRPr="00A564B4">
              <w:rPr>
                <w:lang w:eastAsia="zh-CN"/>
              </w:rPr>
              <w:t>8.16.10</w:t>
            </w:r>
          </w:p>
        </w:tc>
        <w:tc>
          <w:tcPr>
            <w:tcW w:w="2960" w:type="dxa"/>
            <w:gridSpan w:val="2"/>
            <w:tcBorders>
              <w:bottom w:val="single" w:sz="6" w:space="0" w:color="auto"/>
            </w:tcBorders>
          </w:tcPr>
          <w:p w14:paraId="633BD151" w14:textId="77777777" w:rsidR="006C32D2" w:rsidRPr="00A564B4" w:rsidRDefault="006C32D2" w:rsidP="006C32D2">
            <w:pPr>
              <w:pStyle w:val="TAL"/>
              <w:rPr>
                <w:lang w:eastAsia="zh-CN"/>
              </w:rPr>
            </w:pPr>
            <w:r w:rsidRPr="00A564B4">
              <w:rPr>
                <w:lang w:eastAsia="zh-CN"/>
              </w:rPr>
              <w:t>E-UTRAN TDD event triggered reporting under deactivated SCell in non-DRX for 10MHz+5MHz</w:t>
            </w:r>
          </w:p>
        </w:tc>
        <w:tc>
          <w:tcPr>
            <w:tcW w:w="828" w:type="dxa"/>
            <w:gridSpan w:val="2"/>
            <w:tcBorders>
              <w:bottom w:val="single" w:sz="6" w:space="0" w:color="auto"/>
            </w:tcBorders>
          </w:tcPr>
          <w:p w14:paraId="08DA0218"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E8F1B40"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4315397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04B8F69"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C973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62E236" w14:textId="77777777" w:rsidR="006C32D2" w:rsidRPr="00A564B4" w:rsidRDefault="006C32D2" w:rsidP="006C32D2">
            <w:pPr>
              <w:pStyle w:val="TAL"/>
              <w:rPr>
                <w:lang w:eastAsia="en-US"/>
              </w:rPr>
            </w:pPr>
            <w:r w:rsidRPr="00A564B4">
              <w:rPr>
                <w:lang w:eastAsia="en-US"/>
              </w:rPr>
              <w:t>2Rx, 4Rx</w:t>
            </w:r>
          </w:p>
        </w:tc>
      </w:tr>
      <w:tr w:rsidR="006C32D2" w:rsidRPr="00A564B4" w14:paraId="41E63B09" w14:textId="77777777" w:rsidTr="006C32D2">
        <w:trPr>
          <w:gridAfter w:val="2"/>
          <w:wAfter w:w="143" w:type="dxa"/>
          <w:cantSplit/>
          <w:jc w:val="center"/>
        </w:trPr>
        <w:tc>
          <w:tcPr>
            <w:tcW w:w="929" w:type="dxa"/>
            <w:gridSpan w:val="3"/>
            <w:tcBorders>
              <w:bottom w:val="single" w:sz="6" w:space="0" w:color="auto"/>
            </w:tcBorders>
          </w:tcPr>
          <w:p w14:paraId="16942E89" w14:textId="77777777" w:rsidR="006C32D2" w:rsidRPr="00A564B4" w:rsidRDefault="006C32D2" w:rsidP="006C32D2">
            <w:pPr>
              <w:pStyle w:val="TAL"/>
              <w:rPr>
                <w:lang w:eastAsia="zh-CN"/>
              </w:rPr>
            </w:pPr>
            <w:r w:rsidRPr="00A564B4">
              <w:rPr>
                <w:lang w:eastAsia="zh-CN"/>
              </w:rPr>
              <w:t>8.16.11</w:t>
            </w:r>
          </w:p>
        </w:tc>
        <w:tc>
          <w:tcPr>
            <w:tcW w:w="2960" w:type="dxa"/>
            <w:gridSpan w:val="2"/>
            <w:tcBorders>
              <w:bottom w:val="single" w:sz="6" w:space="0" w:color="auto"/>
            </w:tcBorders>
          </w:tcPr>
          <w:p w14:paraId="4DC9ECE6" w14:textId="77777777" w:rsidR="006C32D2" w:rsidRPr="00A564B4" w:rsidRDefault="006C32D2" w:rsidP="006C32D2">
            <w:pPr>
              <w:pStyle w:val="TAL"/>
              <w:rPr>
                <w:lang w:eastAsia="zh-CN"/>
              </w:rPr>
            </w:pPr>
            <w:r w:rsidRPr="00A564B4">
              <w:rPr>
                <w:lang w:eastAsia="en-US"/>
              </w:rPr>
              <w:t xml:space="preserve">E-UTRAN FDD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5692170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D8B7CAE"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B3AFE1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131D0BC"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F2167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963E70" w14:textId="77777777" w:rsidR="006C32D2" w:rsidRPr="00A564B4" w:rsidRDefault="006C32D2" w:rsidP="006C32D2">
            <w:pPr>
              <w:pStyle w:val="TAL"/>
              <w:rPr>
                <w:lang w:eastAsia="en-US"/>
              </w:rPr>
            </w:pPr>
            <w:r w:rsidRPr="00A564B4">
              <w:rPr>
                <w:lang w:eastAsia="en-US"/>
              </w:rPr>
              <w:t>2Rx, 4Rx</w:t>
            </w:r>
          </w:p>
        </w:tc>
      </w:tr>
      <w:tr w:rsidR="006C32D2" w:rsidRPr="00A564B4" w14:paraId="02B5ABD3" w14:textId="77777777" w:rsidTr="006C32D2">
        <w:trPr>
          <w:gridAfter w:val="2"/>
          <w:wAfter w:w="143" w:type="dxa"/>
          <w:cantSplit/>
          <w:jc w:val="center"/>
        </w:trPr>
        <w:tc>
          <w:tcPr>
            <w:tcW w:w="929" w:type="dxa"/>
            <w:gridSpan w:val="3"/>
            <w:tcBorders>
              <w:bottom w:val="single" w:sz="6" w:space="0" w:color="auto"/>
            </w:tcBorders>
          </w:tcPr>
          <w:p w14:paraId="387394EC" w14:textId="77777777" w:rsidR="006C32D2" w:rsidRPr="00A564B4" w:rsidRDefault="006C32D2" w:rsidP="006C32D2">
            <w:pPr>
              <w:pStyle w:val="TAL"/>
              <w:rPr>
                <w:lang w:eastAsia="zh-CN"/>
              </w:rPr>
            </w:pPr>
            <w:r w:rsidRPr="00A564B4">
              <w:rPr>
                <w:lang w:eastAsia="zh-CN"/>
              </w:rPr>
              <w:t>8.16.12</w:t>
            </w:r>
          </w:p>
        </w:tc>
        <w:tc>
          <w:tcPr>
            <w:tcW w:w="2960" w:type="dxa"/>
            <w:gridSpan w:val="2"/>
            <w:tcBorders>
              <w:bottom w:val="single" w:sz="6" w:space="0" w:color="auto"/>
            </w:tcBorders>
          </w:tcPr>
          <w:p w14:paraId="4524F49B" w14:textId="77777777" w:rsidR="006C32D2" w:rsidRPr="00A564B4" w:rsidRDefault="006C32D2" w:rsidP="006C32D2">
            <w:pPr>
              <w:pStyle w:val="TAL"/>
              <w:rPr>
                <w:lang w:eastAsia="zh-CN"/>
              </w:rPr>
            </w:pPr>
            <w:r w:rsidRPr="00A564B4">
              <w:rPr>
                <w:lang w:eastAsia="en-US"/>
              </w:rPr>
              <w:t xml:space="preserve">E-UTRAN TDD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35C8B41A"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6FB22275"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FE0DA9E"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2F9979"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1F61A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7F2A522" w14:textId="77777777" w:rsidR="006C32D2" w:rsidRPr="00A564B4" w:rsidRDefault="006C32D2" w:rsidP="006C32D2">
            <w:pPr>
              <w:pStyle w:val="TAL"/>
              <w:rPr>
                <w:lang w:eastAsia="en-US"/>
              </w:rPr>
            </w:pPr>
            <w:r w:rsidRPr="00A564B4">
              <w:rPr>
                <w:lang w:eastAsia="en-US"/>
              </w:rPr>
              <w:t>2Rx, 4Rx</w:t>
            </w:r>
          </w:p>
        </w:tc>
      </w:tr>
      <w:tr w:rsidR="006C32D2" w:rsidRPr="00A564B4" w14:paraId="2DAFE7D7" w14:textId="77777777" w:rsidTr="006C32D2">
        <w:trPr>
          <w:gridAfter w:val="2"/>
          <w:wAfter w:w="143" w:type="dxa"/>
          <w:cantSplit/>
          <w:jc w:val="center"/>
        </w:trPr>
        <w:tc>
          <w:tcPr>
            <w:tcW w:w="929" w:type="dxa"/>
            <w:gridSpan w:val="3"/>
            <w:tcBorders>
              <w:bottom w:val="single" w:sz="6" w:space="0" w:color="auto"/>
            </w:tcBorders>
          </w:tcPr>
          <w:p w14:paraId="0E8D600C" w14:textId="77777777" w:rsidR="006C32D2" w:rsidRPr="00A564B4" w:rsidRDefault="006C32D2" w:rsidP="006C32D2">
            <w:pPr>
              <w:pStyle w:val="TAL"/>
              <w:rPr>
                <w:lang w:eastAsia="zh-CN"/>
              </w:rPr>
            </w:pPr>
            <w:r w:rsidRPr="00A564B4">
              <w:rPr>
                <w:lang w:eastAsia="zh-CN"/>
              </w:rPr>
              <w:t>8.16.13</w:t>
            </w:r>
          </w:p>
        </w:tc>
        <w:tc>
          <w:tcPr>
            <w:tcW w:w="2960" w:type="dxa"/>
            <w:gridSpan w:val="2"/>
            <w:tcBorders>
              <w:bottom w:val="single" w:sz="6" w:space="0" w:color="auto"/>
            </w:tcBorders>
          </w:tcPr>
          <w:p w14:paraId="60AA6E26" w14:textId="77777777" w:rsidR="006C32D2" w:rsidRPr="00A564B4" w:rsidRDefault="006C32D2" w:rsidP="006C32D2">
            <w:pPr>
              <w:pStyle w:val="TAL"/>
              <w:rPr>
                <w:lang w:eastAsia="zh-CN"/>
              </w:rPr>
            </w:pPr>
            <w:r w:rsidRPr="00A564B4">
              <w:rPr>
                <w:lang w:eastAsia="zh-CN"/>
              </w:rPr>
              <w:t>E-UTRAN FDD event triggered reporting under deactivated SCell in non-DRX for 5 MHz+5MHz</w:t>
            </w:r>
          </w:p>
        </w:tc>
        <w:tc>
          <w:tcPr>
            <w:tcW w:w="828" w:type="dxa"/>
            <w:gridSpan w:val="2"/>
            <w:tcBorders>
              <w:bottom w:val="single" w:sz="6" w:space="0" w:color="auto"/>
            </w:tcBorders>
          </w:tcPr>
          <w:p w14:paraId="055084B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7D00434F"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E231DF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4408449"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A1FC74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02CB1DA" w14:textId="77777777" w:rsidR="006C32D2" w:rsidRPr="00A564B4" w:rsidRDefault="006C32D2" w:rsidP="006C32D2">
            <w:pPr>
              <w:pStyle w:val="TAL"/>
              <w:rPr>
                <w:lang w:eastAsia="en-US"/>
              </w:rPr>
            </w:pPr>
            <w:r w:rsidRPr="00A564B4">
              <w:rPr>
                <w:lang w:eastAsia="en-US"/>
              </w:rPr>
              <w:t>2Rx, 4Rx</w:t>
            </w:r>
          </w:p>
        </w:tc>
      </w:tr>
      <w:tr w:rsidR="006C32D2" w:rsidRPr="00A564B4" w14:paraId="32A9A96A" w14:textId="77777777" w:rsidTr="006C32D2">
        <w:trPr>
          <w:gridAfter w:val="2"/>
          <w:wAfter w:w="143" w:type="dxa"/>
          <w:cantSplit/>
          <w:jc w:val="center"/>
        </w:trPr>
        <w:tc>
          <w:tcPr>
            <w:tcW w:w="929" w:type="dxa"/>
            <w:gridSpan w:val="3"/>
            <w:tcBorders>
              <w:bottom w:val="single" w:sz="6" w:space="0" w:color="auto"/>
            </w:tcBorders>
          </w:tcPr>
          <w:p w14:paraId="505DEF4F" w14:textId="77777777" w:rsidR="006C32D2" w:rsidRPr="00A564B4" w:rsidRDefault="006C32D2" w:rsidP="006C32D2">
            <w:pPr>
              <w:pStyle w:val="TAL"/>
              <w:rPr>
                <w:lang w:eastAsia="zh-CN"/>
              </w:rPr>
            </w:pPr>
            <w:r w:rsidRPr="00A564B4">
              <w:rPr>
                <w:lang w:eastAsia="zh-CN"/>
              </w:rPr>
              <w:t>8.16.14</w:t>
            </w:r>
          </w:p>
        </w:tc>
        <w:tc>
          <w:tcPr>
            <w:tcW w:w="2960" w:type="dxa"/>
            <w:gridSpan w:val="2"/>
            <w:tcBorders>
              <w:bottom w:val="single" w:sz="6" w:space="0" w:color="auto"/>
            </w:tcBorders>
          </w:tcPr>
          <w:p w14:paraId="3EB27920" w14:textId="77777777" w:rsidR="006C32D2" w:rsidRPr="00A564B4" w:rsidRDefault="006C32D2" w:rsidP="006C32D2">
            <w:pPr>
              <w:pStyle w:val="TAL"/>
              <w:rPr>
                <w:lang w:eastAsia="zh-CN"/>
              </w:rPr>
            </w:pPr>
            <w:r w:rsidRPr="00A564B4">
              <w:rPr>
                <w:lang w:eastAsia="zh-CN"/>
              </w:rPr>
              <w:t>E-UTRAN TDD event triggered reporting under deactivated SCell in non-DRX for 5 MHz+5MHz</w:t>
            </w:r>
          </w:p>
        </w:tc>
        <w:tc>
          <w:tcPr>
            <w:tcW w:w="828" w:type="dxa"/>
            <w:gridSpan w:val="2"/>
            <w:tcBorders>
              <w:bottom w:val="single" w:sz="6" w:space="0" w:color="auto"/>
            </w:tcBorders>
          </w:tcPr>
          <w:p w14:paraId="5FDD88C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0D5376C"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EBC111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FE94813"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37EBF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8FAB40" w14:textId="77777777" w:rsidR="006C32D2" w:rsidRPr="00A564B4" w:rsidRDefault="006C32D2" w:rsidP="006C32D2">
            <w:pPr>
              <w:pStyle w:val="TAL"/>
              <w:rPr>
                <w:lang w:eastAsia="en-US"/>
              </w:rPr>
            </w:pPr>
            <w:r w:rsidRPr="00A564B4">
              <w:rPr>
                <w:lang w:eastAsia="en-US"/>
              </w:rPr>
              <w:t>2Rx, 4Rx</w:t>
            </w:r>
          </w:p>
        </w:tc>
      </w:tr>
      <w:tr w:rsidR="006C32D2" w:rsidRPr="00A564B4" w14:paraId="588927F6" w14:textId="77777777" w:rsidTr="006C32D2">
        <w:trPr>
          <w:gridAfter w:val="2"/>
          <w:wAfter w:w="143" w:type="dxa"/>
          <w:cantSplit/>
          <w:jc w:val="center"/>
        </w:trPr>
        <w:tc>
          <w:tcPr>
            <w:tcW w:w="929" w:type="dxa"/>
            <w:gridSpan w:val="3"/>
            <w:tcBorders>
              <w:bottom w:val="single" w:sz="6" w:space="0" w:color="auto"/>
            </w:tcBorders>
          </w:tcPr>
          <w:p w14:paraId="31D52851" w14:textId="77777777" w:rsidR="006C32D2" w:rsidRPr="00A564B4" w:rsidRDefault="006C32D2" w:rsidP="006C32D2">
            <w:pPr>
              <w:pStyle w:val="TAL"/>
              <w:rPr>
                <w:lang w:eastAsia="zh-CN"/>
              </w:rPr>
            </w:pPr>
            <w:r w:rsidRPr="00A564B4">
              <w:rPr>
                <w:lang w:eastAsia="zh-CN"/>
              </w:rPr>
              <w:t>8.16.15</w:t>
            </w:r>
          </w:p>
        </w:tc>
        <w:tc>
          <w:tcPr>
            <w:tcW w:w="2960" w:type="dxa"/>
            <w:gridSpan w:val="2"/>
            <w:tcBorders>
              <w:bottom w:val="single" w:sz="6" w:space="0" w:color="auto"/>
            </w:tcBorders>
          </w:tcPr>
          <w:p w14:paraId="597878FA" w14:textId="77777777" w:rsidR="006C32D2" w:rsidRPr="00A564B4" w:rsidRDefault="006C32D2" w:rsidP="006C32D2">
            <w:pPr>
              <w:pStyle w:val="TAL"/>
              <w:rPr>
                <w:lang w:eastAsia="zh-CN"/>
              </w:rPr>
            </w:pPr>
            <w:r w:rsidRPr="00A564B4">
              <w:rPr>
                <w:lang w:eastAsia="zh-CN"/>
              </w:rPr>
              <w:t>E-UTRA FDD event triggered reporting on deactivated SCell with PCell interruption in non-DRX for 5MHz+5MHz bandwidth</w:t>
            </w:r>
          </w:p>
        </w:tc>
        <w:tc>
          <w:tcPr>
            <w:tcW w:w="828" w:type="dxa"/>
            <w:gridSpan w:val="2"/>
            <w:tcBorders>
              <w:bottom w:val="single" w:sz="6" w:space="0" w:color="auto"/>
            </w:tcBorders>
          </w:tcPr>
          <w:p w14:paraId="7DC5E89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2C788D32"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7CD94C0"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4D05E92"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18C8D23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3482C1" w14:textId="77777777" w:rsidR="006C32D2" w:rsidRPr="00A564B4" w:rsidRDefault="006C32D2" w:rsidP="006C32D2">
            <w:pPr>
              <w:pStyle w:val="TAL"/>
              <w:rPr>
                <w:lang w:eastAsia="en-US"/>
              </w:rPr>
            </w:pPr>
            <w:r w:rsidRPr="00A564B4">
              <w:rPr>
                <w:lang w:eastAsia="en-US"/>
              </w:rPr>
              <w:t>2Rx, 4Rx</w:t>
            </w:r>
          </w:p>
        </w:tc>
      </w:tr>
      <w:tr w:rsidR="006C32D2" w:rsidRPr="00A564B4" w14:paraId="70519AA1" w14:textId="77777777" w:rsidTr="006C32D2">
        <w:trPr>
          <w:gridAfter w:val="2"/>
          <w:wAfter w:w="143" w:type="dxa"/>
          <w:cantSplit/>
          <w:jc w:val="center"/>
        </w:trPr>
        <w:tc>
          <w:tcPr>
            <w:tcW w:w="929" w:type="dxa"/>
            <w:gridSpan w:val="3"/>
            <w:tcBorders>
              <w:bottom w:val="single" w:sz="6" w:space="0" w:color="auto"/>
            </w:tcBorders>
          </w:tcPr>
          <w:p w14:paraId="20CF0054" w14:textId="77777777" w:rsidR="006C32D2" w:rsidRPr="00A564B4" w:rsidRDefault="006C32D2" w:rsidP="006C32D2">
            <w:pPr>
              <w:pStyle w:val="TAL"/>
              <w:rPr>
                <w:lang w:eastAsia="zh-CN"/>
              </w:rPr>
            </w:pPr>
            <w:r w:rsidRPr="00A564B4">
              <w:rPr>
                <w:lang w:eastAsia="zh-CN"/>
              </w:rPr>
              <w:t>8.16.16</w:t>
            </w:r>
          </w:p>
        </w:tc>
        <w:tc>
          <w:tcPr>
            <w:tcW w:w="2960" w:type="dxa"/>
            <w:gridSpan w:val="2"/>
            <w:tcBorders>
              <w:bottom w:val="single" w:sz="6" w:space="0" w:color="auto"/>
            </w:tcBorders>
          </w:tcPr>
          <w:p w14:paraId="404C68F0" w14:textId="77777777" w:rsidR="006C32D2" w:rsidRPr="00A564B4" w:rsidRDefault="006C32D2" w:rsidP="006C32D2">
            <w:pPr>
              <w:pStyle w:val="TAL"/>
              <w:rPr>
                <w:lang w:eastAsia="zh-CN"/>
              </w:rPr>
            </w:pPr>
            <w:r w:rsidRPr="00A564B4">
              <w:rPr>
                <w:lang w:eastAsia="en-US"/>
              </w:rPr>
              <w:t>E-UTRA TDD event triggered reporting on deactivated SCell with PCell interruption in non-DRX for 5</w:t>
            </w:r>
            <w:r w:rsidRPr="00A564B4">
              <w:rPr>
                <w:lang w:eastAsia="zh-CN"/>
              </w:rPr>
              <w:t>MHz</w:t>
            </w:r>
            <w:r w:rsidRPr="00A564B4">
              <w:rPr>
                <w:lang w:eastAsia="en-US"/>
              </w:rPr>
              <w:t>+5MHz bandwidth</w:t>
            </w:r>
          </w:p>
        </w:tc>
        <w:tc>
          <w:tcPr>
            <w:tcW w:w="828" w:type="dxa"/>
            <w:gridSpan w:val="2"/>
            <w:tcBorders>
              <w:bottom w:val="single" w:sz="6" w:space="0" w:color="auto"/>
            </w:tcBorders>
          </w:tcPr>
          <w:p w14:paraId="4E62918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6760026"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7F0814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9D5C77"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FF0ED8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D4A1D7" w14:textId="77777777" w:rsidR="006C32D2" w:rsidRPr="00A564B4" w:rsidRDefault="006C32D2" w:rsidP="006C32D2">
            <w:pPr>
              <w:pStyle w:val="TAL"/>
              <w:rPr>
                <w:lang w:eastAsia="en-US"/>
              </w:rPr>
            </w:pPr>
            <w:r w:rsidRPr="00A564B4">
              <w:rPr>
                <w:lang w:eastAsia="en-US"/>
              </w:rPr>
              <w:t>2Rx, 4Rx</w:t>
            </w:r>
          </w:p>
        </w:tc>
      </w:tr>
      <w:tr w:rsidR="006C32D2" w:rsidRPr="00A564B4" w14:paraId="25679C39" w14:textId="77777777" w:rsidTr="006C32D2">
        <w:trPr>
          <w:gridAfter w:val="2"/>
          <w:wAfter w:w="143" w:type="dxa"/>
          <w:cantSplit/>
          <w:jc w:val="center"/>
        </w:trPr>
        <w:tc>
          <w:tcPr>
            <w:tcW w:w="929" w:type="dxa"/>
            <w:gridSpan w:val="3"/>
            <w:tcBorders>
              <w:bottom w:val="single" w:sz="6" w:space="0" w:color="auto"/>
            </w:tcBorders>
          </w:tcPr>
          <w:p w14:paraId="05A6176A" w14:textId="77777777" w:rsidR="006C32D2" w:rsidRPr="00A564B4" w:rsidRDefault="006C32D2" w:rsidP="006C32D2">
            <w:pPr>
              <w:pStyle w:val="TAL"/>
              <w:rPr>
                <w:lang w:eastAsia="zh-CN"/>
              </w:rPr>
            </w:pPr>
            <w:r w:rsidRPr="00A564B4">
              <w:rPr>
                <w:lang w:eastAsia="en-US"/>
              </w:rPr>
              <w:t>8.16.17</w:t>
            </w:r>
          </w:p>
        </w:tc>
        <w:tc>
          <w:tcPr>
            <w:tcW w:w="2960" w:type="dxa"/>
            <w:gridSpan w:val="2"/>
            <w:tcBorders>
              <w:bottom w:val="single" w:sz="6" w:space="0" w:color="auto"/>
            </w:tcBorders>
          </w:tcPr>
          <w:p w14:paraId="4FDCF9F9" w14:textId="77777777" w:rsidR="006C32D2" w:rsidRPr="00A564B4" w:rsidRDefault="006C32D2" w:rsidP="006C32D2">
            <w:pPr>
              <w:pStyle w:val="TAL"/>
              <w:rPr>
                <w:lang w:eastAsia="en-US"/>
              </w:rPr>
            </w:pPr>
            <w:r w:rsidRPr="00A564B4">
              <w:rPr>
                <w:lang w:eastAsia="en-US"/>
              </w:rPr>
              <w:t>E-UTRAN FDD activation and deactivation of known SCell in non-DRX</w:t>
            </w:r>
          </w:p>
        </w:tc>
        <w:tc>
          <w:tcPr>
            <w:tcW w:w="828" w:type="dxa"/>
            <w:gridSpan w:val="2"/>
            <w:tcBorders>
              <w:bottom w:val="single" w:sz="6" w:space="0" w:color="auto"/>
            </w:tcBorders>
          </w:tcPr>
          <w:p w14:paraId="6B6EB5B3"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13D719E" w14:textId="77777777" w:rsidR="006C32D2" w:rsidRPr="00A564B4" w:rsidRDefault="006C32D2" w:rsidP="006C32D2">
            <w:pPr>
              <w:pStyle w:val="TAL"/>
              <w:rPr>
                <w:lang w:eastAsia="zh-CN"/>
              </w:rPr>
            </w:pPr>
            <w:r w:rsidRPr="00A564B4">
              <w:rPr>
                <w:lang w:eastAsia="en-US"/>
              </w:rPr>
              <w:t>C32b</w:t>
            </w:r>
          </w:p>
        </w:tc>
        <w:tc>
          <w:tcPr>
            <w:tcW w:w="2471" w:type="dxa"/>
            <w:gridSpan w:val="3"/>
            <w:tcBorders>
              <w:bottom w:val="single" w:sz="6" w:space="0" w:color="auto"/>
            </w:tcBorders>
          </w:tcPr>
          <w:p w14:paraId="7D3C68ED"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11924496" w14:textId="77777777" w:rsidR="006C32D2" w:rsidRPr="00A564B4" w:rsidRDefault="006C32D2" w:rsidP="006C32D2">
            <w:pPr>
              <w:pStyle w:val="TAL"/>
              <w:rPr>
                <w:lang w:eastAsia="en-US"/>
              </w:rPr>
            </w:pPr>
            <w:r w:rsidRPr="00A564B4">
              <w:rPr>
                <w:rFonts w:cs="Arial"/>
                <w:szCs w:val="18"/>
                <w:lang w:eastAsia="en-US"/>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lang w:eastAsia="en-US"/>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lang w:eastAsia="en-US"/>
              </w:rPr>
              <w:t>shall be executed.</w:t>
            </w:r>
            <w:r w:rsidRPr="00A564B4">
              <w:rPr>
                <w:rFonts w:cs="Arial"/>
                <w:szCs w:val="18"/>
                <w:lang w:eastAsia="en-US"/>
              </w:rPr>
              <w:br/>
              <w:t>(Note 1)</w:t>
            </w:r>
          </w:p>
        </w:tc>
        <w:tc>
          <w:tcPr>
            <w:tcW w:w="1695" w:type="dxa"/>
            <w:gridSpan w:val="3"/>
            <w:tcBorders>
              <w:bottom w:val="single" w:sz="6" w:space="0" w:color="auto"/>
            </w:tcBorders>
          </w:tcPr>
          <w:p w14:paraId="335DE4F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25B398" w14:textId="77777777" w:rsidR="006C32D2" w:rsidRPr="00A564B4" w:rsidRDefault="006C32D2" w:rsidP="006C32D2">
            <w:pPr>
              <w:pStyle w:val="TAL"/>
              <w:rPr>
                <w:lang w:eastAsia="en-US"/>
              </w:rPr>
            </w:pPr>
            <w:r w:rsidRPr="00A564B4">
              <w:rPr>
                <w:lang w:eastAsia="en-US"/>
              </w:rPr>
              <w:t>2Rx, 4Rx</w:t>
            </w:r>
          </w:p>
        </w:tc>
      </w:tr>
      <w:tr w:rsidR="006C32D2" w:rsidRPr="00A564B4" w14:paraId="650782C7" w14:textId="77777777" w:rsidTr="006C32D2">
        <w:trPr>
          <w:gridAfter w:val="2"/>
          <w:wAfter w:w="143" w:type="dxa"/>
          <w:cantSplit/>
          <w:jc w:val="center"/>
        </w:trPr>
        <w:tc>
          <w:tcPr>
            <w:tcW w:w="929" w:type="dxa"/>
            <w:gridSpan w:val="3"/>
            <w:tcBorders>
              <w:bottom w:val="single" w:sz="6" w:space="0" w:color="auto"/>
            </w:tcBorders>
          </w:tcPr>
          <w:p w14:paraId="12E0ED8F" w14:textId="77777777" w:rsidR="006C32D2" w:rsidRPr="00A564B4" w:rsidRDefault="006C32D2" w:rsidP="006C32D2">
            <w:pPr>
              <w:pStyle w:val="TAL"/>
              <w:rPr>
                <w:rFonts w:eastAsia="PMingLiU"/>
                <w:lang w:eastAsia="zh-TW"/>
              </w:rPr>
            </w:pPr>
            <w:r w:rsidRPr="00A564B4">
              <w:rPr>
                <w:rFonts w:eastAsia="PMingLiU"/>
                <w:lang w:eastAsia="zh-TW"/>
              </w:rPr>
              <w:t>8.16.17A</w:t>
            </w:r>
          </w:p>
        </w:tc>
        <w:tc>
          <w:tcPr>
            <w:tcW w:w="2960" w:type="dxa"/>
            <w:gridSpan w:val="2"/>
            <w:tcBorders>
              <w:bottom w:val="single" w:sz="6" w:space="0" w:color="auto"/>
            </w:tcBorders>
          </w:tcPr>
          <w:p w14:paraId="5A0638ED" w14:textId="77777777" w:rsidR="006C32D2" w:rsidRPr="00A564B4" w:rsidRDefault="006C32D2" w:rsidP="006C32D2">
            <w:pPr>
              <w:pStyle w:val="TAL"/>
              <w:rPr>
                <w:lang w:eastAsia="en-US"/>
              </w:rPr>
            </w:pPr>
            <w:r w:rsidRPr="00A564B4">
              <w:rPr>
                <w:lang w:eastAsia="en-US"/>
              </w:rPr>
              <w:t xml:space="preserve">E-UTRAN FDD activation and deactivation of known SCell in non-DRX for 20MHz </w:t>
            </w:r>
            <w:r w:rsidRPr="00A564B4">
              <w:rPr>
                <w:lang w:eastAsia="zh-CN"/>
              </w:rPr>
              <w:t>+20MHz</w:t>
            </w:r>
            <w:r w:rsidRPr="00A564B4">
              <w:rPr>
                <w:lang w:eastAsia="zh-TW"/>
              </w:rPr>
              <w:t xml:space="preserve"> bandwidth</w:t>
            </w:r>
          </w:p>
        </w:tc>
        <w:tc>
          <w:tcPr>
            <w:tcW w:w="828" w:type="dxa"/>
            <w:gridSpan w:val="2"/>
            <w:tcBorders>
              <w:bottom w:val="single" w:sz="6" w:space="0" w:color="auto"/>
            </w:tcBorders>
          </w:tcPr>
          <w:p w14:paraId="3BC2BBDB" w14:textId="77777777" w:rsidR="006C32D2" w:rsidRPr="00A564B4" w:rsidRDefault="006C32D2" w:rsidP="006C32D2">
            <w:pPr>
              <w:pStyle w:val="TAL"/>
              <w:rPr>
                <w:rFonts w:eastAsia="PMingLiU"/>
                <w:lang w:eastAsia="zh-TW"/>
              </w:rPr>
            </w:pPr>
            <w:r w:rsidRPr="00A564B4">
              <w:rPr>
                <w:rFonts w:eastAsia="PMingLiU"/>
                <w:lang w:eastAsia="zh-TW"/>
              </w:rPr>
              <w:t>Rel-10</w:t>
            </w:r>
          </w:p>
        </w:tc>
        <w:tc>
          <w:tcPr>
            <w:tcW w:w="1275" w:type="dxa"/>
            <w:gridSpan w:val="4"/>
            <w:tcBorders>
              <w:bottom w:val="single" w:sz="6" w:space="0" w:color="auto"/>
            </w:tcBorders>
          </w:tcPr>
          <w:p w14:paraId="38AD9FA5" w14:textId="77777777" w:rsidR="006C32D2" w:rsidRPr="00A564B4" w:rsidRDefault="006C32D2" w:rsidP="006C32D2">
            <w:pPr>
              <w:pStyle w:val="TAL"/>
              <w:rPr>
                <w:rFonts w:eastAsia="PMingLiU"/>
                <w:lang w:eastAsia="zh-TW"/>
              </w:rPr>
            </w:pPr>
            <w:r w:rsidRPr="00A564B4">
              <w:rPr>
                <w:rFonts w:eastAsia="PMingLiU"/>
                <w:lang w:eastAsia="zh-TW"/>
              </w:rPr>
              <w:t>C32a</w:t>
            </w:r>
          </w:p>
        </w:tc>
        <w:tc>
          <w:tcPr>
            <w:tcW w:w="2471" w:type="dxa"/>
            <w:gridSpan w:val="3"/>
            <w:tcBorders>
              <w:bottom w:val="single" w:sz="6" w:space="0" w:color="auto"/>
            </w:tcBorders>
          </w:tcPr>
          <w:p w14:paraId="77D243AC"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587B094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6.17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17A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320DDD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EC29AD" w14:textId="77777777" w:rsidR="006C32D2" w:rsidRPr="00A564B4" w:rsidRDefault="006C32D2" w:rsidP="006C32D2">
            <w:pPr>
              <w:pStyle w:val="TAL"/>
              <w:rPr>
                <w:lang w:eastAsia="en-US"/>
              </w:rPr>
            </w:pPr>
          </w:p>
        </w:tc>
      </w:tr>
      <w:tr w:rsidR="006C32D2" w:rsidRPr="00A564B4" w14:paraId="1824A249" w14:textId="77777777" w:rsidTr="006C32D2">
        <w:trPr>
          <w:gridAfter w:val="2"/>
          <w:wAfter w:w="143" w:type="dxa"/>
          <w:cantSplit/>
          <w:jc w:val="center"/>
        </w:trPr>
        <w:tc>
          <w:tcPr>
            <w:tcW w:w="929" w:type="dxa"/>
            <w:gridSpan w:val="3"/>
            <w:tcBorders>
              <w:bottom w:val="single" w:sz="6" w:space="0" w:color="auto"/>
            </w:tcBorders>
          </w:tcPr>
          <w:p w14:paraId="6C30EE39" w14:textId="77777777" w:rsidR="006C32D2" w:rsidRPr="00A564B4" w:rsidRDefault="006C32D2" w:rsidP="006C32D2">
            <w:pPr>
              <w:pStyle w:val="TAL"/>
              <w:rPr>
                <w:lang w:eastAsia="zh-CN"/>
              </w:rPr>
            </w:pPr>
            <w:r w:rsidRPr="00A564B4">
              <w:rPr>
                <w:lang w:eastAsia="en-US"/>
              </w:rPr>
              <w:t>8.16.18</w:t>
            </w:r>
          </w:p>
        </w:tc>
        <w:tc>
          <w:tcPr>
            <w:tcW w:w="2960" w:type="dxa"/>
            <w:gridSpan w:val="2"/>
            <w:tcBorders>
              <w:bottom w:val="single" w:sz="6" w:space="0" w:color="auto"/>
            </w:tcBorders>
          </w:tcPr>
          <w:p w14:paraId="2C2FEA0F" w14:textId="77777777" w:rsidR="006C32D2" w:rsidRPr="00A564B4" w:rsidRDefault="006C32D2" w:rsidP="006C32D2">
            <w:pPr>
              <w:pStyle w:val="TAL"/>
              <w:rPr>
                <w:lang w:eastAsia="en-US"/>
              </w:rPr>
            </w:pPr>
            <w:r w:rsidRPr="00A564B4">
              <w:rPr>
                <w:lang w:eastAsia="en-US"/>
              </w:rPr>
              <w:t>E-UTRAN TDD activation and deactivation of known SCell in non-DRX</w:t>
            </w:r>
          </w:p>
        </w:tc>
        <w:tc>
          <w:tcPr>
            <w:tcW w:w="828" w:type="dxa"/>
            <w:gridSpan w:val="2"/>
            <w:tcBorders>
              <w:bottom w:val="single" w:sz="6" w:space="0" w:color="auto"/>
            </w:tcBorders>
          </w:tcPr>
          <w:p w14:paraId="453303E9"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129DFE7" w14:textId="77777777" w:rsidR="006C32D2" w:rsidRPr="00A564B4" w:rsidRDefault="006C32D2" w:rsidP="006C32D2">
            <w:pPr>
              <w:pStyle w:val="TAL"/>
              <w:rPr>
                <w:lang w:eastAsia="zh-CN"/>
              </w:rPr>
            </w:pPr>
            <w:r w:rsidRPr="00A564B4">
              <w:rPr>
                <w:lang w:eastAsia="en-US"/>
              </w:rPr>
              <w:t>C33b</w:t>
            </w:r>
          </w:p>
        </w:tc>
        <w:tc>
          <w:tcPr>
            <w:tcW w:w="2471" w:type="dxa"/>
            <w:gridSpan w:val="3"/>
            <w:tcBorders>
              <w:bottom w:val="single" w:sz="6" w:space="0" w:color="auto"/>
            </w:tcBorders>
          </w:tcPr>
          <w:p w14:paraId="4E7F8E17"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0E7AD4C9"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941E0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6105B5" w14:textId="77777777" w:rsidR="006C32D2" w:rsidRPr="00A564B4" w:rsidRDefault="006C32D2" w:rsidP="006C32D2">
            <w:pPr>
              <w:pStyle w:val="TAL"/>
              <w:rPr>
                <w:lang w:eastAsia="en-US"/>
              </w:rPr>
            </w:pPr>
            <w:r w:rsidRPr="00A564B4">
              <w:rPr>
                <w:lang w:eastAsia="en-US"/>
              </w:rPr>
              <w:t>2Rx, 4Rx</w:t>
            </w:r>
          </w:p>
        </w:tc>
      </w:tr>
      <w:tr w:rsidR="006C32D2" w:rsidRPr="00A564B4" w14:paraId="72FBC91F" w14:textId="77777777" w:rsidTr="006C32D2">
        <w:trPr>
          <w:gridAfter w:val="2"/>
          <w:wAfter w:w="143" w:type="dxa"/>
          <w:cantSplit/>
          <w:jc w:val="center"/>
        </w:trPr>
        <w:tc>
          <w:tcPr>
            <w:tcW w:w="929" w:type="dxa"/>
            <w:gridSpan w:val="3"/>
            <w:tcBorders>
              <w:bottom w:val="single" w:sz="6" w:space="0" w:color="auto"/>
            </w:tcBorders>
          </w:tcPr>
          <w:p w14:paraId="50728078" w14:textId="77777777" w:rsidR="006C32D2" w:rsidRPr="00A564B4" w:rsidRDefault="006C32D2" w:rsidP="006C32D2">
            <w:pPr>
              <w:pStyle w:val="TAL"/>
              <w:rPr>
                <w:lang w:eastAsia="en-US"/>
              </w:rPr>
            </w:pPr>
            <w:r w:rsidRPr="00A564B4">
              <w:rPr>
                <w:lang w:eastAsia="en-US"/>
              </w:rPr>
              <w:t>8.16.18A</w:t>
            </w:r>
          </w:p>
        </w:tc>
        <w:tc>
          <w:tcPr>
            <w:tcW w:w="2960" w:type="dxa"/>
            <w:gridSpan w:val="2"/>
            <w:tcBorders>
              <w:bottom w:val="single" w:sz="6" w:space="0" w:color="auto"/>
            </w:tcBorders>
          </w:tcPr>
          <w:p w14:paraId="53B74D0A" w14:textId="77777777" w:rsidR="006C32D2" w:rsidRPr="00A564B4" w:rsidRDefault="006C32D2" w:rsidP="006C32D2">
            <w:pPr>
              <w:pStyle w:val="TAL"/>
              <w:rPr>
                <w:rFonts w:eastAsia="PMingLiU"/>
                <w:lang w:eastAsia="zh-TW"/>
              </w:rPr>
            </w:pPr>
            <w:r w:rsidRPr="00A564B4">
              <w:rPr>
                <w:lang w:eastAsia="en-US"/>
              </w:rPr>
              <w:t>E-UTRAN TDD activation and deactivation of known SCell in non-DRX for 20MHz +20MHz</w:t>
            </w:r>
            <w:r w:rsidRPr="00A564B4">
              <w:rPr>
                <w:rFonts w:eastAsia="PMingLiU"/>
                <w:lang w:eastAsia="zh-TW"/>
              </w:rPr>
              <w:t xml:space="preserve"> bandwidth</w:t>
            </w:r>
          </w:p>
        </w:tc>
        <w:tc>
          <w:tcPr>
            <w:tcW w:w="828" w:type="dxa"/>
            <w:gridSpan w:val="2"/>
            <w:tcBorders>
              <w:bottom w:val="single" w:sz="6" w:space="0" w:color="auto"/>
            </w:tcBorders>
          </w:tcPr>
          <w:p w14:paraId="3A13637B"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4DC4046" w14:textId="77777777" w:rsidR="006C32D2" w:rsidRPr="00A564B4" w:rsidRDefault="006C32D2" w:rsidP="006C32D2">
            <w:pPr>
              <w:pStyle w:val="TAL"/>
              <w:rPr>
                <w:lang w:eastAsia="en-US"/>
              </w:rPr>
            </w:pPr>
            <w:r w:rsidRPr="00A564B4">
              <w:rPr>
                <w:rFonts w:eastAsia="PMingLiU"/>
                <w:lang w:eastAsia="zh-TW"/>
              </w:rPr>
              <w:t>C33a</w:t>
            </w:r>
          </w:p>
        </w:tc>
        <w:tc>
          <w:tcPr>
            <w:tcW w:w="2471" w:type="dxa"/>
            <w:gridSpan w:val="3"/>
            <w:tcBorders>
              <w:bottom w:val="single" w:sz="6" w:space="0" w:color="auto"/>
            </w:tcBorders>
          </w:tcPr>
          <w:p w14:paraId="609A880E"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23627DF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4884B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BBB7EC9" w14:textId="77777777" w:rsidR="006C32D2" w:rsidRPr="00A564B4" w:rsidRDefault="006C32D2" w:rsidP="006C32D2">
            <w:pPr>
              <w:pStyle w:val="TAL"/>
              <w:rPr>
                <w:lang w:eastAsia="en-US"/>
              </w:rPr>
            </w:pPr>
            <w:r w:rsidRPr="00A564B4">
              <w:rPr>
                <w:lang w:eastAsia="en-US"/>
              </w:rPr>
              <w:t>2Rx, 4Rx</w:t>
            </w:r>
          </w:p>
        </w:tc>
      </w:tr>
      <w:tr w:rsidR="006C32D2" w:rsidRPr="00A564B4" w14:paraId="1C814028" w14:textId="77777777" w:rsidTr="006C32D2">
        <w:trPr>
          <w:gridAfter w:val="2"/>
          <w:wAfter w:w="143" w:type="dxa"/>
          <w:cantSplit/>
          <w:jc w:val="center"/>
        </w:trPr>
        <w:tc>
          <w:tcPr>
            <w:tcW w:w="929" w:type="dxa"/>
            <w:gridSpan w:val="3"/>
            <w:tcBorders>
              <w:bottom w:val="single" w:sz="6" w:space="0" w:color="auto"/>
            </w:tcBorders>
          </w:tcPr>
          <w:p w14:paraId="405F9DE0" w14:textId="77777777" w:rsidR="006C32D2" w:rsidRPr="00A564B4" w:rsidRDefault="006C32D2" w:rsidP="006C32D2">
            <w:pPr>
              <w:pStyle w:val="TAL"/>
              <w:rPr>
                <w:lang w:eastAsia="zh-CN"/>
              </w:rPr>
            </w:pPr>
            <w:r w:rsidRPr="00A564B4">
              <w:rPr>
                <w:rFonts w:cs="Arial"/>
                <w:szCs w:val="16"/>
                <w:lang w:eastAsia="en-US"/>
              </w:rPr>
              <w:t>8.16.21</w:t>
            </w:r>
          </w:p>
        </w:tc>
        <w:tc>
          <w:tcPr>
            <w:tcW w:w="2960" w:type="dxa"/>
            <w:gridSpan w:val="2"/>
            <w:tcBorders>
              <w:bottom w:val="single" w:sz="6" w:space="0" w:color="auto"/>
            </w:tcBorders>
          </w:tcPr>
          <w:p w14:paraId="2F387EB5" w14:textId="77777777" w:rsidR="006C32D2" w:rsidRPr="00A564B4" w:rsidRDefault="006C32D2" w:rsidP="006C32D2">
            <w:pPr>
              <w:pStyle w:val="TAL"/>
              <w:rPr>
                <w:lang w:eastAsia="zh-CN"/>
              </w:rPr>
            </w:pPr>
            <w:r w:rsidRPr="00A564B4">
              <w:rPr>
                <w:rFonts w:cs="Arial"/>
                <w:szCs w:val="16"/>
                <w:lang w:eastAsia="en-US"/>
              </w:rPr>
              <w:t>E-UTRAN TDD event triggered reporting under deactivated SCell in non-DRX for 20MHz+10MHz</w:t>
            </w:r>
          </w:p>
        </w:tc>
        <w:tc>
          <w:tcPr>
            <w:tcW w:w="828" w:type="dxa"/>
            <w:gridSpan w:val="2"/>
            <w:tcBorders>
              <w:bottom w:val="single" w:sz="6" w:space="0" w:color="auto"/>
            </w:tcBorders>
          </w:tcPr>
          <w:p w14:paraId="2561A18C"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D7F4FC0"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08235511"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E83184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4686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AF273E" w14:textId="77777777" w:rsidR="006C32D2" w:rsidRPr="00A564B4" w:rsidRDefault="006C32D2" w:rsidP="006C32D2">
            <w:pPr>
              <w:pStyle w:val="TAL"/>
              <w:rPr>
                <w:lang w:eastAsia="en-US"/>
              </w:rPr>
            </w:pPr>
            <w:r w:rsidRPr="00A564B4">
              <w:rPr>
                <w:lang w:eastAsia="en-US"/>
              </w:rPr>
              <w:t>2Rx, 4Rx</w:t>
            </w:r>
          </w:p>
        </w:tc>
      </w:tr>
      <w:tr w:rsidR="006C32D2" w:rsidRPr="00A564B4" w14:paraId="182178C8" w14:textId="77777777" w:rsidTr="006C32D2">
        <w:trPr>
          <w:gridAfter w:val="2"/>
          <w:wAfter w:w="143" w:type="dxa"/>
          <w:cantSplit/>
          <w:jc w:val="center"/>
        </w:trPr>
        <w:tc>
          <w:tcPr>
            <w:tcW w:w="929" w:type="dxa"/>
            <w:gridSpan w:val="3"/>
            <w:tcBorders>
              <w:bottom w:val="single" w:sz="6" w:space="0" w:color="auto"/>
            </w:tcBorders>
          </w:tcPr>
          <w:p w14:paraId="2586EEB6" w14:textId="77777777" w:rsidR="006C32D2" w:rsidRPr="00A564B4" w:rsidRDefault="006C32D2" w:rsidP="006C32D2">
            <w:pPr>
              <w:pStyle w:val="TAL"/>
              <w:rPr>
                <w:lang w:eastAsia="zh-CN"/>
              </w:rPr>
            </w:pPr>
            <w:r w:rsidRPr="00A564B4">
              <w:rPr>
                <w:rFonts w:cs="Arial"/>
                <w:szCs w:val="16"/>
                <w:lang w:eastAsia="en-US"/>
              </w:rPr>
              <w:t>8.16.2</w:t>
            </w:r>
            <w:r w:rsidRPr="00A564B4">
              <w:rPr>
                <w:rFonts w:cs="Arial"/>
                <w:szCs w:val="16"/>
                <w:lang w:eastAsia="zh-CN"/>
              </w:rPr>
              <w:t>2</w:t>
            </w:r>
          </w:p>
        </w:tc>
        <w:tc>
          <w:tcPr>
            <w:tcW w:w="2960" w:type="dxa"/>
            <w:gridSpan w:val="2"/>
            <w:tcBorders>
              <w:bottom w:val="single" w:sz="6" w:space="0" w:color="auto"/>
            </w:tcBorders>
          </w:tcPr>
          <w:p w14:paraId="44808E17" w14:textId="77777777" w:rsidR="006C32D2" w:rsidRPr="00A564B4" w:rsidRDefault="006C32D2" w:rsidP="006C32D2">
            <w:pPr>
              <w:pStyle w:val="TAL"/>
              <w:rPr>
                <w:lang w:eastAsia="zh-CN"/>
              </w:rPr>
            </w:pPr>
            <w:r w:rsidRPr="00A564B4">
              <w:rPr>
                <w:lang w:eastAsia="en-US"/>
              </w:rPr>
              <w:t>E-UTRAN TDD event triggered reporting on deactivating SCell with PCell interruption in non-DRX for 20MHz+10MHz</w:t>
            </w:r>
          </w:p>
        </w:tc>
        <w:tc>
          <w:tcPr>
            <w:tcW w:w="828" w:type="dxa"/>
            <w:gridSpan w:val="2"/>
            <w:tcBorders>
              <w:bottom w:val="single" w:sz="6" w:space="0" w:color="auto"/>
            </w:tcBorders>
          </w:tcPr>
          <w:p w14:paraId="12D7D74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7D69BCB7"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5C79AC18"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2CBF90C"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61E2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4556D7" w14:textId="77777777" w:rsidR="006C32D2" w:rsidRPr="00A564B4" w:rsidRDefault="006C32D2" w:rsidP="006C32D2">
            <w:pPr>
              <w:pStyle w:val="TAL"/>
              <w:rPr>
                <w:lang w:eastAsia="en-US"/>
              </w:rPr>
            </w:pPr>
            <w:r w:rsidRPr="00A564B4">
              <w:rPr>
                <w:lang w:eastAsia="en-US"/>
              </w:rPr>
              <w:t>2Rx, 4Rx</w:t>
            </w:r>
          </w:p>
        </w:tc>
      </w:tr>
      <w:tr w:rsidR="006C32D2" w:rsidRPr="00A564B4" w14:paraId="5F006CE2" w14:textId="77777777" w:rsidTr="006C32D2">
        <w:trPr>
          <w:gridAfter w:val="2"/>
          <w:wAfter w:w="143" w:type="dxa"/>
          <w:cantSplit/>
          <w:jc w:val="center"/>
        </w:trPr>
        <w:tc>
          <w:tcPr>
            <w:tcW w:w="929" w:type="dxa"/>
            <w:gridSpan w:val="3"/>
            <w:tcBorders>
              <w:bottom w:val="single" w:sz="6" w:space="0" w:color="auto"/>
            </w:tcBorders>
          </w:tcPr>
          <w:p w14:paraId="5723621A" w14:textId="77777777" w:rsidR="006C32D2" w:rsidRPr="00A564B4" w:rsidRDefault="006C32D2" w:rsidP="006C32D2">
            <w:pPr>
              <w:pStyle w:val="TAL"/>
              <w:rPr>
                <w:rFonts w:cs="Arial"/>
                <w:szCs w:val="16"/>
                <w:lang w:eastAsia="en-US"/>
              </w:rPr>
            </w:pPr>
            <w:r w:rsidRPr="00A564B4">
              <w:rPr>
                <w:rFonts w:eastAsia="SimSun"/>
                <w:lang w:eastAsia="zh-CN"/>
              </w:rPr>
              <w:t>8.16.23</w:t>
            </w:r>
          </w:p>
        </w:tc>
        <w:tc>
          <w:tcPr>
            <w:tcW w:w="2960" w:type="dxa"/>
            <w:gridSpan w:val="2"/>
            <w:tcBorders>
              <w:bottom w:val="single" w:sz="6" w:space="0" w:color="auto"/>
            </w:tcBorders>
          </w:tcPr>
          <w:p w14:paraId="03776A4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FDD</w:t>
            </w:r>
          </w:p>
        </w:tc>
        <w:tc>
          <w:tcPr>
            <w:tcW w:w="828" w:type="dxa"/>
            <w:gridSpan w:val="2"/>
            <w:tcBorders>
              <w:bottom w:val="single" w:sz="6" w:space="0" w:color="auto"/>
            </w:tcBorders>
          </w:tcPr>
          <w:p w14:paraId="173599D6"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7E5B715E" w14:textId="77777777" w:rsidR="006C32D2" w:rsidRPr="00A564B4" w:rsidRDefault="006C32D2" w:rsidP="006C32D2">
            <w:pPr>
              <w:pStyle w:val="TAL"/>
              <w:rPr>
                <w:lang w:eastAsia="en-US"/>
              </w:rPr>
            </w:pPr>
            <w:r w:rsidRPr="00A564B4">
              <w:rPr>
                <w:lang w:eastAsia="en-US"/>
              </w:rPr>
              <w:t>C67</w:t>
            </w:r>
          </w:p>
        </w:tc>
        <w:tc>
          <w:tcPr>
            <w:tcW w:w="2471" w:type="dxa"/>
            <w:gridSpan w:val="3"/>
            <w:tcBorders>
              <w:bottom w:val="single" w:sz="6" w:space="0" w:color="auto"/>
            </w:tcBorders>
          </w:tcPr>
          <w:p w14:paraId="1519200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7FEF8B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B96D3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9FDD7B" w14:textId="77777777" w:rsidR="006C32D2" w:rsidRPr="00A564B4" w:rsidRDefault="006C32D2" w:rsidP="006C32D2">
            <w:pPr>
              <w:pStyle w:val="TAL"/>
              <w:rPr>
                <w:lang w:eastAsia="en-US"/>
              </w:rPr>
            </w:pPr>
            <w:r w:rsidRPr="00A564B4">
              <w:rPr>
                <w:lang w:eastAsia="en-US"/>
              </w:rPr>
              <w:t>2Rx, 4Rx</w:t>
            </w:r>
          </w:p>
        </w:tc>
      </w:tr>
      <w:tr w:rsidR="006C32D2" w:rsidRPr="00A564B4" w14:paraId="24355EA2" w14:textId="77777777" w:rsidTr="006C32D2">
        <w:trPr>
          <w:gridAfter w:val="2"/>
          <w:wAfter w:w="143" w:type="dxa"/>
          <w:cantSplit/>
          <w:jc w:val="center"/>
        </w:trPr>
        <w:tc>
          <w:tcPr>
            <w:tcW w:w="929" w:type="dxa"/>
            <w:gridSpan w:val="3"/>
            <w:tcBorders>
              <w:bottom w:val="single" w:sz="6" w:space="0" w:color="auto"/>
            </w:tcBorders>
          </w:tcPr>
          <w:p w14:paraId="2E5DF298" w14:textId="77777777" w:rsidR="006C32D2" w:rsidRPr="00A564B4" w:rsidRDefault="006C32D2" w:rsidP="006C32D2">
            <w:pPr>
              <w:pStyle w:val="TAL"/>
              <w:rPr>
                <w:rFonts w:cs="Arial"/>
                <w:szCs w:val="16"/>
                <w:lang w:eastAsia="en-US"/>
              </w:rPr>
            </w:pPr>
            <w:r w:rsidRPr="00A564B4">
              <w:rPr>
                <w:rFonts w:eastAsia="SimSun"/>
                <w:lang w:eastAsia="zh-CN"/>
              </w:rPr>
              <w:t>8.16.24</w:t>
            </w:r>
          </w:p>
        </w:tc>
        <w:tc>
          <w:tcPr>
            <w:tcW w:w="2960" w:type="dxa"/>
            <w:gridSpan w:val="2"/>
            <w:tcBorders>
              <w:bottom w:val="single" w:sz="6" w:space="0" w:color="auto"/>
            </w:tcBorders>
          </w:tcPr>
          <w:p w14:paraId="6530788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TDD</w:t>
            </w:r>
          </w:p>
        </w:tc>
        <w:tc>
          <w:tcPr>
            <w:tcW w:w="828" w:type="dxa"/>
            <w:gridSpan w:val="2"/>
            <w:tcBorders>
              <w:bottom w:val="single" w:sz="6" w:space="0" w:color="auto"/>
            </w:tcBorders>
          </w:tcPr>
          <w:p w14:paraId="0F8D9011"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4DCA3A8" w14:textId="77777777" w:rsidR="006C32D2" w:rsidRPr="00A564B4" w:rsidRDefault="006C32D2" w:rsidP="006C32D2">
            <w:pPr>
              <w:pStyle w:val="TAL"/>
              <w:rPr>
                <w:lang w:eastAsia="en-US"/>
              </w:rPr>
            </w:pPr>
            <w:r w:rsidRPr="00A564B4">
              <w:rPr>
                <w:lang w:eastAsia="en-US"/>
              </w:rPr>
              <w:t>C68</w:t>
            </w:r>
          </w:p>
        </w:tc>
        <w:tc>
          <w:tcPr>
            <w:tcW w:w="2471" w:type="dxa"/>
            <w:gridSpan w:val="3"/>
            <w:tcBorders>
              <w:bottom w:val="single" w:sz="6" w:space="0" w:color="auto"/>
            </w:tcBorders>
          </w:tcPr>
          <w:p w14:paraId="5F7F48C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311912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F3280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052668F" w14:textId="77777777" w:rsidR="006C32D2" w:rsidRPr="00A564B4" w:rsidRDefault="006C32D2" w:rsidP="006C32D2">
            <w:pPr>
              <w:pStyle w:val="TAL"/>
              <w:rPr>
                <w:lang w:eastAsia="en-US"/>
              </w:rPr>
            </w:pPr>
            <w:r w:rsidRPr="00A564B4">
              <w:rPr>
                <w:lang w:eastAsia="en-US"/>
              </w:rPr>
              <w:t>2Rx, 4Rx</w:t>
            </w:r>
          </w:p>
        </w:tc>
      </w:tr>
      <w:tr w:rsidR="006C32D2" w:rsidRPr="00A564B4" w14:paraId="705A911C" w14:textId="77777777" w:rsidTr="006C32D2">
        <w:trPr>
          <w:gridAfter w:val="2"/>
          <w:wAfter w:w="143" w:type="dxa"/>
          <w:cantSplit/>
          <w:jc w:val="center"/>
        </w:trPr>
        <w:tc>
          <w:tcPr>
            <w:tcW w:w="929" w:type="dxa"/>
            <w:gridSpan w:val="3"/>
            <w:tcBorders>
              <w:bottom w:val="single" w:sz="6" w:space="0" w:color="auto"/>
            </w:tcBorders>
          </w:tcPr>
          <w:p w14:paraId="2E7C28DF" w14:textId="77777777" w:rsidR="006C32D2" w:rsidRPr="00A564B4" w:rsidRDefault="006C32D2" w:rsidP="006C32D2">
            <w:pPr>
              <w:pStyle w:val="TAL"/>
              <w:rPr>
                <w:rFonts w:cs="Arial"/>
                <w:szCs w:val="16"/>
                <w:lang w:eastAsia="en-US"/>
              </w:rPr>
            </w:pPr>
            <w:r w:rsidRPr="00A564B4">
              <w:rPr>
                <w:rFonts w:eastAsia="SimSun"/>
                <w:lang w:eastAsia="zh-CN"/>
              </w:rPr>
              <w:t>8.16.25</w:t>
            </w:r>
          </w:p>
        </w:tc>
        <w:tc>
          <w:tcPr>
            <w:tcW w:w="2960" w:type="dxa"/>
            <w:gridSpan w:val="2"/>
            <w:tcBorders>
              <w:bottom w:val="single" w:sz="6" w:space="0" w:color="auto"/>
            </w:tcBorders>
          </w:tcPr>
          <w:p w14:paraId="6C38B971"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FDD</w:t>
            </w:r>
          </w:p>
        </w:tc>
        <w:tc>
          <w:tcPr>
            <w:tcW w:w="828" w:type="dxa"/>
            <w:gridSpan w:val="2"/>
            <w:tcBorders>
              <w:bottom w:val="single" w:sz="6" w:space="0" w:color="auto"/>
            </w:tcBorders>
          </w:tcPr>
          <w:p w14:paraId="572F1A5D"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513346E" w14:textId="77777777" w:rsidR="006C32D2" w:rsidRPr="00A564B4" w:rsidRDefault="006C32D2" w:rsidP="006C32D2">
            <w:pPr>
              <w:pStyle w:val="TAL"/>
              <w:rPr>
                <w:lang w:eastAsia="zh-CN"/>
              </w:rPr>
            </w:pPr>
            <w:r w:rsidRPr="00A564B4">
              <w:rPr>
                <w:lang w:eastAsia="en-US"/>
              </w:rPr>
              <w:t>C67</w:t>
            </w:r>
          </w:p>
        </w:tc>
        <w:tc>
          <w:tcPr>
            <w:tcW w:w="2471" w:type="dxa"/>
            <w:gridSpan w:val="3"/>
            <w:tcBorders>
              <w:bottom w:val="single" w:sz="6" w:space="0" w:color="auto"/>
            </w:tcBorders>
          </w:tcPr>
          <w:p w14:paraId="0CCF47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06EBC8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452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B498E7" w14:textId="77777777" w:rsidR="006C32D2" w:rsidRPr="00A564B4" w:rsidRDefault="006C32D2" w:rsidP="006C32D2">
            <w:pPr>
              <w:pStyle w:val="TAL"/>
              <w:rPr>
                <w:lang w:eastAsia="en-US"/>
              </w:rPr>
            </w:pPr>
            <w:r w:rsidRPr="00A564B4">
              <w:rPr>
                <w:lang w:eastAsia="en-US"/>
              </w:rPr>
              <w:t>2Rx, 4Rx</w:t>
            </w:r>
          </w:p>
        </w:tc>
      </w:tr>
      <w:tr w:rsidR="006C32D2" w:rsidRPr="00A564B4" w14:paraId="747D54E1" w14:textId="77777777" w:rsidTr="006C32D2">
        <w:trPr>
          <w:gridAfter w:val="2"/>
          <w:wAfter w:w="143" w:type="dxa"/>
          <w:cantSplit/>
          <w:jc w:val="center"/>
        </w:trPr>
        <w:tc>
          <w:tcPr>
            <w:tcW w:w="929" w:type="dxa"/>
            <w:gridSpan w:val="3"/>
            <w:tcBorders>
              <w:bottom w:val="single" w:sz="6" w:space="0" w:color="auto"/>
            </w:tcBorders>
          </w:tcPr>
          <w:p w14:paraId="5D7DCC0B" w14:textId="77777777" w:rsidR="006C32D2" w:rsidRPr="00A564B4" w:rsidRDefault="006C32D2" w:rsidP="006C32D2">
            <w:pPr>
              <w:pStyle w:val="TAL"/>
              <w:rPr>
                <w:rFonts w:cs="Arial"/>
                <w:szCs w:val="16"/>
                <w:lang w:eastAsia="en-US"/>
              </w:rPr>
            </w:pPr>
            <w:r w:rsidRPr="00A564B4">
              <w:rPr>
                <w:lang w:eastAsia="en-US"/>
              </w:rPr>
              <w:t>8.16.26</w:t>
            </w:r>
          </w:p>
        </w:tc>
        <w:tc>
          <w:tcPr>
            <w:tcW w:w="2960" w:type="dxa"/>
            <w:gridSpan w:val="2"/>
            <w:tcBorders>
              <w:bottom w:val="single" w:sz="6" w:space="0" w:color="auto"/>
            </w:tcBorders>
          </w:tcPr>
          <w:p w14:paraId="3E0998FD"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TDD</w:t>
            </w:r>
          </w:p>
        </w:tc>
        <w:tc>
          <w:tcPr>
            <w:tcW w:w="828" w:type="dxa"/>
            <w:gridSpan w:val="2"/>
            <w:tcBorders>
              <w:bottom w:val="single" w:sz="6" w:space="0" w:color="auto"/>
            </w:tcBorders>
          </w:tcPr>
          <w:p w14:paraId="113EF755"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37A32E0E" w14:textId="77777777" w:rsidR="006C32D2" w:rsidRPr="00A564B4" w:rsidRDefault="006C32D2" w:rsidP="006C32D2">
            <w:pPr>
              <w:pStyle w:val="TAL"/>
              <w:rPr>
                <w:lang w:eastAsia="zh-CN"/>
              </w:rPr>
            </w:pPr>
            <w:r w:rsidRPr="00A564B4">
              <w:rPr>
                <w:lang w:eastAsia="en-US"/>
              </w:rPr>
              <w:t>C68</w:t>
            </w:r>
          </w:p>
        </w:tc>
        <w:tc>
          <w:tcPr>
            <w:tcW w:w="2471" w:type="dxa"/>
            <w:gridSpan w:val="3"/>
            <w:tcBorders>
              <w:bottom w:val="single" w:sz="6" w:space="0" w:color="auto"/>
            </w:tcBorders>
          </w:tcPr>
          <w:p w14:paraId="0A2A8F14"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1DBFAA6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F873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27A9A46" w14:textId="77777777" w:rsidR="006C32D2" w:rsidRPr="00A564B4" w:rsidRDefault="006C32D2" w:rsidP="006C32D2">
            <w:pPr>
              <w:pStyle w:val="TAL"/>
              <w:rPr>
                <w:lang w:eastAsia="en-US"/>
              </w:rPr>
            </w:pPr>
            <w:r w:rsidRPr="00A564B4">
              <w:rPr>
                <w:lang w:eastAsia="en-US"/>
              </w:rPr>
              <w:t>2Rx, 4Rx</w:t>
            </w:r>
          </w:p>
        </w:tc>
      </w:tr>
      <w:tr w:rsidR="006C32D2" w:rsidRPr="00A564B4" w14:paraId="6AA78E0D" w14:textId="77777777" w:rsidTr="006C32D2">
        <w:trPr>
          <w:gridAfter w:val="2"/>
          <w:wAfter w:w="143" w:type="dxa"/>
          <w:cantSplit/>
          <w:jc w:val="center"/>
        </w:trPr>
        <w:tc>
          <w:tcPr>
            <w:tcW w:w="929" w:type="dxa"/>
            <w:gridSpan w:val="3"/>
            <w:tcBorders>
              <w:bottom w:val="single" w:sz="6" w:space="0" w:color="auto"/>
            </w:tcBorders>
          </w:tcPr>
          <w:p w14:paraId="072E39B2" w14:textId="77777777" w:rsidR="006C32D2" w:rsidRPr="00A564B4" w:rsidRDefault="006C32D2" w:rsidP="006C32D2">
            <w:pPr>
              <w:pStyle w:val="TAL"/>
              <w:rPr>
                <w:rFonts w:eastAsia="PMingLiU"/>
                <w:lang w:eastAsia="zh-TW"/>
              </w:rPr>
            </w:pPr>
            <w:r w:rsidRPr="00A564B4">
              <w:rPr>
                <w:lang w:eastAsia="zh-CN"/>
              </w:rPr>
              <w:t>8.16.47</w:t>
            </w:r>
          </w:p>
        </w:tc>
        <w:tc>
          <w:tcPr>
            <w:tcW w:w="2960" w:type="dxa"/>
            <w:gridSpan w:val="2"/>
            <w:tcBorders>
              <w:bottom w:val="single" w:sz="6" w:space="0" w:color="auto"/>
            </w:tcBorders>
          </w:tcPr>
          <w:p w14:paraId="1368222E" w14:textId="77777777" w:rsidR="006C32D2" w:rsidRPr="00A564B4" w:rsidRDefault="006C32D2" w:rsidP="006C32D2">
            <w:pPr>
              <w:pStyle w:val="TAL"/>
              <w:rPr>
                <w:lang w:eastAsia="en-US"/>
              </w:rPr>
            </w:pPr>
            <w:r w:rsidRPr="00A564B4">
              <w:rPr>
                <w:lang w:eastAsia="zh-CN"/>
              </w:rPr>
              <w:t>2DL/2UL FDD CA activation and deactivation of known PUCCH SCell without valid TA in non-DRX</w:t>
            </w:r>
          </w:p>
        </w:tc>
        <w:tc>
          <w:tcPr>
            <w:tcW w:w="828" w:type="dxa"/>
            <w:gridSpan w:val="2"/>
            <w:tcBorders>
              <w:bottom w:val="single" w:sz="6" w:space="0" w:color="auto"/>
            </w:tcBorders>
          </w:tcPr>
          <w:p w14:paraId="1CF4014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7E0B31D" w14:textId="77777777" w:rsidR="006C32D2" w:rsidRPr="00A564B4" w:rsidRDefault="006C32D2" w:rsidP="006C32D2">
            <w:pPr>
              <w:pStyle w:val="TAL"/>
              <w:rPr>
                <w:rFonts w:eastAsia="PMingLiU"/>
                <w:lang w:eastAsia="zh-TW"/>
              </w:rPr>
            </w:pPr>
            <w:r w:rsidRPr="00A564B4">
              <w:rPr>
                <w:lang w:eastAsia="zh-CN"/>
              </w:rPr>
              <w:t>C206</w:t>
            </w:r>
          </w:p>
        </w:tc>
        <w:tc>
          <w:tcPr>
            <w:tcW w:w="2471" w:type="dxa"/>
            <w:gridSpan w:val="3"/>
            <w:tcBorders>
              <w:bottom w:val="single" w:sz="6" w:space="0" w:color="auto"/>
            </w:tcBorders>
          </w:tcPr>
          <w:p w14:paraId="62444895" w14:textId="77777777" w:rsidR="006C32D2" w:rsidRPr="00A564B4" w:rsidRDefault="006C32D2" w:rsidP="006C32D2">
            <w:pPr>
              <w:pStyle w:val="TAL"/>
              <w:rPr>
                <w:lang w:eastAsia="en-US"/>
              </w:rPr>
            </w:pPr>
            <w:r w:rsidRPr="00A564B4">
              <w:rPr>
                <w:lang w:eastAsia="en-US"/>
              </w:rPr>
              <w:t xml:space="preserve">UE supporting E-UTRA FDD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0A16F4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37710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F8F3A2" w14:textId="77777777" w:rsidR="006C32D2" w:rsidRPr="00A564B4" w:rsidRDefault="006C32D2" w:rsidP="006C32D2">
            <w:pPr>
              <w:pStyle w:val="TAL"/>
              <w:rPr>
                <w:lang w:eastAsia="en-US"/>
              </w:rPr>
            </w:pPr>
            <w:r w:rsidRPr="00A564B4">
              <w:rPr>
                <w:lang w:eastAsia="en-US"/>
              </w:rPr>
              <w:t>2Rx, 4Rx</w:t>
            </w:r>
          </w:p>
        </w:tc>
      </w:tr>
      <w:tr w:rsidR="006C32D2" w:rsidRPr="00A564B4" w14:paraId="19C0C72F" w14:textId="77777777" w:rsidTr="006C32D2">
        <w:trPr>
          <w:gridAfter w:val="2"/>
          <w:wAfter w:w="143" w:type="dxa"/>
          <w:cantSplit/>
          <w:jc w:val="center"/>
        </w:trPr>
        <w:tc>
          <w:tcPr>
            <w:tcW w:w="929" w:type="dxa"/>
            <w:gridSpan w:val="3"/>
            <w:tcBorders>
              <w:bottom w:val="single" w:sz="6" w:space="0" w:color="auto"/>
            </w:tcBorders>
          </w:tcPr>
          <w:p w14:paraId="390180D5" w14:textId="77777777" w:rsidR="006C32D2" w:rsidRPr="00A564B4" w:rsidRDefault="006C32D2" w:rsidP="006C32D2">
            <w:pPr>
              <w:pStyle w:val="TAL"/>
              <w:rPr>
                <w:rFonts w:eastAsia="PMingLiU"/>
                <w:lang w:eastAsia="zh-TW"/>
              </w:rPr>
            </w:pPr>
            <w:r w:rsidRPr="00A564B4">
              <w:rPr>
                <w:lang w:eastAsia="zh-CN"/>
              </w:rPr>
              <w:t>8.16.48</w:t>
            </w:r>
          </w:p>
        </w:tc>
        <w:tc>
          <w:tcPr>
            <w:tcW w:w="2960" w:type="dxa"/>
            <w:gridSpan w:val="2"/>
            <w:tcBorders>
              <w:bottom w:val="single" w:sz="6" w:space="0" w:color="auto"/>
            </w:tcBorders>
          </w:tcPr>
          <w:p w14:paraId="09B84BBE" w14:textId="77777777" w:rsidR="006C32D2" w:rsidRPr="00A564B4" w:rsidRDefault="006C32D2" w:rsidP="006C32D2">
            <w:pPr>
              <w:pStyle w:val="TAL"/>
              <w:rPr>
                <w:lang w:eastAsia="en-US"/>
              </w:rPr>
            </w:pPr>
            <w:r w:rsidRPr="00A564B4">
              <w:rPr>
                <w:rFonts w:eastAsia="MS Mincho"/>
                <w:lang w:eastAsia="zh-CN"/>
              </w:rPr>
              <w:t>2DL/2UL TDD CA activation and deactivation of known PUCCH SCell without valid TA in non-DRX</w:t>
            </w:r>
          </w:p>
        </w:tc>
        <w:tc>
          <w:tcPr>
            <w:tcW w:w="828" w:type="dxa"/>
            <w:gridSpan w:val="2"/>
            <w:tcBorders>
              <w:bottom w:val="single" w:sz="6" w:space="0" w:color="auto"/>
            </w:tcBorders>
          </w:tcPr>
          <w:p w14:paraId="7E3E5BC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39533A55" w14:textId="77777777" w:rsidR="006C32D2" w:rsidRPr="00A564B4" w:rsidRDefault="006C32D2" w:rsidP="006C32D2">
            <w:pPr>
              <w:pStyle w:val="TAL"/>
              <w:rPr>
                <w:rFonts w:eastAsia="PMingLiU"/>
                <w:lang w:eastAsia="zh-TW"/>
              </w:rPr>
            </w:pPr>
            <w:r w:rsidRPr="00A564B4">
              <w:rPr>
                <w:lang w:eastAsia="zh-CN"/>
              </w:rPr>
              <w:t>C207</w:t>
            </w:r>
          </w:p>
        </w:tc>
        <w:tc>
          <w:tcPr>
            <w:tcW w:w="2471" w:type="dxa"/>
            <w:gridSpan w:val="3"/>
            <w:tcBorders>
              <w:bottom w:val="single" w:sz="6" w:space="0" w:color="auto"/>
            </w:tcBorders>
          </w:tcPr>
          <w:p w14:paraId="48F19756" w14:textId="77777777" w:rsidR="006C32D2" w:rsidRPr="00A564B4" w:rsidRDefault="006C32D2" w:rsidP="006C32D2">
            <w:pPr>
              <w:pStyle w:val="TAL"/>
              <w:rPr>
                <w:lang w:eastAsia="en-US"/>
              </w:rPr>
            </w:pPr>
            <w:r w:rsidRPr="00A564B4">
              <w:rPr>
                <w:lang w:eastAsia="en-US"/>
              </w:rPr>
              <w:t xml:space="preserve">UE supporting E-UTRA TDD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7478A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99E6B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134983A" w14:textId="77777777" w:rsidR="006C32D2" w:rsidRPr="00A564B4" w:rsidRDefault="006C32D2" w:rsidP="006C32D2">
            <w:pPr>
              <w:pStyle w:val="TAL"/>
              <w:rPr>
                <w:lang w:eastAsia="en-US"/>
              </w:rPr>
            </w:pPr>
            <w:r w:rsidRPr="00A564B4">
              <w:rPr>
                <w:lang w:eastAsia="en-US"/>
              </w:rPr>
              <w:t>2Rx, 4Rx</w:t>
            </w:r>
          </w:p>
        </w:tc>
      </w:tr>
      <w:tr w:rsidR="006C32D2" w:rsidRPr="00A564B4" w14:paraId="20AB5F8C" w14:textId="77777777" w:rsidTr="006C32D2">
        <w:trPr>
          <w:gridAfter w:val="2"/>
          <w:wAfter w:w="143" w:type="dxa"/>
          <w:cantSplit/>
          <w:jc w:val="center"/>
        </w:trPr>
        <w:tc>
          <w:tcPr>
            <w:tcW w:w="929" w:type="dxa"/>
            <w:gridSpan w:val="3"/>
            <w:tcBorders>
              <w:bottom w:val="single" w:sz="6" w:space="0" w:color="auto"/>
            </w:tcBorders>
          </w:tcPr>
          <w:p w14:paraId="13A60EF3" w14:textId="77777777" w:rsidR="006C32D2" w:rsidRPr="00A564B4" w:rsidRDefault="006C32D2" w:rsidP="006C32D2">
            <w:pPr>
              <w:pStyle w:val="TAL"/>
              <w:rPr>
                <w:rFonts w:eastAsia="PMingLiU"/>
                <w:lang w:eastAsia="zh-TW"/>
              </w:rPr>
            </w:pPr>
            <w:r w:rsidRPr="00A564B4">
              <w:rPr>
                <w:lang w:eastAsia="zh-CN"/>
              </w:rPr>
              <w:t>8.16.49</w:t>
            </w:r>
          </w:p>
        </w:tc>
        <w:tc>
          <w:tcPr>
            <w:tcW w:w="2960" w:type="dxa"/>
            <w:gridSpan w:val="2"/>
            <w:tcBorders>
              <w:bottom w:val="single" w:sz="6" w:space="0" w:color="auto"/>
            </w:tcBorders>
          </w:tcPr>
          <w:p w14:paraId="64982E95" w14:textId="77777777" w:rsidR="006C32D2" w:rsidRPr="00A564B4" w:rsidRDefault="006C32D2" w:rsidP="006C32D2">
            <w:pPr>
              <w:pStyle w:val="TAL"/>
              <w:rPr>
                <w:lang w:eastAsia="en-US"/>
              </w:rPr>
            </w:pPr>
            <w:r w:rsidRPr="00A564B4">
              <w:rPr>
                <w:lang w:eastAsia="en-US"/>
              </w:rPr>
              <w:t>2DL/2UL TDD-FDD CA (FDD PCell) activation and deactivation of known PUCCH SCell without valid TA in non-DRX</w:t>
            </w:r>
          </w:p>
        </w:tc>
        <w:tc>
          <w:tcPr>
            <w:tcW w:w="828" w:type="dxa"/>
            <w:gridSpan w:val="2"/>
            <w:tcBorders>
              <w:bottom w:val="single" w:sz="6" w:space="0" w:color="auto"/>
            </w:tcBorders>
          </w:tcPr>
          <w:p w14:paraId="3D3FEDB6"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88F21F4" w14:textId="77777777" w:rsidR="006C32D2" w:rsidRPr="00A564B4" w:rsidRDefault="006C32D2" w:rsidP="006C32D2">
            <w:pPr>
              <w:pStyle w:val="TAL"/>
              <w:rPr>
                <w:rFonts w:eastAsia="PMingLiU"/>
                <w:lang w:eastAsia="zh-TW"/>
              </w:rPr>
            </w:pPr>
            <w:r w:rsidRPr="00A564B4">
              <w:rPr>
                <w:lang w:eastAsia="zh-CN"/>
              </w:rPr>
              <w:t>C208</w:t>
            </w:r>
          </w:p>
        </w:tc>
        <w:tc>
          <w:tcPr>
            <w:tcW w:w="2471" w:type="dxa"/>
            <w:gridSpan w:val="3"/>
            <w:tcBorders>
              <w:bottom w:val="single" w:sz="6" w:space="0" w:color="auto"/>
            </w:tcBorders>
          </w:tcPr>
          <w:p w14:paraId="06166862" w14:textId="77777777" w:rsidR="006C32D2" w:rsidRPr="00A564B4" w:rsidRDefault="006C32D2" w:rsidP="006C32D2">
            <w:pPr>
              <w:pStyle w:val="TAL"/>
              <w:rPr>
                <w:lang w:eastAsia="en-US"/>
              </w:rPr>
            </w:pPr>
            <w:r w:rsidRPr="00A564B4">
              <w:rPr>
                <w:lang w:eastAsia="en-US"/>
              </w:rPr>
              <w:t xml:space="preserve">UE supporting E-UTRA FDD and TDD and 3DL CA with FDD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24AF29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EE3922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6A1B70" w14:textId="77777777" w:rsidR="006C32D2" w:rsidRPr="00A564B4" w:rsidRDefault="006C32D2" w:rsidP="006C32D2">
            <w:pPr>
              <w:pStyle w:val="TAL"/>
              <w:rPr>
                <w:lang w:eastAsia="en-US"/>
              </w:rPr>
            </w:pPr>
            <w:r w:rsidRPr="00A564B4">
              <w:rPr>
                <w:lang w:eastAsia="en-US"/>
              </w:rPr>
              <w:t>2Rx, 4Rx</w:t>
            </w:r>
          </w:p>
        </w:tc>
      </w:tr>
      <w:tr w:rsidR="006C32D2" w:rsidRPr="00A564B4" w14:paraId="643A3991" w14:textId="77777777" w:rsidTr="006C32D2">
        <w:trPr>
          <w:gridAfter w:val="2"/>
          <w:wAfter w:w="143" w:type="dxa"/>
          <w:cantSplit/>
          <w:jc w:val="center"/>
        </w:trPr>
        <w:tc>
          <w:tcPr>
            <w:tcW w:w="929" w:type="dxa"/>
            <w:gridSpan w:val="3"/>
            <w:tcBorders>
              <w:bottom w:val="single" w:sz="6" w:space="0" w:color="auto"/>
            </w:tcBorders>
          </w:tcPr>
          <w:p w14:paraId="697D38C0" w14:textId="77777777" w:rsidR="006C32D2" w:rsidRPr="00A564B4" w:rsidRDefault="006C32D2" w:rsidP="006C32D2">
            <w:pPr>
              <w:pStyle w:val="TAL"/>
              <w:rPr>
                <w:rFonts w:eastAsia="PMingLiU"/>
                <w:lang w:eastAsia="zh-TW"/>
              </w:rPr>
            </w:pPr>
            <w:r w:rsidRPr="00A564B4">
              <w:rPr>
                <w:lang w:eastAsia="zh-CN"/>
              </w:rPr>
              <w:t>8.16.50</w:t>
            </w:r>
          </w:p>
        </w:tc>
        <w:tc>
          <w:tcPr>
            <w:tcW w:w="2960" w:type="dxa"/>
            <w:gridSpan w:val="2"/>
            <w:tcBorders>
              <w:bottom w:val="single" w:sz="6" w:space="0" w:color="auto"/>
            </w:tcBorders>
          </w:tcPr>
          <w:p w14:paraId="03F7151D" w14:textId="77777777" w:rsidR="006C32D2" w:rsidRPr="00A564B4" w:rsidRDefault="006C32D2" w:rsidP="006C32D2">
            <w:pPr>
              <w:pStyle w:val="TAL"/>
              <w:rPr>
                <w:lang w:eastAsia="en-US"/>
              </w:rPr>
            </w:pPr>
            <w:r w:rsidRPr="00A564B4">
              <w:rPr>
                <w:lang w:eastAsia="en-US"/>
              </w:rPr>
              <w:t xml:space="preserve">2DL/2UL </w:t>
            </w:r>
            <w:r w:rsidRPr="00A564B4">
              <w:rPr>
                <w:lang w:eastAsia="zh-CN"/>
              </w:rPr>
              <w:t>TDD-</w:t>
            </w:r>
            <w:r w:rsidRPr="00A564B4">
              <w:rPr>
                <w:lang w:eastAsia="en-US"/>
              </w:rPr>
              <w:t xml:space="preserve">FDD CA </w:t>
            </w:r>
            <w:r w:rsidRPr="00A564B4">
              <w:rPr>
                <w:lang w:eastAsia="zh-CN"/>
              </w:rPr>
              <w:t xml:space="preserve">(TDD PCell) </w:t>
            </w:r>
            <w:r w:rsidRPr="00A564B4">
              <w:rPr>
                <w:lang w:eastAsia="en-US"/>
              </w:rPr>
              <w:t>activation and deactivation of known PUCCH SCell without valid TA in non-DRX</w:t>
            </w:r>
          </w:p>
        </w:tc>
        <w:tc>
          <w:tcPr>
            <w:tcW w:w="828" w:type="dxa"/>
            <w:gridSpan w:val="2"/>
            <w:tcBorders>
              <w:bottom w:val="single" w:sz="6" w:space="0" w:color="auto"/>
            </w:tcBorders>
          </w:tcPr>
          <w:p w14:paraId="38F1BA9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2C8F665B" w14:textId="77777777" w:rsidR="006C32D2" w:rsidRPr="00A564B4" w:rsidRDefault="006C32D2" w:rsidP="006C32D2">
            <w:pPr>
              <w:pStyle w:val="TAL"/>
              <w:rPr>
                <w:rFonts w:eastAsia="PMingLiU"/>
                <w:lang w:eastAsia="zh-TW"/>
              </w:rPr>
            </w:pPr>
            <w:r w:rsidRPr="00A564B4">
              <w:rPr>
                <w:lang w:eastAsia="zh-CN"/>
              </w:rPr>
              <w:t>C209</w:t>
            </w:r>
          </w:p>
        </w:tc>
        <w:tc>
          <w:tcPr>
            <w:tcW w:w="2471" w:type="dxa"/>
            <w:gridSpan w:val="3"/>
            <w:tcBorders>
              <w:bottom w:val="single" w:sz="6" w:space="0" w:color="auto"/>
            </w:tcBorders>
          </w:tcPr>
          <w:p w14:paraId="14567971" w14:textId="77777777" w:rsidR="006C32D2" w:rsidRPr="00A564B4" w:rsidRDefault="006C32D2" w:rsidP="006C32D2">
            <w:pPr>
              <w:pStyle w:val="TAL"/>
              <w:rPr>
                <w:lang w:eastAsia="en-US"/>
              </w:rPr>
            </w:pPr>
            <w:r w:rsidRPr="00A564B4">
              <w:rPr>
                <w:lang w:eastAsia="en-US"/>
              </w:rPr>
              <w:t xml:space="preserve">UE supporting E-UTRA FDD and TDD and 3DL CA with TDD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547DA95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D708E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7EA2DA" w14:textId="77777777" w:rsidR="006C32D2" w:rsidRPr="00A564B4" w:rsidRDefault="006C32D2" w:rsidP="006C32D2">
            <w:pPr>
              <w:pStyle w:val="TAL"/>
              <w:rPr>
                <w:lang w:eastAsia="en-US"/>
              </w:rPr>
            </w:pPr>
            <w:r w:rsidRPr="00A564B4">
              <w:rPr>
                <w:lang w:eastAsia="en-US"/>
              </w:rPr>
              <w:t>2Rx, 4Rx</w:t>
            </w:r>
          </w:p>
        </w:tc>
      </w:tr>
      <w:tr w:rsidR="006C32D2" w:rsidRPr="00A564B4" w14:paraId="092A2042"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8BF6E9B" w14:textId="77777777" w:rsidR="006C32D2" w:rsidRPr="00A564B4" w:rsidRDefault="006C32D2" w:rsidP="006C32D2">
            <w:pPr>
              <w:pStyle w:val="TAL"/>
              <w:rPr>
                <w:lang w:eastAsia="ko-KR"/>
              </w:rPr>
            </w:pPr>
            <w:r w:rsidRPr="00A564B4">
              <w:rPr>
                <w:lang w:eastAsia="ko-KR"/>
              </w:rPr>
              <w:t>8.16.83</w:t>
            </w:r>
          </w:p>
        </w:tc>
        <w:tc>
          <w:tcPr>
            <w:tcW w:w="2960" w:type="dxa"/>
            <w:gridSpan w:val="2"/>
            <w:vMerge w:val="restart"/>
            <w:tcBorders>
              <w:top w:val="single" w:sz="6" w:space="0" w:color="auto"/>
              <w:left w:val="single" w:sz="6" w:space="0" w:color="auto"/>
              <w:right w:val="single" w:sz="6" w:space="0" w:color="auto"/>
            </w:tcBorders>
          </w:tcPr>
          <w:p w14:paraId="5302FE9C" w14:textId="77777777" w:rsidR="006C32D2" w:rsidRPr="00A564B4" w:rsidRDefault="006C32D2" w:rsidP="006C32D2">
            <w:pPr>
              <w:pStyle w:val="TAL"/>
              <w:rPr>
                <w:lang w:eastAsia="zh-CN"/>
              </w:rPr>
            </w:pPr>
            <w:r w:rsidRPr="00A564B4">
              <w:t>3 DL CA Event Triggered Reporting under Deactivated SCells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4EE7965"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BB3DF8C"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7E93DF1D"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2A32E0A" w14:textId="77777777" w:rsidR="006C32D2" w:rsidRPr="00A564B4" w:rsidRDefault="006C32D2" w:rsidP="006C32D2">
            <w:pPr>
              <w:pStyle w:val="TAL"/>
            </w:pPr>
            <w:r w:rsidRPr="00A564B4">
              <w:t>2Rx, 4Rx</w:t>
            </w:r>
          </w:p>
        </w:tc>
      </w:tr>
      <w:tr w:rsidR="006C32D2" w:rsidRPr="00A564B4" w14:paraId="371DA54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302449A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B2AAF62"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F973E62"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411223"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5361AF11"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7E6AA3D" w14:textId="77777777" w:rsidR="006C32D2" w:rsidRPr="00A564B4" w:rsidRDefault="006C32D2" w:rsidP="006C32D2">
            <w:pPr>
              <w:pStyle w:val="TAL"/>
            </w:pPr>
            <w:r w:rsidRPr="00A564B4">
              <w:t>2Rx, 4Rx</w:t>
            </w:r>
          </w:p>
        </w:tc>
      </w:tr>
      <w:tr w:rsidR="006C32D2" w:rsidRPr="00A564B4" w14:paraId="0020EEF5"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07595FD8" w14:textId="77777777" w:rsidR="006C32D2" w:rsidRPr="00A564B4" w:rsidRDefault="006C32D2" w:rsidP="006C32D2">
            <w:pPr>
              <w:pStyle w:val="TAL"/>
              <w:rPr>
                <w:lang w:eastAsia="ko-KR"/>
              </w:rPr>
            </w:pPr>
            <w:r w:rsidRPr="00A564B4">
              <w:rPr>
                <w:lang w:eastAsia="ko-KR"/>
              </w:rPr>
              <w:t>8.16.84</w:t>
            </w:r>
          </w:p>
        </w:tc>
        <w:tc>
          <w:tcPr>
            <w:tcW w:w="2960" w:type="dxa"/>
            <w:gridSpan w:val="2"/>
            <w:vMerge w:val="restart"/>
            <w:tcBorders>
              <w:top w:val="single" w:sz="6" w:space="0" w:color="auto"/>
              <w:left w:val="single" w:sz="6" w:space="0" w:color="auto"/>
              <w:right w:val="single" w:sz="6" w:space="0" w:color="auto"/>
            </w:tcBorders>
          </w:tcPr>
          <w:p w14:paraId="0ABEA1E9" w14:textId="77777777" w:rsidR="006C32D2" w:rsidRPr="00A564B4" w:rsidRDefault="006C32D2" w:rsidP="006C32D2">
            <w:pPr>
              <w:pStyle w:val="TAL"/>
            </w:pPr>
            <w:r w:rsidRPr="00A564B4">
              <w:t>3 DL CA Event Triggered Reporting on Deactivated SCell with PCell and SCell Interruptions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4E562336"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5991B7F7"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464B6768"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8340E99" w14:textId="77777777" w:rsidR="006C32D2" w:rsidRPr="00A564B4" w:rsidRDefault="006C32D2" w:rsidP="006C32D2">
            <w:pPr>
              <w:pStyle w:val="TAL"/>
            </w:pPr>
            <w:r w:rsidRPr="00A564B4">
              <w:t>2Rx, 4Rx</w:t>
            </w:r>
          </w:p>
        </w:tc>
      </w:tr>
      <w:tr w:rsidR="006C32D2" w:rsidRPr="00A564B4" w14:paraId="46938C0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0A7BEBB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4F0ECCF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5D9B66E"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383F94"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64EBCB48"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D37F3DF" w14:textId="77777777" w:rsidR="006C32D2" w:rsidRPr="00A564B4" w:rsidRDefault="006C32D2" w:rsidP="006C32D2">
            <w:pPr>
              <w:pStyle w:val="TAL"/>
            </w:pPr>
            <w:r w:rsidRPr="00A564B4">
              <w:t>2Rx, 4Rx</w:t>
            </w:r>
          </w:p>
        </w:tc>
      </w:tr>
      <w:tr w:rsidR="006C32D2" w:rsidRPr="00A564B4" w14:paraId="1CA36C9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56EBB9C" w14:textId="77777777" w:rsidR="006C32D2" w:rsidRPr="00A564B4" w:rsidRDefault="006C32D2" w:rsidP="006C32D2">
            <w:pPr>
              <w:pStyle w:val="TAL"/>
              <w:rPr>
                <w:lang w:eastAsia="ko-KR"/>
              </w:rPr>
            </w:pPr>
            <w:r w:rsidRPr="00A564B4">
              <w:rPr>
                <w:lang w:eastAsia="ko-KR"/>
              </w:rPr>
              <w:t>8.16.85</w:t>
            </w:r>
          </w:p>
        </w:tc>
        <w:tc>
          <w:tcPr>
            <w:tcW w:w="2960" w:type="dxa"/>
            <w:gridSpan w:val="2"/>
            <w:vMerge w:val="restart"/>
            <w:tcBorders>
              <w:top w:val="single" w:sz="6" w:space="0" w:color="auto"/>
              <w:left w:val="single" w:sz="6" w:space="0" w:color="auto"/>
              <w:right w:val="single" w:sz="6" w:space="0" w:color="auto"/>
            </w:tcBorders>
          </w:tcPr>
          <w:p w14:paraId="242020D2" w14:textId="77777777" w:rsidR="006C32D2" w:rsidRPr="00A564B4" w:rsidRDefault="006C32D2" w:rsidP="006C32D2">
            <w:pPr>
              <w:pStyle w:val="TAL"/>
            </w:pPr>
            <w:r w:rsidRPr="00A564B4">
              <w:t>3 DL CA Activation and Deactivation of 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F97E743"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018FE06B"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07A10BB7"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95F0084" w14:textId="77777777" w:rsidR="006C32D2" w:rsidRPr="00A564B4" w:rsidRDefault="006C32D2" w:rsidP="006C32D2">
            <w:pPr>
              <w:pStyle w:val="TAL"/>
            </w:pPr>
            <w:r w:rsidRPr="00A564B4">
              <w:t>2Rx, 4Rx</w:t>
            </w:r>
          </w:p>
        </w:tc>
      </w:tr>
      <w:tr w:rsidR="006C32D2" w:rsidRPr="00A564B4" w14:paraId="74E2206F"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489D63D"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6ECC5E3"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4708C99"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CCEC298"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430C022F"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4F27793" w14:textId="77777777" w:rsidR="006C32D2" w:rsidRPr="00A564B4" w:rsidRDefault="006C32D2" w:rsidP="006C32D2">
            <w:pPr>
              <w:pStyle w:val="TAL"/>
            </w:pPr>
            <w:r w:rsidRPr="00A564B4">
              <w:t>2Rx, 4Rx</w:t>
            </w:r>
          </w:p>
        </w:tc>
      </w:tr>
      <w:tr w:rsidR="006C32D2" w:rsidRPr="00A564B4" w14:paraId="21BBF320"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20340F5" w14:textId="77777777" w:rsidR="006C32D2" w:rsidRPr="00A564B4" w:rsidRDefault="006C32D2" w:rsidP="006C32D2">
            <w:pPr>
              <w:pStyle w:val="TAL"/>
              <w:rPr>
                <w:lang w:eastAsia="ko-KR"/>
              </w:rPr>
            </w:pPr>
            <w:r w:rsidRPr="00A564B4">
              <w:rPr>
                <w:lang w:eastAsia="ko-KR"/>
              </w:rPr>
              <w:t>8.16.86</w:t>
            </w:r>
          </w:p>
        </w:tc>
        <w:tc>
          <w:tcPr>
            <w:tcW w:w="2960" w:type="dxa"/>
            <w:gridSpan w:val="2"/>
            <w:vMerge w:val="restart"/>
            <w:tcBorders>
              <w:top w:val="single" w:sz="6" w:space="0" w:color="auto"/>
              <w:left w:val="single" w:sz="6" w:space="0" w:color="auto"/>
              <w:right w:val="single" w:sz="6" w:space="0" w:color="auto"/>
            </w:tcBorders>
          </w:tcPr>
          <w:p w14:paraId="71DFA994" w14:textId="77777777" w:rsidR="006C32D2" w:rsidRPr="00A564B4" w:rsidRDefault="006C32D2" w:rsidP="006C32D2">
            <w:pPr>
              <w:pStyle w:val="TAL"/>
            </w:pPr>
            <w:r w:rsidRPr="00A564B4">
              <w:t>3 DL CA Activation and Deactivation of Unknown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C7983E9"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4CC63FE9"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6C8EA54F" w14:textId="77777777" w:rsidR="006C32D2" w:rsidRPr="00A564B4" w:rsidRDefault="006C32D2" w:rsidP="006C32D2">
            <w:pPr>
              <w:pStyle w:val="TAL"/>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3612B03" w14:textId="77777777" w:rsidR="006C32D2" w:rsidRPr="00A564B4" w:rsidRDefault="006C32D2" w:rsidP="006C32D2">
            <w:pPr>
              <w:pStyle w:val="TAL"/>
            </w:pPr>
            <w:r w:rsidRPr="00A564B4">
              <w:t>2Rx, 4Rx</w:t>
            </w:r>
          </w:p>
        </w:tc>
      </w:tr>
      <w:tr w:rsidR="006C32D2" w:rsidRPr="00A564B4" w14:paraId="411C8587"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26ACEB8"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1689363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8F2DAB7"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7BD716E"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9B53F5D"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EDF21B2" w14:textId="77777777" w:rsidR="006C32D2" w:rsidRPr="00A564B4" w:rsidRDefault="006C32D2" w:rsidP="006C32D2">
            <w:pPr>
              <w:pStyle w:val="TAL"/>
            </w:pPr>
            <w:r w:rsidRPr="00A564B4">
              <w:t>2Rx, 4Rx</w:t>
            </w:r>
          </w:p>
        </w:tc>
      </w:tr>
      <w:tr w:rsidR="006C32D2" w:rsidRPr="00A564B4" w14:paraId="2F98B380" w14:textId="77777777" w:rsidTr="006C32D2">
        <w:trPr>
          <w:gridAfter w:val="2"/>
          <w:wAfter w:w="143" w:type="dxa"/>
          <w:cantSplit/>
          <w:jc w:val="center"/>
        </w:trPr>
        <w:tc>
          <w:tcPr>
            <w:tcW w:w="929" w:type="dxa"/>
            <w:gridSpan w:val="3"/>
            <w:vMerge w:val="restart"/>
          </w:tcPr>
          <w:p w14:paraId="7E3B5A0A" w14:textId="77777777" w:rsidR="006C32D2" w:rsidRPr="00A564B4" w:rsidRDefault="006C32D2" w:rsidP="006C32D2">
            <w:pPr>
              <w:pStyle w:val="TAL"/>
              <w:rPr>
                <w:lang w:eastAsia="zh-TW"/>
              </w:rPr>
            </w:pPr>
            <w:r w:rsidRPr="00A564B4">
              <w:rPr>
                <w:lang w:eastAsia="zh-TW"/>
              </w:rPr>
              <w:t>8.16.87</w:t>
            </w:r>
          </w:p>
        </w:tc>
        <w:tc>
          <w:tcPr>
            <w:tcW w:w="2960" w:type="dxa"/>
            <w:gridSpan w:val="2"/>
            <w:vMerge w:val="restart"/>
          </w:tcPr>
          <w:p w14:paraId="45FA3535" w14:textId="77777777" w:rsidR="006C32D2" w:rsidRPr="00A564B4" w:rsidRDefault="006C32D2" w:rsidP="006C32D2">
            <w:pPr>
              <w:pStyle w:val="TAL"/>
            </w:pPr>
            <w:r w:rsidRPr="00A564B4">
              <w:rPr>
                <w:rFonts w:cs="Arial"/>
                <w:szCs w:val="16"/>
                <w:lang w:eastAsia="ko-KR"/>
              </w:rPr>
              <w:t>4 DL CA Event Triggered Reporting under Deactivated SCells in Non-DRX with generic duplex modes</w:t>
            </w:r>
          </w:p>
        </w:tc>
        <w:tc>
          <w:tcPr>
            <w:tcW w:w="828" w:type="dxa"/>
            <w:gridSpan w:val="2"/>
            <w:tcBorders>
              <w:bottom w:val="single" w:sz="6" w:space="0" w:color="auto"/>
            </w:tcBorders>
          </w:tcPr>
          <w:p w14:paraId="2AD80A99" w14:textId="77777777" w:rsidR="006C32D2" w:rsidRPr="00A564B4" w:rsidRDefault="006C32D2" w:rsidP="006C32D2">
            <w:pPr>
              <w:pStyle w:val="TAL"/>
              <w:rPr>
                <w:lang w:eastAsia="zh-TW"/>
              </w:rPr>
            </w:pPr>
            <w:r w:rsidRPr="00A564B4">
              <w:rPr>
                <w:lang w:eastAsia="zh-TW"/>
              </w:rPr>
              <w:t>Rel-11</w:t>
            </w:r>
          </w:p>
        </w:tc>
        <w:tc>
          <w:tcPr>
            <w:tcW w:w="1275" w:type="dxa"/>
            <w:gridSpan w:val="4"/>
            <w:tcBorders>
              <w:bottom w:val="single" w:sz="6" w:space="0" w:color="auto"/>
            </w:tcBorders>
          </w:tcPr>
          <w:p w14:paraId="3D1B48FA"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5ACB7DE7" w14:textId="77777777" w:rsidR="006C32D2" w:rsidRPr="00A564B4" w:rsidRDefault="006C32D2" w:rsidP="006C32D2">
            <w:pPr>
              <w:pStyle w:val="TAL"/>
              <w:rPr>
                <w:lang w:eastAsia="zh-CN"/>
              </w:rPr>
            </w:pPr>
            <w:r w:rsidRPr="00A564B4">
              <w:rPr>
                <w:lang w:eastAsia="zh-CN"/>
              </w:rPr>
              <w:t>UE supporting E-UTRA</w:t>
            </w:r>
            <w:r w:rsidRPr="00A564B4">
              <w:t xml:space="preserve"> FDD or TDD and 4DL CA and Feature Group Indicator 111.</w:t>
            </w:r>
          </w:p>
        </w:tc>
        <w:tc>
          <w:tcPr>
            <w:tcW w:w="1668" w:type="dxa"/>
            <w:gridSpan w:val="3"/>
            <w:vMerge w:val="restart"/>
          </w:tcPr>
          <w:p w14:paraId="4BA9F403" w14:textId="77777777" w:rsidR="006C32D2" w:rsidRPr="00A564B4" w:rsidRDefault="006C32D2" w:rsidP="006C32D2">
            <w:pPr>
              <w:pStyle w:val="TAL"/>
              <w:rPr>
                <w:lang w:eastAsia="zh-TW"/>
              </w:rPr>
            </w:pPr>
            <w:r w:rsidRPr="00A564B4">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6C32D2" w:rsidRPr="00A564B4" w:rsidRDefault="006C32D2" w:rsidP="006C32D2">
            <w:pPr>
              <w:pStyle w:val="TAL"/>
            </w:pPr>
          </w:p>
        </w:tc>
        <w:tc>
          <w:tcPr>
            <w:tcW w:w="1717" w:type="dxa"/>
            <w:gridSpan w:val="3"/>
            <w:tcBorders>
              <w:bottom w:val="single" w:sz="6" w:space="0" w:color="auto"/>
            </w:tcBorders>
          </w:tcPr>
          <w:p w14:paraId="58938D18" w14:textId="77777777" w:rsidR="006C32D2" w:rsidRPr="00A564B4" w:rsidRDefault="006C32D2" w:rsidP="006C32D2">
            <w:pPr>
              <w:pStyle w:val="TAL"/>
            </w:pPr>
            <w:r w:rsidRPr="00A564B4">
              <w:t>2Rx, 4Rx</w:t>
            </w:r>
          </w:p>
        </w:tc>
      </w:tr>
      <w:tr w:rsidR="006C32D2" w:rsidRPr="00A564B4" w14:paraId="1CFFADED" w14:textId="77777777" w:rsidTr="006C32D2">
        <w:trPr>
          <w:gridAfter w:val="2"/>
          <w:wAfter w:w="143" w:type="dxa"/>
          <w:cantSplit/>
          <w:jc w:val="center"/>
        </w:trPr>
        <w:tc>
          <w:tcPr>
            <w:tcW w:w="929" w:type="dxa"/>
            <w:gridSpan w:val="3"/>
            <w:vMerge/>
            <w:tcBorders>
              <w:bottom w:val="single" w:sz="6" w:space="0" w:color="auto"/>
            </w:tcBorders>
          </w:tcPr>
          <w:p w14:paraId="102B10EA" w14:textId="77777777" w:rsidR="006C32D2" w:rsidRPr="00A564B4" w:rsidRDefault="006C32D2" w:rsidP="006C32D2">
            <w:pPr>
              <w:pStyle w:val="TAL"/>
              <w:rPr>
                <w:lang w:eastAsia="zh-TW"/>
              </w:rPr>
            </w:pPr>
          </w:p>
        </w:tc>
        <w:tc>
          <w:tcPr>
            <w:tcW w:w="2960" w:type="dxa"/>
            <w:gridSpan w:val="2"/>
            <w:vMerge/>
          </w:tcPr>
          <w:p w14:paraId="5F34AB8F"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2A682E4" w14:textId="77777777" w:rsidR="006C32D2" w:rsidRPr="00A564B4" w:rsidRDefault="006C32D2" w:rsidP="006C32D2">
            <w:pPr>
              <w:pStyle w:val="TAL"/>
              <w:rPr>
                <w:lang w:eastAsia="zh-TW"/>
              </w:rPr>
            </w:pPr>
            <w:r w:rsidRPr="00A564B4">
              <w:rPr>
                <w:lang w:eastAsia="zh-TW"/>
              </w:rPr>
              <w:t>Rel-12</w:t>
            </w:r>
          </w:p>
        </w:tc>
        <w:tc>
          <w:tcPr>
            <w:tcW w:w="1275" w:type="dxa"/>
            <w:gridSpan w:val="4"/>
            <w:tcBorders>
              <w:bottom w:val="single" w:sz="6" w:space="0" w:color="auto"/>
            </w:tcBorders>
          </w:tcPr>
          <w:p w14:paraId="48F8148F" w14:textId="77777777" w:rsidR="006C32D2" w:rsidRPr="00A564B4" w:rsidRDefault="006C32D2" w:rsidP="006C32D2">
            <w:pPr>
              <w:pStyle w:val="TAL"/>
              <w:rPr>
                <w:lang w:eastAsia="zh-TW"/>
              </w:rPr>
            </w:pPr>
            <w:r w:rsidRPr="00A564B4">
              <w:rPr>
                <w:lang w:eastAsia="zh-TW"/>
              </w:rPr>
              <w:t>C220a</w:t>
            </w:r>
          </w:p>
        </w:tc>
        <w:tc>
          <w:tcPr>
            <w:tcW w:w="2471" w:type="dxa"/>
            <w:gridSpan w:val="3"/>
            <w:tcBorders>
              <w:bottom w:val="single" w:sz="6" w:space="0" w:color="auto"/>
            </w:tcBorders>
          </w:tcPr>
          <w:p w14:paraId="70398079" w14:textId="77777777" w:rsidR="006C32D2" w:rsidRPr="00A564B4" w:rsidRDefault="006C32D2" w:rsidP="006C32D2">
            <w:pPr>
              <w:pStyle w:val="TAL"/>
              <w:rPr>
                <w:lang w:eastAsia="zh-CN"/>
              </w:rPr>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6902A095"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24D7736F" w14:textId="77777777" w:rsidR="006C32D2" w:rsidRPr="00A564B4" w:rsidRDefault="006C32D2" w:rsidP="006C32D2">
            <w:pPr>
              <w:pStyle w:val="TAL"/>
            </w:pPr>
          </w:p>
        </w:tc>
        <w:tc>
          <w:tcPr>
            <w:tcW w:w="1717" w:type="dxa"/>
            <w:gridSpan w:val="3"/>
            <w:tcBorders>
              <w:bottom w:val="single" w:sz="6" w:space="0" w:color="auto"/>
            </w:tcBorders>
          </w:tcPr>
          <w:p w14:paraId="78743419" w14:textId="77777777" w:rsidR="006C32D2" w:rsidRPr="00A564B4" w:rsidRDefault="006C32D2" w:rsidP="006C32D2">
            <w:pPr>
              <w:pStyle w:val="TAL"/>
            </w:pPr>
            <w:r w:rsidRPr="00A564B4">
              <w:t>2Rx, 4Rx</w:t>
            </w:r>
          </w:p>
        </w:tc>
      </w:tr>
      <w:tr w:rsidR="006C32D2" w:rsidRPr="00A564B4" w14:paraId="580FB8A0" w14:textId="77777777" w:rsidTr="006C32D2">
        <w:trPr>
          <w:gridAfter w:val="2"/>
          <w:wAfter w:w="143" w:type="dxa"/>
          <w:cantSplit/>
          <w:jc w:val="center"/>
        </w:trPr>
        <w:tc>
          <w:tcPr>
            <w:tcW w:w="929" w:type="dxa"/>
            <w:gridSpan w:val="3"/>
            <w:vMerge w:val="restart"/>
          </w:tcPr>
          <w:p w14:paraId="17C026E8" w14:textId="77777777" w:rsidR="006C32D2" w:rsidRPr="00A564B4" w:rsidRDefault="006C32D2" w:rsidP="006C32D2">
            <w:pPr>
              <w:pStyle w:val="TAL"/>
              <w:rPr>
                <w:lang w:eastAsia="zh-TW"/>
              </w:rPr>
            </w:pPr>
            <w:r w:rsidRPr="00A564B4">
              <w:rPr>
                <w:lang w:eastAsia="zh-TW"/>
              </w:rPr>
              <w:t>8.16.88</w:t>
            </w:r>
          </w:p>
        </w:tc>
        <w:tc>
          <w:tcPr>
            <w:tcW w:w="2960" w:type="dxa"/>
            <w:gridSpan w:val="2"/>
            <w:vMerge w:val="restart"/>
          </w:tcPr>
          <w:p w14:paraId="41A14289" w14:textId="77777777" w:rsidR="006C32D2" w:rsidRPr="00A564B4" w:rsidRDefault="006C32D2" w:rsidP="006C32D2">
            <w:pPr>
              <w:pStyle w:val="TAL"/>
            </w:pPr>
            <w:r w:rsidRPr="00A564B4">
              <w:rPr>
                <w:rFonts w:cs="Arial"/>
                <w:szCs w:val="16"/>
                <w:lang w:eastAsia="ko-KR"/>
              </w:rPr>
              <w:t>4 DL CA Event Triggered Reporting on Deactivated SCell with PCell and SCell Interruptions in Non-DRX with generic duplex modes</w:t>
            </w:r>
          </w:p>
        </w:tc>
        <w:tc>
          <w:tcPr>
            <w:tcW w:w="828" w:type="dxa"/>
            <w:gridSpan w:val="2"/>
            <w:tcBorders>
              <w:bottom w:val="single" w:sz="6" w:space="0" w:color="auto"/>
            </w:tcBorders>
          </w:tcPr>
          <w:p w14:paraId="62825AB5"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3DDEC2E5"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25E7AFAC" w14:textId="77777777" w:rsidR="006C32D2" w:rsidRPr="00A564B4" w:rsidRDefault="006C32D2" w:rsidP="006C32D2">
            <w:pPr>
              <w:pStyle w:val="TAL"/>
              <w:rPr>
                <w:lang w:eastAsia="zh-CN"/>
              </w:rPr>
            </w:pPr>
            <w:r w:rsidRPr="00A564B4">
              <w:rPr>
                <w:lang w:eastAsia="zh-CN"/>
              </w:rPr>
              <w:t>UE supporting E-UTRA</w:t>
            </w:r>
            <w:r w:rsidRPr="00A564B4">
              <w:t xml:space="preserve"> FDDor TDD and 4DL CA and Feature Group Indicator 111.</w:t>
            </w:r>
          </w:p>
        </w:tc>
        <w:tc>
          <w:tcPr>
            <w:tcW w:w="1668" w:type="dxa"/>
            <w:gridSpan w:val="3"/>
            <w:vMerge w:val="restart"/>
          </w:tcPr>
          <w:p w14:paraId="444B2337" w14:textId="77777777" w:rsidR="006C32D2" w:rsidRPr="00A564B4" w:rsidRDefault="006C32D2" w:rsidP="006C32D2">
            <w:pPr>
              <w:pStyle w:val="TAL"/>
            </w:pPr>
            <w:r w:rsidRPr="00A564B4">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6C32D2" w:rsidRPr="00A564B4" w:rsidRDefault="006C32D2" w:rsidP="006C32D2">
            <w:pPr>
              <w:pStyle w:val="TAL"/>
            </w:pPr>
          </w:p>
        </w:tc>
        <w:tc>
          <w:tcPr>
            <w:tcW w:w="1717" w:type="dxa"/>
            <w:gridSpan w:val="3"/>
            <w:tcBorders>
              <w:bottom w:val="single" w:sz="6" w:space="0" w:color="auto"/>
            </w:tcBorders>
          </w:tcPr>
          <w:p w14:paraId="468E318D" w14:textId="77777777" w:rsidR="006C32D2" w:rsidRPr="00A564B4" w:rsidRDefault="006C32D2" w:rsidP="006C32D2">
            <w:pPr>
              <w:pStyle w:val="TAL"/>
            </w:pPr>
            <w:r w:rsidRPr="00A564B4">
              <w:t>2Rx, 4Rx</w:t>
            </w:r>
          </w:p>
        </w:tc>
      </w:tr>
      <w:tr w:rsidR="006C32D2" w:rsidRPr="00A564B4" w14:paraId="29E8FD9E" w14:textId="77777777" w:rsidTr="006C32D2">
        <w:trPr>
          <w:gridAfter w:val="2"/>
          <w:wAfter w:w="143" w:type="dxa"/>
          <w:cantSplit/>
          <w:jc w:val="center"/>
        </w:trPr>
        <w:tc>
          <w:tcPr>
            <w:tcW w:w="929" w:type="dxa"/>
            <w:gridSpan w:val="3"/>
            <w:vMerge/>
            <w:tcBorders>
              <w:bottom w:val="single" w:sz="6" w:space="0" w:color="auto"/>
            </w:tcBorders>
          </w:tcPr>
          <w:p w14:paraId="6E2ABA1F"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8333BF5" w14:textId="77777777" w:rsidR="006C32D2" w:rsidRPr="00A564B4" w:rsidRDefault="006C32D2" w:rsidP="006C32D2">
            <w:pPr>
              <w:pStyle w:val="TAL"/>
            </w:pPr>
          </w:p>
        </w:tc>
        <w:tc>
          <w:tcPr>
            <w:tcW w:w="828" w:type="dxa"/>
            <w:gridSpan w:val="2"/>
            <w:tcBorders>
              <w:bottom w:val="single" w:sz="6" w:space="0" w:color="auto"/>
            </w:tcBorders>
          </w:tcPr>
          <w:p w14:paraId="60901A37"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134AA5B2" w14:textId="77777777" w:rsidR="006C32D2" w:rsidRPr="00A564B4" w:rsidRDefault="006C32D2" w:rsidP="006C32D2">
            <w:pPr>
              <w:pStyle w:val="TAL"/>
            </w:pPr>
            <w:r w:rsidRPr="00A564B4">
              <w:rPr>
                <w:lang w:eastAsia="zh-TW"/>
              </w:rPr>
              <w:t>C220a</w:t>
            </w:r>
          </w:p>
        </w:tc>
        <w:tc>
          <w:tcPr>
            <w:tcW w:w="2471" w:type="dxa"/>
            <w:gridSpan w:val="3"/>
            <w:tcBorders>
              <w:bottom w:val="single" w:sz="6" w:space="0" w:color="auto"/>
            </w:tcBorders>
          </w:tcPr>
          <w:p w14:paraId="31C35EDA" w14:textId="77777777" w:rsidR="006C32D2" w:rsidRPr="00A564B4" w:rsidRDefault="006C32D2" w:rsidP="006C32D2">
            <w:pPr>
              <w:pStyle w:val="TAL"/>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2F1AAC16" w14:textId="77777777" w:rsidR="006C32D2" w:rsidRPr="00A564B4" w:rsidRDefault="006C32D2" w:rsidP="006C32D2">
            <w:pPr>
              <w:pStyle w:val="TAL"/>
            </w:pPr>
          </w:p>
        </w:tc>
        <w:tc>
          <w:tcPr>
            <w:tcW w:w="1695" w:type="dxa"/>
            <w:gridSpan w:val="3"/>
            <w:tcBorders>
              <w:bottom w:val="single" w:sz="6" w:space="0" w:color="auto"/>
            </w:tcBorders>
          </w:tcPr>
          <w:p w14:paraId="2D488822" w14:textId="77777777" w:rsidR="006C32D2" w:rsidRPr="00A564B4" w:rsidRDefault="006C32D2" w:rsidP="006C32D2">
            <w:pPr>
              <w:pStyle w:val="TAL"/>
            </w:pPr>
          </w:p>
        </w:tc>
        <w:tc>
          <w:tcPr>
            <w:tcW w:w="1717" w:type="dxa"/>
            <w:gridSpan w:val="3"/>
            <w:tcBorders>
              <w:bottom w:val="single" w:sz="6" w:space="0" w:color="auto"/>
            </w:tcBorders>
          </w:tcPr>
          <w:p w14:paraId="529B4669" w14:textId="77777777" w:rsidR="006C32D2" w:rsidRPr="00A564B4" w:rsidRDefault="006C32D2" w:rsidP="006C32D2">
            <w:pPr>
              <w:pStyle w:val="TAL"/>
            </w:pPr>
            <w:r w:rsidRPr="00A564B4">
              <w:t>2Rx, 4Rx</w:t>
            </w:r>
          </w:p>
        </w:tc>
      </w:tr>
      <w:tr w:rsidR="006C32D2" w:rsidRPr="00A564B4" w14:paraId="08D368A4" w14:textId="77777777" w:rsidTr="006C32D2">
        <w:trPr>
          <w:gridAfter w:val="2"/>
          <w:wAfter w:w="143" w:type="dxa"/>
          <w:cantSplit/>
          <w:jc w:val="center"/>
        </w:trPr>
        <w:tc>
          <w:tcPr>
            <w:tcW w:w="929" w:type="dxa"/>
            <w:gridSpan w:val="3"/>
            <w:vMerge w:val="restart"/>
          </w:tcPr>
          <w:p w14:paraId="6A565736" w14:textId="77777777" w:rsidR="006C32D2" w:rsidRPr="00A564B4" w:rsidRDefault="006C32D2" w:rsidP="006C32D2">
            <w:pPr>
              <w:pStyle w:val="TAL"/>
              <w:rPr>
                <w:lang w:eastAsia="zh-CN"/>
              </w:rPr>
            </w:pPr>
            <w:r w:rsidRPr="00A564B4">
              <w:rPr>
                <w:lang w:eastAsia="zh-CN"/>
              </w:rPr>
              <w:t>8.16.89</w:t>
            </w:r>
          </w:p>
        </w:tc>
        <w:tc>
          <w:tcPr>
            <w:tcW w:w="2960" w:type="dxa"/>
            <w:gridSpan w:val="2"/>
            <w:vMerge w:val="restart"/>
          </w:tcPr>
          <w:p w14:paraId="0D5C9108" w14:textId="77777777" w:rsidR="006C32D2" w:rsidRPr="00A564B4" w:rsidRDefault="006C32D2" w:rsidP="006C32D2">
            <w:pPr>
              <w:pStyle w:val="TAL"/>
            </w:pPr>
            <w:r w:rsidRPr="00A564B4">
              <w:t>4 DL CA Activation and Deactivation of Known SCell in Non-DRX with generic duplex modes</w:t>
            </w:r>
          </w:p>
        </w:tc>
        <w:tc>
          <w:tcPr>
            <w:tcW w:w="828" w:type="dxa"/>
            <w:gridSpan w:val="2"/>
            <w:tcBorders>
              <w:bottom w:val="single" w:sz="6" w:space="0" w:color="auto"/>
            </w:tcBorders>
          </w:tcPr>
          <w:p w14:paraId="33348E4A"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2437112"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70557E40" w14:textId="77777777" w:rsidR="006C32D2" w:rsidRPr="00A564B4" w:rsidRDefault="006C32D2" w:rsidP="006C32D2">
            <w:pPr>
              <w:pStyle w:val="TAL"/>
              <w:rPr>
                <w:lang w:eastAsia="zh-CN"/>
              </w:rPr>
            </w:pPr>
            <w:r w:rsidRPr="00A564B4">
              <w:t xml:space="preserve">UE supporting E-UTRA FDD or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1AD95EBB" w14:textId="77777777" w:rsidR="006C32D2" w:rsidRPr="00A564B4" w:rsidRDefault="006C32D2" w:rsidP="006C32D2">
            <w:pPr>
              <w:pStyle w:val="TAL"/>
            </w:pPr>
          </w:p>
        </w:tc>
        <w:tc>
          <w:tcPr>
            <w:tcW w:w="1695" w:type="dxa"/>
            <w:gridSpan w:val="3"/>
            <w:tcBorders>
              <w:bottom w:val="single" w:sz="6" w:space="0" w:color="auto"/>
            </w:tcBorders>
          </w:tcPr>
          <w:p w14:paraId="2013F1B2" w14:textId="77777777" w:rsidR="006C32D2" w:rsidRPr="00A564B4" w:rsidRDefault="006C32D2" w:rsidP="006C32D2">
            <w:pPr>
              <w:pStyle w:val="TAL"/>
            </w:pPr>
          </w:p>
        </w:tc>
        <w:tc>
          <w:tcPr>
            <w:tcW w:w="1717" w:type="dxa"/>
            <w:gridSpan w:val="3"/>
            <w:tcBorders>
              <w:bottom w:val="single" w:sz="6" w:space="0" w:color="auto"/>
            </w:tcBorders>
          </w:tcPr>
          <w:p w14:paraId="382BF143" w14:textId="77777777" w:rsidR="006C32D2" w:rsidRPr="00A564B4" w:rsidRDefault="006C32D2" w:rsidP="006C32D2">
            <w:pPr>
              <w:pStyle w:val="TAL"/>
            </w:pPr>
            <w:r w:rsidRPr="00A564B4">
              <w:t>2Rx, 4Rx</w:t>
            </w:r>
          </w:p>
        </w:tc>
      </w:tr>
      <w:tr w:rsidR="006C32D2" w:rsidRPr="00A564B4" w14:paraId="2D62C818" w14:textId="77777777" w:rsidTr="006C32D2">
        <w:trPr>
          <w:gridAfter w:val="2"/>
          <w:wAfter w:w="143" w:type="dxa"/>
          <w:cantSplit/>
          <w:jc w:val="center"/>
        </w:trPr>
        <w:tc>
          <w:tcPr>
            <w:tcW w:w="929" w:type="dxa"/>
            <w:gridSpan w:val="3"/>
            <w:vMerge/>
            <w:tcBorders>
              <w:bottom w:val="single" w:sz="6" w:space="0" w:color="auto"/>
            </w:tcBorders>
          </w:tcPr>
          <w:p w14:paraId="31621221" w14:textId="77777777" w:rsidR="006C32D2" w:rsidRPr="00A564B4" w:rsidRDefault="006C32D2" w:rsidP="006C32D2">
            <w:pPr>
              <w:pStyle w:val="TAL"/>
              <w:rPr>
                <w:lang w:eastAsia="ko-KR"/>
              </w:rPr>
            </w:pPr>
          </w:p>
        </w:tc>
        <w:tc>
          <w:tcPr>
            <w:tcW w:w="2960" w:type="dxa"/>
            <w:gridSpan w:val="2"/>
            <w:vMerge/>
            <w:tcBorders>
              <w:bottom w:val="single" w:sz="6" w:space="0" w:color="auto"/>
            </w:tcBorders>
          </w:tcPr>
          <w:p w14:paraId="1A5E3875" w14:textId="77777777" w:rsidR="006C32D2" w:rsidRPr="00A564B4" w:rsidRDefault="006C32D2" w:rsidP="006C32D2">
            <w:pPr>
              <w:pStyle w:val="TAL"/>
            </w:pPr>
          </w:p>
        </w:tc>
        <w:tc>
          <w:tcPr>
            <w:tcW w:w="828" w:type="dxa"/>
            <w:gridSpan w:val="2"/>
            <w:tcBorders>
              <w:bottom w:val="single" w:sz="6" w:space="0" w:color="auto"/>
            </w:tcBorders>
          </w:tcPr>
          <w:p w14:paraId="2BA8AA63"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09D4F31" w14:textId="77777777" w:rsidR="006C32D2" w:rsidRPr="00A564B4" w:rsidRDefault="006C32D2" w:rsidP="006C32D2">
            <w:pPr>
              <w:pStyle w:val="TAL"/>
            </w:pPr>
            <w:r w:rsidRPr="00A564B4">
              <w:t>C222a</w:t>
            </w:r>
          </w:p>
        </w:tc>
        <w:tc>
          <w:tcPr>
            <w:tcW w:w="2471" w:type="dxa"/>
            <w:gridSpan w:val="3"/>
            <w:tcBorders>
              <w:bottom w:val="single" w:sz="6" w:space="0" w:color="auto"/>
            </w:tcBorders>
          </w:tcPr>
          <w:p w14:paraId="2DF3B942" w14:textId="77777777" w:rsidR="006C32D2" w:rsidRPr="00A564B4" w:rsidRDefault="006C32D2" w:rsidP="006C32D2">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7A16E421" w14:textId="77777777" w:rsidR="006C32D2" w:rsidRPr="00A564B4" w:rsidRDefault="006C32D2" w:rsidP="006C32D2">
            <w:pPr>
              <w:pStyle w:val="TAL"/>
            </w:pPr>
          </w:p>
        </w:tc>
        <w:tc>
          <w:tcPr>
            <w:tcW w:w="1695" w:type="dxa"/>
            <w:gridSpan w:val="3"/>
            <w:tcBorders>
              <w:bottom w:val="single" w:sz="6" w:space="0" w:color="auto"/>
            </w:tcBorders>
          </w:tcPr>
          <w:p w14:paraId="5B3AB272" w14:textId="77777777" w:rsidR="006C32D2" w:rsidRPr="00A564B4" w:rsidRDefault="006C32D2" w:rsidP="006C32D2">
            <w:pPr>
              <w:pStyle w:val="TAL"/>
            </w:pPr>
          </w:p>
        </w:tc>
        <w:tc>
          <w:tcPr>
            <w:tcW w:w="1717" w:type="dxa"/>
            <w:gridSpan w:val="3"/>
            <w:tcBorders>
              <w:bottom w:val="single" w:sz="6" w:space="0" w:color="auto"/>
            </w:tcBorders>
          </w:tcPr>
          <w:p w14:paraId="75DCA996" w14:textId="77777777" w:rsidR="006C32D2" w:rsidRPr="00A564B4" w:rsidRDefault="006C32D2" w:rsidP="006C32D2">
            <w:pPr>
              <w:pStyle w:val="TAL"/>
            </w:pPr>
            <w:r w:rsidRPr="00A564B4">
              <w:t>2Rx, 4Rx</w:t>
            </w:r>
          </w:p>
        </w:tc>
      </w:tr>
      <w:tr w:rsidR="006C32D2" w:rsidRPr="00A564B4" w14:paraId="70E8A4D5" w14:textId="77777777" w:rsidTr="006C32D2">
        <w:trPr>
          <w:gridAfter w:val="2"/>
          <w:wAfter w:w="143" w:type="dxa"/>
          <w:cantSplit/>
          <w:jc w:val="center"/>
        </w:trPr>
        <w:tc>
          <w:tcPr>
            <w:tcW w:w="929" w:type="dxa"/>
            <w:gridSpan w:val="3"/>
            <w:vMerge w:val="restart"/>
          </w:tcPr>
          <w:p w14:paraId="41A30A13" w14:textId="77777777" w:rsidR="006C32D2" w:rsidRPr="00A564B4" w:rsidRDefault="006C32D2" w:rsidP="006C32D2">
            <w:pPr>
              <w:pStyle w:val="TAL"/>
              <w:rPr>
                <w:lang w:eastAsia="ko-KR"/>
              </w:rPr>
            </w:pPr>
            <w:r w:rsidRPr="00A564B4">
              <w:rPr>
                <w:lang w:eastAsia="ko-KR"/>
              </w:rPr>
              <w:t>8.16.90</w:t>
            </w:r>
          </w:p>
        </w:tc>
        <w:tc>
          <w:tcPr>
            <w:tcW w:w="2960" w:type="dxa"/>
            <w:gridSpan w:val="2"/>
            <w:vMerge w:val="restart"/>
          </w:tcPr>
          <w:p w14:paraId="26C64E13" w14:textId="77777777" w:rsidR="006C32D2" w:rsidRPr="00A564B4" w:rsidRDefault="006C32D2" w:rsidP="006C32D2">
            <w:pPr>
              <w:pStyle w:val="TAL"/>
            </w:pPr>
            <w:r w:rsidRPr="00A564B4">
              <w:t>4 DL CA Activation and Deactivation of Unknown SCell in Non-DRX with generic duplex modes</w:t>
            </w:r>
          </w:p>
        </w:tc>
        <w:tc>
          <w:tcPr>
            <w:tcW w:w="828" w:type="dxa"/>
            <w:gridSpan w:val="2"/>
            <w:tcBorders>
              <w:bottom w:val="single" w:sz="6" w:space="0" w:color="auto"/>
            </w:tcBorders>
          </w:tcPr>
          <w:p w14:paraId="20ADFA35"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4D648BC9"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25537144" w14:textId="77777777" w:rsidR="006C32D2" w:rsidRPr="00A564B4" w:rsidRDefault="006C32D2" w:rsidP="006C32D2">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gridSpan w:val="3"/>
            <w:tcBorders>
              <w:bottom w:val="single" w:sz="6" w:space="0" w:color="auto"/>
            </w:tcBorders>
          </w:tcPr>
          <w:p w14:paraId="0D2D0FFA" w14:textId="77777777" w:rsidR="006C32D2" w:rsidRPr="00A564B4" w:rsidRDefault="006C32D2" w:rsidP="006C32D2">
            <w:pPr>
              <w:pStyle w:val="TAL"/>
            </w:pPr>
          </w:p>
        </w:tc>
        <w:tc>
          <w:tcPr>
            <w:tcW w:w="1695" w:type="dxa"/>
            <w:gridSpan w:val="3"/>
            <w:tcBorders>
              <w:bottom w:val="single" w:sz="6" w:space="0" w:color="auto"/>
            </w:tcBorders>
          </w:tcPr>
          <w:p w14:paraId="14CAAE3C" w14:textId="77777777" w:rsidR="006C32D2" w:rsidRPr="00A564B4" w:rsidRDefault="006C32D2" w:rsidP="006C32D2">
            <w:pPr>
              <w:pStyle w:val="TAL"/>
            </w:pPr>
          </w:p>
        </w:tc>
        <w:tc>
          <w:tcPr>
            <w:tcW w:w="1717" w:type="dxa"/>
            <w:gridSpan w:val="3"/>
            <w:tcBorders>
              <w:bottom w:val="single" w:sz="6" w:space="0" w:color="auto"/>
            </w:tcBorders>
          </w:tcPr>
          <w:p w14:paraId="3E8AE10E" w14:textId="77777777" w:rsidR="006C32D2" w:rsidRPr="00A564B4" w:rsidRDefault="006C32D2" w:rsidP="006C32D2">
            <w:pPr>
              <w:pStyle w:val="TAL"/>
            </w:pPr>
            <w:r w:rsidRPr="00A564B4">
              <w:t>2Rx, 4Rx</w:t>
            </w:r>
          </w:p>
        </w:tc>
      </w:tr>
      <w:tr w:rsidR="006C32D2" w:rsidRPr="00A564B4" w14:paraId="192D16E4" w14:textId="77777777" w:rsidTr="006C32D2">
        <w:trPr>
          <w:gridAfter w:val="2"/>
          <w:wAfter w:w="143" w:type="dxa"/>
          <w:cantSplit/>
          <w:jc w:val="center"/>
        </w:trPr>
        <w:tc>
          <w:tcPr>
            <w:tcW w:w="929" w:type="dxa"/>
            <w:gridSpan w:val="3"/>
            <w:vMerge/>
            <w:tcBorders>
              <w:bottom w:val="single" w:sz="6" w:space="0" w:color="auto"/>
            </w:tcBorders>
          </w:tcPr>
          <w:p w14:paraId="28087BE9" w14:textId="77777777" w:rsidR="006C32D2" w:rsidRPr="00A564B4" w:rsidRDefault="006C32D2" w:rsidP="006C32D2">
            <w:pPr>
              <w:pStyle w:val="TAL"/>
              <w:rPr>
                <w:lang w:eastAsia="zh-TW"/>
              </w:rPr>
            </w:pPr>
          </w:p>
        </w:tc>
        <w:tc>
          <w:tcPr>
            <w:tcW w:w="2960" w:type="dxa"/>
            <w:gridSpan w:val="2"/>
            <w:vMerge/>
          </w:tcPr>
          <w:p w14:paraId="68866F49"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86834F7"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20C49B5C" w14:textId="77777777" w:rsidR="006C32D2" w:rsidRPr="00A564B4" w:rsidRDefault="006C32D2" w:rsidP="006C32D2">
            <w:pPr>
              <w:pStyle w:val="TAL"/>
              <w:rPr>
                <w:lang w:eastAsia="zh-TW"/>
              </w:rPr>
            </w:pPr>
            <w:r w:rsidRPr="00A564B4">
              <w:t>C222a</w:t>
            </w:r>
          </w:p>
        </w:tc>
        <w:tc>
          <w:tcPr>
            <w:tcW w:w="2471" w:type="dxa"/>
            <w:gridSpan w:val="3"/>
            <w:tcBorders>
              <w:bottom w:val="single" w:sz="6" w:space="0" w:color="auto"/>
            </w:tcBorders>
          </w:tcPr>
          <w:p w14:paraId="3188D1AB" w14:textId="77777777" w:rsidR="006C32D2" w:rsidRPr="00A564B4" w:rsidRDefault="006C32D2" w:rsidP="006C32D2">
            <w:pPr>
              <w:pStyle w:val="TAL"/>
              <w:rPr>
                <w:lang w:eastAsia="zh-CN"/>
              </w:rPr>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68E05E44"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028D4C0B" w14:textId="77777777" w:rsidR="006C32D2" w:rsidRPr="00A564B4" w:rsidRDefault="006C32D2" w:rsidP="006C32D2">
            <w:pPr>
              <w:pStyle w:val="TAL"/>
            </w:pPr>
          </w:p>
        </w:tc>
        <w:tc>
          <w:tcPr>
            <w:tcW w:w="1717" w:type="dxa"/>
            <w:gridSpan w:val="3"/>
            <w:tcBorders>
              <w:bottom w:val="single" w:sz="6" w:space="0" w:color="auto"/>
            </w:tcBorders>
          </w:tcPr>
          <w:p w14:paraId="01AB06B6" w14:textId="77777777" w:rsidR="006C32D2" w:rsidRPr="00A564B4" w:rsidRDefault="006C32D2" w:rsidP="006C32D2">
            <w:pPr>
              <w:pStyle w:val="TAL"/>
            </w:pPr>
            <w:r w:rsidRPr="00A564B4">
              <w:t>2Rx, 4Rx</w:t>
            </w:r>
          </w:p>
        </w:tc>
      </w:tr>
      <w:tr w:rsidR="006C32D2" w:rsidRPr="00A564B4" w14:paraId="43B4DC87" w14:textId="77777777" w:rsidTr="006C32D2">
        <w:trPr>
          <w:gridAfter w:val="2"/>
          <w:wAfter w:w="143" w:type="dxa"/>
          <w:cantSplit/>
          <w:jc w:val="center"/>
        </w:trPr>
        <w:tc>
          <w:tcPr>
            <w:tcW w:w="929" w:type="dxa"/>
            <w:gridSpan w:val="3"/>
            <w:vMerge w:val="restart"/>
          </w:tcPr>
          <w:p w14:paraId="71D3D7BA" w14:textId="77777777" w:rsidR="006C32D2" w:rsidRPr="00A564B4" w:rsidRDefault="006C32D2" w:rsidP="006C32D2">
            <w:pPr>
              <w:pStyle w:val="TAL"/>
              <w:rPr>
                <w:lang w:eastAsia="zh-TW"/>
              </w:rPr>
            </w:pPr>
            <w:r w:rsidRPr="00A564B4">
              <w:rPr>
                <w:lang w:eastAsia="zh-TW"/>
              </w:rPr>
              <w:t>8.16.91</w:t>
            </w:r>
          </w:p>
        </w:tc>
        <w:tc>
          <w:tcPr>
            <w:tcW w:w="2960" w:type="dxa"/>
            <w:gridSpan w:val="2"/>
            <w:vMerge w:val="restart"/>
          </w:tcPr>
          <w:p w14:paraId="6707E7E8" w14:textId="77777777" w:rsidR="006C32D2" w:rsidRPr="00A564B4" w:rsidRDefault="006C32D2" w:rsidP="006C32D2">
            <w:pPr>
              <w:pStyle w:val="TAL"/>
            </w:pPr>
            <w:r w:rsidRPr="00A564B4">
              <w:rPr>
                <w:rFonts w:cs="Arial"/>
                <w:szCs w:val="16"/>
                <w:lang w:eastAsia="ko-KR"/>
              </w:rPr>
              <w:t>5 DL CA Event Triggered Reporting under Deactivated SCells in Non-DRX with generic duplex modes</w:t>
            </w:r>
          </w:p>
        </w:tc>
        <w:tc>
          <w:tcPr>
            <w:tcW w:w="828" w:type="dxa"/>
            <w:gridSpan w:val="2"/>
            <w:tcBorders>
              <w:bottom w:val="single" w:sz="6" w:space="0" w:color="auto"/>
            </w:tcBorders>
          </w:tcPr>
          <w:p w14:paraId="3558A84B"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253D0623"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31212BBB"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6097758E" w14:textId="77777777" w:rsidR="006C32D2" w:rsidRPr="00A564B4" w:rsidRDefault="006C32D2" w:rsidP="006C32D2">
            <w:pPr>
              <w:pStyle w:val="TAL"/>
            </w:pPr>
            <w:r w:rsidRPr="00A564B4">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6C32D2" w:rsidRPr="00A564B4" w:rsidRDefault="006C32D2" w:rsidP="006C32D2">
            <w:pPr>
              <w:pStyle w:val="TAL"/>
            </w:pPr>
          </w:p>
        </w:tc>
        <w:tc>
          <w:tcPr>
            <w:tcW w:w="1717" w:type="dxa"/>
            <w:gridSpan w:val="3"/>
            <w:tcBorders>
              <w:bottom w:val="single" w:sz="6" w:space="0" w:color="auto"/>
            </w:tcBorders>
          </w:tcPr>
          <w:p w14:paraId="7D4463C8" w14:textId="77777777" w:rsidR="006C32D2" w:rsidRPr="00A564B4" w:rsidRDefault="006C32D2" w:rsidP="006C32D2">
            <w:pPr>
              <w:pStyle w:val="TAL"/>
            </w:pPr>
            <w:r w:rsidRPr="00A564B4">
              <w:t>2Rx, 4Rx</w:t>
            </w:r>
          </w:p>
        </w:tc>
      </w:tr>
      <w:tr w:rsidR="006C32D2" w:rsidRPr="00A564B4" w14:paraId="5031C61C" w14:textId="77777777" w:rsidTr="006C32D2">
        <w:trPr>
          <w:gridAfter w:val="2"/>
          <w:wAfter w:w="143" w:type="dxa"/>
          <w:cantSplit/>
          <w:jc w:val="center"/>
        </w:trPr>
        <w:tc>
          <w:tcPr>
            <w:tcW w:w="929" w:type="dxa"/>
            <w:gridSpan w:val="3"/>
            <w:vMerge/>
            <w:tcBorders>
              <w:bottom w:val="single" w:sz="6" w:space="0" w:color="auto"/>
            </w:tcBorders>
          </w:tcPr>
          <w:p w14:paraId="0C7CFE0A" w14:textId="77777777" w:rsidR="006C32D2" w:rsidRPr="00A564B4" w:rsidRDefault="006C32D2" w:rsidP="006C32D2">
            <w:pPr>
              <w:pStyle w:val="TAL"/>
              <w:rPr>
                <w:lang w:eastAsia="zh-TW"/>
              </w:rPr>
            </w:pPr>
          </w:p>
        </w:tc>
        <w:tc>
          <w:tcPr>
            <w:tcW w:w="2960" w:type="dxa"/>
            <w:gridSpan w:val="2"/>
            <w:vMerge/>
          </w:tcPr>
          <w:p w14:paraId="322A74B0"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21CB607A"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1240E850" w14:textId="77777777" w:rsidR="006C32D2" w:rsidRPr="00A564B4" w:rsidRDefault="006C32D2" w:rsidP="006C32D2">
            <w:pPr>
              <w:pStyle w:val="TAL"/>
              <w:rPr>
                <w:lang w:eastAsia="zh-TW"/>
              </w:rPr>
            </w:pPr>
            <w:r w:rsidRPr="00A564B4">
              <w:rPr>
                <w:lang w:eastAsia="zh-TW"/>
              </w:rPr>
              <w:t>C221a</w:t>
            </w:r>
          </w:p>
        </w:tc>
        <w:tc>
          <w:tcPr>
            <w:tcW w:w="2471" w:type="dxa"/>
            <w:gridSpan w:val="3"/>
            <w:tcBorders>
              <w:bottom w:val="single" w:sz="6" w:space="0" w:color="auto"/>
            </w:tcBorders>
          </w:tcPr>
          <w:p w14:paraId="5F1CFD2F" w14:textId="77777777" w:rsidR="006C32D2" w:rsidRPr="00A564B4" w:rsidRDefault="006C32D2" w:rsidP="006C32D2">
            <w:pPr>
              <w:pStyle w:val="TAL"/>
              <w:rPr>
                <w:lang w:eastAsia="zh-CN"/>
              </w:rPr>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7629CFC9"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3D153872" w14:textId="77777777" w:rsidR="006C32D2" w:rsidRPr="00A564B4" w:rsidRDefault="006C32D2" w:rsidP="006C32D2">
            <w:pPr>
              <w:pStyle w:val="TAL"/>
            </w:pPr>
          </w:p>
        </w:tc>
        <w:tc>
          <w:tcPr>
            <w:tcW w:w="1717" w:type="dxa"/>
            <w:gridSpan w:val="3"/>
            <w:tcBorders>
              <w:bottom w:val="single" w:sz="6" w:space="0" w:color="auto"/>
            </w:tcBorders>
          </w:tcPr>
          <w:p w14:paraId="722352F0" w14:textId="77777777" w:rsidR="006C32D2" w:rsidRPr="00A564B4" w:rsidRDefault="006C32D2" w:rsidP="006C32D2">
            <w:pPr>
              <w:pStyle w:val="TAL"/>
            </w:pPr>
            <w:r w:rsidRPr="00A564B4">
              <w:t>2Rx, 4Rx</w:t>
            </w:r>
          </w:p>
        </w:tc>
      </w:tr>
      <w:tr w:rsidR="006C32D2" w:rsidRPr="00A564B4" w14:paraId="035D2000" w14:textId="77777777" w:rsidTr="006C32D2">
        <w:trPr>
          <w:gridAfter w:val="2"/>
          <w:wAfter w:w="143" w:type="dxa"/>
          <w:cantSplit/>
          <w:jc w:val="center"/>
        </w:trPr>
        <w:tc>
          <w:tcPr>
            <w:tcW w:w="929" w:type="dxa"/>
            <w:gridSpan w:val="3"/>
            <w:vMerge w:val="restart"/>
          </w:tcPr>
          <w:p w14:paraId="208A0301" w14:textId="77777777" w:rsidR="006C32D2" w:rsidRPr="00A564B4" w:rsidRDefault="006C32D2" w:rsidP="006C32D2">
            <w:pPr>
              <w:pStyle w:val="TAL"/>
              <w:rPr>
                <w:lang w:eastAsia="zh-TW"/>
              </w:rPr>
            </w:pPr>
            <w:r w:rsidRPr="00A564B4">
              <w:rPr>
                <w:lang w:eastAsia="zh-TW"/>
              </w:rPr>
              <w:t>8.16.92</w:t>
            </w:r>
          </w:p>
        </w:tc>
        <w:tc>
          <w:tcPr>
            <w:tcW w:w="2960" w:type="dxa"/>
            <w:gridSpan w:val="2"/>
            <w:vMerge w:val="restart"/>
          </w:tcPr>
          <w:p w14:paraId="69A2073E" w14:textId="77777777" w:rsidR="006C32D2" w:rsidRPr="00A564B4" w:rsidRDefault="006C32D2" w:rsidP="006C32D2">
            <w:pPr>
              <w:pStyle w:val="TAL"/>
            </w:pPr>
            <w:r w:rsidRPr="00A564B4">
              <w:rPr>
                <w:rFonts w:cs="Arial"/>
                <w:szCs w:val="16"/>
                <w:lang w:eastAsia="ko-KR"/>
              </w:rPr>
              <w:t>5 DL CA Event Triggered Reporting on Deactivated SCell with PCell and SCell Interruptions in Non-DRX with generic duplex modes</w:t>
            </w:r>
          </w:p>
        </w:tc>
        <w:tc>
          <w:tcPr>
            <w:tcW w:w="828" w:type="dxa"/>
            <w:gridSpan w:val="2"/>
            <w:tcBorders>
              <w:bottom w:val="single" w:sz="6" w:space="0" w:color="auto"/>
            </w:tcBorders>
          </w:tcPr>
          <w:p w14:paraId="07FCB31D"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04700DFF"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59D5946D"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71ABFA8D" w14:textId="77777777" w:rsidR="006C32D2" w:rsidRPr="00A564B4" w:rsidRDefault="006C32D2" w:rsidP="006C32D2">
            <w:pPr>
              <w:pStyle w:val="TAL"/>
            </w:pPr>
            <w:r w:rsidRPr="00A564B4">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6C32D2" w:rsidRPr="00A564B4" w:rsidRDefault="006C32D2" w:rsidP="006C32D2">
            <w:pPr>
              <w:pStyle w:val="TAL"/>
            </w:pPr>
          </w:p>
        </w:tc>
        <w:tc>
          <w:tcPr>
            <w:tcW w:w="1717" w:type="dxa"/>
            <w:gridSpan w:val="3"/>
            <w:tcBorders>
              <w:bottom w:val="single" w:sz="6" w:space="0" w:color="auto"/>
            </w:tcBorders>
          </w:tcPr>
          <w:p w14:paraId="4541AB80" w14:textId="77777777" w:rsidR="006C32D2" w:rsidRPr="00A564B4" w:rsidRDefault="006C32D2" w:rsidP="006C32D2">
            <w:pPr>
              <w:pStyle w:val="TAL"/>
            </w:pPr>
            <w:r w:rsidRPr="00A564B4">
              <w:t>2Rx, 4Rx</w:t>
            </w:r>
          </w:p>
        </w:tc>
      </w:tr>
      <w:tr w:rsidR="006C32D2" w:rsidRPr="00A564B4" w14:paraId="01278F27" w14:textId="77777777" w:rsidTr="006C32D2">
        <w:trPr>
          <w:gridAfter w:val="2"/>
          <w:wAfter w:w="143" w:type="dxa"/>
          <w:cantSplit/>
          <w:jc w:val="center"/>
        </w:trPr>
        <w:tc>
          <w:tcPr>
            <w:tcW w:w="929" w:type="dxa"/>
            <w:gridSpan w:val="3"/>
            <w:vMerge/>
            <w:tcBorders>
              <w:bottom w:val="single" w:sz="6" w:space="0" w:color="auto"/>
            </w:tcBorders>
          </w:tcPr>
          <w:p w14:paraId="26A152F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15F821E6" w14:textId="77777777" w:rsidR="006C32D2" w:rsidRPr="00A564B4" w:rsidRDefault="006C32D2" w:rsidP="006C32D2">
            <w:pPr>
              <w:pStyle w:val="TAL"/>
            </w:pPr>
          </w:p>
        </w:tc>
        <w:tc>
          <w:tcPr>
            <w:tcW w:w="828" w:type="dxa"/>
            <w:gridSpan w:val="2"/>
            <w:tcBorders>
              <w:bottom w:val="single" w:sz="6" w:space="0" w:color="auto"/>
            </w:tcBorders>
          </w:tcPr>
          <w:p w14:paraId="6B39446D"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F02FB91" w14:textId="77777777" w:rsidR="006C32D2" w:rsidRPr="00A564B4" w:rsidRDefault="006C32D2" w:rsidP="006C32D2">
            <w:pPr>
              <w:pStyle w:val="TAL"/>
            </w:pPr>
            <w:r w:rsidRPr="00A564B4">
              <w:rPr>
                <w:lang w:eastAsia="zh-TW"/>
              </w:rPr>
              <w:t>C221a</w:t>
            </w:r>
          </w:p>
        </w:tc>
        <w:tc>
          <w:tcPr>
            <w:tcW w:w="2471" w:type="dxa"/>
            <w:gridSpan w:val="3"/>
            <w:tcBorders>
              <w:bottom w:val="single" w:sz="6" w:space="0" w:color="auto"/>
            </w:tcBorders>
          </w:tcPr>
          <w:p w14:paraId="0079A7CC" w14:textId="77777777" w:rsidR="006C32D2" w:rsidRPr="00A564B4" w:rsidRDefault="006C32D2" w:rsidP="006C32D2">
            <w:pPr>
              <w:pStyle w:val="TAL"/>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5626E079" w14:textId="77777777" w:rsidR="006C32D2" w:rsidRPr="00A564B4" w:rsidRDefault="006C32D2" w:rsidP="006C32D2">
            <w:pPr>
              <w:pStyle w:val="TAL"/>
            </w:pPr>
          </w:p>
        </w:tc>
        <w:tc>
          <w:tcPr>
            <w:tcW w:w="1695" w:type="dxa"/>
            <w:gridSpan w:val="3"/>
            <w:tcBorders>
              <w:bottom w:val="single" w:sz="6" w:space="0" w:color="auto"/>
            </w:tcBorders>
          </w:tcPr>
          <w:p w14:paraId="2C7E77F9" w14:textId="77777777" w:rsidR="006C32D2" w:rsidRPr="00A564B4" w:rsidRDefault="006C32D2" w:rsidP="006C32D2">
            <w:pPr>
              <w:pStyle w:val="TAL"/>
            </w:pPr>
          </w:p>
        </w:tc>
        <w:tc>
          <w:tcPr>
            <w:tcW w:w="1717" w:type="dxa"/>
            <w:gridSpan w:val="3"/>
            <w:tcBorders>
              <w:bottom w:val="single" w:sz="6" w:space="0" w:color="auto"/>
            </w:tcBorders>
          </w:tcPr>
          <w:p w14:paraId="0ACD4D9F" w14:textId="77777777" w:rsidR="006C32D2" w:rsidRPr="00A564B4" w:rsidRDefault="006C32D2" w:rsidP="006C32D2">
            <w:pPr>
              <w:pStyle w:val="TAL"/>
            </w:pPr>
            <w:r w:rsidRPr="00A564B4">
              <w:t>2Rx, 4Rx</w:t>
            </w:r>
          </w:p>
        </w:tc>
      </w:tr>
      <w:tr w:rsidR="006C32D2" w:rsidRPr="00A564B4" w14:paraId="6DC6951A" w14:textId="77777777" w:rsidTr="006C32D2">
        <w:trPr>
          <w:gridAfter w:val="2"/>
          <w:wAfter w:w="143" w:type="dxa"/>
          <w:cantSplit/>
          <w:jc w:val="center"/>
        </w:trPr>
        <w:tc>
          <w:tcPr>
            <w:tcW w:w="929" w:type="dxa"/>
            <w:gridSpan w:val="3"/>
            <w:vMerge w:val="restart"/>
          </w:tcPr>
          <w:p w14:paraId="65AB7C18" w14:textId="77777777" w:rsidR="006C32D2" w:rsidRPr="00A564B4" w:rsidRDefault="006C32D2" w:rsidP="006C32D2">
            <w:pPr>
              <w:pStyle w:val="TAL"/>
              <w:rPr>
                <w:lang w:eastAsia="ko-KR"/>
              </w:rPr>
            </w:pPr>
            <w:r w:rsidRPr="00A564B4">
              <w:rPr>
                <w:lang w:eastAsia="zh-CN"/>
              </w:rPr>
              <w:t>8.16.93</w:t>
            </w:r>
          </w:p>
        </w:tc>
        <w:tc>
          <w:tcPr>
            <w:tcW w:w="2960" w:type="dxa"/>
            <w:gridSpan w:val="2"/>
            <w:vMerge w:val="restart"/>
          </w:tcPr>
          <w:p w14:paraId="7EC49602" w14:textId="77777777" w:rsidR="006C32D2" w:rsidRPr="00A564B4" w:rsidRDefault="006C32D2" w:rsidP="006C32D2">
            <w:pPr>
              <w:pStyle w:val="TAL"/>
            </w:pPr>
            <w:r w:rsidRPr="00A564B4">
              <w:t>5 DL CA Activation and Deactivation of Known SCell in Non-DRX with generic duplex modes</w:t>
            </w:r>
          </w:p>
        </w:tc>
        <w:tc>
          <w:tcPr>
            <w:tcW w:w="828" w:type="dxa"/>
            <w:gridSpan w:val="2"/>
            <w:tcBorders>
              <w:bottom w:val="single" w:sz="6" w:space="0" w:color="auto"/>
            </w:tcBorders>
          </w:tcPr>
          <w:p w14:paraId="56BBC89B"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7D0BC223"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723C521" w14:textId="77777777" w:rsidR="006C32D2" w:rsidRPr="00A564B4" w:rsidRDefault="006C32D2" w:rsidP="006C32D2">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424E6C1D" w14:textId="77777777" w:rsidR="006C32D2" w:rsidRPr="00A564B4" w:rsidRDefault="006C32D2" w:rsidP="006C32D2">
            <w:pPr>
              <w:pStyle w:val="TAL"/>
            </w:pPr>
          </w:p>
        </w:tc>
        <w:tc>
          <w:tcPr>
            <w:tcW w:w="1695" w:type="dxa"/>
            <w:gridSpan w:val="3"/>
            <w:tcBorders>
              <w:bottom w:val="single" w:sz="6" w:space="0" w:color="auto"/>
            </w:tcBorders>
          </w:tcPr>
          <w:p w14:paraId="5596684E" w14:textId="77777777" w:rsidR="006C32D2" w:rsidRPr="00A564B4" w:rsidRDefault="006C32D2" w:rsidP="006C32D2">
            <w:pPr>
              <w:pStyle w:val="TAL"/>
            </w:pPr>
          </w:p>
        </w:tc>
        <w:tc>
          <w:tcPr>
            <w:tcW w:w="1717" w:type="dxa"/>
            <w:gridSpan w:val="3"/>
            <w:tcBorders>
              <w:bottom w:val="single" w:sz="6" w:space="0" w:color="auto"/>
            </w:tcBorders>
          </w:tcPr>
          <w:p w14:paraId="062C5507" w14:textId="77777777" w:rsidR="006C32D2" w:rsidRPr="00A564B4" w:rsidRDefault="006C32D2" w:rsidP="006C32D2">
            <w:pPr>
              <w:pStyle w:val="TAL"/>
            </w:pPr>
            <w:r w:rsidRPr="00A564B4">
              <w:t>2Rx, 4Rx</w:t>
            </w:r>
          </w:p>
        </w:tc>
      </w:tr>
      <w:tr w:rsidR="006C32D2" w:rsidRPr="00A564B4" w14:paraId="044D709D" w14:textId="77777777" w:rsidTr="006C32D2">
        <w:trPr>
          <w:gridAfter w:val="2"/>
          <w:wAfter w:w="143" w:type="dxa"/>
          <w:cantSplit/>
          <w:jc w:val="center"/>
        </w:trPr>
        <w:tc>
          <w:tcPr>
            <w:tcW w:w="929" w:type="dxa"/>
            <w:gridSpan w:val="3"/>
            <w:vMerge/>
            <w:tcBorders>
              <w:bottom w:val="single" w:sz="6" w:space="0" w:color="auto"/>
            </w:tcBorders>
          </w:tcPr>
          <w:p w14:paraId="7653030C"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69A8E642" w14:textId="77777777" w:rsidR="006C32D2" w:rsidRPr="00A564B4" w:rsidRDefault="006C32D2" w:rsidP="006C32D2">
            <w:pPr>
              <w:pStyle w:val="TAL"/>
            </w:pPr>
          </w:p>
        </w:tc>
        <w:tc>
          <w:tcPr>
            <w:tcW w:w="828" w:type="dxa"/>
            <w:gridSpan w:val="2"/>
            <w:tcBorders>
              <w:bottom w:val="single" w:sz="6" w:space="0" w:color="auto"/>
            </w:tcBorders>
          </w:tcPr>
          <w:p w14:paraId="0F965868"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15CA4CE0" w14:textId="77777777" w:rsidR="006C32D2" w:rsidRPr="00A564B4" w:rsidRDefault="006C32D2" w:rsidP="006C32D2">
            <w:pPr>
              <w:pStyle w:val="TAL"/>
            </w:pPr>
            <w:r w:rsidRPr="00A564B4">
              <w:t>C223a</w:t>
            </w:r>
          </w:p>
        </w:tc>
        <w:tc>
          <w:tcPr>
            <w:tcW w:w="2471" w:type="dxa"/>
            <w:gridSpan w:val="3"/>
            <w:tcBorders>
              <w:bottom w:val="single" w:sz="6" w:space="0" w:color="auto"/>
            </w:tcBorders>
          </w:tcPr>
          <w:p w14:paraId="0CF3DE9B" w14:textId="77777777" w:rsidR="006C32D2" w:rsidRPr="00A564B4" w:rsidRDefault="006C32D2" w:rsidP="006C32D2">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02AFA0C0" w14:textId="77777777" w:rsidR="006C32D2" w:rsidRPr="00A564B4" w:rsidRDefault="006C32D2" w:rsidP="006C32D2">
            <w:pPr>
              <w:pStyle w:val="TAL"/>
            </w:pPr>
          </w:p>
        </w:tc>
        <w:tc>
          <w:tcPr>
            <w:tcW w:w="1695" w:type="dxa"/>
            <w:gridSpan w:val="3"/>
            <w:tcBorders>
              <w:bottom w:val="single" w:sz="6" w:space="0" w:color="auto"/>
            </w:tcBorders>
          </w:tcPr>
          <w:p w14:paraId="26B6A152" w14:textId="77777777" w:rsidR="006C32D2" w:rsidRPr="00A564B4" w:rsidRDefault="006C32D2" w:rsidP="006C32D2">
            <w:pPr>
              <w:pStyle w:val="TAL"/>
            </w:pPr>
          </w:p>
        </w:tc>
        <w:tc>
          <w:tcPr>
            <w:tcW w:w="1717" w:type="dxa"/>
            <w:gridSpan w:val="3"/>
            <w:tcBorders>
              <w:bottom w:val="single" w:sz="6" w:space="0" w:color="auto"/>
            </w:tcBorders>
          </w:tcPr>
          <w:p w14:paraId="475789C7" w14:textId="77777777" w:rsidR="006C32D2" w:rsidRPr="00A564B4" w:rsidRDefault="006C32D2" w:rsidP="006C32D2">
            <w:pPr>
              <w:pStyle w:val="TAL"/>
            </w:pPr>
            <w:r w:rsidRPr="00A564B4">
              <w:t>2Rx, 4Rx</w:t>
            </w:r>
          </w:p>
        </w:tc>
      </w:tr>
      <w:tr w:rsidR="006C32D2" w:rsidRPr="00A564B4" w14:paraId="16E84A2A" w14:textId="77777777" w:rsidTr="006C32D2">
        <w:trPr>
          <w:gridAfter w:val="2"/>
          <w:wAfter w:w="143" w:type="dxa"/>
          <w:cantSplit/>
          <w:jc w:val="center"/>
        </w:trPr>
        <w:tc>
          <w:tcPr>
            <w:tcW w:w="929" w:type="dxa"/>
            <w:gridSpan w:val="3"/>
            <w:vMerge w:val="restart"/>
          </w:tcPr>
          <w:p w14:paraId="29E5D7EE" w14:textId="77777777" w:rsidR="006C32D2" w:rsidRPr="00A564B4" w:rsidRDefault="006C32D2" w:rsidP="006C32D2">
            <w:pPr>
              <w:pStyle w:val="TAL"/>
              <w:rPr>
                <w:lang w:eastAsia="ko-KR"/>
              </w:rPr>
            </w:pPr>
            <w:r w:rsidRPr="00A564B4">
              <w:rPr>
                <w:lang w:eastAsia="zh-CN"/>
              </w:rPr>
              <w:t>8.16.94</w:t>
            </w:r>
          </w:p>
        </w:tc>
        <w:tc>
          <w:tcPr>
            <w:tcW w:w="2960" w:type="dxa"/>
            <w:gridSpan w:val="2"/>
            <w:vMerge w:val="restart"/>
          </w:tcPr>
          <w:p w14:paraId="71999555" w14:textId="77777777" w:rsidR="006C32D2" w:rsidRPr="00A564B4" w:rsidRDefault="006C32D2" w:rsidP="006C32D2">
            <w:pPr>
              <w:pStyle w:val="TAL"/>
            </w:pPr>
            <w:r w:rsidRPr="00A564B4">
              <w:t>5 DL CA Activation and Deactivation of Unknown SCell in Non-DRX with generic duplex modes</w:t>
            </w:r>
          </w:p>
        </w:tc>
        <w:tc>
          <w:tcPr>
            <w:tcW w:w="828" w:type="dxa"/>
            <w:gridSpan w:val="2"/>
            <w:tcBorders>
              <w:bottom w:val="single" w:sz="6" w:space="0" w:color="auto"/>
            </w:tcBorders>
          </w:tcPr>
          <w:p w14:paraId="2C02CFD9"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02EC75F4"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475B502" w14:textId="77777777" w:rsidR="006C32D2" w:rsidRPr="00A564B4" w:rsidRDefault="006C32D2" w:rsidP="006C32D2">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72ADDD60" w14:textId="77777777" w:rsidR="006C32D2" w:rsidRPr="00A564B4" w:rsidRDefault="006C32D2" w:rsidP="006C32D2">
            <w:pPr>
              <w:pStyle w:val="TAL"/>
            </w:pPr>
          </w:p>
        </w:tc>
        <w:tc>
          <w:tcPr>
            <w:tcW w:w="1695" w:type="dxa"/>
            <w:gridSpan w:val="3"/>
            <w:tcBorders>
              <w:bottom w:val="single" w:sz="6" w:space="0" w:color="auto"/>
            </w:tcBorders>
          </w:tcPr>
          <w:p w14:paraId="13129FF1" w14:textId="77777777" w:rsidR="006C32D2" w:rsidRPr="00A564B4" w:rsidRDefault="006C32D2" w:rsidP="006C32D2">
            <w:pPr>
              <w:pStyle w:val="TAL"/>
            </w:pPr>
          </w:p>
        </w:tc>
        <w:tc>
          <w:tcPr>
            <w:tcW w:w="1717" w:type="dxa"/>
            <w:gridSpan w:val="3"/>
            <w:tcBorders>
              <w:bottom w:val="single" w:sz="6" w:space="0" w:color="auto"/>
            </w:tcBorders>
          </w:tcPr>
          <w:p w14:paraId="4C8EA1F6" w14:textId="77777777" w:rsidR="006C32D2" w:rsidRPr="00A564B4" w:rsidRDefault="006C32D2" w:rsidP="006C32D2">
            <w:pPr>
              <w:pStyle w:val="TAL"/>
            </w:pPr>
            <w:r w:rsidRPr="00A564B4">
              <w:t>2Rx, 4Rx</w:t>
            </w:r>
          </w:p>
        </w:tc>
      </w:tr>
      <w:tr w:rsidR="006C32D2" w:rsidRPr="00A564B4" w14:paraId="4C6ABC54" w14:textId="77777777" w:rsidTr="006C32D2">
        <w:trPr>
          <w:gridAfter w:val="2"/>
          <w:wAfter w:w="143" w:type="dxa"/>
          <w:cantSplit/>
          <w:jc w:val="center"/>
        </w:trPr>
        <w:tc>
          <w:tcPr>
            <w:tcW w:w="929" w:type="dxa"/>
            <w:gridSpan w:val="3"/>
            <w:vMerge/>
            <w:tcBorders>
              <w:bottom w:val="single" w:sz="6" w:space="0" w:color="auto"/>
            </w:tcBorders>
          </w:tcPr>
          <w:p w14:paraId="6871E108"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3D2DD73" w14:textId="77777777" w:rsidR="006C32D2" w:rsidRPr="00A564B4" w:rsidRDefault="006C32D2" w:rsidP="006C32D2">
            <w:pPr>
              <w:pStyle w:val="TAL"/>
              <w:rPr>
                <w:lang w:eastAsia="zh-CN"/>
              </w:rPr>
            </w:pPr>
          </w:p>
        </w:tc>
        <w:tc>
          <w:tcPr>
            <w:tcW w:w="828" w:type="dxa"/>
            <w:gridSpan w:val="2"/>
            <w:tcBorders>
              <w:bottom w:val="single" w:sz="6" w:space="0" w:color="auto"/>
            </w:tcBorders>
          </w:tcPr>
          <w:p w14:paraId="7B86740B" w14:textId="77777777" w:rsidR="006C32D2" w:rsidRPr="00A564B4" w:rsidRDefault="006C32D2" w:rsidP="006C32D2">
            <w:pPr>
              <w:pStyle w:val="TAL"/>
              <w:rPr>
                <w:lang w:eastAsia="en-US"/>
              </w:rPr>
            </w:pPr>
            <w:r w:rsidRPr="00A564B4">
              <w:rPr>
                <w:lang w:eastAsia="ko-KR"/>
              </w:rPr>
              <w:t>Rel-12</w:t>
            </w:r>
          </w:p>
        </w:tc>
        <w:tc>
          <w:tcPr>
            <w:tcW w:w="1275" w:type="dxa"/>
            <w:gridSpan w:val="4"/>
            <w:tcBorders>
              <w:bottom w:val="single" w:sz="6" w:space="0" w:color="auto"/>
            </w:tcBorders>
          </w:tcPr>
          <w:p w14:paraId="701EC028" w14:textId="77777777" w:rsidR="006C32D2" w:rsidRPr="00A564B4" w:rsidRDefault="006C32D2" w:rsidP="006C32D2">
            <w:pPr>
              <w:pStyle w:val="TAL"/>
              <w:rPr>
                <w:lang w:eastAsia="zh-CN"/>
              </w:rPr>
            </w:pPr>
            <w:r w:rsidRPr="00A564B4">
              <w:t>C223a</w:t>
            </w:r>
          </w:p>
        </w:tc>
        <w:tc>
          <w:tcPr>
            <w:tcW w:w="2471" w:type="dxa"/>
            <w:gridSpan w:val="3"/>
            <w:tcBorders>
              <w:bottom w:val="single" w:sz="6" w:space="0" w:color="auto"/>
            </w:tcBorders>
          </w:tcPr>
          <w:p w14:paraId="66BEA99A" w14:textId="77777777" w:rsidR="006C32D2" w:rsidRPr="00A564B4" w:rsidRDefault="006C32D2" w:rsidP="006C32D2">
            <w:pPr>
              <w:pStyle w:val="TAL"/>
              <w:rPr>
                <w:lang w:eastAsia="en-US"/>
              </w:rPr>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3B7D68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1F55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13E5FC" w14:textId="77777777" w:rsidR="006C32D2" w:rsidRPr="00A564B4" w:rsidRDefault="006C32D2" w:rsidP="006C32D2">
            <w:pPr>
              <w:pStyle w:val="TAL"/>
              <w:rPr>
                <w:lang w:eastAsia="en-US"/>
              </w:rPr>
            </w:pPr>
            <w:r w:rsidRPr="00A564B4">
              <w:t>2Rx, 4Rx</w:t>
            </w:r>
          </w:p>
        </w:tc>
      </w:tr>
      <w:tr w:rsidR="006C32D2" w:rsidRPr="00A564B4" w14:paraId="5A656497" w14:textId="77777777" w:rsidTr="006C32D2">
        <w:trPr>
          <w:gridAfter w:val="2"/>
          <w:wAfter w:w="143" w:type="dxa"/>
          <w:cantSplit/>
          <w:jc w:val="center"/>
        </w:trPr>
        <w:tc>
          <w:tcPr>
            <w:tcW w:w="929" w:type="dxa"/>
            <w:gridSpan w:val="3"/>
            <w:tcBorders>
              <w:bottom w:val="single" w:sz="6" w:space="0" w:color="auto"/>
            </w:tcBorders>
          </w:tcPr>
          <w:p w14:paraId="35C7BCCE" w14:textId="77777777" w:rsidR="006C32D2" w:rsidRPr="00A564B4" w:rsidRDefault="006C32D2" w:rsidP="006C32D2">
            <w:pPr>
              <w:pStyle w:val="TAL"/>
              <w:rPr>
                <w:lang w:eastAsia="zh-CN"/>
              </w:rPr>
            </w:pPr>
            <w:r w:rsidRPr="00A564B4">
              <w:rPr>
                <w:lang w:eastAsia="zh-TW"/>
              </w:rPr>
              <w:t>8.16.95</w:t>
            </w:r>
          </w:p>
        </w:tc>
        <w:tc>
          <w:tcPr>
            <w:tcW w:w="2960" w:type="dxa"/>
            <w:gridSpan w:val="2"/>
            <w:tcBorders>
              <w:bottom w:val="single" w:sz="6" w:space="0" w:color="auto"/>
            </w:tcBorders>
          </w:tcPr>
          <w:p w14:paraId="4AA2FFF4" w14:textId="77777777" w:rsidR="006C32D2" w:rsidRPr="00A564B4" w:rsidRDefault="006C32D2" w:rsidP="006C32D2">
            <w:pPr>
              <w:pStyle w:val="TAL"/>
              <w:rPr>
                <w:lang w:eastAsia="zh-CN"/>
              </w:rPr>
            </w:pPr>
            <w:r w:rsidRPr="00A564B4">
              <w:t>6DL CA Event Triggered Reporting under Deactivated SCells in Non-DRX with generic duplex modes</w:t>
            </w:r>
          </w:p>
        </w:tc>
        <w:tc>
          <w:tcPr>
            <w:tcW w:w="828" w:type="dxa"/>
            <w:gridSpan w:val="2"/>
            <w:tcBorders>
              <w:bottom w:val="single" w:sz="6" w:space="0" w:color="auto"/>
            </w:tcBorders>
          </w:tcPr>
          <w:p w14:paraId="6A421AAA"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0505E299" w14:textId="77777777" w:rsidR="006C32D2" w:rsidRPr="00A564B4" w:rsidRDefault="006C32D2" w:rsidP="006C32D2">
            <w:pPr>
              <w:pStyle w:val="TAL"/>
            </w:pPr>
            <w:r w:rsidRPr="00A564B4">
              <w:rPr>
                <w:lang w:eastAsia="zh-TW"/>
              </w:rPr>
              <w:t>C232</w:t>
            </w:r>
          </w:p>
        </w:tc>
        <w:tc>
          <w:tcPr>
            <w:tcW w:w="2471" w:type="dxa"/>
            <w:gridSpan w:val="3"/>
            <w:tcBorders>
              <w:bottom w:val="single" w:sz="6" w:space="0" w:color="auto"/>
            </w:tcBorders>
          </w:tcPr>
          <w:p w14:paraId="4DD2BE34" w14:textId="77777777" w:rsidR="006C32D2" w:rsidRPr="00A564B4" w:rsidRDefault="006C32D2" w:rsidP="006C32D2">
            <w:pPr>
              <w:pStyle w:val="TAL"/>
            </w:pPr>
            <w:r w:rsidRPr="00A564B4">
              <w:rPr>
                <w:lang w:eastAsia="zh-CN"/>
              </w:rPr>
              <w:t>UE supporting E-UTRA</w:t>
            </w:r>
            <w:r w:rsidRPr="00A564B4">
              <w:t xml:space="preserve"> FDD or TDD and 6DL CA and Feature Group Indicator 111.</w:t>
            </w:r>
          </w:p>
        </w:tc>
        <w:tc>
          <w:tcPr>
            <w:tcW w:w="1668" w:type="dxa"/>
            <w:gridSpan w:val="3"/>
            <w:tcBorders>
              <w:bottom w:val="single" w:sz="6" w:space="0" w:color="auto"/>
            </w:tcBorders>
          </w:tcPr>
          <w:p w14:paraId="28D7BAB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721DE0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50C368" w14:textId="77777777" w:rsidR="006C32D2" w:rsidRPr="00A564B4" w:rsidRDefault="006C32D2" w:rsidP="006C32D2">
            <w:pPr>
              <w:pStyle w:val="TAL"/>
            </w:pPr>
            <w:r w:rsidRPr="00A564B4">
              <w:rPr>
                <w:lang w:eastAsia="zh-TW"/>
              </w:rPr>
              <w:t>2Rx, 4Rx</w:t>
            </w:r>
          </w:p>
        </w:tc>
      </w:tr>
      <w:tr w:rsidR="006C32D2" w:rsidRPr="00A564B4" w14:paraId="5D198222" w14:textId="77777777" w:rsidTr="006C32D2">
        <w:trPr>
          <w:gridAfter w:val="2"/>
          <w:wAfter w:w="143" w:type="dxa"/>
          <w:cantSplit/>
          <w:jc w:val="center"/>
        </w:trPr>
        <w:tc>
          <w:tcPr>
            <w:tcW w:w="929" w:type="dxa"/>
            <w:gridSpan w:val="3"/>
            <w:tcBorders>
              <w:bottom w:val="single" w:sz="6" w:space="0" w:color="auto"/>
            </w:tcBorders>
          </w:tcPr>
          <w:p w14:paraId="7ED0DFB3" w14:textId="77777777" w:rsidR="006C32D2" w:rsidRPr="00A564B4" w:rsidRDefault="006C32D2" w:rsidP="006C32D2">
            <w:pPr>
              <w:pStyle w:val="TAL"/>
              <w:rPr>
                <w:lang w:eastAsia="zh-CN"/>
              </w:rPr>
            </w:pPr>
            <w:r w:rsidRPr="00A564B4">
              <w:rPr>
                <w:lang w:eastAsia="zh-TW"/>
              </w:rPr>
              <w:t>8.16.99</w:t>
            </w:r>
          </w:p>
        </w:tc>
        <w:tc>
          <w:tcPr>
            <w:tcW w:w="2960" w:type="dxa"/>
            <w:gridSpan w:val="2"/>
            <w:tcBorders>
              <w:bottom w:val="single" w:sz="6" w:space="0" w:color="auto"/>
            </w:tcBorders>
          </w:tcPr>
          <w:p w14:paraId="2E22D6FB" w14:textId="77777777" w:rsidR="006C32D2" w:rsidRPr="00A564B4" w:rsidRDefault="006C32D2" w:rsidP="006C32D2">
            <w:pPr>
              <w:pStyle w:val="TAL"/>
              <w:rPr>
                <w:lang w:eastAsia="zh-CN"/>
              </w:rPr>
            </w:pPr>
            <w:r w:rsidRPr="00A564B4">
              <w:t>7DL CA Event Triggered Reporting under Deactivated SCells in Non-DRX with generic duplex modes</w:t>
            </w:r>
          </w:p>
        </w:tc>
        <w:tc>
          <w:tcPr>
            <w:tcW w:w="828" w:type="dxa"/>
            <w:gridSpan w:val="2"/>
            <w:tcBorders>
              <w:bottom w:val="single" w:sz="6" w:space="0" w:color="auto"/>
            </w:tcBorders>
          </w:tcPr>
          <w:p w14:paraId="099E25E4"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132052FA" w14:textId="77777777" w:rsidR="006C32D2" w:rsidRPr="00A564B4" w:rsidRDefault="006C32D2" w:rsidP="006C32D2">
            <w:pPr>
              <w:pStyle w:val="TAL"/>
            </w:pPr>
            <w:r w:rsidRPr="00A564B4">
              <w:rPr>
                <w:lang w:eastAsia="zh-TW"/>
              </w:rPr>
              <w:t>C233</w:t>
            </w:r>
          </w:p>
        </w:tc>
        <w:tc>
          <w:tcPr>
            <w:tcW w:w="2471" w:type="dxa"/>
            <w:gridSpan w:val="3"/>
            <w:tcBorders>
              <w:bottom w:val="single" w:sz="6" w:space="0" w:color="auto"/>
            </w:tcBorders>
          </w:tcPr>
          <w:p w14:paraId="5A1C0EAB" w14:textId="77777777" w:rsidR="006C32D2" w:rsidRPr="00A564B4" w:rsidRDefault="006C32D2" w:rsidP="006C32D2">
            <w:pPr>
              <w:pStyle w:val="TAL"/>
            </w:pPr>
            <w:r w:rsidRPr="00A564B4">
              <w:rPr>
                <w:lang w:eastAsia="zh-CN"/>
              </w:rPr>
              <w:t>UE supporting E-UTRA</w:t>
            </w:r>
            <w:r w:rsidRPr="00A564B4">
              <w:t xml:space="preserve"> FDD or TDD and 7DL CA and Feature Group Indicator 111.</w:t>
            </w:r>
          </w:p>
        </w:tc>
        <w:tc>
          <w:tcPr>
            <w:tcW w:w="1668" w:type="dxa"/>
            <w:gridSpan w:val="3"/>
            <w:tcBorders>
              <w:bottom w:val="single" w:sz="6" w:space="0" w:color="auto"/>
            </w:tcBorders>
          </w:tcPr>
          <w:p w14:paraId="016BABC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A9121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326A875" w14:textId="77777777" w:rsidR="006C32D2" w:rsidRPr="00A564B4" w:rsidRDefault="006C32D2" w:rsidP="006C32D2">
            <w:pPr>
              <w:pStyle w:val="TAL"/>
            </w:pPr>
            <w:r w:rsidRPr="00A564B4">
              <w:rPr>
                <w:lang w:eastAsia="zh-TW"/>
              </w:rPr>
              <w:t>2Rx, 4Rx</w:t>
            </w:r>
          </w:p>
        </w:tc>
      </w:tr>
      <w:tr w:rsidR="006C32D2" w:rsidRPr="00A564B4" w14:paraId="5AE01968" w14:textId="77777777" w:rsidTr="006C32D2">
        <w:trPr>
          <w:gridAfter w:val="2"/>
          <w:wAfter w:w="143" w:type="dxa"/>
          <w:cantSplit/>
          <w:jc w:val="center"/>
        </w:trPr>
        <w:tc>
          <w:tcPr>
            <w:tcW w:w="929" w:type="dxa"/>
            <w:gridSpan w:val="3"/>
            <w:tcBorders>
              <w:bottom w:val="single" w:sz="6" w:space="0" w:color="auto"/>
            </w:tcBorders>
          </w:tcPr>
          <w:p w14:paraId="515FD9F8" w14:textId="47013E98" w:rsidR="006C32D2" w:rsidRPr="00A564B4" w:rsidRDefault="006C32D2" w:rsidP="006C32D2">
            <w:pPr>
              <w:pStyle w:val="TAL"/>
              <w:rPr>
                <w:lang w:eastAsia="zh-TW"/>
              </w:rPr>
            </w:pPr>
            <w:r w:rsidRPr="00A564B4">
              <w:t>8.16.100</w:t>
            </w:r>
          </w:p>
        </w:tc>
        <w:tc>
          <w:tcPr>
            <w:tcW w:w="2960" w:type="dxa"/>
            <w:gridSpan w:val="2"/>
            <w:tcBorders>
              <w:bottom w:val="single" w:sz="6" w:space="0" w:color="auto"/>
            </w:tcBorders>
          </w:tcPr>
          <w:p w14:paraId="6539DEED" w14:textId="15CB3632" w:rsidR="006C32D2" w:rsidRPr="00A564B4" w:rsidRDefault="006C32D2" w:rsidP="006C32D2">
            <w:pPr>
              <w:pStyle w:val="TAL"/>
            </w:pPr>
            <w:r w:rsidRPr="00A564B4">
              <w:t>E-UTRAN FDD hibernation and activation of known SCell in non-DRX</w:t>
            </w:r>
          </w:p>
        </w:tc>
        <w:tc>
          <w:tcPr>
            <w:tcW w:w="828" w:type="dxa"/>
            <w:gridSpan w:val="2"/>
            <w:tcBorders>
              <w:bottom w:val="single" w:sz="6" w:space="0" w:color="auto"/>
            </w:tcBorders>
          </w:tcPr>
          <w:p w14:paraId="782A1026" w14:textId="2FEAE200"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0BA6AC9" w14:textId="3C318149"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A9F4091" w14:textId="793CFFD9"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1A7CC0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EE6AC2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68004B" w14:textId="77777777" w:rsidR="006C32D2" w:rsidRPr="00A564B4" w:rsidRDefault="006C32D2" w:rsidP="006C32D2">
            <w:pPr>
              <w:pStyle w:val="TAL"/>
              <w:rPr>
                <w:lang w:eastAsia="zh-TW"/>
              </w:rPr>
            </w:pPr>
          </w:p>
        </w:tc>
      </w:tr>
      <w:tr w:rsidR="006C32D2" w:rsidRPr="00A564B4" w14:paraId="395A9F37" w14:textId="77777777" w:rsidTr="006C32D2">
        <w:trPr>
          <w:gridAfter w:val="2"/>
          <w:wAfter w:w="143" w:type="dxa"/>
          <w:cantSplit/>
          <w:jc w:val="center"/>
        </w:trPr>
        <w:tc>
          <w:tcPr>
            <w:tcW w:w="929" w:type="dxa"/>
            <w:gridSpan w:val="3"/>
            <w:tcBorders>
              <w:bottom w:val="single" w:sz="6" w:space="0" w:color="auto"/>
            </w:tcBorders>
          </w:tcPr>
          <w:p w14:paraId="454ECF20" w14:textId="34302B7B" w:rsidR="006C32D2" w:rsidRPr="00A564B4" w:rsidRDefault="006C32D2" w:rsidP="006C32D2">
            <w:pPr>
              <w:pStyle w:val="TAL"/>
              <w:rPr>
                <w:lang w:eastAsia="zh-TW"/>
              </w:rPr>
            </w:pPr>
            <w:r w:rsidRPr="00A564B4">
              <w:t>8.16.101</w:t>
            </w:r>
          </w:p>
        </w:tc>
        <w:tc>
          <w:tcPr>
            <w:tcW w:w="2960" w:type="dxa"/>
            <w:gridSpan w:val="2"/>
            <w:tcBorders>
              <w:bottom w:val="single" w:sz="6" w:space="0" w:color="auto"/>
            </w:tcBorders>
          </w:tcPr>
          <w:p w14:paraId="7B6CDF0E" w14:textId="3700ED11" w:rsidR="006C32D2" w:rsidRPr="00A564B4" w:rsidRDefault="006C32D2" w:rsidP="006C32D2">
            <w:pPr>
              <w:pStyle w:val="TAL"/>
            </w:pPr>
            <w:r w:rsidRPr="00A564B4">
              <w:t>E-UTRAN TDD hibernation and activation of known SCell in non-DRX</w:t>
            </w:r>
          </w:p>
        </w:tc>
        <w:tc>
          <w:tcPr>
            <w:tcW w:w="828" w:type="dxa"/>
            <w:gridSpan w:val="2"/>
            <w:tcBorders>
              <w:bottom w:val="single" w:sz="6" w:space="0" w:color="auto"/>
            </w:tcBorders>
          </w:tcPr>
          <w:p w14:paraId="1AB61386" w14:textId="399387C8"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5617C3D6" w14:textId="5CEDFE70"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68C0BF82" w14:textId="2D93A039"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457FC5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1B95F5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8B9832" w14:textId="77777777" w:rsidR="006C32D2" w:rsidRPr="00A564B4" w:rsidRDefault="006C32D2" w:rsidP="006C32D2">
            <w:pPr>
              <w:pStyle w:val="TAL"/>
              <w:rPr>
                <w:lang w:eastAsia="zh-TW"/>
              </w:rPr>
            </w:pPr>
          </w:p>
        </w:tc>
      </w:tr>
      <w:tr w:rsidR="006C32D2" w:rsidRPr="00A564B4" w14:paraId="085D0BBC" w14:textId="77777777" w:rsidTr="006C32D2">
        <w:trPr>
          <w:gridAfter w:val="2"/>
          <w:wAfter w:w="143" w:type="dxa"/>
          <w:cantSplit/>
          <w:jc w:val="center"/>
        </w:trPr>
        <w:tc>
          <w:tcPr>
            <w:tcW w:w="929" w:type="dxa"/>
            <w:gridSpan w:val="3"/>
            <w:tcBorders>
              <w:bottom w:val="single" w:sz="6" w:space="0" w:color="auto"/>
            </w:tcBorders>
          </w:tcPr>
          <w:p w14:paraId="02B50EEC" w14:textId="13767E8E" w:rsidR="006C32D2" w:rsidRPr="00A564B4" w:rsidRDefault="006C32D2" w:rsidP="006C32D2">
            <w:pPr>
              <w:pStyle w:val="TAL"/>
              <w:rPr>
                <w:lang w:eastAsia="zh-TW"/>
              </w:rPr>
            </w:pPr>
            <w:r w:rsidRPr="00A564B4">
              <w:t>8.16.102</w:t>
            </w:r>
          </w:p>
        </w:tc>
        <w:tc>
          <w:tcPr>
            <w:tcW w:w="2960" w:type="dxa"/>
            <w:gridSpan w:val="2"/>
            <w:tcBorders>
              <w:bottom w:val="single" w:sz="6" w:space="0" w:color="auto"/>
            </w:tcBorders>
          </w:tcPr>
          <w:p w14:paraId="770A3345" w14:textId="43E1CAE1" w:rsidR="006C32D2" w:rsidRPr="00A564B4" w:rsidRDefault="006C32D2" w:rsidP="006C32D2">
            <w:pPr>
              <w:pStyle w:val="TAL"/>
            </w:pPr>
            <w:r w:rsidRPr="00A564B4">
              <w:t>E-UTRAN FDD hibernation and activation of unknown SCell in non-DRX</w:t>
            </w:r>
          </w:p>
        </w:tc>
        <w:tc>
          <w:tcPr>
            <w:tcW w:w="828" w:type="dxa"/>
            <w:gridSpan w:val="2"/>
            <w:tcBorders>
              <w:bottom w:val="single" w:sz="6" w:space="0" w:color="auto"/>
            </w:tcBorders>
          </w:tcPr>
          <w:p w14:paraId="5D5DDF78" w14:textId="4830E38B"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7552E3AB" w14:textId="64B872D1"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7F5189A" w14:textId="18A78B7A"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60BD7AA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162C2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DA9DBAB" w14:textId="77777777" w:rsidR="006C32D2" w:rsidRPr="00A564B4" w:rsidRDefault="006C32D2" w:rsidP="006C32D2">
            <w:pPr>
              <w:pStyle w:val="TAL"/>
              <w:rPr>
                <w:lang w:eastAsia="zh-TW"/>
              </w:rPr>
            </w:pPr>
          </w:p>
        </w:tc>
      </w:tr>
      <w:tr w:rsidR="006C32D2" w:rsidRPr="00A564B4" w14:paraId="59620988" w14:textId="77777777" w:rsidTr="006C32D2">
        <w:trPr>
          <w:gridAfter w:val="2"/>
          <w:wAfter w:w="143" w:type="dxa"/>
          <w:cantSplit/>
          <w:jc w:val="center"/>
        </w:trPr>
        <w:tc>
          <w:tcPr>
            <w:tcW w:w="929" w:type="dxa"/>
            <w:gridSpan w:val="3"/>
            <w:tcBorders>
              <w:bottom w:val="single" w:sz="6" w:space="0" w:color="auto"/>
            </w:tcBorders>
          </w:tcPr>
          <w:p w14:paraId="158079EE" w14:textId="6E9E9219" w:rsidR="006C32D2" w:rsidRPr="00A564B4" w:rsidRDefault="006C32D2" w:rsidP="006C32D2">
            <w:pPr>
              <w:pStyle w:val="TAL"/>
              <w:rPr>
                <w:lang w:eastAsia="zh-TW"/>
              </w:rPr>
            </w:pPr>
            <w:r w:rsidRPr="00A564B4">
              <w:t>8.16.103</w:t>
            </w:r>
          </w:p>
        </w:tc>
        <w:tc>
          <w:tcPr>
            <w:tcW w:w="2960" w:type="dxa"/>
            <w:gridSpan w:val="2"/>
            <w:tcBorders>
              <w:bottom w:val="single" w:sz="6" w:space="0" w:color="auto"/>
            </w:tcBorders>
          </w:tcPr>
          <w:p w14:paraId="7CD26D9C" w14:textId="5457AD8F" w:rsidR="006C32D2" w:rsidRPr="00A564B4" w:rsidRDefault="006C32D2" w:rsidP="006C32D2">
            <w:pPr>
              <w:pStyle w:val="TAL"/>
            </w:pPr>
            <w:r w:rsidRPr="00A564B4">
              <w:t>E-UTRAN TDD hibernation and activation of unknown SCell in non-DRX</w:t>
            </w:r>
          </w:p>
        </w:tc>
        <w:tc>
          <w:tcPr>
            <w:tcW w:w="828" w:type="dxa"/>
            <w:gridSpan w:val="2"/>
            <w:tcBorders>
              <w:bottom w:val="single" w:sz="6" w:space="0" w:color="auto"/>
            </w:tcBorders>
          </w:tcPr>
          <w:p w14:paraId="2FC3E4D2" w14:textId="42AA371E"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92E1C8A" w14:textId="22BD648E"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4909A237" w14:textId="0E4AB0E5"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11A0E7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4E8A8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C8D0768" w14:textId="77777777" w:rsidR="006C32D2" w:rsidRPr="00A564B4" w:rsidRDefault="006C32D2" w:rsidP="006C32D2">
            <w:pPr>
              <w:pStyle w:val="TAL"/>
              <w:rPr>
                <w:lang w:eastAsia="zh-TW"/>
              </w:rPr>
            </w:pPr>
          </w:p>
        </w:tc>
      </w:tr>
      <w:tr w:rsidR="006C32D2" w:rsidRPr="00A564B4" w14:paraId="6BBC0D7C" w14:textId="77777777" w:rsidTr="006C32D2">
        <w:trPr>
          <w:gridAfter w:val="2"/>
          <w:wAfter w:w="143" w:type="dxa"/>
          <w:cantSplit/>
          <w:jc w:val="center"/>
        </w:trPr>
        <w:tc>
          <w:tcPr>
            <w:tcW w:w="929" w:type="dxa"/>
            <w:gridSpan w:val="3"/>
            <w:tcBorders>
              <w:bottom w:val="single" w:sz="6" w:space="0" w:color="auto"/>
            </w:tcBorders>
          </w:tcPr>
          <w:p w14:paraId="36A22A9E" w14:textId="77777777" w:rsidR="006C32D2" w:rsidRPr="00A564B4" w:rsidRDefault="006C32D2" w:rsidP="006C32D2">
            <w:pPr>
              <w:pStyle w:val="TAL"/>
              <w:rPr>
                <w:lang w:eastAsia="zh-CN"/>
              </w:rPr>
            </w:pPr>
            <w:r w:rsidRPr="00A564B4">
              <w:rPr>
                <w:lang w:eastAsia="zh-CN"/>
              </w:rPr>
              <w:t>8.18.1</w:t>
            </w:r>
          </w:p>
        </w:tc>
        <w:tc>
          <w:tcPr>
            <w:tcW w:w="2960" w:type="dxa"/>
            <w:gridSpan w:val="2"/>
            <w:tcBorders>
              <w:bottom w:val="single" w:sz="6" w:space="0" w:color="auto"/>
            </w:tcBorders>
          </w:tcPr>
          <w:p w14:paraId="0649C831" w14:textId="77777777" w:rsidR="006C32D2" w:rsidRPr="00A564B4" w:rsidRDefault="006C32D2" w:rsidP="006C32D2">
            <w:pPr>
              <w:pStyle w:val="TAL"/>
              <w:rPr>
                <w:lang w:eastAsia="zh-CN"/>
              </w:rPr>
            </w:pPr>
            <w:r w:rsidRPr="00A564B4">
              <w:rPr>
                <w:lang w:eastAsia="zh-CN"/>
              </w:rPr>
              <w:t>E-UTRAN TDD-HRPD event triggered reporting under fading propagation conditions</w:t>
            </w:r>
          </w:p>
        </w:tc>
        <w:tc>
          <w:tcPr>
            <w:tcW w:w="828" w:type="dxa"/>
            <w:gridSpan w:val="2"/>
            <w:tcBorders>
              <w:bottom w:val="single" w:sz="6" w:space="0" w:color="auto"/>
            </w:tcBorders>
          </w:tcPr>
          <w:p w14:paraId="5791BCA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0CFECC4D" w14:textId="77777777" w:rsidR="006C32D2" w:rsidRPr="00A564B4" w:rsidRDefault="006C32D2" w:rsidP="006C32D2">
            <w:pPr>
              <w:pStyle w:val="TAL"/>
              <w:rPr>
                <w:lang w:eastAsia="zh-CN"/>
              </w:rPr>
            </w:pPr>
            <w:r w:rsidRPr="00A564B4">
              <w:rPr>
                <w:lang w:eastAsia="zh-CN"/>
              </w:rPr>
              <w:t>C40</w:t>
            </w:r>
          </w:p>
        </w:tc>
        <w:tc>
          <w:tcPr>
            <w:tcW w:w="2471" w:type="dxa"/>
            <w:gridSpan w:val="3"/>
            <w:tcBorders>
              <w:bottom w:val="single" w:sz="6" w:space="0" w:color="auto"/>
            </w:tcBorders>
          </w:tcPr>
          <w:p w14:paraId="25F06EF4"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cdma2000 HRPD and Feature Group Indicator</w:t>
            </w:r>
            <w:r w:rsidRPr="00A564B4">
              <w:rPr>
                <w:lang w:eastAsia="zh-CN"/>
              </w:rPr>
              <w:t xml:space="preserve"> 15</w:t>
            </w:r>
          </w:p>
        </w:tc>
        <w:tc>
          <w:tcPr>
            <w:tcW w:w="1668" w:type="dxa"/>
            <w:gridSpan w:val="3"/>
            <w:tcBorders>
              <w:bottom w:val="single" w:sz="6" w:space="0" w:color="auto"/>
            </w:tcBorders>
          </w:tcPr>
          <w:p w14:paraId="13DD5D5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5265C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17BD0B" w14:textId="77777777" w:rsidR="006C32D2" w:rsidRPr="00A564B4" w:rsidRDefault="006C32D2" w:rsidP="006C32D2">
            <w:pPr>
              <w:pStyle w:val="TAL"/>
              <w:rPr>
                <w:lang w:eastAsia="en-US"/>
              </w:rPr>
            </w:pPr>
            <w:r w:rsidRPr="00A564B4">
              <w:rPr>
                <w:lang w:eastAsia="en-US"/>
              </w:rPr>
              <w:t>2Rx, 4Rx</w:t>
            </w:r>
          </w:p>
        </w:tc>
      </w:tr>
      <w:tr w:rsidR="006C32D2" w:rsidRPr="00A564B4" w14:paraId="3A3D4FF0" w14:textId="77777777" w:rsidTr="006C32D2">
        <w:trPr>
          <w:gridAfter w:val="2"/>
          <w:wAfter w:w="143" w:type="dxa"/>
          <w:cantSplit/>
          <w:jc w:val="center"/>
        </w:trPr>
        <w:tc>
          <w:tcPr>
            <w:tcW w:w="929" w:type="dxa"/>
            <w:gridSpan w:val="3"/>
            <w:tcBorders>
              <w:bottom w:val="single" w:sz="6" w:space="0" w:color="auto"/>
            </w:tcBorders>
          </w:tcPr>
          <w:p w14:paraId="285E3A9F" w14:textId="77777777" w:rsidR="006C32D2" w:rsidRPr="00A564B4" w:rsidRDefault="006C32D2" w:rsidP="006C32D2">
            <w:pPr>
              <w:pStyle w:val="TAL"/>
              <w:rPr>
                <w:lang w:eastAsia="zh-CN"/>
              </w:rPr>
            </w:pPr>
            <w:r w:rsidRPr="00A564B4">
              <w:rPr>
                <w:lang w:eastAsia="zh-CN"/>
              </w:rPr>
              <w:t>8.19.1</w:t>
            </w:r>
          </w:p>
        </w:tc>
        <w:tc>
          <w:tcPr>
            <w:tcW w:w="2960" w:type="dxa"/>
            <w:gridSpan w:val="2"/>
            <w:tcBorders>
              <w:bottom w:val="single" w:sz="6" w:space="0" w:color="auto"/>
            </w:tcBorders>
          </w:tcPr>
          <w:p w14:paraId="41FBA0E1" w14:textId="77777777" w:rsidR="006C32D2" w:rsidRPr="00A564B4" w:rsidRDefault="006C32D2" w:rsidP="006C32D2">
            <w:pPr>
              <w:pStyle w:val="TAL"/>
              <w:rPr>
                <w:lang w:eastAsia="zh-CN"/>
              </w:rPr>
            </w:pPr>
            <w:r w:rsidRPr="00A564B4">
              <w:rPr>
                <w:lang w:eastAsia="zh-CN"/>
              </w:rPr>
              <w:t>E-UTRAN TDD-CDMA2000 1X event triggered reporting under fading propagation conditions</w:t>
            </w:r>
          </w:p>
        </w:tc>
        <w:tc>
          <w:tcPr>
            <w:tcW w:w="828" w:type="dxa"/>
            <w:gridSpan w:val="2"/>
            <w:tcBorders>
              <w:bottom w:val="single" w:sz="6" w:space="0" w:color="auto"/>
            </w:tcBorders>
          </w:tcPr>
          <w:p w14:paraId="6D57BDA3"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A13179D" w14:textId="77777777" w:rsidR="006C32D2" w:rsidRPr="00A564B4" w:rsidRDefault="006C32D2" w:rsidP="006C32D2">
            <w:pPr>
              <w:pStyle w:val="TAL"/>
              <w:rPr>
                <w:lang w:eastAsia="zh-CN"/>
              </w:rPr>
            </w:pPr>
            <w:r w:rsidRPr="00A564B4">
              <w:rPr>
                <w:lang w:eastAsia="zh-CN"/>
              </w:rPr>
              <w:t>C41</w:t>
            </w:r>
          </w:p>
        </w:tc>
        <w:tc>
          <w:tcPr>
            <w:tcW w:w="2471" w:type="dxa"/>
            <w:gridSpan w:val="3"/>
            <w:tcBorders>
              <w:bottom w:val="single" w:sz="6" w:space="0" w:color="auto"/>
            </w:tcBorders>
          </w:tcPr>
          <w:p w14:paraId="297DD68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and Feature Group Indicator </w:t>
            </w:r>
            <w:r w:rsidRPr="00A564B4">
              <w:rPr>
                <w:lang w:eastAsia="zh-CN"/>
              </w:rPr>
              <w:t>1</w:t>
            </w:r>
            <w:r w:rsidRPr="00A564B4">
              <w:rPr>
                <w:lang w:eastAsia="en-US"/>
              </w:rPr>
              <w:t>5</w:t>
            </w:r>
          </w:p>
        </w:tc>
        <w:tc>
          <w:tcPr>
            <w:tcW w:w="1668" w:type="dxa"/>
            <w:gridSpan w:val="3"/>
            <w:tcBorders>
              <w:bottom w:val="single" w:sz="6" w:space="0" w:color="auto"/>
            </w:tcBorders>
          </w:tcPr>
          <w:p w14:paraId="5B9CA4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4CB0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286F29" w14:textId="77777777" w:rsidR="006C32D2" w:rsidRPr="00A564B4" w:rsidRDefault="006C32D2" w:rsidP="006C32D2">
            <w:pPr>
              <w:pStyle w:val="TAL"/>
              <w:rPr>
                <w:lang w:eastAsia="en-US"/>
              </w:rPr>
            </w:pPr>
            <w:r w:rsidRPr="00A564B4">
              <w:rPr>
                <w:lang w:eastAsia="en-US"/>
              </w:rPr>
              <w:t>2Rx, 4Rx</w:t>
            </w:r>
          </w:p>
        </w:tc>
      </w:tr>
      <w:tr w:rsidR="006C32D2" w:rsidRPr="00A564B4" w14:paraId="5CAE1249" w14:textId="77777777" w:rsidTr="006C32D2">
        <w:trPr>
          <w:gridAfter w:val="2"/>
          <w:wAfter w:w="143" w:type="dxa"/>
          <w:cantSplit/>
          <w:jc w:val="center"/>
        </w:trPr>
        <w:tc>
          <w:tcPr>
            <w:tcW w:w="929" w:type="dxa"/>
            <w:gridSpan w:val="3"/>
            <w:tcBorders>
              <w:bottom w:val="single" w:sz="6" w:space="0" w:color="auto"/>
            </w:tcBorders>
          </w:tcPr>
          <w:p w14:paraId="5D306E12" w14:textId="77777777" w:rsidR="006C32D2" w:rsidRPr="00A564B4" w:rsidRDefault="006C32D2" w:rsidP="006C32D2">
            <w:pPr>
              <w:pStyle w:val="TAL"/>
              <w:rPr>
                <w:lang w:eastAsia="zh-CN"/>
              </w:rPr>
            </w:pPr>
            <w:r w:rsidRPr="00A564B4">
              <w:rPr>
                <w:lang w:eastAsia="zh-CN"/>
              </w:rPr>
              <w:t>8.20.1</w:t>
            </w:r>
          </w:p>
        </w:tc>
        <w:tc>
          <w:tcPr>
            <w:tcW w:w="2960" w:type="dxa"/>
            <w:gridSpan w:val="2"/>
            <w:tcBorders>
              <w:bottom w:val="single" w:sz="6" w:space="0" w:color="auto"/>
            </w:tcBorders>
          </w:tcPr>
          <w:p w14:paraId="25FB981C" w14:textId="77777777" w:rsidR="006C32D2" w:rsidRPr="00A564B4" w:rsidRDefault="006C32D2" w:rsidP="006C32D2">
            <w:pPr>
              <w:pStyle w:val="TAL"/>
              <w:rPr>
                <w:lang w:eastAsia="zh-CN"/>
              </w:rPr>
            </w:pPr>
            <w:r w:rsidRPr="00A564B4">
              <w:rPr>
                <w:lang w:eastAsia="zh-CN"/>
              </w:rPr>
              <w:t>E-UTRAN FDD-FDD Inter-frequency event triggered reporting under fading propagation conditions in asynchronous cells</w:t>
            </w:r>
          </w:p>
        </w:tc>
        <w:tc>
          <w:tcPr>
            <w:tcW w:w="828" w:type="dxa"/>
            <w:gridSpan w:val="2"/>
            <w:tcBorders>
              <w:bottom w:val="single" w:sz="6" w:space="0" w:color="auto"/>
            </w:tcBorders>
          </w:tcPr>
          <w:p w14:paraId="40072F6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6EB27C53" w14:textId="77777777" w:rsidR="006C32D2" w:rsidRPr="00A564B4" w:rsidRDefault="006C32D2" w:rsidP="006C32D2">
            <w:pPr>
              <w:pStyle w:val="TAL"/>
              <w:rPr>
                <w:lang w:eastAsia="zh-CN"/>
              </w:rPr>
            </w:pPr>
            <w:r w:rsidRPr="00A564B4">
              <w:rPr>
                <w:lang w:eastAsia="zh-CN"/>
              </w:rPr>
              <w:t>C18</w:t>
            </w:r>
          </w:p>
        </w:tc>
        <w:tc>
          <w:tcPr>
            <w:tcW w:w="2471" w:type="dxa"/>
            <w:gridSpan w:val="3"/>
            <w:tcBorders>
              <w:bottom w:val="single" w:sz="6" w:space="0" w:color="auto"/>
            </w:tcBorders>
          </w:tcPr>
          <w:p w14:paraId="50586A4C"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CA</w:t>
            </w:r>
          </w:p>
        </w:tc>
        <w:tc>
          <w:tcPr>
            <w:tcW w:w="1668" w:type="dxa"/>
            <w:gridSpan w:val="3"/>
            <w:tcBorders>
              <w:bottom w:val="single" w:sz="6" w:space="0" w:color="auto"/>
            </w:tcBorders>
          </w:tcPr>
          <w:p w14:paraId="6AF2C0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DBE6F6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C51472" w14:textId="77777777" w:rsidR="006C32D2" w:rsidRPr="00A564B4" w:rsidRDefault="006C32D2" w:rsidP="006C32D2">
            <w:pPr>
              <w:pStyle w:val="TAL"/>
              <w:rPr>
                <w:lang w:eastAsia="en-US"/>
              </w:rPr>
            </w:pPr>
            <w:r w:rsidRPr="00A564B4">
              <w:rPr>
                <w:lang w:eastAsia="en-US"/>
              </w:rPr>
              <w:t>2Rx, 4Rx</w:t>
            </w:r>
          </w:p>
        </w:tc>
      </w:tr>
      <w:tr w:rsidR="006C32D2" w:rsidRPr="00A564B4" w14:paraId="47A5EC20" w14:textId="77777777" w:rsidTr="006C32D2">
        <w:trPr>
          <w:gridAfter w:val="2"/>
          <w:wAfter w:w="143" w:type="dxa"/>
          <w:cantSplit/>
          <w:jc w:val="center"/>
        </w:trPr>
        <w:tc>
          <w:tcPr>
            <w:tcW w:w="929" w:type="dxa"/>
            <w:gridSpan w:val="3"/>
            <w:tcBorders>
              <w:bottom w:val="single" w:sz="6" w:space="0" w:color="auto"/>
            </w:tcBorders>
          </w:tcPr>
          <w:p w14:paraId="1D004F31" w14:textId="77777777" w:rsidR="006C32D2" w:rsidRPr="00A564B4" w:rsidRDefault="006C32D2" w:rsidP="006C32D2">
            <w:pPr>
              <w:pStyle w:val="TAL"/>
              <w:rPr>
                <w:lang w:eastAsia="zh-CN"/>
              </w:rPr>
            </w:pPr>
            <w:r w:rsidRPr="00A564B4">
              <w:rPr>
                <w:lang w:eastAsia="zh-CN"/>
              </w:rPr>
              <w:t>8.20.2</w:t>
            </w:r>
          </w:p>
        </w:tc>
        <w:tc>
          <w:tcPr>
            <w:tcW w:w="2960" w:type="dxa"/>
            <w:gridSpan w:val="2"/>
            <w:tcBorders>
              <w:bottom w:val="single" w:sz="6" w:space="0" w:color="auto"/>
            </w:tcBorders>
          </w:tcPr>
          <w:p w14:paraId="2FEAC805" w14:textId="77777777" w:rsidR="006C32D2" w:rsidRPr="00A564B4" w:rsidRDefault="006C32D2" w:rsidP="006C32D2">
            <w:pPr>
              <w:pStyle w:val="TAL"/>
              <w:rPr>
                <w:lang w:eastAsia="zh-CN"/>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5D082AA7"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1D592369" w14:textId="77777777" w:rsidR="006C32D2" w:rsidRPr="00A564B4" w:rsidRDefault="006C32D2" w:rsidP="006C32D2">
            <w:pPr>
              <w:pStyle w:val="TAL"/>
              <w:rPr>
                <w:lang w:eastAsia="zh-CN"/>
              </w:rPr>
            </w:pPr>
            <w:r w:rsidRPr="00A564B4">
              <w:rPr>
                <w:lang w:eastAsia="zh-CN"/>
              </w:rPr>
              <w:t>C19</w:t>
            </w:r>
          </w:p>
        </w:tc>
        <w:tc>
          <w:tcPr>
            <w:tcW w:w="2471" w:type="dxa"/>
            <w:gridSpan w:val="3"/>
            <w:tcBorders>
              <w:bottom w:val="single" w:sz="6" w:space="0" w:color="auto"/>
            </w:tcBorders>
          </w:tcPr>
          <w:p w14:paraId="7FB0255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239595A2"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C9A3AA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C8C122" w14:textId="77777777" w:rsidR="006C32D2" w:rsidRPr="00A564B4" w:rsidRDefault="006C32D2" w:rsidP="006C32D2">
            <w:pPr>
              <w:pStyle w:val="TAL"/>
              <w:rPr>
                <w:lang w:eastAsia="en-US"/>
              </w:rPr>
            </w:pPr>
            <w:r w:rsidRPr="00A564B4">
              <w:rPr>
                <w:lang w:eastAsia="en-US"/>
              </w:rPr>
              <w:t>2Rx, 4Rx</w:t>
            </w:r>
          </w:p>
        </w:tc>
      </w:tr>
      <w:tr w:rsidR="006C32D2" w:rsidRPr="00A564B4" w14:paraId="2A42091C" w14:textId="77777777" w:rsidTr="006C32D2">
        <w:trPr>
          <w:gridAfter w:val="2"/>
          <w:wAfter w:w="143" w:type="dxa"/>
          <w:cantSplit/>
          <w:jc w:val="center"/>
        </w:trPr>
        <w:tc>
          <w:tcPr>
            <w:tcW w:w="929" w:type="dxa"/>
            <w:gridSpan w:val="3"/>
            <w:tcBorders>
              <w:bottom w:val="single" w:sz="6" w:space="0" w:color="auto"/>
            </w:tcBorders>
          </w:tcPr>
          <w:p w14:paraId="436058FF" w14:textId="77777777" w:rsidR="006C32D2" w:rsidRPr="00A564B4" w:rsidRDefault="006C32D2" w:rsidP="006C32D2">
            <w:pPr>
              <w:pStyle w:val="TAL"/>
              <w:rPr>
                <w:lang w:eastAsia="zh-CN"/>
              </w:rPr>
            </w:pPr>
            <w:r w:rsidRPr="00A564B4">
              <w:rPr>
                <w:lang w:eastAsia="zh-CN"/>
              </w:rPr>
              <w:t>8.20.2A</w:t>
            </w:r>
          </w:p>
        </w:tc>
        <w:tc>
          <w:tcPr>
            <w:tcW w:w="2960" w:type="dxa"/>
            <w:gridSpan w:val="2"/>
            <w:tcBorders>
              <w:bottom w:val="single" w:sz="6" w:space="0" w:color="auto"/>
            </w:tcBorders>
          </w:tcPr>
          <w:p w14:paraId="6243128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+20 MHz bandwidth</w:t>
            </w:r>
          </w:p>
        </w:tc>
        <w:tc>
          <w:tcPr>
            <w:tcW w:w="828" w:type="dxa"/>
            <w:gridSpan w:val="2"/>
            <w:tcBorders>
              <w:bottom w:val="single" w:sz="6" w:space="0" w:color="auto"/>
            </w:tcBorders>
          </w:tcPr>
          <w:p w14:paraId="422A30AA"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799B402" w14:textId="77777777" w:rsidR="006C32D2" w:rsidRPr="00A564B4" w:rsidRDefault="006C32D2" w:rsidP="006C32D2">
            <w:pPr>
              <w:pStyle w:val="TAL"/>
              <w:rPr>
                <w:lang w:eastAsia="zh-CN"/>
              </w:rPr>
            </w:pPr>
            <w:r w:rsidRPr="00A564B4">
              <w:rPr>
                <w:lang w:eastAsia="zh-CN"/>
              </w:rPr>
              <w:t>C19a</w:t>
            </w:r>
          </w:p>
        </w:tc>
        <w:tc>
          <w:tcPr>
            <w:tcW w:w="2471" w:type="dxa"/>
            <w:gridSpan w:val="3"/>
            <w:tcBorders>
              <w:bottom w:val="single" w:sz="6" w:space="0" w:color="auto"/>
            </w:tcBorders>
          </w:tcPr>
          <w:p w14:paraId="0E9BB12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05E80BC0"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2176B6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78090DB" w14:textId="77777777" w:rsidR="006C32D2" w:rsidRPr="00A564B4" w:rsidRDefault="006C32D2" w:rsidP="006C32D2">
            <w:pPr>
              <w:pStyle w:val="TAL"/>
              <w:rPr>
                <w:lang w:eastAsia="en-US"/>
              </w:rPr>
            </w:pPr>
            <w:r w:rsidRPr="00A564B4">
              <w:rPr>
                <w:lang w:eastAsia="en-US"/>
              </w:rPr>
              <w:t>2Rx, 4Rx</w:t>
            </w:r>
          </w:p>
        </w:tc>
      </w:tr>
      <w:tr w:rsidR="006C32D2" w:rsidRPr="00A564B4" w14:paraId="2F9BD07B" w14:textId="77777777" w:rsidTr="006C32D2">
        <w:trPr>
          <w:gridAfter w:val="2"/>
          <w:wAfter w:w="143" w:type="dxa"/>
          <w:cantSplit/>
          <w:jc w:val="center"/>
        </w:trPr>
        <w:tc>
          <w:tcPr>
            <w:tcW w:w="929" w:type="dxa"/>
            <w:gridSpan w:val="3"/>
            <w:tcBorders>
              <w:bottom w:val="single" w:sz="6" w:space="0" w:color="auto"/>
            </w:tcBorders>
          </w:tcPr>
          <w:p w14:paraId="4264520F" w14:textId="77777777" w:rsidR="006C32D2" w:rsidRPr="00A564B4" w:rsidRDefault="006C32D2" w:rsidP="006C32D2">
            <w:pPr>
              <w:pStyle w:val="TAL"/>
              <w:rPr>
                <w:lang w:eastAsia="zh-CN"/>
              </w:rPr>
            </w:pPr>
            <w:r w:rsidRPr="00A564B4">
              <w:rPr>
                <w:lang w:eastAsia="zh-CN"/>
              </w:rPr>
              <w:t>8.20.2B</w:t>
            </w:r>
          </w:p>
        </w:tc>
        <w:tc>
          <w:tcPr>
            <w:tcW w:w="2960" w:type="dxa"/>
            <w:gridSpan w:val="2"/>
            <w:tcBorders>
              <w:bottom w:val="single" w:sz="6" w:space="0" w:color="auto"/>
            </w:tcBorders>
          </w:tcPr>
          <w:p w14:paraId="1DACEFF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+10 MHz bandwidth</w:t>
            </w:r>
          </w:p>
        </w:tc>
        <w:tc>
          <w:tcPr>
            <w:tcW w:w="828" w:type="dxa"/>
            <w:gridSpan w:val="2"/>
            <w:tcBorders>
              <w:bottom w:val="single" w:sz="6" w:space="0" w:color="auto"/>
            </w:tcBorders>
          </w:tcPr>
          <w:p w14:paraId="0E7E29B4"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9128B80" w14:textId="77777777" w:rsidR="006C32D2" w:rsidRPr="00A564B4" w:rsidRDefault="006C32D2" w:rsidP="006C32D2">
            <w:pPr>
              <w:pStyle w:val="TAL"/>
              <w:rPr>
                <w:lang w:eastAsia="zh-CN"/>
              </w:rPr>
            </w:pPr>
            <w:r w:rsidRPr="00A564B4">
              <w:rPr>
                <w:lang w:eastAsia="zh-CN"/>
              </w:rPr>
              <w:t>C19b</w:t>
            </w:r>
          </w:p>
        </w:tc>
        <w:tc>
          <w:tcPr>
            <w:tcW w:w="2471" w:type="dxa"/>
            <w:gridSpan w:val="3"/>
            <w:tcBorders>
              <w:bottom w:val="single" w:sz="6" w:space="0" w:color="auto"/>
            </w:tcBorders>
          </w:tcPr>
          <w:p w14:paraId="777E6E4F"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485AD179"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F22E3B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863493" w14:textId="77777777" w:rsidR="006C32D2" w:rsidRPr="00A564B4" w:rsidRDefault="006C32D2" w:rsidP="006C32D2">
            <w:pPr>
              <w:pStyle w:val="TAL"/>
              <w:rPr>
                <w:lang w:eastAsia="en-US"/>
              </w:rPr>
            </w:pPr>
            <w:r w:rsidRPr="00A564B4">
              <w:rPr>
                <w:lang w:eastAsia="en-US"/>
              </w:rPr>
              <w:t>2Rx, 4Rx</w:t>
            </w:r>
          </w:p>
        </w:tc>
      </w:tr>
      <w:tr w:rsidR="006C32D2" w:rsidRPr="00A564B4" w14:paraId="233E4343" w14:textId="77777777" w:rsidTr="006C32D2">
        <w:trPr>
          <w:gridAfter w:val="2"/>
          <w:wAfter w:w="143" w:type="dxa"/>
          <w:cantSplit/>
          <w:jc w:val="center"/>
        </w:trPr>
        <w:tc>
          <w:tcPr>
            <w:tcW w:w="929" w:type="dxa"/>
            <w:gridSpan w:val="3"/>
            <w:tcBorders>
              <w:bottom w:val="single" w:sz="6" w:space="0" w:color="auto"/>
            </w:tcBorders>
          </w:tcPr>
          <w:p w14:paraId="0799D9CD" w14:textId="77777777" w:rsidR="006C32D2" w:rsidRPr="00A564B4" w:rsidRDefault="006C32D2" w:rsidP="006C32D2">
            <w:pPr>
              <w:pStyle w:val="TAL"/>
              <w:rPr>
                <w:lang w:eastAsia="zh-CN"/>
              </w:rPr>
            </w:pPr>
            <w:r w:rsidRPr="00A564B4">
              <w:rPr>
                <w:lang w:eastAsia="zh-CN"/>
              </w:rPr>
              <w:t>8.20.3</w:t>
            </w:r>
          </w:p>
        </w:tc>
        <w:tc>
          <w:tcPr>
            <w:tcW w:w="2960" w:type="dxa"/>
            <w:gridSpan w:val="2"/>
            <w:tcBorders>
              <w:bottom w:val="single" w:sz="6" w:space="0" w:color="auto"/>
            </w:tcBorders>
          </w:tcPr>
          <w:p w14:paraId="34453C27" w14:textId="77777777" w:rsidR="006C32D2" w:rsidRPr="00A564B4" w:rsidRDefault="006C32D2" w:rsidP="006C32D2">
            <w:pPr>
              <w:pStyle w:val="TAL"/>
              <w:rPr>
                <w:lang w:eastAsia="zh-CN"/>
              </w:rPr>
            </w:pPr>
            <w:r w:rsidRPr="00A564B4">
              <w:rPr>
                <w:lang w:eastAsia="en-US"/>
              </w:rPr>
              <w:t>E-UTRAN FDD - UTRAN FDD event triggered reporting under fading propagation conditions</w:t>
            </w:r>
          </w:p>
        </w:tc>
        <w:tc>
          <w:tcPr>
            <w:tcW w:w="828" w:type="dxa"/>
            <w:gridSpan w:val="2"/>
            <w:tcBorders>
              <w:bottom w:val="single" w:sz="6" w:space="0" w:color="auto"/>
            </w:tcBorders>
          </w:tcPr>
          <w:p w14:paraId="5F21843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3DA79AB" w14:textId="77777777" w:rsidR="006C32D2" w:rsidRPr="00A564B4" w:rsidRDefault="006C32D2" w:rsidP="006C32D2">
            <w:pPr>
              <w:pStyle w:val="TAL"/>
              <w:rPr>
                <w:lang w:eastAsia="zh-CN"/>
              </w:rPr>
            </w:pPr>
            <w:r w:rsidRPr="00A564B4">
              <w:rPr>
                <w:lang w:eastAsia="zh-CN"/>
              </w:rPr>
              <w:t>C43</w:t>
            </w:r>
          </w:p>
        </w:tc>
        <w:tc>
          <w:tcPr>
            <w:tcW w:w="2471" w:type="dxa"/>
            <w:gridSpan w:val="3"/>
            <w:tcBorders>
              <w:bottom w:val="single" w:sz="6" w:space="0" w:color="auto"/>
            </w:tcBorders>
          </w:tcPr>
          <w:p w14:paraId="0F7A4B5F" w14:textId="77777777" w:rsidR="006C32D2" w:rsidRPr="00A564B4" w:rsidRDefault="006C32D2" w:rsidP="006C32D2">
            <w:pPr>
              <w:pStyle w:val="TAL"/>
              <w:rPr>
                <w:lang w:eastAsia="en-US"/>
              </w:rPr>
            </w:pPr>
            <w:r w:rsidRPr="00A564B4">
              <w:rPr>
                <w:lang w:eastAsia="en-US"/>
              </w:rPr>
              <w:t>UE supporting E-UTRA FDD</w:t>
            </w:r>
            <w:r w:rsidRPr="00A564B4">
              <w:rPr>
                <w:lang w:eastAsia="zh-CN"/>
              </w:rPr>
              <w:t>, CA</w:t>
            </w:r>
            <w:r w:rsidRPr="00A564B4">
              <w:rPr>
                <w:lang w:eastAsia="en-US"/>
              </w:rPr>
              <w:t xml:space="preserve"> and UTRA FDD and Feature Group Indicator 15</w:t>
            </w:r>
          </w:p>
        </w:tc>
        <w:tc>
          <w:tcPr>
            <w:tcW w:w="1668" w:type="dxa"/>
            <w:gridSpan w:val="3"/>
            <w:tcBorders>
              <w:bottom w:val="single" w:sz="6" w:space="0" w:color="auto"/>
            </w:tcBorders>
          </w:tcPr>
          <w:p w14:paraId="61AA427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C4CFF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6AC618" w14:textId="77777777" w:rsidR="006C32D2" w:rsidRPr="00A564B4" w:rsidRDefault="006C32D2" w:rsidP="006C32D2">
            <w:pPr>
              <w:pStyle w:val="TAL"/>
              <w:rPr>
                <w:lang w:eastAsia="en-US"/>
              </w:rPr>
            </w:pPr>
            <w:r w:rsidRPr="00A564B4">
              <w:rPr>
                <w:lang w:eastAsia="en-US"/>
              </w:rPr>
              <w:t>2Rx, 4Rx</w:t>
            </w:r>
          </w:p>
        </w:tc>
      </w:tr>
      <w:tr w:rsidR="006C32D2" w:rsidRPr="00A564B4" w14:paraId="4D8285C5" w14:textId="77777777" w:rsidTr="006C32D2">
        <w:trPr>
          <w:gridAfter w:val="2"/>
          <w:wAfter w:w="143" w:type="dxa"/>
          <w:cantSplit/>
          <w:jc w:val="center"/>
        </w:trPr>
        <w:tc>
          <w:tcPr>
            <w:tcW w:w="929" w:type="dxa"/>
            <w:gridSpan w:val="3"/>
            <w:tcBorders>
              <w:bottom w:val="single" w:sz="6" w:space="0" w:color="auto"/>
            </w:tcBorders>
          </w:tcPr>
          <w:p w14:paraId="26A73230" w14:textId="77777777" w:rsidR="006C32D2" w:rsidRPr="00A564B4" w:rsidRDefault="006C32D2" w:rsidP="006C32D2">
            <w:pPr>
              <w:pStyle w:val="TAL"/>
              <w:rPr>
                <w:lang w:eastAsia="zh-CN"/>
              </w:rPr>
            </w:pPr>
            <w:r w:rsidRPr="00A564B4">
              <w:rPr>
                <w:lang w:eastAsia="zh-CN"/>
              </w:rPr>
              <w:t>8.20.4</w:t>
            </w:r>
          </w:p>
        </w:tc>
        <w:tc>
          <w:tcPr>
            <w:tcW w:w="2960" w:type="dxa"/>
            <w:gridSpan w:val="2"/>
            <w:tcBorders>
              <w:bottom w:val="single" w:sz="6" w:space="0" w:color="auto"/>
            </w:tcBorders>
          </w:tcPr>
          <w:p w14:paraId="773D34E6" w14:textId="77777777" w:rsidR="006C32D2" w:rsidRPr="00A564B4" w:rsidRDefault="006C32D2" w:rsidP="006C32D2">
            <w:pPr>
              <w:pStyle w:val="TAL"/>
              <w:rPr>
                <w:lang w:eastAsia="zh-CN"/>
              </w:rPr>
            </w:pPr>
            <w:r w:rsidRPr="00A564B4">
              <w:rPr>
                <w:lang w:eastAsia="en-US"/>
              </w:rPr>
              <w:t>E-UTRAN TDD to UTRAN TDD cell search under fading propagation conditions</w:t>
            </w:r>
          </w:p>
        </w:tc>
        <w:tc>
          <w:tcPr>
            <w:tcW w:w="828" w:type="dxa"/>
            <w:gridSpan w:val="2"/>
            <w:tcBorders>
              <w:bottom w:val="single" w:sz="6" w:space="0" w:color="auto"/>
            </w:tcBorders>
          </w:tcPr>
          <w:p w14:paraId="0223571E"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0D1BB3E" w14:textId="77777777" w:rsidR="006C32D2" w:rsidRPr="00A564B4" w:rsidRDefault="006C32D2" w:rsidP="006C32D2">
            <w:pPr>
              <w:pStyle w:val="TAL"/>
              <w:rPr>
                <w:lang w:eastAsia="zh-CN"/>
              </w:rPr>
            </w:pPr>
            <w:r w:rsidRPr="00A564B4">
              <w:rPr>
                <w:lang w:eastAsia="zh-CN"/>
              </w:rPr>
              <w:t>C44</w:t>
            </w:r>
          </w:p>
        </w:tc>
        <w:tc>
          <w:tcPr>
            <w:tcW w:w="2471" w:type="dxa"/>
            <w:gridSpan w:val="3"/>
            <w:tcBorders>
              <w:bottom w:val="single" w:sz="6" w:space="0" w:color="auto"/>
            </w:tcBorders>
          </w:tcPr>
          <w:p w14:paraId="29090CD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5B3EAAB6"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E27E5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A3FF36" w14:textId="77777777" w:rsidR="006C32D2" w:rsidRPr="00A564B4" w:rsidRDefault="006C32D2" w:rsidP="006C32D2">
            <w:pPr>
              <w:pStyle w:val="TAL"/>
              <w:rPr>
                <w:lang w:eastAsia="en-US"/>
              </w:rPr>
            </w:pPr>
            <w:r w:rsidRPr="00A564B4">
              <w:rPr>
                <w:lang w:eastAsia="en-US"/>
              </w:rPr>
              <w:t>2Rx, 4Rx</w:t>
            </w:r>
          </w:p>
        </w:tc>
      </w:tr>
      <w:tr w:rsidR="006C32D2" w:rsidRPr="00A564B4" w14:paraId="6084BCA0" w14:textId="77777777" w:rsidTr="006C32D2">
        <w:trPr>
          <w:gridAfter w:val="2"/>
          <w:wAfter w:w="143" w:type="dxa"/>
          <w:cantSplit/>
          <w:jc w:val="center"/>
        </w:trPr>
        <w:tc>
          <w:tcPr>
            <w:tcW w:w="929" w:type="dxa"/>
            <w:gridSpan w:val="3"/>
            <w:tcBorders>
              <w:bottom w:val="single" w:sz="6" w:space="0" w:color="auto"/>
            </w:tcBorders>
          </w:tcPr>
          <w:p w14:paraId="2352B787" w14:textId="77777777" w:rsidR="006C32D2" w:rsidRPr="00A564B4" w:rsidRDefault="006C32D2" w:rsidP="006C32D2">
            <w:pPr>
              <w:pStyle w:val="TAL"/>
              <w:rPr>
                <w:lang w:eastAsia="zh-CN"/>
              </w:rPr>
            </w:pPr>
            <w:r w:rsidRPr="00A564B4">
              <w:rPr>
                <w:lang w:eastAsia="en-US"/>
              </w:rPr>
              <w:t>8.20.4A</w:t>
            </w:r>
          </w:p>
        </w:tc>
        <w:tc>
          <w:tcPr>
            <w:tcW w:w="2960" w:type="dxa"/>
            <w:gridSpan w:val="2"/>
            <w:tcBorders>
              <w:bottom w:val="single" w:sz="6" w:space="0" w:color="auto"/>
            </w:tcBorders>
          </w:tcPr>
          <w:p w14:paraId="37576B2B"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+ 20 MHz bandwidth</w:t>
            </w:r>
          </w:p>
        </w:tc>
        <w:tc>
          <w:tcPr>
            <w:tcW w:w="828" w:type="dxa"/>
            <w:gridSpan w:val="2"/>
            <w:tcBorders>
              <w:bottom w:val="single" w:sz="6" w:space="0" w:color="auto"/>
            </w:tcBorders>
          </w:tcPr>
          <w:p w14:paraId="2FB7222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FA5B0E6" w14:textId="77777777" w:rsidR="006C32D2" w:rsidRPr="00A564B4" w:rsidRDefault="006C32D2" w:rsidP="006C32D2">
            <w:pPr>
              <w:pStyle w:val="TAL"/>
              <w:rPr>
                <w:lang w:eastAsia="zh-CN"/>
              </w:rPr>
            </w:pPr>
            <w:r w:rsidRPr="00A564B4">
              <w:rPr>
                <w:lang w:eastAsia="zh-CN"/>
              </w:rPr>
              <w:t>C44a</w:t>
            </w:r>
          </w:p>
        </w:tc>
        <w:tc>
          <w:tcPr>
            <w:tcW w:w="2471" w:type="dxa"/>
            <w:gridSpan w:val="3"/>
            <w:tcBorders>
              <w:bottom w:val="single" w:sz="6" w:space="0" w:color="auto"/>
            </w:tcBorders>
          </w:tcPr>
          <w:p w14:paraId="328017A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77187965"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0F61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AF9E9A1" w14:textId="77777777" w:rsidR="006C32D2" w:rsidRPr="00A564B4" w:rsidRDefault="006C32D2" w:rsidP="006C32D2">
            <w:pPr>
              <w:pStyle w:val="TAL"/>
              <w:rPr>
                <w:lang w:eastAsia="en-US"/>
              </w:rPr>
            </w:pPr>
            <w:r w:rsidRPr="00A564B4">
              <w:rPr>
                <w:lang w:eastAsia="en-US"/>
              </w:rPr>
              <w:t>2Rx, 4Rx</w:t>
            </w:r>
          </w:p>
        </w:tc>
      </w:tr>
      <w:tr w:rsidR="006C32D2" w:rsidRPr="00A564B4" w14:paraId="54B4A5DE" w14:textId="77777777" w:rsidTr="006C32D2">
        <w:trPr>
          <w:gridAfter w:val="2"/>
          <w:wAfter w:w="143" w:type="dxa"/>
          <w:cantSplit/>
          <w:jc w:val="center"/>
        </w:trPr>
        <w:tc>
          <w:tcPr>
            <w:tcW w:w="929" w:type="dxa"/>
            <w:gridSpan w:val="3"/>
            <w:tcBorders>
              <w:bottom w:val="single" w:sz="6" w:space="0" w:color="auto"/>
            </w:tcBorders>
          </w:tcPr>
          <w:p w14:paraId="5F452429" w14:textId="77777777" w:rsidR="006C32D2" w:rsidRPr="00A564B4" w:rsidRDefault="006C32D2" w:rsidP="006C32D2">
            <w:pPr>
              <w:pStyle w:val="TAL"/>
              <w:rPr>
                <w:lang w:eastAsia="zh-CN"/>
              </w:rPr>
            </w:pPr>
            <w:r w:rsidRPr="00A564B4">
              <w:rPr>
                <w:lang w:eastAsia="en-US"/>
              </w:rPr>
              <w:t>8.20.4B</w:t>
            </w:r>
          </w:p>
        </w:tc>
        <w:tc>
          <w:tcPr>
            <w:tcW w:w="2960" w:type="dxa"/>
            <w:gridSpan w:val="2"/>
            <w:tcBorders>
              <w:bottom w:val="single" w:sz="6" w:space="0" w:color="auto"/>
            </w:tcBorders>
          </w:tcPr>
          <w:p w14:paraId="7A891128"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+ 10 MHz bandwidth</w:t>
            </w:r>
          </w:p>
        </w:tc>
        <w:tc>
          <w:tcPr>
            <w:tcW w:w="828" w:type="dxa"/>
            <w:gridSpan w:val="2"/>
            <w:tcBorders>
              <w:bottom w:val="single" w:sz="6" w:space="0" w:color="auto"/>
            </w:tcBorders>
          </w:tcPr>
          <w:p w14:paraId="77642AAE"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8C65EDA" w14:textId="77777777" w:rsidR="006C32D2" w:rsidRPr="00A564B4" w:rsidRDefault="006C32D2" w:rsidP="006C32D2">
            <w:pPr>
              <w:pStyle w:val="TAL"/>
              <w:rPr>
                <w:lang w:eastAsia="zh-CN"/>
              </w:rPr>
            </w:pPr>
            <w:r w:rsidRPr="00A564B4">
              <w:rPr>
                <w:lang w:eastAsia="zh-CN"/>
              </w:rPr>
              <w:t>C44b</w:t>
            </w:r>
          </w:p>
        </w:tc>
        <w:tc>
          <w:tcPr>
            <w:tcW w:w="2471" w:type="dxa"/>
            <w:gridSpan w:val="3"/>
            <w:tcBorders>
              <w:bottom w:val="single" w:sz="6" w:space="0" w:color="auto"/>
            </w:tcBorders>
          </w:tcPr>
          <w:p w14:paraId="4D31C4F6"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095DDD33"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0FB9A1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00EE" w14:textId="77777777" w:rsidR="006C32D2" w:rsidRPr="00A564B4" w:rsidRDefault="006C32D2" w:rsidP="006C32D2">
            <w:pPr>
              <w:pStyle w:val="TAL"/>
              <w:rPr>
                <w:lang w:eastAsia="en-US"/>
              </w:rPr>
            </w:pPr>
            <w:r w:rsidRPr="00A564B4">
              <w:rPr>
                <w:lang w:eastAsia="en-US"/>
              </w:rPr>
              <w:t>2Rx, 4Rx</w:t>
            </w:r>
          </w:p>
        </w:tc>
      </w:tr>
      <w:tr w:rsidR="006C32D2" w:rsidRPr="00A564B4" w14:paraId="232EB143" w14:textId="77777777" w:rsidTr="006C32D2">
        <w:trPr>
          <w:gridAfter w:val="2"/>
          <w:wAfter w:w="143" w:type="dxa"/>
          <w:cantSplit/>
          <w:jc w:val="center"/>
        </w:trPr>
        <w:tc>
          <w:tcPr>
            <w:tcW w:w="929" w:type="dxa"/>
            <w:gridSpan w:val="3"/>
            <w:tcBorders>
              <w:bottom w:val="single" w:sz="6" w:space="0" w:color="auto"/>
            </w:tcBorders>
          </w:tcPr>
          <w:p w14:paraId="314C15C8" w14:textId="77777777" w:rsidR="006C32D2" w:rsidRPr="00A564B4" w:rsidRDefault="006C32D2" w:rsidP="006C32D2">
            <w:pPr>
              <w:pStyle w:val="TAL"/>
              <w:rPr>
                <w:lang w:eastAsia="zh-CN"/>
              </w:rPr>
            </w:pPr>
            <w:r w:rsidRPr="00A564B4">
              <w:rPr>
                <w:lang w:eastAsia="zh-CN"/>
              </w:rPr>
              <w:t>8.22.1</w:t>
            </w:r>
          </w:p>
        </w:tc>
        <w:tc>
          <w:tcPr>
            <w:tcW w:w="2960" w:type="dxa"/>
            <w:gridSpan w:val="2"/>
            <w:tcBorders>
              <w:bottom w:val="single" w:sz="6" w:space="0" w:color="auto"/>
            </w:tcBorders>
          </w:tcPr>
          <w:p w14:paraId="4EEC7538"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in DRX based on CRS based discovery signal</w:t>
            </w:r>
          </w:p>
        </w:tc>
        <w:tc>
          <w:tcPr>
            <w:tcW w:w="828" w:type="dxa"/>
            <w:gridSpan w:val="2"/>
            <w:tcBorders>
              <w:bottom w:val="single" w:sz="6" w:space="0" w:color="auto"/>
            </w:tcBorders>
          </w:tcPr>
          <w:p w14:paraId="6059BDD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6DD48212" w14:textId="77777777" w:rsidR="006C32D2" w:rsidRPr="00A564B4" w:rsidRDefault="006C32D2" w:rsidP="006C32D2">
            <w:pPr>
              <w:pStyle w:val="TAL"/>
              <w:rPr>
                <w:lang w:eastAsia="zh-CN"/>
              </w:rPr>
            </w:pPr>
            <w:r w:rsidRPr="00A564B4">
              <w:rPr>
                <w:lang w:eastAsia="zh-CN"/>
              </w:rPr>
              <w:t>C01ch</w:t>
            </w:r>
          </w:p>
        </w:tc>
        <w:tc>
          <w:tcPr>
            <w:tcW w:w="2471" w:type="dxa"/>
            <w:gridSpan w:val="3"/>
            <w:tcBorders>
              <w:bottom w:val="single" w:sz="6" w:space="0" w:color="auto"/>
            </w:tcBorders>
          </w:tcPr>
          <w:p w14:paraId="0C8EE9B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 xml:space="preserve">and </w:t>
            </w:r>
            <w:r w:rsidRPr="00A564B4">
              <w:rPr>
                <w:lang w:eastAsia="en-US"/>
              </w:rPr>
              <w:t>Feature Group Indicator 5</w:t>
            </w:r>
          </w:p>
        </w:tc>
        <w:tc>
          <w:tcPr>
            <w:tcW w:w="1668" w:type="dxa"/>
            <w:gridSpan w:val="3"/>
            <w:tcBorders>
              <w:bottom w:val="single" w:sz="6" w:space="0" w:color="auto"/>
            </w:tcBorders>
          </w:tcPr>
          <w:p w14:paraId="61AA0BF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99084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0E02D18" w14:textId="77777777" w:rsidR="006C32D2" w:rsidRPr="00A564B4" w:rsidRDefault="006C32D2" w:rsidP="006C32D2">
            <w:pPr>
              <w:pStyle w:val="TAL"/>
              <w:rPr>
                <w:lang w:eastAsia="en-US"/>
              </w:rPr>
            </w:pPr>
          </w:p>
        </w:tc>
      </w:tr>
      <w:tr w:rsidR="006C32D2" w:rsidRPr="00A564B4" w14:paraId="0442A08B" w14:textId="77777777" w:rsidTr="006C32D2">
        <w:trPr>
          <w:gridAfter w:val="2"/>
          <w:wAfter w:w="143" w:type="dxa"/>
          <w:cantSplit/>
          <w:jc w:val="center"/>
        </w:trPr>
        <w:tc>
          <w:tcPr>
            <w:tcW w:w="929" w:type="dxa"/>
            <w:gridSpan w:val="3"/>
            <w:tcBorders>
              <w:bottom w:val="single" w:sz="6" w:space="0" w:color="auto"/>
            </w:tcBorders>
          </w:tcPr>
          <w:p w14:paraId="51530C04" w14:textId="77777777" w:rsidR="006C32D2" w:rsidRPr="00A564B4" w:rsidRDefault="006C32D2" w:rsidP="006C32D2">
            <w:pPr>
              <w:pStyle w:val="TAL"/>
              <w:rPr>
                <w:lang w:eastAsia="en-US"/>
              </w:rPr>
            </w:pPr>
            <w:r w:rsidRPr="00A564B4">
              <w:rPr>
                <w:lang w:eastAsia="zh-CN"/>
              </w:rPr>
              <w:t>8.22.2</w:t>
            </w:r>
          </w:p>
        </w:tc>
        <w:tc>
          <w:tcPr>
            <w:tcW w:w="2960" w:type="dxa"/>
            <w:gridSpan w:val="2"/>
            <w:tcBorders>
              <w:bottom w:val="single" w:sz="6" w:space="0" w:color="auto"/>
            </w:tcBorders>
          </w:tcPr>
          <w:p w14:paraId="7A00C386" w14:textId="77777777" w:rsidR="006C32D2" w:rsidRPr="00A564B4" w:rsidRDefault="006C32D2" w:rsidP="006C32D2">
            <w:pPr>
              <w:pStyle w:val="TAL"/>
              <w:rPr>
                <w:lang w:eastAsia="en-US"/>
              </w:rPr>
            </w:pPr>
            <w:r w:rsidRPr="00A564B4">
              <w:rPr>
                <w:rFonts w:cs="v4.2.0"/>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0A59F63A"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847BD01" w14:textId="77777777" w:rsidR="006C32D2" w:rsidRPr="00A564B4" w:rsidRDefault="006C32D2" w:rsidP="006C32D2">
            <w:pPr>
              <w:pStyle w:val="TAL"/>
              <w:rPr>
                <w:lang w:eastAsia="zh-CN"/>
              </w:rPr>
            </w:pPr>
            <w:r w:rsidRPr="00A564B4">
              <w:rPr>
                <w:lang w:eastAsia="zh-CN"/>
              </w:rPr>
              <w:t>C02ch</w:t>
            </w:r>
          </w:p>
        </w:tc>
        <w:tc>
          <w:tcPr>
            <w:tcW w:w="2471" w:type="dxa"/>
            <w:gridSpan w:val="3"/>
            <w:tcBorders>
              <w:bottom w:val="single" w:sz="6" w:space="0" w:color="auto"/>
            </w:tcBorders>
          </w:tcPr>
          <w:p w14:paraId="332A901A"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 5</w:t>
            </w:r>
          </w:p>
        </w:tc>
        <w:tc>
          <w:tcPr>
            <w:tcW w:w="1668" w:type="dxa"/>
            <w:gridSpan w:val="3"/>
            <w:tcBorders>
              <w:bottom w:val="single" w:sz="6" w:space="0" w:color="auto"/>
            </w:tcBorders>
          </w:tcPr>
          <w:p w14:paraId="02E70CE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E6395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F3235B1" w14:textId="77777777" w:rsidR="006C32D2" w:rsidRPr="00A564B4" w:rsidRDefault="006C32D2" w:rsidP="006C32D2">
            <w:pPr>
              <w:pStyle w:val="TAL"/>
              <w:rPr>
                <w:lang w:eastAsia="en-US"/>
              </w:rPr>
            </w:pPr>
          </w:p>
        </w:tc>
      </w:tr>
      <w:tr w:rsidR="006C32D2" w:rsidRPr="00A564B4" w14:paraId="7F01FF72" w14:textId="77777777" w:rsidTr="006C32D2">
        <w:trPr>
          <w:gridAfter w:val="2"/>
          <w:wAfter w:w="143" w:type="dxa"/>
          <w:cantSplit/>
          <w:jc w:val="center"/>
        </w:trPr>
        <w:tc>
          <w:tcPr>
            <w:tcW w:w="929" w:type="dxa"/>
            <w:gridSpan w:val="3"/>
            <w:tcBorders>
              <w:bottom w:val="single" w:sz="6" w:space="0" w:color="auto"/>
            </w:tcBorders>
          </w:tcPr>
          <w:p w14:paraId="0B15B4CA" w14:textId="77777777" w:rsidR="006C32D2" w:rsidRPr="00A564B4" w:rsidRDefault="006C32D2" w:rsidP="006C32D2">
            <w:pPr>
              <w:pStyle w:val="TAL"/>
              <w:rPr>
                <w:lang w:eastAsia="en-US"/>
              </w:rPr>
            </w:pPr>
            <w:r w:rsidRPr="00A564B4">
              <w:rPr>
                <w:lang w:eastAsia="zh-CN"/>
              </w:rPr>
              <w:t>8.22.3</w:t>
            </w:r>
          </w:p>
        </w:tc>
        <w:tc>
          <w:tcPr>
            <w:tcW w:w="2960" w:type="dxa"/>
            <w:gridSpan w:val="2"/>
            <w:tcBorders>
              <w:bottom w:val="single" w:sz="6" w:space="0" w:color="auto"/>
            </w:tcBorders>
          </w:tcPr>
          <w:p w14:paraId="5AC55703" w14:textId="77777777" w:rsidR="006C32D2" w:rsidRPr="00A564B4" w:rsidRDefault="006C32D2" w:rsidP="006C32D2">
            <w:pPr>
              <w:pStyle w:val="TAL"/>
              <w:rPr>
                <w:lang w:eastAsia="en-US"/>
              </w:rPr>
            </w:pPr>
            <w:r w:rsidRPr="00A564B4">
              <w:rPr>
                <w:lang w:eastAsia="en-US"/>
              </w:rPr>
              <w:t>E-UTRAN FDD-FDD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5FA7FFAE"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4B089E23" w14:textId="77777777" w:rsidR="006C32D2" w:rsidRPr="00A564B4" w:rsidRDefault="006C32D2" w:rsidP="006C32D2">
            <w:pPr>
              <w:pStyle w:val="TAL"/>
              <w:rPr>
                <w:lang w:eastAsia="zh-CN"/>
              </w:rPr>
            </w:pPr>
            <w:r w:rsidRPr="00A564B4">
              <w:rPr>
                <w:lang w:eastAsia="zh-CN"/>
              </w:rPr>
              <w:t>C01eh</w:t>
            </w:r>
          </w:p>
        </w:tc>
        <w:tc>
          <w:tcPr>
            <w:tcW w:w="2471" w:type="dxa"/>
            <w:gridSpan w:val="3"/>
            <w:tcBorders>
              <w:bottom w:val="single" w:sz="6" w:space="0" w:color="auto"/>
            </w:tcBorders>
          </w:tcPr>
          <w:p w14:paraId="24A77C15"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4850038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A419F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854DAE" w14:textId="77777777" w:rsidR="006C32D2" w:rsidRPr="00A564B4" w:rsidRDefault="006C32D2" w:rsidP="006C32D2">
            <w:pPr>
              <w:pStyle w:val="TAL"/>
              <w:rPr>
                <w:lang w:eastAsia="en-US"/>
              </w:rPr>
            </w:pPr>
          </w:p>
        </w:tc>
      </w:tr>
      <w:tr w:rsidR="006C32D2" w:rsidRPr="00A564B4" w14:paraId="0A12089A" w14:textId="77777777" w:rsidTr="006C32D2">
        <w:trPr>
          <w:gridAfter w:val="2"/>
          <w:wAfter w:w="143" w:type="dxa"/>
          <w:cantSplit/>
          <w:jc w:val="center"/>
        </w:trPr>
        <w:tc>
          <w:tcPr>
            <w:tcW w:w="929" w:type="dxa"/>
            <w:gridSpan w:val="3"/>
            <w:tcBorders>
              <w:bottom w:val="single" w:sz="6" w:space="0" w:color="auto"/>
            </w:tcBorders>
          </w:tcPr>
          <w:p w14:paraId="0AB1C6B5" w14:textId="77777777" w:rsidR="006C32D2" w:rsidRPr="00A564B4" w:rsidRDefault="006C32D2" w:rsidP="006C32D2">
            <w:pPr>
              <w:pStyle w:val="TAL"/>
              <w:rPr>
                <w:lang w:eastAsia="en-US"/>
              </w:rPr>
            </w:pPr>
            <w:r w:rsidRPr="00A564B4">
              <w:rPr>
                <w:lang w:eastAsia="zh-CN"/>
              </w:rPr>
              <w:t>8.22.4</w:t>
            </w:r>
          </w:p>
        </w:tc>
        <w:tc>
          <w:tcPr>
            <w:tcW w:w="2960" w:type="dxa"/>
            <w:gridSpan w:val="2"/>
            <w:tcBorders>
              <w:bottom w:val="single" w:sz="6" w:space="0" w:color="auto"/>
            </w:tcBorders>
          </w:tcPr>
          <w:p w14:paraId="6120BED5" w14:textId="77777777" w:rsidR="006C32D2" w:rsidRPr="00A564B4" w:rsidRDefault="006C32D2" w:rsidP="006C32D2">
            <w:pPr>
              <w:pStyle w:val="TAL"/>
              <w:rPr>
                <w:lang w:eastAsia="en-US"/>
              </w:rPr>
            </w:pPr>
            <w:r w:rsidRPr="00A564B4">
              <w:rPr>
                <w:lang w:eastAsia="en-US"/>
              </w:rPr>
              <w:t>E-UTRAN TDD-TDD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4045CA3F"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506C96B2" w14:textId="77777777" w:rsidR="006C32D2" w:rsidRPr="00A564B4" w:rsidRDefault="006C32D2" w:rsidP="006C32D2">
            <w:pPr>
              <w:pStyle w:val="TAL"/>
              <w:rPr>
                <w:lang w:eastAsia="zh-CN"/>
              </w:rPr>
            </w:pPr>
            <w:r w:rsidRPr="00A564B4">
              <w:rPr>
                <w:lang w:eastAsia="zh-CN"/>
              </w:rPr>
              <w:t>C02eh</w:t>
            </w:r>
          </w:p>
        </w:tc>
        <w:tc>
          <w:tcPr>
            <w:tcW w:w="2471" w:type="dxa"/>
            <w:gridSpan w:val="3"/>
            <w:tcBorders>
              <w:bottom w:val="single" w:sz="6" w:space="0" w:color="auto"/>
            </w:tcBorders>
          </w:tcPr>
          <w:p w14:paraId="70DE1343"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1295E11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E7CFB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17B1EF" w14:textId="77777777" w:rsidR="006C32D2" w:rsidRPr="00A564B4" w:rsidRDefault="006C32D2" w:rsidP="006C32D2">
            <w:pPr>
              <w:pStyle w:val="TAL"/>
              <w:rPr>
                <w:lang w:eastAsia="en-US"/>
              </w:rPr>
            </w:pPr>
          </w:p>
        </w:tc>
      </w:tr>
      <w:tr w:rsidR="006C32D2" w:rsidRPr="00A564B4" w14:paraId="6D44B92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E0A933" w14:textId="77777777" w:rsidR="006C32D2" w:rsidRPr="00A564B4" w:rsidRDefault="006C32D2" w:rsidP="006C32D2">
            <w:pPr>
              <w:pStyle w:val="TAL"/>
              <w:rPr>
                <w:lang w:eastAsia="zh-CN"/>
              </w:rPr>
            </w:pPr>
            <w:r w:rsidRPr="00A564B4">
              <w:rPr>
                <w:lang w:eastAsia="en-US"/>
              </w:rPr>
              <w:t>8.22.</w:t>
            </w:r>
            <w:r w:rsidRPr="00A564B4">
              <w:rPr>
                <w:lang w:eastAsia="zh-CN"/>
              </w:rPr>
              <w:t>5</w:t>
            </w:r>
          </w:p>
        </w:tc>
        <w:tc>
          <w:tcPr>
            <w:tcW w:w="2960" w:type="dxa"/>
            <w:gridSpan w:val="2"/>
            <w:tcBorders>
              <w:top w:val="single" w:sz="6" w:space="0" w:color="auto"/>
              <w:left w:val="single" w:sz="6" w:space="0" w:color="auto"/>
              <w:bottom w:val="single" w:sz="6" w:space="0" w:color="auto"/>
              <w:right w:val="single" w:sz="6" w:space="0" w:color="auto"/>
            </w:tcBorders>
          </w:tcPr>
          <w:p w14:paraId="75C7FEA3" w14:textId="77777777" w:rsidR="006C32D2" w:rsidRPr="00A564B4" w:rsidRDefault="006C32D2" w:rsidP="006C32D2">
            <w:pPr>
              <w:pStyle w:val="TAL"/>
              <w:rPr>
                <w:lang w:eastAsia="en-US"/>
              </w:rPr>
            </w:pPr>
            <w:r w:rsidRPr="00A564B4">
              <w:rPr>
                <w:lang w:eastAsia="en-US"/>
              </w:rPr>
              <w:t>E-UTRAN FDD-FDD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80AF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7E5E7D4" w14:textId="77777777" w:rsidR="006C32D2" w:rsidRPr="00A564B4" w:rsidRDefault="006C32D2" w:rsidP="006C32D2">
            <w:pPr>
              <w:pStyle w:val="TAL"/>
              <w:rPr>
                <w:lang w:eastAsia="zh-CN"/>
              </w:rPr>
            </w:pPr>
            <w:r w:rsidRPr="00A564B4">
              <w:rPr>
                <w:lang w:eastAsia="zh-CN"/>
              </w:rPr>
              <w:t>C97</w:t>
            </w:r>
          </w:p>
        </w:tc>
        <w:tc>
          <w:tcPr>
            <w:tcW w:w="2471" w:type="dxa"/>
            <w:gridSpan w:val="3"/>
            <w:tcBorders>
              <w:top w:val="single" w:sz="6" w:space="0" w:color="auto"/>
              <w:left w:val="single" w:sz="6" w:space="0" w:color="auto"/>
              <w:bottom w:val="single" w:sz="6" w:space="0" w:color="auto"/>
              <w:right w:val="single" w:sz="6" w:space="0" w:color="auto"/>
            </w:tcBorders>
          </w:tcPr>
          <w:p w14:paraId="39FB7001"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72EEEC" w14:textId="77777777" w:rsidR="006C32D2" w:rsidRPr="00A564B4" w:rsidRDefault="006C32D2" w:rsidP="006C32D2">
            <w:pPr>
              <w:pStyle w:val="TAL"/>
              <w:rPr>
                <w:lang w:eastAsia="en-US"/>
              </w:rPr>
            </w:pPr>
          </w:p>
        </w:tc>
      </w:tr>
      <w:tr w:rsidR="006C32D2" w:rsidRPr="00A564B4" w14:paraId="744ABA9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0813E2F" w14:textId="77777777" w:rsidR="006C32D2" w:rsidRPr="00A564B4" w:rsidRDefault="006C32D2" w:rsidP="006C32D2">
            <w:pPr>
              <w:pStyle w:val="TAL"/>
              <w:rPr>
                <w:lang w:eastAsia="en-US"/>
              </w:rPr>
            </w:pPr>
            <w:r w:rsidRPr="00A564B4">
              <w:rPr>
                <w:lang w:eastAsia="en-US"/>
              </w:rPr>
              <w:t>8.22.</w:t>
            </w:r>
            <w:r w:rsidRPr="00A564B4">
              <w:rPr>
                <w:lang w:eastAsia="zh-CN"/>
              </w:rPr>
              <w:t>6</w:t>
            </w:r>
          </w:p>
        </w:tc>
        <w:tc>
          <w:tcPr>
            <w:tcW w:w="2960" w:type="dxa"/>
            <w:gridSpan w:val="2"/>
            <w:tcBorders>
              <w:top w:val="single" w:sz="6" w:space="0" w:color="auto"/>
              <w:left w:val="single" w:sz="6" w:space="0" w:color="auto"/>
              <w:bottom w:val="single" w:sz="6" w:space="0" w:color="auto"/>
              <w:right w:val="single" w:sz="6" w:space="0" w:color="auto"/>
            </w:tcBorders>
          </w:tcPr>
          <w:p w14:paraId="793B3928" w14:textId="77777777" w:rsidR="006C32D2" w:rsidRPr="00A564B4" w:rsidRDefault="006C32D2" w:rsidP="006C32D2">
            <w:pPr>
              <w:pStyle w:val="TAL"/>
              <w:rPr>
                <w:lang w:eastAsia="en-US"/>
              </w:rPr>
            </w:pPr>
            <w:r w:rsidRPr="00A564B4">
              <w:rPr>
                <w:lang w:eastAsia="en-US"/>
              </w:rPr>
              <w:t>E-UTRAN TDD-TDD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00CBA8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DA4BD" w14:textId="77777777" w:rsidR="006C32D2" w:rsidRPr="00A564B4" w:rsidRDefault="006C32D2" w:rsidP="006C32D2">
            <w:pPr>
              <w:pStyle w:val="TAL"/>
              <w:rPr>
                <w:lang w:eastAsia="zh-CN"/>
              </w:rPr>
            </w:pPr>
            <w:r w:rsidRPr="00A564B4">
              <w:rPr>
                <w:lang w:eastAsia="zh-CN"/>
              </w:rPr>
              <w:t>C98</w:t>
            </w:r>
          </w:p>
        </w:tc>
        <w:tc>
          <w:tcPr>
            <w:tcW w:w="2471" w:type="dxa"/>
            <w:gridSpan w:val="3"/>
            <w:tcBorders>
              <w:top w:val="single" w:sz="6" w:space="0" w:color="auto"/>
              <w:left w:val="single" w:sz="6" w:space="0" w:color="auto"/>
              <w:bottom w:val="single" w:sz="6" w:space="0" w:color="auto"/>
              <w:right w:val="single" w:sz="6" w:space="0" w:color="auto"/>
            </w:tcBorders>
          </w:tcPr>
          <w:p w14:paraId="2A85C7B2"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F4C1192" w14:textId="77777777" w:rsidR="006C32D2" w:rsidRPr="00A564B4" w:rsidRDefault="006C32D2" w:rsidP="006C32D2">
            <w:pPr>
              <w:pStyle w:val="TAL"/>
              <w:rPr>
                <w:lang w:eastAsia="en-US"/>
              </w:rPr>
            </w:pPr>
          </w:p>
        </w:tc>
      </w:tr>
      <w:tr w:rsidR="006C32D2" w:rsidRPr="00A564B4" w14:paraId="53EBFEB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E64285" w14:textId="77777777" w:rsidR="006C32D2" w:rsidRPr="00A564B4" w:rsidRDefault="006C32D2" w:rsidP="006C32D2">
            <w:pPr>
              <w:pStyle w:val="TAL"/>
              <w:rPr>
                <w:lang w:eastAsia="en-US"/>
              </w:rPr>
            </w:pPr>
            <w:r w:rsidRPr="00A564B4">
              <w:rPr>
                <w:lang w:eastAsia="en-US"/>
              </w:rPr>
              <w:t>8.22.</w:t>
            </w:r>
            <w:r w:rsidRPr="00A564B4">
              <w:rPr>
                <w:lang w:eastAsia="zh-CN"/>
              </w:rPr>
              <w:t>7</w:t>
            </w:r>
          </w:p>
        </w:tc>
        <w:tc>
          <w:tcPr>
            <w:tcW w:w="2960" w:type="dxa"/>
            <w:gridSpan w:val="2"/>
            <w:tcBorders>
              <w:top w:val="single" w:sz="6" w:space="0" w:color="auto"/>
              <w:left w:val="single" w:sz="6" w:space="0" w:color="auto"/>
              <w:bottom w:val="single" w:sz="6" w:space="0" w:color="auto"/>
              <w:right w:val="single" w:sz="6" w:space="0" w:color="auto"/>
            </w:tcBorders>
          </w:tcPr>
          <w:p w14:paraId="2992E3BA" w14:textId="77777777" w:rsidR="006C32D2" w:rsidRPr="00A564B4" w:rsidRDefault="006C32D2" w:rsidP="006C32D2">
            <w:pPr>
              <w:pStyle w:val="TAL"/>
              <w:rPr>
                <w:lang w:eastAsia="en-US"/>
              </w:rPr>
            </w:pPr>
            <w:r w:rsidRPr="00A564B4">
              <w:rPr>
                <w:rFonts w:cs="v4.2.0"/>
                <w:lang w:eastAsia="en-US"/>
              </w:rPr>
              <w:t>E-UTRAN FDD-FDD Inter-frequency event triggered reporting in DRX based on</w:t>
            </w:r>
            <w:r w:rsidRPr="00A564B4">
              <w:rPr>
                <w:bCs/>
                <w:szCs w:val="28"/>
                <w:lang w:eastAsia="en-US"/>
              </w:rPr>
              <w:t xml:space="preserve">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337105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27AB52A" w14:textId="77777777" w:rsidR="006C32D2" w:rsidRPr="00A564B4" w:rsidRDefault="006C32D2" w:rsidP="006C32D2">
            <w:pPr>
              <w:pStyle w:val="TAL"/>
              <w:rPr>
                <w:lang w:eastAsia="zh-CN"/>
              </w:rPr>
            </w:pPr>
            <w:r w:rsidRPr="00A564B4">
              <w:rPr>
                <w:lang w:eastAsia="zh-CN"/>
              </w:rPr>
              <w:t>C99</w:t>
            </w:r>
          </w:p>
        </w:tc>
        <w:tc>
          <w:tcPr>
            <w:tcW w:w="2471" w:type="dxa"/>
            <w:gridSpan w:val="3"/>
            <w:tcBorders>
              <w:top w:val="single" w:sz="6" w:space="0" w:color="auto"/>
              <w:left w:val="single" w:sz="6" w:space="0" w:color="auto"/>
              <w:bottom w:val="single" w:sz="6" w:space="0" w:color="auto"/>
              <w:right w:val="single" w:sz="6" w:space="0" w:color="auto"/>
            </w:tcBorders>
          </w:tcPr>
          <w:p w14:paraId="68850B1D"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2D802B1" w14:textId="77777777" w:rsidR="006C32D2" w:rsidRPr="00A564B4" w:rsidRDefault="006C32D2" w:rsidP="006C32D2">
            <w:pPr>
              <w:pStyle w:val="TAL"/>
              <w:rPr>
                <w:lang w:eastAsia="en-US"/>
              </w:rPr>
            </w:pPr>
          </w:p>
        </w:tc>
      </w:tr>
      <w:tr w:rsidR="006C32D2" w:rsidRPr="00A564B4" w14:paraId="58DB080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979816" w14:textId="77777777" w:rsidR="006C32D2" w:rsidRPr="00A564B4" w:rsidRDefault="006C32D2" w:rsidP="006C32D2">
            <w:pPr>
              <w:pStyle w:val="TAL"/>
              <w:rPr>
                <w:lang w:eastAsia="en-US"/>
              </w:rPr>
            </w:pPr>
            <w:r w:rsidRPr="00A564B4">
              <w:rPr>
                <w:lang w:eastAsia="en-US"/>
              </w:rPr>
              <w:t>8.22.</w:t>
            </w:r>
            <w:r w:rsidRPr="00A564B4">
              <w:rPr>
                <w:lang w:eastAsia="zh-CN"/>
              </w:rPr>
              <w:t>8</w:t>
            </w:r>
          </w:p>
        </w:tc>
        <w:tc>
          <w:tcPr>
            <w:tcW w:w="2960" w:type="dxa"/>
            <w:gridSpan w:val="2"/>
            <w:tcBorders>
              <w:top w:val="single" w:sz="6" w:space="0" w:color="auto"/>
              <w:left w:val="single" w:sz="6" w:space="0" w:color="auto"/>
              <w:bottom w:val="single" w:sz="6" w:space="0" w:color="auto"/>
              <w:right w:val="single" w:sz="6" w:space="0" w:color="auto"/>
            </w:tcBorders>
          </w:tcPr>
          <w:p w14:paraId="15B24329" w14:textId="77777777" w:rsidR="006C32D2" w:rsidRPr="00A564B4" w:rsidRDefault="006C32D2" w:rsidP="006C32D2">
            <w:pPr>
              <w:pStyle w:val="TAL"/>
              <w:rPr>
                <w:lang w:eastAsia="en-US"/>
              </w:rPr>
            </w:pPr>
            <w:r w:rsidRPr="00A564B4">
              <w:rPr>
                <w:bCs/>
                <w:szCs w:val="28"/>
                <w:lang w:eastAsia="en-US"/>
              </w:rPr>
              <w:t>E-UTRAN TDD-TDD inter-frequency event triggered reporting under fading propagation condition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2C7341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263909" w14:textId="77777777" w:rsidR="006C32D2" w:rsidRPr="00A564B4" w:rsidRDefault="006C32D2" w:rsidP="006C32D2">
            <w:pPr>
              <w:pStyle w:val="TAL"/>
              <w:rPr>
                <w:lang w:eastAsia="zh-CN"/>
              </w:rPr>
            </w:pPr>
            <w:r w:rsidRPr="00A564B4">
              <w:rPr>
                <w:lang w:eastAsia="zh-CN"/>
              </w:rPr>
              <w:t>C100</w:t>
            </w:r>
          </w:p>
        </w:tc>
        <w:tc>
          <w:tcPr>
            <w:tcW w:w="2471" w:type="dxa"/>
            <w:gridSpan w:val="3"/>
            <w:tcBorders>
              <w:top w:val="single" w:sz="6" w:space="0" w:color="auto"/>
              <w:left w:val="single" w:sz="6" w:space="0" w:color="auto"/>
              <w:bottom w:val="single" w:sz="6" w:space="0" w:color="auto"/>
              <w:right w:val="single" w:sz="6" w:space="0" w:color="auto"/>
            </w:tcBorders>
          </w:tcPr>
          <w:p w14:paraId="5866F0A6"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C955B44" w14:textId="77777777" w:rsidR="006C32D2" w:rsidRPr="00A564B4" w:rsidRDefault="006C32D2" w:rsidP="006C32D2">
            <w:pPr>
              <w:pStyle w:val="TAL"/>
              <w:rPr>
                <w:lang w:eastAsia="en-US"/>
              </w:rPr>
            </w:pPr>
          </w:p>
        </w:tc>
      </w:tr>
      <w:tr w:rsidR="006C32D2" w:rsidRPr="00A564B4" w14:paraId="1DCCFA4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CEBD72" w14:textId="77777777" w:rsidR="006C32D2" w:rsidRPr="00A564B4" w:rsidRDefault="006C32D2" w:rsidP="006C32D2">
            <w:pPr>
              <w:pStyle w:val="TAL"/>
              <w:rPr>
                <w:lang w:eastAsia="en-US"/>
              </w:rPr>
            </w:pPr>
            <w:r w:rsidRPr="00A564B4">
              <w:rPr>
                <w:lang w:eastAsia="en-US"/>
              </w:rPr>
              <w:t>8.22.</w:t>
            </w:r>
            <w:r w:rsidRPr="00A564B4">
              <w:rPr>
                <w:lang w:eastAsia="zh-CN"/>
              </w:rPr>
              <w:t>9</w:t>
            </w:r>
          </w:p>
        </w:tc>
        <w:tc>
          <w:tcPr>
            <w:tcW w:w="2960" w:type="dxa"/>
            <w:gridSpan w:val="2"/>
            <w:tcBorders>
              <w:top w:val="single" w:sz="6" w:space="0" w:color="auto"/>
              <w:left w:val="single" w:sz="6" w:space="0" w:color="auto"/>
              <w:bottom w:val="single" w:sz="6" w:space="0" w:color="auto"/>
              <w:right w:val="single" w:sz="6" w:space="0" w:color="auto"/>
            </w:tcBorders>
          </w:tcPr>
          <w:p w14:paraId="4746A25E" w14:textId="77777777" w:rsidR="006C32D2" w:rsidRPr="00A564B4" w:rsidRDefault="006C32D2" w:rsidP="006C32D2">
            <w:pPr>
              <w:pStyle w:val="TAL"/>
              <w:rPr>
                <w:lang w:eastAsia="en-US"/>
              </w:rPr>
            </w:pPr>
            <w:r w:rsidRPr="00A564B4">
              <w:rPr>
                <w:lang w:eastAsia="en-US"/>
              </w:rPr>
              <w:t>E-UTRAN FDD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BCFD5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F4AEC25"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2852483F" w14:textId="77777777" w:rsidR="006C32D2" w:rsidRPr="00A564B4" w:rsidRDefault="006C32D2" w:rsidP="006C32D2">
            <w:pPr>
              <w:pStyle w:val="TAL"/>
              <w:rPr>
                <w:lang w:eastAsia="zh-CN"/>
              </w:rPr>
            </w:pPr>
            <w:r w:rsidRPr="00A564B4">
              <w:rPr>
                <w:lang w:eastAsia="en-US"/>
              </w:rPr>
              <w:t>UE supporting E-UTRA FDD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969757C" w14:textId="77777777" w:rsidR="006C32D2" w:rsidRPr="00A564B4" w:rsidRDefault="006C32D2" w:rsidP="006C32D2">
            <w:pPr>
              <w:pStyle w:val="TAL"/>
              <w:rPr>
                <w:lang w:eastAsia="en-US"/>
              </w:rPr>
            </w:pPr>
          </w:p>
        </w:tc>
      </w:tr>
      <w:tr w:rsidR="006C32D2" w:rsidRPr="00A564B4" w14:paraId="25FA24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AB3729" w14:textId="77777777" w:rsidR="006C32D2" w:rsidRPr="00A564B4" w:rsidRDefault="006C32D2" w:rsidP="006C32D2">
            <w:pPr>
              <w:pStyle w:val="TAL"/>
              <w:rPr>
                <w:lang w:eastAsia="en-US"/>
              </w:rPr>
            </w:pPr>
            <w:r w:rsidRPr="00A564B4">
              <w:rPr>
                <w:lang w:eastAsia="en-US"/>
              </w:rPr>
              <w:t>8.22.</w:t>
            </w:r>
            <w:r w:rsidRPr="00A564B4">
              <w:rPr>
                <w:lang w:eastAsia="zh-CN"/>
              </w:rPr>
              <w:t>10</w:t>
            </w:r>
          </w:p>
        </w:tc>
        <w:tc>
          <w:tcPr>
            <w:tcW w:w="2960" w:type="dxa"/>
            <w:gridSpan w:val="2"/>
            <w:tcBorders>
              <w:top w:val="single" w:sz="6" w:space="0" w:color="auto"/>
              <w:left w:val="single" w:sz="6" w:space="0" w:color="auto"/>
              <w:bottom w:val="single" w:sz="6" w:space="0" w:color="auto"/>
              <w:right w:val="single" w:sz="6" w:space="0" w:color="auto"/>
            </w:tcBorders>
          </w:tcPr>
          <w:p w14:paraId="526FFBE8" w14:textId="77777777" w:rsidR="006C32D2" w:rsidRPr="00A564B4" w:rsidRDefault="006C32D2" w:rsidP="006C32D2">
            <w:pPr>
              <w:pStyle w:val="TAL"/>
              <w:rPr>
                <w:lang w:eastAsia="en-US"/>
              </w:rPr>
            </w:pPr>
            <w:r w:rsidRPr="00A564B4">
              <w:rPr>
                <w:lang w:eastAsia="en-US"/>
              </w:rPr>
              <w:t>E-UTRAN TDD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D1FCF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85D6C50"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731112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3B0F029" w14:textId="77777777" w:rsidR="006C32D2" w:rsidRPr="00A564B4" w:rsidRDefault="006C32D2" w:rsidP="006C32D2">
            <w:pPr>
              <w:pStyle w:val="TAL"/>
              <w:rPr>
                <w:lang w:eastAsia="en-US"/>
              </w:rPr>
            </w:pPr>
          </w:p>
        </w:tc>
      </w:tr>
      <w:tr w:rsidR="006C32D2" w:rsidRPr="00A564B4" w14:paraId="013225A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55E5B1" w14:textId="77777777" w:rsidR="006C32D2" w:rsidRPr="00A564B4" w:rsidRDefault="006C32D2" w:rsidP="006C32D2">
            <w:pPr>
              <w:pStyle w:val="TAL"/>
              <w:rPr>
                <w:lang w:eastAsia="en-US"/>
              </w:rPr>
            </w:pPr>
            <w:r w:rsidRPr="00A564B4">
              <w:rPr>
                <w:lang w:eastAsia="en-US"/>
              </w:rPr>
              <w:t>8.22.</w:t>
            </w:r>
            <w:r w:rsidRPr="00A564B4">
              <w:rPr>
                <w:lang w:eastAsia="zh-CN"/>
              </w:rPr>
              <w:t>11</w:t>
            </w:r>
          </w:p>
        </w:tc>
        <w:tc>
          <w:tcPr>
            <w:tcW w:w="2960" w:type="dxa"/>
            <w:gridSpan w:val="2"/>
            <w:tcBorders>
              <w:top w:val="single" w:sz="6" w:space="0" w:color="auto"/>
              <w:left w:val="single" w:sz="6" w:space="0" w:color="auto"/>
              <w:bottom w:val="single" w:sz="6" w:space="0" w:color="auto"/>
              <w:right w:val="single" w:sz="6" w:space="0" w:color="auto"/>
            </w:tcBorders>
          </w:tcPr>
          <w:p w14:paraId="62595F76" w14:textId="77777777" w:rsidR="006C32D2" w:rsidRPr="00A564B4" w:rsidRDefault="006C32D2" w:rsidP="006C32D2">
            <w:pPr>
              <w:pStyle w:val="TAL"/>
              <w:rPr>
                <w:lang w:eastAsia="en-US"/>
              </w:rPr>
            </w:pPr>
            <w:r w:rsidRPr="00A564B4">
              <w:rPr>
                <w:bCs/>
                <w:szCs w:val="28"/>
                <w:lang w:eastAsia="en-US"/>
              </w:rPr>
              <w:t>E-UTRAN FDD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9B0197F"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3CED8A2" w14:textId="77777777" w:rsidR="006C32D2" w:rsidRPr="00A564B4" w:rsidRDefault="006C32D2" w:rsidP="006C32D2">
            <w:pPr>
              <w:pStyle w:val="TAL"/>
              <w:rPr>
                <w:lang w:eastAsia="zh-CN"/>
              </w:rPr>
            </w:pPr>
            <w:r w:rsidRPr="00A564B4">
              <w:rPr>
                <w:lang w:eastAsia="en-US"/>
              </w:rPr>
              <w:t>C118</w:t>
            </w:r>
          </w:p>
        </w:tc>
        <w:tc>
          <w:tcPr>
            <w:tcW w:w="2471" w:type="dxa"/>
            <w:gridSpan w:val="3"/>
            <w:tcBorders>
              <w:top w:val="single" w:sz="6" w:space="0" w:color="auto"/>
              <w:left w:val="single" w:sz="6" w:space="0" w:color="auto"/>
              <w:bottom w:val="single" w:sz="6" w:space="0" w:color="auto"/>
              <w:right w:val="single" w:sz="6" w:space="0" w:color="auto"/>
            </w:tcBorders>
          </w:tcPr>
          <w:p w14:paraId="01597AE0"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75D9D2" w14:textId="77777777" w:rsidR="006C32D2" w:rsidRPr="00A564B4" w:rsidRDefault="006C32D2" w:rsidP="006C32D2">
            <w:pPr>
              <w:pStyle w:val="TAL"/>
              <w:rPr>
                <w:lang w:eastAsia="en-US"/>
              </w:rPr>
            </w:pPr>
          </w:p>
        </w:tc>
      </w:tr>
      <w:tr w:rsidR="006C32D2" w:rsidRPr="00A564B4" w14:paraId="2366666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DA713E" w14:textId="77777777" w:rsidR="006C32D2" w:rsidRPr="00A564B4" w:rsidRDefault="006C32D2" w:rsidP="006C32D2">
            <w:pPr>
              <w:pStyle w:val="TAL"/>
              <w:rPr>
                <w:lang w:eastAsia="en-US"/>
              </w:rPr>
            </w:pPr>
            <w:r w:rsidRPr="00A564B4">
              <w:rPr>
                <w:lang w:eastAsia="en-US"/>
              </w:rPr>
              <w:t>8.22.</w:t>
            </w:r>
            <w:r w:rsidRPr="00A564B4">
              <w:rPr>
                <w:lang w:eastAsia="zh-CN"/>
              </w:rPr>
              <w:t>12</w:t>
            </w:r>
          </w:p>
        </w:tc>
        <w:tc>
          <w:tcPr>
            <w:tcW w:w="2960" w:type="dxa"/>
            <w:gridSpan w:val="2"/>
            <w:tcBorders>
              <w:top w:val="single" w:sz="6" w:space="0" w:color="auto"/>
              <w:left w:val="single" w:sz="6" w:space="0" w:color="auto"/>
              <w:bottom w:val="single" w:sz="6" w:space="0" w:color="auto"/>
              <w:right w:val="single" w:sz="6" w:space="0" w:color="auto"/>
            </w:tcBorders>
          </w:tcPr>
          <w:p w14:paraId="06375CFA" w14:textId="77777777" w:rsidR="006C32D2" w:rsidRPr="00A564B4" w:rsidRDefault="006C32D2" w:rsidP="006C32D2">
            <w:pPr>
              <w:pStyle w:val="TAL"/>
              <w:rPr>
                <w:lang w:eastAsia="en-US"/>
              </w:rPr>
            </w:pPr>
            <w:r w:rsidRPr="00A564B4">
              <w:rPr>
                <w:bCs/>
                <w:szCs w:val="28"/>
                <w:lang w:eastAsia="en-US"/>
              </w:rPr>
              <w:t>E-UTRAN TDD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F68EC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1D14037" w14:textId="77777777" w:rsidR="006C32D2" w:rsidRPr="00A564B4" w:rsidRDefault="006C32D2" w:rsidP="006C32D2">
            <w:pPr>
              <w:pStyle w:val="TAL"/>
              <w:rPr>
                <w:lang w:eastAsia="zh-CN"/>
              </w:rPr>
            </w:pPr>
            <w:r w:rsidRPr="00A564B4">
              <w:rPr>
                <w:lang w:eastAsia="en-US"/>
              </w:rPr>
              <w:t>C119</w:t>
            </w:r>
          </w:p>
        </w:tc>
        <w:tc>
          <w:tcPr>
            <w:tcW w:w="2471" w:type="dxa"/>
            <w:gridSpan w:val="3"/>
            <w:tcBorders>
              <w:top w:val="single" w:sz="6" w:space="0" w:color="auto"/>
              <w:left w:val="single" w:sz="6" w:space="0" w:color="auto"/>
              <w:bottom w:val="single" w:sz="6" w:space="0" w:color="auto"/>
              <w:right w:val="single" w:sz="6" w:space="0" w:color="auto"/>
            </w:tcBorders>
          </w:tcPr>
          <w:p w14:paraId="63994D7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7BAC6B9" w14:textId="77777777" w:rsidR="006C32D2" w:rsidRPr="00A564B4" w:rsidRDefault="006C32D2" w:rsidP="006C32D2">
            <w:pPr>
              <w:pStyle w:val="TAL"/>
              <w:rPr>
                <w:lang w:eastAsia="en-US"/>
              </w:rPr>
            </w:pPr>
          </w:p>
        </w:tc>
      </w:tr>
      <w:tr w:rsidR="006C32D2" w:rsidRPr="00A564B4" w14:paraId="59D3C97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722913" w14:textId="77777777" w:rsidR="006C32D2" w:rsidRPr="00A564B4" w:rsidRDefault="006C32D2" w:rsidP="006C32D2">
            <w:pPr>
              <w:pStyle w:val="TAL"/>
              <w:rPr>
                <w:lang w:eastAsia="en-US"/>
              </w:rPr>
            </w:pPr>
            <w:r w:rsidRPr="00A564B4">
              <w:rPr>
                <w:rFonts w:eastAsia="PMingLiU"/>
                <w:lang w:eastAsia="zh-TW"/>
              </w:rPr>
              <w:t>8.23.1</w:t>
            </w:r>
          </w:p>
        </w:tc>
        <w:tc>
          <w:tcPr>
            <w:tcW w:w="2960" w:type="dxa"/>
            <w:gridSpan w:val="2"/>
            <w:tcBorders>
              <w:top w:val="single" w:sz="6" w:space="0" w:color="auto"/>
              <w:left w:val="single" w:sz="6" w:space="0" w:color="auto"/>
              <w:bottom w:val="single" w:sz="6" w:space="0" w:color="auto"/>
              <w:right w:val="single" w:sz="6" w:space="0" w:color="auto"/>
            </w:tcBorders>
          </w:tcPr>
          <w:p w14:paraId="789E7A37"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2C398A6"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4C3FE22" w14:textId="77777777" w:rsidR="006C32D2" w:rsidRPr="00A564B4" w:rsidRDefault="006C32D2" w:rsidP="006C32D2">
            <w:pPr>
              <w:pStyle w:val="TAL"/>
              <w:rPr>
                <w:lang w:eastAsia="zh-CN"/>
              </w:rPr>
            </w:pPr>
            <w:r w:rsidRPr="00A564B4">
              <w:rPr>
                <w:rFonts w:eastAsia="PMingLiU"/>
                <w:lang w:eastAsia="zh-TW"/>
              </w:rPr>
              <w:t>C134</w:t>
            </w:r>
          </w:p>
        </w:tc>
        <w:tc>
          <w:tcPr>
            <w:tcW w:w="2471" w:type="dxa"/>
            <w:gridSpan w:val="3"/>
            <w:tcBorders>
              <w:top w:val="single" w:sz="6" w:space="0" w:color="auto"/>
              <w:left w:val="single" w:sz="6" w:space="0" w:color="auto"/>
              <w:bottom w:val="single" w:sz="6" w:space="0" w:color="auto"/>
              <w:right w:val="single" w:sz="6" w:space="0" w:color="auto"/>
            </w:tcBorders>
          </w:tcPr>
          <w:p w14:paraId="7DF9327E"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1B28CE4" w14:textId="77777777" w:rsidR="006C32D2" w:rsidRPr="00A564B4" w:rsidRDefault="006C32D2" w:rsidP="006C32D2">
            <w:pPr>
              <w:pStyle w:val="TAL"/>
              <w:rPr>
                <w:lang w:eastAsia="en-US"/>
              </w:rPr>
            </w:pPr>
          </w:p>
        </w:tc>
      </w:tr>
      <w:tr w:rsidR="006C32D2" w:rsidRPr="00A564B4" w14:paraId="2667F4D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E3B9E3" w14:textId="77777777" w:rsidR="006C32D2" w:rsidRPr="00A564B4" w:rsidRDefault="006C32D2" w:rsidP="006C32D2">
            <w:pPr>
              <w:pStyle w:val="TAL"/>
              <w:rPr>
                <w:lang w:eastAsia="en-US"/>
              </w:rPr>
            </w:pPr>
            <w:r w:rsidRPr="00A564B4">
              <w:rPr>
                <w:rFonts w:eastAsia="PMingLiU"/>
                <w:lang w:eastAsia="zh-TW"/>
              </w:rPr>
              <w:t>8.23.2</w:t>
            </w:r>
          </w:p>
        </w:tc>
        <w:tc>
          <w:tcPr>
            <w:tcW w:w="2960" w:type="dxa"/>
            <w:gridSpan w:val="2"/>
            <w:tcBorders>
              <w:top w:val="single" w:sz="6" w:space="0" w:color="auto"/>
              <w:left w:val="single" w:sz="6" w:space="0" w:color="auto"/>
              <w:bottom w:val="single" w:sz="6" w:space="0" w:color="auto"/>
              <w:right w:val="single" w:sz="6" w:space="0" w:color="auto"/>
            </w:tcBorders>
          </w:tcPr>
          <w:p w14:paraId="375EF808"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15E1815"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1CEBAEB" w14:textId="77777777" w:rsidR="006C32D2" w:rsidRPr="00A564B4" w:rsidRDefault="006C32D2" w:rsidP="006C32D2">
            <w:pPr>
              <w:pStyle w:val="TAL"/>
              <w:rPr>
                <w:lang w:eastAsia="zh-CN"/>
              </w:rPr>
            </w:pPr>
            <w:r w:rsidRPr="00A564B4">
              <w:rPr>
                <w:rFonts w:eastAsia="PMingLiU"/>
                <w:lang w:eastAsia="zh-TW"/>
              </w:rPr>
              <w:t>C135</w:t>
            </w:r>
          </w:p>
        </w:tc>
        <w:tc>
          <w:tcPr>
            <w:tcW w:w="2471" w:type="dxa"/>
            <w:gridSpan w:val="3"/>
            <w:tcBorders>
              <w:top w:val="single" w:sz="6" w:space="0" w:color="auto"/>
              <w:left w:val="single" w:sz="6" w:space="0" w:color="auto"/>
              <w:bottom w:val="single" w:sz="6" w:space="0" w:color="auto"/>
              <w:right w:val="single" w:sz="6" w:space="0" w:color="auto"/>
            </w:tcBorders>
          </w:tcPr>
          <w:p w14:paraId="12E58252"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1D012A5" w14:textId="77777777" w:rsidR="006C32D2" w:rsidRPr="00A564B4" w:rsidRDefault="006C32D2" w:rsidP="006C32D2">
            <w:pPr>
              <w:pStyle w:val="TAL"/>
              <w:rPr>
                <w:lang w:eastAsia="en-US"/>
              </w:rPr>
            </w:pPr>
          </w:p>
        </w:tc>
      </w:tr>
      <w:tr w:rsidR="006C32D2" w:rsidRPr="00A564B4" w14:paraId="6567637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D29D9F0" w14:textId="77777777" w:rsidR="006C32D2" w:rsidRPr="00A564B4" w:rsidRDefault="006C32D2" w:rsidP="006C32D2">
            <w:pPr>
              <w:pStyle w:val="TAL"/>
              <w:rPr>
                <w:lang w:eastAsia="en-US"/>
              </w:rPr>
            </w:pPr>
            <w:r w:rsidRPr="00A564B4">
              <w:rPr>
                <w:rFonts w:eastAsia="PMingLiU"/>
                <w:lang w:eastAsia="zh-TW"/>
              </w:rPr>
              <w:t>8.23.3</w:t>
            </w:r>
          </w:p>
        </w:tc>
        <w:tc>
          <w:tcPr>
            <w:tcW w:w="2960" w:type="dxa"/>
            <w:gridSpan w:val="2"/>
            <w:tcBorders>
              <w:top w:val="single" w:sz="6" w:space="0" w:color="auto"/>
              <w:left w:val="single" w:sz="6" w:space="0" w:color="auto"/>
              <w:bottom w:val="single" w:sz="6" w:space="0" w:color="auto"/>
              <w:right w:val="single" w:sz="6" w:space="0" w:color="auto"/>
            </w:tcBorders>
          </w:tcPr>
          <w:p w14:paraId="499AD59B" w14:textId="77777777" w:rsidR="006C32D2" w:rsidRPr="00A564B4" w:rsidRDefault="006C32D2" w:rsidP="006C32D2">
            <w:pPr>
              <w:pStyle w:val="TAL"/>
              <w:rPr>
                <w:lang w:eastAsia="en-US"/>
              </w:rPr>
            </w:pPr>
            <w:r w:rsidRPr="00A564B4">
              <w:rPr>
                <w:lang w:eastAsia="en-US"/>
              </w:rPr>
              <w:t>E-UTRAN TDD-TDD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4017A3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7BB7BAE" w14:textId="77777777" w:rsidR="006C32D2" w:rsidRPr="00A564B4" w:rsidRDefault="006C32D2" w:rsidP="006C32D2">
            <w:pPr>
              <w:pStyle w:val="TAL"/>
              <w:rPr>
                <w:lang w:eastAsia="zh-CN"/>
              </w:rPr>
            </w:pPr>
            <w:r w:rsidRPr="00A564B4">
              <w:rPr>
                <w:rFonts w:eastAsia="PMingLiU"/>
                <w:lang w:eastAsia="zh-TW"/>
              </w:rPr>
              <w:t>C136</w:t>
            </w:r>
          </w:p>
        </w:tc>
        <w:tc>
          <w:tcPr>
            <w:tcW w:w="2471" w:type="dxa"/>
            <w:gridSpan w:val="3"/>
            <w:tcBorders>
              <w:top w:val="single" w:sz="6" w:space="0" w:color="auto"/>
              <w:left w:val="single" w:sz="6" w:space="0" w:color="auto"/>
              <w:bottom w:val="single" w:sz="6" w:space="0" w:color="auto"/>
              <w:right w:val="single" w:sz="6" w:space="0" w:color="auto"/>
            </w:tcBorders>
          </w:tcPr>
          <w:p w14:paraId="4E84B64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BB16D3" w14:textId="77777777" w:rsidR="006C32D2" w:rsidRPr="00A564B4" w:rsidRDefault="006C32D2" w:rsidP="006C32D2">
            <w:pPr>
              <w:pStyle w:val="TAL"/>
              <w:rPr>
                <w:lang w:eastAsia="en-US"/>
              </w:rPr>
            </w:pPr>
          </w:p>
        </w:tc>
      </w:tr>
      <w:tr w:rsidR="006C32D2" w:rsidRPr="00A564B4" w14:paraId="1676D6C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A5F724B" w14:textId="77777777" w:rsidR="006C32D2" w:rsidRPr="00A564B4" w:rsidRDefault="006C32D2" w:rsidP="006C32D2">
            <w:pPr>
              <w:pStyle w:val="TAL"/>
              <w:rPr>
                <w:lang w:eastAsia="en-US"/>
              </w:rPr>
            </w:pPr>
            <w:r w:rsidRPr="00A564B4">
              <w:rPr>
                <w:rFonts w:eastAsia="PMingLiU"/>
                <w:lang w:eastAsia="zh-TW"/>
              </w:rPr>
              <w:t>8.23.4</w:t>
            </w:r>
          </w:p>
        </w:tc>
        <w:tc>
          <w:tcPr>
            <w:tcW w:w="2960" w:type="dxa"/>
            <w:gridSpan w:val="2"/>
            <w:tcBorders>
              <w:top w:val="single" w:sz="6" w:space="0" w:color="auto"/>
              <w:left w:val="single" w:sz="6" w:space="0" w:color="auto"/>
              <w:bottom w:val="single" w:sz="6" w:space="0" w:color="auto"/>
              <w:right w:val="single" w:sz="6" w:space="0" w:color="auto"/>
            </w:tcBorders>
          </w:tcPr>
          <w:p w14:paraId="4AB08B93" w14:textId="77777777" w:rsidR="006C32D2" w:rsidRPr="00A564B4" w:rsidRDefault="006C32D2" w:rsidP="006C32D2">
            <w:pPr>
              <w:pStyle w:val="TAL"/>
              <w:rPr>
                <w:lang w:eastAsia="en-US"/>
              </w:rPr>
            </w:pPr>
            <w:r w:rsidRPr="00A564B4">
              <w:rPr>
                <w:lang w:eastAsia="en-US"/>
              </w:rPr>
              <w:t>E-UTRAN FDD-FDD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1E7688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5A30DD7" w14:textId="77777777" w:rsidR="006C32D2" w:rsidRPr="00A564B4" w:rsidRDefault="006C32D2" w:rsidP="006C32D2">
            <w:pPr>
              <w:pStyle w:val="TAL"/>
              <w:rPr>
                <w:lang w:eastAsia="zh-CN"/>
              </w:rPr>
            </w:pPr>
            <w:r w:rsidRPr="00A564B4">
              <w:rPr>
                <w:rFonts w:eastAsia="PMingLiU"/>
                <w:lang w:eastAsia="zh-TW"/>
              </w:rPr>
              <w:t>C137</w:t>
            </w:r>
          </w:p>
        </w:tc>
        <w:tc>
          <w:tcPr>
            <w:tcW w:w="2471" w:type="dxa"/>
            <w:gridSpan w:val="3"/>
            <w:tcBorders>
              <w:top w:val="single" w:sz="6" w:space="0" w:color="auto"/>
              <w:left w:val="single" w:sz="6" w:space="0" w:color="auto"/>
              <w:bottom w:val="single" w:sz="6" w:space="0" w:color="auto"/>
              <w:right w:val="single" w:sz="6" w:space="0" w:color="auto"/>
            </w:tcBorders>
          </w:tcPr>
          <w:p w14:paraId="6B56CD7D"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3.5</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B04E94C" w14:textId="77777777" w:rsidR="006C32D2" w:rsidRPr="00A564B4" w:rsidRDefault="006C32D2" w:rsidP="006C32D2">
            <w:pPr>
              <w:pStyle w:val="TAL"/>
              <w:rPr>
                <w:lang w:eastAsia="en-US"/>
              </w:rPr>
            </w:pPr>
          </w:p>
        </w:tc>
      </w:tr>
      <w:tr w:rsidR="006C32D2" w:rsidRPr="00A564B4" w14:paraId="7D25FE8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819BB9F" w14:textId="77777777" w:rsidR="006C32D2" w:rsidRPr="00A564B4" w:rsidRDefault="006C32D2" w:rsidP="006C32D2">
            <w:pPr>
              <w:pStyle w:val="TAL"/>
              <w:rPr>
                <w:lang w:eastAsia="en-US"/>
              </w:rPr>
            </w:pPr>
            <w:r w:rsidRPr="00A564B4">
              <w:rPr>
                <w:rFonts w:eastAsia="PMingLiU"/>
                <w:lang w:eastAsia="zh-TW"/>
              </w:rPr>
              <w:t>8.23.5</w:t>
            </w:r>
          </w:p>
        </w:tc>
        <w:tc>
          <w:tcPr>
            <w:tcW w:w="2960" w:type="dxa"/>
            <w:gridSpan w:val="2"/>
            <w:tcBorders>
              <w:top w:val="single" w:sz="6" w:space="0" w:color="auto"/>
              <w:left w:val="single" w:sz="6" w:space="0" w:color="auto"/>
              <w:bottom w:val="single" w:sz="6" w:space="0" w:color="auto"/>
              <w:right w:val="single" w:sz="6" w:space="0" w:color="auto"/>
            </w:tcBorders>
          </w:tcPr>
          <w:p w14:paraId="3E3FB939" w14:textId="77777777" w:rsidR="006C32D2" w:rsidRPr="00A564B4" w:rsidRDefault="006C32D2" w:rsidP="006C32D2">
            <w:pPr>
              <w:pStyle w:val="TAL"/>
              <w:rPr>
                <w:lang w:eastAsia="en-US"/>
              </w:rPr>
            </w:pPr>
            <w:r w:rsidRPr="00A564B4">
              <w:rPr>
                <w:lang w:eastAsia="en-US"/>
              </w:rPr>
              <w:t>E-UTRAN FDD-FDD DC inter-frequency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DB1A037"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25C3606" w14:textId="77777777" w:rsidR="006C32D2" w:rsidRPr="00A564B4" w:rsidRDefault="006C32D2" w:rsidP="006C32D2">
            <w:pPr>
              <w:pStyle w:val="TAL"/>
              <w:rPr>
                <w:lang w:eastAsia="zh-CN"/>
              </w:rPr>
            </w:pPr>
            <w:r w:rsidRPr="00A564B4">
              <w:rPr>
                <w:rFonts w:eastAsia="PMingLiU"/>
                <w:lang w:eastAsia="zh-TW"/>
              </w:rPr>
              <w:t>C138</w:t>
            </w:r>
          </w:p>
        </w:tc>
        <w:tc>
          <w:tcPr>
            <w:tcW w:w="2471" w:type="dxa"/>
            <w:gridSpan w:val="3"/>
            <w:tcBorders>
              <w:top w:val="single" w:sz="6" w:space="0" w:color="auto"/>
              <w:left w:val="single" w:sz="6" w:space="0" w:color="auto"/>
              <w:bottom w:val="single" w:sz="6" w:space="0" w:color="auto"/>
              <w:right w:val="single" w:sz="6" w:space="0" w:color="auto"/>
            </w:tcBorders>
          </w:tcPr>
          <w:p w14:paraId="76914810"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420E29" w14:textId="77777777" w:rsidR="006C32D2" w:rsidRPr="00A564B4" w:rsidRDefault="006C32D2" w:rsidP="006C32D2">
            <w:pPr>
              <w:pStyle w:val="TAL"/>
              <w:rPr>
                <w:lang w:eastAsia="en-US"/>
              </w:rPr>
            </w:pPr>
          </w:p>
        </w:tc>
      </w:tr>
      <w:tr w:rsidR="006C32D2" w:rsidRPr="00A564B4" w14:paraId="5315019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5A36840" w14:textId="77777777" w:rsidR="006C32D2" w:rsidRPr="00A564B4" w:rsidRDefault="006C32D2" w:rsidP="006C32D2">
            <w:pPr>
              <w:pStyle w:val="TAL"/>
              <w:rPr>
                <w:lang w:eastAsia="en-US"/>
              </w:rPr>
            </w:pPr>
            <w:r w:rsidRPr="00A564B4">
              <w:rPr>
                <w:rFonts w:eastAsia="PMingLiU"/>
                <w:lang w:eastAsia="zh-TW"/>
              </w:rPr>
              <w:t>8.23.6</w:t>
            </w:r>
          </w:p>
        </w:tc>
        <w:tc>
          <w:tcPr>
            <w:tcW w:w="2960" w:type="dxa"/>
            <w:gridSpan w:val="2"/>
            <w:tcBorders>
              <w:top w:val="single" w:sz="6" w:space="0" w:color="auto"/>
              <w:left w:val="single" w:sz="6" w:space="0" w:color="auto"/>
              <w:bottom w:val="single" w:sz="6" w:space="0" w:color="auto"/>
              <w:right w:val="single" w:sz="6" w:space="0" w:color="auto"/>
            </w:tcBorders>
          </w:tcPr>
          <w:p w14:paraId="58E330FF" w14:textId="77777777" w:rsidR="006C32D2" w:rsidRPr="00A564B4" w:rsidRDefault="006C32D2" w:rsidP="006C32D2">
            <w:pPr>
              <w:pStyle w:val="TAL"/>
              <w:rPr>
                <w:lang w:eastAsia="en-US"/>
              </w:rPr>
            </w:pPr>
            <w:r w:rsidRPr="00A564B4">
              <w:rPr>
                <w:lang w:eastAsia="en-US"/>
              </w:rPr>
              <w:t>E-UTRAN TDD-TDD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EDB86FF"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D6AEBD" w14:textId="77777777" w:rsidR="006C32D2" w:rsidRPr="00A564B4" w:rsidRDefault="006C32D2" w:rsidP="006C32D2">
            <w:pPr>
              <w:pStyle w:val="TAL"/>
              <w:rPr>
                <w:lang w:eastAsia="zh-CN"/>
              </w:rPr>
            </w:pPr>
            <w:r w:rsidRPr="00A564B4">
              <w:rPr>
                <w:rFonts w:eastAsia="PMingLiU"/>
                <w:lang w:eastAsia="zh-TW"/>
              </w:rPr>
              <w:t>C139</w:t>
            </w:r>
          </w:p>
        </w:tc>
        <w:tc>
          <w:tcPr>
            <w:tcW w:w="2471" w:type="dxa"/>
            <w:gridSpan w:val="3"/>
            <w:tcBorders>
              <w:top w:val="single" w:sz="6" w:space="0" w:color="auto"/>
              <w:left w:val="single" w:sz="6" w:space="0" w:color="auto"/>
              <w:bottom w:val="single" w:sz="6" w:space="0" w:color="auto"/>
              <w:right w:val="single" w:sz="6" w:space="0" w:color="auto"/>
            </w:tcBorders>
          </w:tcPr>
          <w:p w14:paraId="54FA7B2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83AD0" w14:textId="77777777" w:rsidR="006C32D2" w:rsidRPr="00A564B4" w:rsidRDefault="006C32D2" w:rsidP="006C32D2">
            <w:pPr>
              <w:pStyle w:val="TAL"/>
              <w:rPr>
                <w:lang w:eastAsia="en-US"/>
              </w:rPr>
            </w:pPr>
          </w:p>
        </w:tc>
      </w:tr>
      <w:tr w:rsidR="006C32D2" w:rsidRPr="00A564B4" w14:paraId="00237BA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EB21B9" w14:textId="77777777" w:rsidR="006C32D2" w:rsidRPr="00A564B4" w:rsidRDefault="006C32D2" w:rsidP="006C32D2">
            <w:pPr>
              <w:pStyle w:val="TAL"/>
              <w:rPr>
                <w:rFonts w:eastAsia="PMingLiU"/>
                <w:lang w:eastAsia="zh-TW"/>
              </w:rPr>
            </w:pPr>
            <w:r w:rsidRPr="00A564B4">
              <w:rPr>
                <w:rFonts w:eastAsia="PMingLiU"/>
                <w:lang w:eastAsia="zh-TW"/>
              </w:rPr>
              <w:t>8.23.7</w:t>
            </w:r>
          </w:p>
        </w:tc>
        <w:tc>
          <w:tcPr>
            <w:tcW w:w="2960" w:type="dxa"/>
            <w:gridSpan w:val="2"/>
            <w:tcBorders>
              <w:top w:val="single" w:sz="6" w:space="0" w:color="auto"/>
              <w:left w:val="single" w:sz="6" w:space="0" w:color="auto"/>
              <w:bottom w:val="single" w:sz="6" w:space="0" w:color="auto"/>
              <w:right w:val="single" w:sz="6" w:space="0" w:color="auto"/>
            </w:tcBorders>
          </w:tcPr>
          <w:p w14:paraId="42799990" w14:textId="77777777" w:rsidR="006C32D2" w:rsidRPr="00A564B4" w:rsidRDefault="006C32D2" w:rsidP="006C32D2">
            <w:pPr>
              <w:pStyle w:val="TAL"/>
              <w:rPr>
                <w:lang w:eastAsia="en-US"/>
              </w:rPr>
            </w:pPr>
            <w:r w:rsidRPr="00A564B4">
              <w:rPr>
                <w:lang w:eastAsia="en-US"/>
              </w:rPr>
              <w:t>E-UTRAN FDD-FDD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04FD9B"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820A69" w14:textId="77777777" w:rsidR="006C32D2" w:rsidRPr="00A564B4" w:rsidRDefault="006C32D2" w:rsidP="006C32D2">
            <w:pPr>
              <w:pStyle w:val="TAL"/>
              <w:rPr>
                <w:rFonts w:eastAsia="PMingLiU"/>
                <w:lang w:eastAsia="zh-TW"/>
              </w:rPr>
            </w:pPr>
            <w:r w:rsidRPr="00A564B4">
              <w:rPr>
                <w:rFonts w:eastAsia="PMingLiU"/>
                <w:lang w:eastAsia="zh-TW"/>
              </w:rPr>
              <w:t>C176</w:t>
            </w:r>
          </w:p>
        </w:tc>
        <w:tc>
          <w:tcPr>
            <w:tcW w:w="2471" w:type="dxa"/>
            <w:gridSpan w:val="3"/>
            <w:tcBorders>
              <w:top w:val="single" w:sz="6" w:space="0" w:color="auto"/>
              <w:left w:val="single" w:sz="6" w:space="0" w:color="auto"/>
              <w:bottom w:val="single" w:sz="6" w:space="0" w:color="auto"/>
              <w:right w:val="single" w:sz="6" w:space="0" w:color="auto"/>
            </w:tcBorders>
          </w:tcPr>
          <w:p w14:paraId="07D63597"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4432D08" w14:textId="77777777" w:rsidR="006C32D2" w:rsidRPr="00A564B4" w:rsidRDefault="006C32D2" w:rsidP="006C32D2">
            <w:pPr>
              <w:pStyle w:val="TAL"/>
              <w:rPr>
                <w:lang w:eastAsia="en-US"/>
              </w:rPr>
            </w:pPr>
          </w:p>
        </w:tc>
      </w:tr>
      <w:tr w:rsidR="006C32D2" w:rsidRPr="00A564B4" w14:paraId="6CED71D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4A7C4B" w14:textId="77777777" w:rsidR="006C32D2" w:rsidRPr="00A564B4" w:rsidRDefault="006C32D2" w:rsidP="006C32D2">
            <w:pPr>
              <w:pStyle w:val="TAL"/>
              <w:rPr>
                <w:rFonts w:eastAsia="PMingLiU"/>
                <w:lang w:eastAsia="zh-TW"/>
              </w:rPr>
            </w:pPr>
            <w:r w:rsidRPr="00A564B4">
              <w:rPr>
                <w:rFonts w:eastAsia="PMingLiU"/>
                <w:lang w:eastAsia="zh-TW"/>
              </w:rPr>
              <w:t>8.23.8</w:t>
            </w:r>
          </w:p>
        </w:tc>
        <w:tc>
          <w:tcPr>
            <w:tcW w:w="2960" w:type="dxa"/>
            <w:gridSpan w:val="2"/>
            <w:tcBorders>
              <w:top w:val="single" w:sz="6" w:space="0" w:color="auto"/>
              <w:left w:val="single" w:sz="6" w:space="0" w:color="auto"/>
              <w:bottom w:val="single" w:sz="6" w:space="0" w:color="auto"/>
              <w:right w:val="single" w:sz="6" w:space="0" w:color="auto"/>
            </w:tcBorders>
          </w:tcPr>
          <w:p w14:paraId="008F3AEB" w14:textId="77777777" w:rsidR="006C32D2" w:rsidRPr="00A564B4" w:rsidRDefault="006C32D2" w:rsidP="006C32D2">
            <w:pPr>
              <w:pStyle w:val="TAL"/>
              <w:rPr>
                <w:lang w:eastAsia="en-US"/>
              </w:rPr>
            </w:pPr>
            <w:r w:rsidRPr="00A564B4">
              <w:rPr>
                <w:lang w:eastAsia="en-US"/>
              </w:rPr>
              <w:t>E-UTRAN FDD-FDD Addition and Release Delay of known PSCell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1D3FA01"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2AA76C" w14:textId="77777777" w:rsidR="006C32D2" w:rsidRPr="00A564B4" w:rsidRDefault="006C32D2" w:rsidP="006C32D2">
            <w:pPr>
              <w:pStyle w:val="TAL"/>
              <w:rPr>
                <w:rFonts w:eastAsia="PMingLiU"/>
                <w:lang w:eastAsia="zh-TW"/>
              </w:rPr>
            </w:pPr>
            <w:r w:rsidRPr="00A564B4">
              <w:rPr>
                <w:rFonts w:eastAsia="PMingLiU"/>
                <w:lang w:eastAsia="zh-TW"/>
              </w:rPr>
              <w:t>C177</w:t>
            </w:r>
          </w:p>
        </w:tc>
        <w:tc>
          <w:tcPr>
            <w:tcW w:w="2471" w:type="dxa"/>
            <w:gridSpan w:val="3"/>
            <w:tcBorders>
              <w:top w:val="single" w:sz="6" w:space="0" w:color="auto"/>
              <w:left w:val="single" w:sz="6" w:space="0" w:color="auto"/>
              <w:bottom w:val="single" w:sz="6" w:space="0" w:color="auto"/>
              <w:right w:val="single" w:sz="6" w:space="0" w:color="auto"/>
            </w:tcBorders>
          </w:tcPr>
          <w:p w14:paraId="5B659BE8"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BDD1EA4" w14:textId="77777777" w:rsidR="006C32D2" w:rsidRPr="00A564B4" w:rsidRDefault="006C32D2" w:rsidP="006C32D2">
            <w:pPr>
              <w:pStyle w:val="TAL"/>
              <w:rPr>
                <w:lang w:eastAsia="en-US"/>
              </w:rPr>
            </w:pPr>
          </w:p>
        </w:tc>
      </w:tr>
      <w:tr w:rsidR="006C32D2" w:rsidRPr="00A564B4" w14:paraId="7D7833C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350D1C" w14:textId="77777777" w:rsidR="006C32D2" w:rsidRPr="00A564B4" w:rsidRDefault="006C32D2" w:rsidP="006C32D2">
            <w:pPr>
              <w:pStyle w:val="TAL"/>
              <w:rPr>
                <w:rFonts w:eastAsia="PMingLiU"/>
                <w:lang w:eastAsia="zh-TW"/>
              </w:rPr>
            </w:pPr>
            <w:r w:rsidRPr="00A564B4">
              <w:rPr>
                <w:rFonts w:eastAsia="PMingLiU"/>
                <w:lang w:eastAsia="zh-TW"/>
              </w:rPr>
              <w:t>8.23.9</w:t>
            </w:r>
          </w:p>
        </w:tc>
        <w:tc>
          <w:tcPr>
            <w:tcW w:w="2960" w:type="dxa"/>
            <w:gridSpan w:val="2"/>
            <w:tcBorders>
              <w:top w:val="single" w:sz="6" w:space="0" w:color="auto"/>
              <w:left w:val="single" w:sz="6" w:space="0" w:color="auto"/>
              <w:bottom w:val="single" w:sz="6" w:space="0" w:color="auto"/>
              <w:right w:val="single" w:sz="6" w:space="0" w:color="auto"/>
            </w:tcBorders>
          </w:tcPr>
          <w:p w14:paraId="4A44DA71" w14:textId="77777777" w:rsidR="006C32D2" w:rsidRPr="00A564B4" w:rsidRDefault="006C32D2" w:rsidP="006C32D2">
            <w:pPr>
              <w:pStyle w:val="TAL"/>
              <w:rPr>
                <w:lang w:eastAsia="en-US"/>
              </w:rPr>
            </w:pPr>
            <w:r w:rsidRPr="00A564B4">
              <w:rPr>
                <w:lang w:eastAsia="en-US"/>
              </w:rPr>
              <w:t>E-UTRAN TDD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7CF0D9"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A309FD5" w14:textId="77777777" w:rsidR="006C32D2" w:rsidRPr="00A564B4" w:rsidRDefault="006C32D2" w:rsidP="006C32D2">
            <w:pPr>
              <w:pStyle w:val="TAL"/>
              <w:rPr>
                <w:rFonts w:eastAsia="PMingLiU"/>
                <w:lang w:eastAsia="zh-TW"/>
              </w:rPr>
            </w:pPr>
            <w:r w:rsidRPr="00A564B4">
              <w:rPr>
                <w:rFonts w:eastAsia="PMingLiU"/>
                <w:lang w:eastAsia="zh-TW"/>
              </w:rPr>
              <w:t>C178</w:t>
            </w:r>
          </w:p>
        </w:tc>
        <w:tc>
          <w:tcPr>
            <w:tcW w:w="2471" w:type="dxa"/>
            <w:gridSpan w:val="3"/>
            <w:tcBorders>
              <w:top w:val="single" w:sz="6" w:space="0" w:color="auto"/>
              <w:left w:val="single" w:sz="6" w:space="0" w:color="auto"/>
              <w:bottom w:val="single" w:sz="6" w:space="0" w:color="auto"/>
              <w:right w:val="single" w:sz="6" w:space="0" w:color="auto"/>
            </w:tcBorders>
          </w:tcPr>
          <w:p w14:paraId="2670708B" w14:textId="77777777" w:rsidR="006C32D2" w:rsidRPr="00A564B4" w:rsidRDefault="006C32D2" w:rsidP="006C32D2">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4C0A49E" w14:textId="77777777" w:rsidR="006C32D2" w:rsidRPr="00A564B4" w:rsidRDefault="006C32D2" w:rsidP="006C32D2">
            <w:pPr>
              <w:pStyle w:val="TAL"/>
              <w:rPr>
                <w:lang w:eastAsia="en-US"/>
              </w:rPr>
            </w:pPr>
          </w:p>
        </w:tc>
      </w:tr>
      <w:tr w:rsidR="006C32D2" w:rsidRPr="00A564B4" w14:paraId="780C2F3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89A6B" w14:textId="77777777" w:rsidR="006C32D2" w:rsidRPr="00A564B4" w:rsidRDefault="006C32D2" w:rsidP="006C32D2">
            <w:pPr>
              <w:pStyle w:val="TAL"/>
              <w:rPr>
                <w:rFonts w:eastAsia="PMingLiU"/>
                <w:lang w:eastAsia="zh-TW"/>
              </w:rPr>
            </w:pPr>
            <w:r w:rsidRPr="00A564B4">
              <w:rPr>
                <w:rFonts w:eastAsia="PMingLiU"/>
                <w:lang w:eastAsia="zh-TW"/>
              </w:rPr>
              <w:t>8.25.1</w:t>
            </w:r>
          </w:p>
        </w:tc>
        <w:tc>
          <w:tcPr>
            <w:tcW w:w="2960" w:type="dxa"/>
            <w:gridSpan w:val="2"/>
            <w:tcBorders>
              <w:top w:val="single" w:sz="6" w:space="0" w:color="auto"/>
              <w:left w:val="single" w:sz="6" w:space="0" w:color="auto"/>
              <w:bottom w:val="single" w:sz="6" w:space="0" w:color="auto"/>
              <w:right w:val="single" w:sz="6" w:space="0" w:color="auto"/>
            </w:tcBorders>
          </w:tcPr>
          <w:p w14:paraId="52F8A50E" w14:textId="77777777" w:rsidR="006C32D2" w:rsidRPr="00A564B4" w:rsidRDefault="006C32D2" w:rsidP="006C32D2">
            <w:pPr>
              <w:pStyle w:val="TAL"/>
              <w:rPr>
                <w:lang w:eastAsia="en-US"/>
              </w:rPr>
            </w:pPr>
            <w:r w:rsidRPr="00A564B4">
              <w:rPr>
                <w:sz w:val="16"/>
                <w:lang w:eastAsia="en-US"/>
              </w:rPr>
              <w:t>E-UTRAN FDD-WLAN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27E0EE0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B18DB4F" w14:textId="77777777" w:rsidR="006C32D2" w:rsidRPr="00A564B4" w:rsidRDefault="006C32D2" w:rsidP="006C32D2">
            <w:pPr>
              <w:pStyle w:val="TAL"/>
              <w:rPr>
                <w:rFonts w:eastAsia="PMingLiU"/>
                <w:lang w:eastAsia="zh-TW"/>
              </w:rPr>
            </w:pPr>
            <w:r w:rsidRPr="00A564B4">
              <w:rPr>
                <w:rFonts w:eastAsia="PMingLiU"/>
                <w:lang w:eastAsia="zh-TW"/>
              </w:rPr>
              <w:t>C179</w:t>
            </w:r>
          </w:p>
        </w:tc>
        <w:tc>
          <w:tcPr>
            <w:tcW w:w="2471" w:type="dxa"/>
            <w:gridSpan w:val="3"/>
            <w:tcBorders>
              <w:top w:val="single" w:sz="6" w:space="0" w:color="auto"/>
              <w:left w:val="single" w:sz="6" w:space="0" w:color="auto"/>
              <w:bottom w:val="single" w:sz="6" w:space="0" w:color="auto"/>
              <w:right w:val="single" w:sz="6" w:space="0" w:color="auto"/>
            </w:tcBorders>
          </w:tcPr>
          <w:p w14:paraId="03A25233" w14:textId="77777777" w:rsidR="006C32D2" w:rsidRPr="00A564B4" w:rsidRDefault="006C32D2" w:rsidP="006C32D2">
            <w:pPr>
              <w:pStyle w:val="TAL"/>
              <w:rPr>
                <w:lang w:eastAsia="ko-KR"/>
              </w:rPr>
            </w:pPr>
            <w:r w:rsidRPr="00A564B4">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F44BC9" w14:textId="77777777" w:rsidR="006C32D2" w:rsidRPr="00A564B4" w:rsidRDefault="006C32D2" w:rsidP="006C32D2">
            <w:pPr>
              <w:pStyle w:val="TAL"/>
              <w:rPr>
                <w:lang w:eastAsia="en-US"/>
              </w:rPr>
            </w:pPr>
          </w:p>
        </w:tc>
      </w:tr>
      <w:tr w:rsidR="006C32D2" w:rsidRPr="00A564B4" w14:paraId="04070D5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67D3378" w14:textId="77777777" w:rsidR="006C32D2" w:rsidRPr="00A564B4" w:rsidRDefault="006C32D2" w:rsidP="006C32D2">
            <w:pPr>
              <w:pStyle w:val="TAL"/>
              <w:rPr>
                <w:rFonts w:eastAsia="PMingLiU"/>
                <w:lang w:eastAsia="zh-TW"/>
              </w:rPr>
            </w:pPr>
            <w:r w:rsidRPr="00A564B4">
              <w:rPr>
                <w:rFonts w:eastAsia="PMingLiU"/>
                <w:lang w:eastAsia="zh-TW"/>
              </w:rPr>
              <w:t>8.25.2</w:t>
            </w:r>
          </w:p>
        </w:tc>
        <w:tc>
          <w:tcPr>
            <w:tcW w:w="2960" w:type="dxa"/>
            <w:gridSpan w:val="2"/>
            <w:tcBorders>
              <w:top w:val="single" w:sz="6" w:space="0" w:color="auto"/>
              <w:left w:val="single" w:sz="6" w:space="0" w:color="auto"/>
              <w:bottom w:val="single" w:sz="6" w:space="0" w:color="auto"/>
              <w:right w:val="single" w:sz="6" w:space="0" w:color="auto"/>
            </w:tcBorders>
          </w:tcPr>
          <w:p w14:paraId="0C2C4343" w14:textId="77777777" w:rsidR="006C32D2" w:rsidRPr="00A564B4" w:rsidRDefault="006C32D2" w:rsidP="006C32D2">
            <w:pPr>
              <w:pStyle w:val="TAL"/>
              <w:rPr>
                <w:lang w:eastAsia="en-US"/>
              </w:rPr>
            </w:pPr>
            <w:r w:rsidRPr="00A564B4">
              <w:rPr>
                <w:sz w:val="16"/>
                <w:lang w:eastAsia="en-US"/>
              </w:rPr>
              <w:t>E-UTRAN TDD-WLAN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191D0B7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A4D17C4" w14:textId="77777777" w:rsidR="006C32D2" w:rsidRPr="00A564B4" w:rsidRDefault="006C32D2" w:rsidP="006C32D2">
            <w:pPr>
              <w:pStyle w:val="TAL"/>
              <w:rPr>
                <w:rFonts w:eastAsia="PMingLiU"/>
                <w:lang w:eastAsia="zh-TW"/>
              </w:rPr>
            </w:pPr>
            <w:r w:rsidRPr="00A564B4">
              <w:rPr>
                <w:rFonts w:eastAsia="PMingLiU"/>
                <w:lang w:eastAsia="zh-TW"/>
              </w:rPr>
              <w:t>C180</w:t>
            </w:r>
          </w:p>
        </w:tc>
        <w:tc>
          <w:tcPr>
            <w:tcW w:w="2471" w:type="dxa"/>
            <w:gridSpan w:val="3"/>
            <w:tcBorders>
              <w:top w:val="single" w:sz="6" w:space="0" w:color="auto"/>
              <w:left w:val="single" w:sz="6" w:space="0" w:color="auto"/>
              <w:bottom w:val="single" w:sz="6" w:space="0" w:color="auto"/>
              <w:right w:val="single" w:sz="6" w:space="0" w:color="auto"/>
            </w:tcBorders>
          </w:tcPr>
          <w:p w14:paraId="4A957DA3" w14:textId="77777777" w:rsidR="006C32D2" w:rsidRPr="00A564B4" w:rsidRDefault="006C32D2" w:rsidP="006C32D2">
            <w:pPr>
              <w:pStyle w:val="TAL"/>
              <w:rPr>
                <w:lang w:eastAsia="ko-KR"/>
              </w:rPr>
            </w:pPr>
            <w:r w:rsidRPr="00A564B4">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5B10B30" w14:textId="77777777" w:rsidR="006C32D2" w:rsidRPr="00A564B4" w:rsidRDefault="006C32D2" w:rsidP="006C32D2">
            <w:pPr>
              <w:pStyle w:val="TAL"/>
              <w:rPr>
                <w:lang w:eastAsia="en-US"/>
              </w:rPr>
            </w:pPr>
          </w:p>
        </w:tc>
      </w:tr>
      <w:tr w:rsidR="006C32D2" w:rsidRPr="00A564B4" w14:paraId="072940D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97F22A" w14:textId="77777777" w:rsidR="006C32D2" w:rsidRPr="00A564B4" w:rsidRDefault="006C32D2" w:rsidP="006C32D2">
            <w:pPr>
              <w:pStyle w:val="TAL"/>
              <w:rPr>
                <w:rFonts w:eastAsia="PMingLiU"/>
                <w:lang w:eastAsia="zh-TW"/>
              </w:rPr>
            </w:pPr>
            <w:r w:rsidRPr="00A564B4">
              <w:rPr>
                <w:rFonts w:eastAsia="PMingLiU"/>
                <w:lang w:eastAsia="zh-TW"/>
              </w:rPr>
              <w:t>8.26.1</w:t>
            </w:r>
          </w:p>
        </w:tc>
        <w:tc>
          <w:tcPr>
            <w:tcW w:w="2960" w:type="dxa"/>
            <w:gridSpan w:val="2"/>
            <w:tcBorders>
              <w:top w:val="single" w:sz="6" w:space="0" w:color="auto"/>
              <w:left w:val="single" w:sz="6" w:space="0" w:color="auto"/>
              <w:bottom w:val="single" w:sz="6" w:space="0" w:color="auto"/>
              <w:right w:val="single" w:sz="6" w:space="0" w:color="auto"/>
            </w:tcBorders>
          </w:tcPr>
          <w:p w14:paraId="6931FF23" w14:textId="77777777" w:rsidR="006C32D2" w:rsidRPr="00A564B4" w:rsidRDefault="006C32D2" w:rsidP="006C32D2">
            <w:pPr>
              <w:pStyle w:val="TAL"/>
              <w:rPr>
                <w:lang w:eastAsia="en-US"/>
              </w:rPr>
            </w:pPr>
            <w:r w:rsidRPr="00A564B4">
              <w:rPr>
                <w:lang w:eastAsia="zh-CN"/>
              </w:rPr>
              <w:t>E-UTRAN FDD-FS3 Activation and deactivation of known FS3 SCell with FDD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3E15BF4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358C1CA" w14:textId="77777777" w:rsidR="006C32D2" w:rsidRPr="00A564B4" w:rsidRDefault="006C32D2" w:rsidP="006C32D2">
            <w:pPr>
              <w:pStyle w:val="TAL"/>
              <w:rPr>
                <w:rFonts w:eastAsia="PMingLiU"/>
                <w:lang w:eastAsia="zh-TW"/>
              </w:rPr>
            </w:pPr>
            <w:r w:rsidRPr="00A564B4">
              <w:rPr>
                <w:rFonts w:eastAsia="PMingLiU"/>
                <w:lang w:eastAsia="zh-TW"/>
              </w:rPr>
              <w:t>C144</w:t>
            </w:r>
          </w:p>
        </w:tc>
        <w:tc>
          <w:tcPr>
            <w:tcW w:w="2471" w:type="dxa"/>
            <w:gridSpan w:val="3"/>
            <w:tcBorders>
              <w:top w:val="single" w:sz="6" w:space="0" w:color="auto"/>
              <w:left w:val="single" w:sz="6" w:space="0" w:color="auto"/>
              <w:bottom w:val="single" w:sz="6" w:space="0" w:color="auto"/>
              <w:right w:val="single" w:sz="6" w:space="0" w:color="auto"/>
            </w:tcBorders>
          </w:tcPr>
          <w:p w14:paraId="5F0F53E6"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9B3F0C9" w14:textId="77777777" w:rsidR="006C32D2" w:rsidRPr="00A564B4" w:rsidRDefault="006C32D2" w:rsidP="006C32D2">
            <w:pPr>
              <w:pStyle w:val="TAL"/>
              <w:rPr>
                <w:lang w:eastAsia="en-US"/>
              </w:rPr>
            </w:pPr>
          </w:p>
        </w:tc>
      </w:tr>
      <w:tr w:rsidR="006C32D2" w:rsidRPr="00A564B4" w14:paraId="337668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4A92849" w14:textId="77777777" w:rsidR="006C32D2" w:rsidRPr="00A564B4" w:rsidRDefault="006C32D2" w:rsidP="006C32D2">
            <w:pPr>
              <w:pStyle w:val="TAL"/>
              <w:rPr>
                <w:rFonts w:eastAsia="PMingLiU"/>
                <w:lang w:eastAsia="zh-TW"/>
              </w:rPr>
            </w:pPr>
            <w:r w:rsidRPr="00A564B4">
              <w:rPr>
                <w:rFonts w:eastAsia="PMingLiU"/>
                <w:lang w:eastAsia="zh-TW"/>
              </w:rPr>
              <w:t>8.26.2</w:t>
            </w:r>
          </w:p>
        </w:tc>
        <w:tc>
          <w:tcPr>
            <w:tcW w:w="2960" w:type="dxa"/>
            <w:gridSpan w:val="2"/>
            <w:tcBorders>
              <w:top w:val="single" w:sz="6" w:space="0" w:color="auto"/>
              <w:left w:val="single" w:sz="6" w:space="0" w:color="auto"/>
              <w:bottom w:val="single" w:sz="6" w:space="0" w:color="auto"/>
              <w:right w:val="single" w:sz="6" w:space="0" w:color="auto"/>
            </w:tcBorders>
          </w:tcPr>
          <w:p w14:paraId="787B4A7D" w14:textId="77777777" w:rsidR="006C32D2" w:rsidRPr="00A564B4" w:rsidRDefault="006C32D2" w:rsidP="006C32D2">
            <w:pPr>
              <w:pStyle w:val="TAL"/>
              <w:rPr>
                <w:lang w:eastAsia="zh-CN"/>
              </w:rPr>
            </w:pPr>
            <w:r w:rsidRPr="00A564B4">
              <w:rPr>
                <w:lang w:eastAsia="zh-CN"/>
              </w:rPr>
              <w:t>E-UTRAN TDD-FS3 Activation and deactivation of known FS3 SCell with TDD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2CE592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E38B4A9" w14:textId="77777777" w:rsidR="006C32D2" w:rsidRPr="00A564B4" w:rsidRDefault="006C32D2" w:rsidP="006C32D2">
            <w:pPr>
              <w:pStyle w:val="TAL"/>
              <w:rPr>
                <w:rFonts w:eastAsia="PMingLiU"/>
                <w:lang w:eastAsia="zh-TW"/>
              </w:rPr>
            </w:pPr>
            <w:r w:rsidRPr="00A564B4">
              <w:rPr>
                <w:lang w:eastAsia="en-US"/>
              </w:rPr>
              <w:t>C159</w:t>
            </w:r>
          </w:p>
        </w:tc>
        <w:tc>
          <w:tcPr>
            <w:tcW w:w="2471" w:type="dxa"/>
            <w:gridSpan w:val="3"/>
            <w:tcBorders>
              <w:top w:val="single" w:sz="6" w:space="0" w:color="auto"/>
              <w:left w:val="single" w:sz="6" w:space="0" w:color="auto"/>
              <w:bottom w:val="single" w:sz="6" w:space="0" w:color="auto"/>
              <w:right w:val="single" w:sz="6" w:space="0" w:color="auto"/>
            </w:tcBorders>
          </w:tcPr>
          <w:p w14:paraId="6077B1FA"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7B2DA88" w14:textId="77777777" w:rsidR="006C32D2" w:rsidRPr="00A564B4" w:rsidRDefault="006C32D2" w:rsidP="006C32D2">
            <w:pPr>
              <w:pStyle w:val="TAL"/>
              <w:rPr>
                <w:lang w:eastAsia="en-US"/>
              </w:rPr>
            </w:pPr>
          </w:p>
        </w:tc>
      </w:tr>
      <w:tr w:rsidR="006C32D2" w:rsidRPr="00A564B4" w14:paraId="3C645B9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09A8372" w14:textId="77777777" w:rsidR="006C32D2" w:rsidRPr="00A564B4" w:rsidRDefault="006C32D2" w:rsidP="006C32D2">
            <w:pPr>
              <w:pStyle w:val="TAL"/>
              <w:rPr>
                <w:rFonts w:eastAsia="PMingLiU"/>
                <w:lang w:eastAsia="zh-TW"/>
              </w:rPr>
            </w:pPr>
            <w:r w:rsidRPr="00A564B4">
              <w:rPr>
                <w:rFonts w:eastAsia="PMingLiU"/>
                <w:lang w:eastAsia="zh-TW"/>
              </w:rPr>
              <w:t>8.26.3</w:t>
            </w:r>
          </w:p>
        </w:tc>
        <w:tc>
          <w:tcPr>
            <w:tcW w:w="2960" w:type="dxa"/>
            <w:gridSpan w:val="2"/>
            <w:tcBorders>
              <w:top w:val="single" w:sz="6" w:space="0" w:color="auto"/>
              <w:left w:val="single" w:sz="6" w:space="0" w:color="auto"/>
              <w:bottom w:val="single" w:sz="6" w:space="0" w:color="auto"/>
              <w:right w:val="single" w:sz="6" w:space="0" w:color="auto"/>
            </w:tcBorders>
          </w:tcPr>
          <w:p w14:paraId="22B19B0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1294797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504869F" w14:textId="77777777" w:rsidR="006C32D2" w:rsidRPr="00A564B4" w:rsidRDefault="006C32D2" w:rsidP="006C32D2">
            <w:pPr>
              <w:pStyle w:val="TAL"/>
              <w:rPr>
                <w:rFonts w:eastAsia="PMingLiU"/>
                <w:lang w:eastAsia="zh-TW"/>
              </w:rPr>
            </w:pPr>
            <w:r w:rsidRPr="00A564B4">
              <w:rPr>
                <w:rFonts w:eastAsia="PMingLiU"/>
                <w:lang w:eastAsia="zh-TW"/>
              </w:rPr>
              <w:t>C145</w:t>
            </w:r>
          </w:p>
        </w:tc>
        <w:tc>
          <w:tcPr>
            <w:tcW w:w="2471" w:type="dxa"/>
            <w:gridSpan w:val="3"/>
            <w:tcBorders>
              <w:top w:val="single" w:sz="6" w:space="0" w:color="auto"/>
              <w:left w:val="single" w:sz="6" w:space="0" w:color="auto"/>
              <w:bottom w:val="single" w:sz="6" w:space="0" w:color="auto"/>
              <w:right w:val="single" w:sz="6" w:space="0" w:color="auto"/>
            </w:tcBorders>
          </w:tcPr>
          <w:p w14:paraId="79AD6B08"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6C32D2" w:rsidRPr="00A564B4" w:rsidRDefault="006C32D2" w:rsidP="006C32D2">
            <w:pPr>
              <w:pStyle w:val="TAL"/>
              <w:rPr>
                <w:lang w:eastAsia="en-US"/>
              </w:rPr>
            </w:pPr>
            <w:r w:rsidRPr="00A564B4">
              <w:rPr>
                <w:lang w:eastAsia="ko-KR"/>
              </w:rPr>
              <w:t>It is not necessary for LAA UEs to execute this test if 8.26.3A case is executed</w:t>
            </w:r>
            <w:r w:rsidRPr="00A564B4">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576DF62" w14:textId="77777777" w:rsidR="006C32D2" w:rsidRPr="00A564B4" w:rsidRDefault="006C32D2" w:rsidP="006C32D2">
            <w:pPr>
              <w:pStyle w:val="TAL"/>
              <w:rPr>
                <w:lang w:eastAsia="en-US"/>
              </w:rPr>
            </w:pPr>
          </w:p>
        </w:tc>
      </w:tr>
      <w:tr w:rsidR="006C32D2" w:rsidRPr="00A564B4" w14:paraId="0C7CFA0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1A710A" w14:textId="77777777" w:rsidR="006C32D2" w:rsidRPr="00A564B4" w:rsidRDefault="006C32D2" w:rsidP="006C32D2">
            <w:pPr>
              <w:pStyle w:val="TAL"/>
              <w:rPr>
                <w:rFonts w:eastAsia="PMingLiU"/>
                <w:lang w:eastAsia="zh-TW"/>
              </w:rPr>
            </w:pPr>
            <w:r w:rsidRPr="00A564B4">
              <w:rPr>
                <w:rFonts w:eastAsia="PMingLiU"/>
                <w:lang w:eastAsia="zh-TW"/>
              </w:rPr>
              <w:t>8.26.3A</w:t>
            </w:r>
          </w:p>
        </w:tc>
        <w:tc>
          <w:tcPr>
            <w:tcW w:w="2960" w:type="dxa"/>
            <w:gridSpan w:val="2"/>
            <w:tcBorders>
              <w:top w:val="single" w:sz="6" w:space="0" w:color="auto"/>
              <w:left w:val="single" w:sz="6" w:space="0" w:color="auto"/>
              <w:bottom w:val="single" w:sz="6" w:space="0" w:color="auto"/>
              <w:right w:val="single" w:sz="6" w:space="0" w:color="auto"/>
            </w:tcBorders>
          </w:tcPr>
          <w:p w14:paraId="1E6F8DE3" w14:textId="77777777" w:rsidR="006C32D2" w:rsidRPr="00A564B4" w:rsidRDefault="006C32D2" w:rsidP="006C32D2">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38A2FDA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5FEAC93C" w14:textId="77777777" w:rsidR="006C32D2" w:rsidRPr="00A564B4" w:rsidRDefault="006C32D2" w:rsidP="006C32D2">
            <w:pPr>
              <w:pStyle w:val="TAL"/>
              <w:rPr>
                <w:rFonts w:eastAsia="PMingLiU"/>
                <w:lang w:eastAsia="zh-TW"/>
              </w:rPr>
            </w:pPr>
            <w:r w:rsidRPr="00A564B4">
              <w:rPr>
                <w:rFonts w:eastAsia="PMingLiU"/>
                <w:lang w:eastAsia="zh-TW"/>
              </w:rPr>
              <w:t>C145a</w:t>
            </w:r>
          </w:p>
        </w:tc>
        <w:tc>
          <w:tcPr>
            <w:tcW w:w="2471" w:type="dxa"/>
            <w:gridSpan w:val="3"/>
            <w:tcBorders>
              <w:top w:val="single" w:sz="6" w:space="0" w:color="auto"/>
              <w:left w:val="single" w:sz="6" w:space="0" w:color="auto"/>
              <w:bottom w:val="single" w:sz="6" w:space="0" w:color="auto"/>
              <w:right w:val="single" w:sz="6" w:space="0" w:color="auto"/>
            </w:tcBorders>
          </w:tcPr>
          <w:p w14:paraId="4D36F882" w14:textId="77777777" w:rsidR="006C32D2" w:rsidRPr="00A564B4" w:rsidRDefault="006C32D2" w:rsidP="006C32D2">
            <w:pPr>
              <w:pStyle w:val="TAL"/>
              <w:rPr>
                <w:lang w:eastAsia="ko-KR"/>
              </w:rPr>
            </w:pPr>
            <w:r w:rsidRPr="00A564B4">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DDC6E36" w14:textId="77777777" w:rsidR="006C32D2" w:rsidRPr="00A564B4" w:rsidRDefault="006C32D2" w:rsidP="006C32D2">
            <w:pPr>
              <w:pStyle w:val="TAL"/>
              <w:rPr>
                <w:lang w:eastAsia="en-US"/>
              </w:rPr>
            </w:pPr>
          </w:p>
        </w:tc>
      </w:tr>
      <w:tr w:rsidR="006C32D2" w:rsidRPr="00A564B4" w14:paraId="7BA57A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913C1B" w14:textId="77777777" w:rsidR="006C32D2" w:rsidRPr="00A564B4" w:rsidRDefault="006C32D2" w:rsidP="006C32D2">
            <w:pPr>
              <w:pStyle w:val="TAL"/>
              <w:rPr>
                <w:rFonts w:eastAsia="PMingLiU"/>
                <w:lang w:eastAsia="zh-TW"/>
              </w:rPr>
            </w:pPr>
            <w:r w:rsidRPr="00A564B4">
              <w:rPr>
                <w:rFonts w:eastAsia="PMingLiU"/>
                <w:lang w:eastAsia="zh-TW"/>
              </w:rPr>
              <w:t>8.26.4</w:t>
            </w:r>
          </w:p>
        </w:tc>
        <w:tc>
          <w:tcPr>
            <w:tcW w:w="2960" w:type="dxa"/>
            <w:gridSpan w:val="2"/>
            <w:tcBorders>
              <w:top w:val="single" w:sz="6" w:space="0" w:color="auto"/>
              <w:left w:val="single" w:sz="6" w:space="0" w:color="auto"/>
              <w:bottom w:val="single" w:sz="6" w:space="0" w:color="auto"/>
              <w:right w:val="single" w:sz="6" w:space="0" w:color="auto"/>
            </w:tcBorders>
          </w:tcPr>
          <w:p w14:paraId="2BBBB5EC"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5B3ED79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4E229FB" w14:textId="77777777" w:rsidR="006C32D2" w:rsidRPr="00A564B4" w:rsidRDefault="006C32D2" w:rsidP="006C32D2">
            <w:pPr>
              <w:pStyle w:val="TAL"/>
              <w:rPr>
                <w:rFonts w:eastAsia="PMingLiU"/>
                <w:lang w:eastAsia="zh-TW"/>
              </w:rPr>
            </w:pPr>
            <w:r w:rsidRPr="00A564B4">
              <w:rPr>
                <w:rFonts w:eastAsia="PMingLiU"/>
                <w:lang w:eastAsia="zh-TW"/>
              </w:rPr>
              <w:t>C160</w:t>
            </w:r>
          </w:p>
        </w:tc>
        <w:tc>
          <w:tcPr>
            <w:tcW w:w="2471" w:type="dxa"/>
            <w:gridSpan w:val="3"/>
            <w:tcBorders>
              <w:top w:val="single" w:sz="6" w:space="0" w:color="auto"/>
              <w:left w:val="single" w:sz="6" w:space="0" w:color="auto"/>
              <w:bottom w:val="single" w:sz="6" w:space="0" w:color="auto"/>
              <w:right w:val="single" w:sz="6" w:space="0" w:color="auto"/>
            </w:tcBorders>
          </w:tcPr>
          <w:p w14:paraId="43713F6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6C32D2" w:rsidRPr="00A564B4" w:rsidRDefault="006C32D2" w:rsidP="006C32D2">
            <w:pPr>
              <w:pStyle w:val="TAL"/>
              <w:rPr>
                <w:lang w:eastAsia="en-US"/>
              </w:rPr>
            </w:pPr>
            <w:r w:rsidRPr="00A564B4">
              <w:rPr>
                <w:lang w:eastAsia="ko-KR"/>
              </w:rPr>
              <w:t>It is not necessary for LAA UEs to execute this test if 8.26.4A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5B0A42" w14:textId="77777777" w:rsidR="006C32D2" w:rsidRPr="00A564B4" w:rsidRDefault="006C32D2" w:rsidP="006C32D2">
            <w:pPr>
              <w:pStyle w:val="TAL"/>
              <w:rPr>
                <w:lang w:eastAsia="en-US"/>
              </w:rPr>
            </w:pPr>
          </w:p>
        </w:tc>
      </w:tr>
      <w:tr w:rsidR="006C32D2" w:rsidRPr="00A564B4" w14:paraId="4B49BAA5"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5EB860" w14:textId="77777777" w:rsidR="006C32D2" w:rsidRPr="00A564B4" w:rsidRDefault="006C32D2" w:rsidP="006C32D2">
            <w:pPr>
              <w:pStyle w:val="TAL"/>
              <w:rPr>
                <w:rFonts w:eastAsia="PMingLiU"/>
                <w:lang w:eastAsia="zh-TW"/>
              </w:rPr>
            </w:pPr>
            <w:r w:rsidRPr="00A564B4">
              <w:rPr>
                <w:rFonts w:eastAsia="PMingLiU"/>
                <w:lang w:eastAsia="zh-TW"/>
              </w:rPr>
              <w:t>8.26.4A</w:t>
            </w:r>
          </w:p>
        </w:tc>
        <w:tc>
          <w:tcPr>
            <w:tcW w:w="2960" w:type="dxa"/>
            <w:gridSpan w:val="2"/>
            <w:tcBorders>
              <w:top w:val="single" w:sz="6" w:space="0" w:color="auto"/>
              <w:left w:val="single" w:sz="6" w:space="0" w:color="auto"/>
              <w:bottom w:val="single" w:sz="6" w:space="0" w:color="auto"/>
              <w:right w:val="single" w:sz="6" w:space="0" w:color="auto"/>
            </w:tcBorders>
          </w:tcPr>
          <w:p w14:paraId="4AD409C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4387D509"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D048785" w14:textId="77777777" w:rsidR="006C32D2" w:rsidRPr="00A564B4" w:rsidRDefault="006C32D2" w:rsidP="006C32D2">
            <w:pPr>
              <w:pStyle w:val="TAL"/>
              <w:rPr>
                <w:rFonts w:eastAsia="PMingLiU"/>
                <w:lang w:eastAsia="zh-TW"/>
              </w:rPr>
            </w:pPr>
            <w:r w:rsidRPr="00A564B4">
              <w:rPr>
                <w:rFonts w:eastAsia="PMingLiU"/>
                <w:lang w:eastAsia="zh-TW"/>
              </w:rPr>
              <w:t>C160a</w:t>
            </w:r>
          </w:p>
        </w:tc>
        <w:tc>
          <w:tcPr>
            <w:tcW w:w="2471" w:type="dxa"/>
            <w:gridSpan w:val="3"/>
            <w:tcBorders>
              <w:top w:val="single" w:sz="6" w:space="0" w:color="auto"/>
              <w:left w:val="single" w:sz="6" w:space="0" w:color="auto"/>
              <w:bottom w:val="single" w:sz="6" w:space="0" w:color="auto"/>
              <w:right w:val="single" w:sz="6" w:space="0" w:color="auto"/>
            </w:tcBorders>
          </w:tcPr>
          <w:p w14:paraId="41CFDD92" w14:textId="77777777" w:rsidR="006C32D2" w:rsidRPr="00A564B4" w:rsidRDefault="006C32D2" w:rsidP="006C32D2">
            <w:pPr>
              <w:pStyle w:val="TAL"/>
              <w:rPr>
                <w:lang w:eastAsia="ko-KR"/>
              </w:rPr>
            </w:pPr>
            <w:r w:rsidRPr="00A564B4">
              <w:rPr>
                <w:lang w:eastAsia="ko-KR"/>
              </w:rPr>
              <w:t xml:space="preserve">UE supporting E-UTRA TDD and downlink LAA on two SCells and </w:t>
            </w:r>
            <w:r w:rsidRPr="00A564B4">
              <w:rPr>
                <w:lang w:eastAsia="en-US"/>
              </w:rPr>
              <w:t xml:space="preserve">Feature Group Indicator </w:t>
            </w:r>
            <w:r w:rsidRPr="00A564B4">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6C32D2" w:rsidRPr="00A564B4" w:rsidRDefault="006C32D2" w:rsidP="006C32D2">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9B2791" w14:textId="77777777" w:rsidR="006C32D2" w:rsidRPr="00A564B4" w:rsidRDefault="006C32D2" w:rsidP="006C32D2">
            <w:pPr>
              <w:pStyle w:val="TAL"/>
              <w:rPr>
                <w:lang w:eastAsia="en-US"/>
              </w:rPr>
            </w:pPr>
          </w:p>
        </w:tc>
      </w:tr>
      <w:tr w:rsidR="006C32D2" w:rsidRPr="00A564B4" w14:paraId="61B44D3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8A2507" w14:textId="77777777" w:rsidR="006C32D2" w:rsidRPr="00A564B4" w:rsidRDefault="006C32D2" w:rsidP="006C32D2">
            <w:pPr>
              <w:pStyle w:val="TAL"/>
              <w:rPr>
                <w:rFonts w:eastAsia="PMingLiU"/>
                <w:lang w:eastAsia="zh-TW"/>
              </w:rPr>
            </w:pPr>
            <w:r w:rsidRPr="00A564B4">
              <w:rPr>
                <w:lang w:eastAsia="zh-CN"/>
              </w:rPr>
              <w:t>8.26.5</w:t>
            </w:r>
          </w:p>
        </w:tc>
        <w:tc>
          <w:tcPr>
            <w:tcW w:w="2960" w:type="dxa"/>
            <w:gridSpan w:val="2"/>
            <w:tcBorders>
              <w:top w:val="single" w:sz="6" w:space="0" w:color="auto"/>
              <w:left w:val="single" w:sz="6" w:space="0" w:color="auto"/>
              <w:bottom w:val="single" w:sz="6" w:space="0" w:color="auto"/>
              <w:right w:val="single" w:sz="6" w:space="0" w:color="auto"/>
            </w:tcBorders>
          </w:tcPr>
          <w:p w14:paraId="5CBB7C9F"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FA8BC0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41167B" w14:textId="77777777" w:rsidR="006C32D2" w:rsidRPr="00A564B4" w:rsidRDefault="006C32D2" w:rsidP="006C32D2">
            <w:pPr>
              <w:pStyle w:val="TAL"/>
              <w:rPr>
                <w:rFonts w:eastAsia="PMingLiU"/>
                <w:lang w:eastAsia="zh-TW"/>
              </w:rPr>
            </w:pPr>
            <w:r w:rsidRPr="00A564B4">
              <w:rPr>
                <w:rFonts w:eastAsia="PMingLiU"/>
                <w:lang w:eastAsia="zh-TW"/>
              </w:rPr>
              <w:t>C153</w:t>
            </w:r>
          </w:p>
        </w:tc>
        <w:tc>
          <w:tcPr>
            <w:tcW w:w="2471" w:type="dxa"/>
            <w:gridSpan w:val="3"/>
            <w:tcBorders>
              <w:top w:val="single" w:sz="6" w:space="0" w:color="auto"/>
              <w:left w:val="single" w:sz="6" w:space="0" w:color="auto"/>
              <w:bottom w:val="single" w:sz="6" w:space="0" w:color="auto"/>
              <w:right w:val="single" w:sz="6" w:space="0" w:color="auto"/>
            </w:tcBorders>
          </w:tcPr>
          <w:p w14:paraId="0708354B"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rPr>
                <w:lang w:eastAsia="en-US"/>
              </w:rPr>
              <w:t xml:space="preserve"> CRS based discovery signals</w:t>
            </w:r>
            <w:r w:rsidRPr="00A564B4">
              <w:rPr>
                <w:lang w:eastAsia="ko-KR"/>
              </w:rPr>
              <w:t xml:space="preserve">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6C32D2" w:rsidRPr="00A564B4" w:rsidRDefault="006C32D2" w:rsidP="006C32D2">
            <w:pPr>
              <w:pStyle w:val="TAL"/>
              <w:rPr>
                <w:lang w:eastAsia="en-US"/>
              </w:rPr>
            </w:pPr>
            <w:r w:rsidRPr="00A564B4">
              <w:rPr>
                <w:lang w:eastAsia="ko-KR"/>
              </w:rPr>
              <w:t>It is not necessary for LAA UEs to execute this test if 8.26.5A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513D94" w14:textId="77777777" w:rsidR="006C32D2" w:rsidRPr="00A564B4" w:rsidRDefault="006C32D2" w:rsidP="006C32D2">
            <w:pPr>
              <w:pStyle w:val="TAL"/>
              <w:rPr>
                <w:lang w:eastAsia="en-US"/>
              </w:rPr>
            </w:pPr>
          </w:p>
        </w:tc>
      </w:tr>
      <w:tr w:rsidR="006C32D2" w:rsidRPr="00A564B4" w14:paraId="00A6BBC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038A94" w14:textId="77777777" w:rsidR="006C32D2" w:rsidRPr="00A564B4" w:rsidRDefault="006C32D2" w:rsidP="006C32D2">
            <w:pPr>
              <w:pStyle w:val="TAL"/>
              <w:rPr>
                <w:lang w:eastAsia="zh-CN"/>
              </w:rPr>
            </w:pPr>
            <w:r w:rsidRPr="00A564B4">
              <w:t>8.26.5A</w:t>
            </w:r>
          </w:p>
        </w:tc>
        <w:tc>
          <w:tcPr>
            <w:tcW w:w="2960" w:type="dxa"/>
            <w:gridSpan w:val="2"/>
            <w:tcBorders>
              <w:top w:val="single" w:sz="6" w:space="0" w:color="auto"/>
              <w:left w:val="single" w:sz="6" w:space="0" w:color="auto"/>
              <w:bottom w:val="single" w:sz="6" w:space="0" w:color="auto"/>
              <w:right w:val="single" w:sz="6" w:space="0" w:color="auto"/>
            </w:tcBorders>
          </w:tcPr>
          <w:p w14:paraId="6BE827CE"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444BF416"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0DFB959" w14:textId="77777777" w:rsidR="006C32D2" w:rsidRPr="00A564B4" w:rsidRDefault="006C32D2" w:rsidP="006C32D2">
            <w:pPr>
              <w:pStyle w:val="TAL"/>
              <w:rPr>
                <w:rFonts w:eastAsia="PMingLiU"/>
                <w:lang w:eastAsia="zh-TW"/>
              </w:rPr>
            </w:pPr>
            <w:r w:rsidRPr="00A564B4">
              <w:t>C153a</w:t>
            </w:r>
          </w:p>
        </w:tc>
        <w:tc>
          <w:tcPr>
            <w:tcW w:w="2471" w:type="dxa"/>
            <w:gridSpan w:val="3"/>
            <w:tcBorders>
              <w:top w:val="single" w:sz="6" w:space="0" w:color="auto"/>
              <w:left w:val="single" w:sz="6" w:space="0" w:color="auto"/>
              <w:bottom w:val="single" w:sz="6" w:space="0" w:color="auto"/>
              <w:right w:val="single" w:sz="6" w:space="0" w:color="auto"/>
            </w:tcBorders>
          </w:tcPr>
          <w:p w14:paraId="11D65E81" w14:textId="77777777" w:rsidR="006C32D2" w:rsidRPr="00A564B4" w:rsidRDefault="006C32D2" w:rsidP="006C32D2">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C23B369" w14:textId="77777777" w:rsidR="006C32D2" w:rsidRPr="00A564B4" w:rsidRDefault="006C32D2" w:rsidP="006C32D2">
            <w:pPr>
              <w:pStyle w:val="TAL"/>
              <w:rPr>
                <w:lang w:eastAsia="en-US"/>
              </w:rPr>
            </w:pPr>
          </w:p>
        </w:tc>
      </w:tr>
      <w:tr w:rsidR="006C32D2" w:rsidRPr="00A564B4" w14:paraId="6EEEB4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77EAC38" w14:textId="77777777" w:rsidR="006C32D2" w:rsidRPr="00A564B4" w:rsidRDefault="006C32D2" w:rsidP="006C32D2">
            <w:pPr>
              <w:pStyle w:val="TAL"/>
              <w:rPr>
                <w:rFonts w:eastAsia="PMingLiU"/>
                <w:lang w:eastAsia="zh-TW"/>
              </w:rPr>
            </w:pPr>
            <w:r w:rsidRPr="00A564B4">
              <w:rPr>
                <w:lang w:eastAsia="zh-CN"/>
              </w:rPr>
              <w:t>8.26.6</w:t>
            </w:r>
          </w:p>
        </w:tc>
        <w:tc>
          <w:tcPr>
            <w:tcW w:w="2960" w:type="dxa"/>
            <w:gridSpan w:val="2"/>
            <w:tcBorders>
              <w:top w:val="single" w:sz="6" w:space="0" w:color="auto"/>
              <w:left w:val="single" w:sz="6" w:space="0" w:color="auto"/>
              <w:bottom w:val="single" w:sz="6" w:space="0" w:color="auto"/>
              <w:right w:val="single" w:sz="6" w:space="0" w:color="auto"/>
            </w:tcBorders>
          </w:tcPr>
          <w:p w14:paraId="71A19B89" w14:textId="77777777" w:rsidR="006C32D2" w:rsidRPr="00A564B4" w:rsidRDefault="006C32D2" w:rsidP="006C32D2">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FD8CF24"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B8F7DC2" w14:textId="77777777" w:rsidR="006C32D2" w:rsidRPr="00A564B4" w:rsidRDefault="006C32D2" w:rsidP="006C32D2">
            <w:pPr>
              <w:pStyle w:val="TAL"/>
              <w:rPr>
                <w:rFonts w:eastAsia="PMingLiU"/>
                <w:lang w:eastAsia="zh-TW"/>
              </w:rPr>
            </w:pPr>
            <w:r w:rsidRPr="00A564B4">
              <w:rPr>
                <w:rFonts w:eastAsia="PMingLiU"/>
                <w:lang w:eastAsia="zh-TW"/>
              </w:rPr>
              <w:t>C146</w:t>
            </w:r>
          </w:p>
        </w:tc>
        <w:tc>
          <w:tcPr>
            <w:tcW w:w="2471" w:type="dxa"/>
            <w:gridSpan w:val="3"/>
            <w:tcBorders>
              <w:top w:val="single" w:sz="6" w:space="0" w:color="auto"/>
              <w:left w:val="single" w:sz="6" w:space="0" w:color="auto"/>
              <w:bottom w:val="single" w:sz="6" w:space="0" w:color="auto"/>
              <w:right w:val="single" w:sz="6" w:space="0" w:color="auto"/>
            </w:tcBorders>
          </w:tcPr>
          <w:p w14:paraId="6AD8419B" w14:textId="77777777" w:rsidR="006C32D2" w:rsidRPr="00A564B4" w:rsidRDefault="006C32D2" w:rsidP="006C32D2">
            <w:pPr>
              <w:pStyle w:val="TAL"/>
              <w:rPr>
                <w:lang w:eastAsia="ko-KR"/>
              </w:rPr>
            </w:pPr>
            <w:r w:rsidRPr="00A564B4">
              <w:rPr>
                <w:lang w:eastAsia="ko-KR"/>
              </w:rPr>
              <w:t xml:space="preserve">UE supporting E-UTRA TDD and downlink LAA </w:t>
            </w:r>
            <w:r w:rsidRPr="00A564B4">
              <w:rPr>
                <w:lang w:eastAsia="en-US"/>
              </w:rPr>
              <w:t>and CRS based discovery signals</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6C32D2" w:rsidRPr="00A564B4" w:rsidRDefault="006C32D2" w:rsidP="006C32D2">
            <w:pPr>
              <w:pStyle w:val="TAL"/>
              <w:rPr>
                <w:lang w:eastAsia="en-US"/>
              </w:rPr>
            </w:pPr>
            <w:r w:rsidRPr="00A564B4">
              <w:rPr>
                <w:lang w:eastAsia="ko-KR"/>
              </w:rPr>
              <w:t>It is not necessary for LAA UEs to execute this test if 8.26.6A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96DA8BA" w14:textId="77777777" w:rsidR="006C32D2" w:rsidRPr="00A564B4" w:rsidRDefault="006C32D2" w:rsidP="006C32D2">
            <w:pPr>
              <w:pStyle w:val="TAL"/>
              <w:rPr>
                <w:lang w:eastAsia="en-US"/>
              </w:rPr>
            </w:pPr>
          </w:p>
        </w:tc>
      </w:tr>
      <w:tr w:rsidR="006C32D2" w:rsidRPr="00A564B4" w14:paraId="791CBE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69600CD" w14:textId="77777777" w:rsidR="006C32D2" w:rsidRPr="00A564B4" w:rsidRDefault="006C32D2" w:rsidP="006C32D2">
            <w:pPr>
              <w:pStyle w:val="TAL"/>
              <w:rPr>
                <w:lang w:eastAsia="zh-CN"/>
              </w:rPr>
            </w:pPr>
            <w:r w:rsidRPr="00A564B4">
              <w:t>8.26.6A</w:t>
            </w:r>
          </w:p>
        </w:tc>
        <w:tc>
          <w:tcPr>
            <w:tcW w:w="2960" w:type="dxa"/>
            <w:gridSpan w:val="2"/>
            <w:tcBorders>
              <w:top w:val="single" w:sz="6" w:space="0" w:color="auto"/>
              <w:left w:val="single" w:sz="6" w:space="0" w:color="auto"/>
              <w:bottom w:val="single" w:sz="6" w:space="0" w:color="auto"/>
              <w:right w:val="single" w:sz="6" w:space="0" w:color="auto"/>
            </w:tcBorders>
          </w:tcPr>
          <w:p w14:paraId="53A99BE7" w14:textId="77777777" w:rsidR="006C32D2" w:rsidRPr="00A564B4" w:rsidRDefault="006C32D2" w:rsidP="006C32D2">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2CCEC82F"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13E26FB2" w14:textId="77777777" w:rsidR="006C32D2" w:rsidRPr="00A564B4" w:rsidRDefault="006C32D2" w:rsidP="006C32D2">
            <w:pPr>
              <w:pStyle w:val="TAL"/>
              <w:rPr>
                <w:rFonts w:eastAsia="PMingLiU"/>
                <w:lang w:eastAsia="zh-TW"/>
              </w:rPr>
            </w:pPr>
            <w:r w:rsidRPr="00A564B4">
              <w:t>C146a</w:t>
            </w:r>
          </w:p>
        </w:tc>
        <w:tc>
          <w:tcPr>
            <w:tcW w:w="2471" w:type="dxa"/>
            <w:gridSpan w:val="3"/>
            <w:tcBorders>
              <w:top w:val="single" w:sz="6" w:space="0" w:color="auto"/>
              <w:left w:val="single" w:sz="6" w:space="0" w:color="auto"/>
              <w:bottom w:val="single" w:sz="6" w:space="0" w:color="auto"/>
              <w:right w:val="single" w:sz="6" w:space="0" w:color="auto"/>
            </w:tcBorders>
          </w:tcPr>
          <w:p w14:paraId="70E3B11D" w14:textId="77777777" w:rsidR="006C32D2" w:rsidRPr="00A564B4" w:rsidRDefault="006C32D2" w:rsidP="006C32D2">
            <w:pPr>
              <w:pStyle w:val="TAL"/>
              <w:rPr>
                <w:lang w:eastAsia="ko-KR"/>
              </w:rPr>
            </w:pPr>
            <w:r w:rsidRPr="00A564B4">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C3645B2" w14:textId="77777777" w:rsidR="006C32D2" w:rsidRPr="00A564B4" w:rsidRDefault="006C32D2" w:rsidP="006C32D2">
            <w:pPr>
              <w:pStyle w:val="TAL"/>
              <w:rPr>
                <w:lang w:eastAsia="en-US"/>
              </w:rPr>
            </w:pPr>
          </w:p>
        </w:tc>
      </w:tr>
      <w:tr w:rsidR="006C32D2" w:rsidRPr="00A564B4" w14:paraId="519EB76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B27F23" w14:textId="77777777" w:rsidR="006C32D2" w:rsidRPr="00A564B4" w:rsidRDefault="006C32D2" w:rsidP="006C32D2">
            <w:pPr>
              <w:pStyle w:val="TAL"/>
            </w:pPr>
            <w:r w:rsidRPr="00A564B4">
              <w:t>8.26.7</w:t>
            </w:r>
          </w:p>
        </w:tc>
        <w:tc>
          <w:tcPr>
            <w:tcW w:w="2960" w:type="dxa"/>
            <w:gridSpan w:val="2"/>
            <w:tcBorders>
              <w:top w:val="single" w:sz="6" w:space="0" w:color="auto"/>
              <w:left w:val="single" w:sz="6" w:space="0" w:color="auto"/>
              <w:bottom w:val="single" w:sz="6" w:space="0" w:color="auto"/>
              <w:right w:val="single" w:sz="6" w:space="0" w:color="auto"/>
            </w:tcBorders>
          </w:tcPr>
          <w:p w14:paraId="00C439E9"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2EE4B1B"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AC40BC7" w14:textId="77777777" w:rsidR="006C32D2" w:rsidRPr="00A564B4" w:rsidRDefault="006C32D2" w:rsidP="006C32D2">
            <w:pPr>
              <w:pStyle w:val="TAL"/>
            </w:pPr>
            <w:r w:rsidRPr="00A564B4">
              <w:rPr>
                <w:rFonts w:eastAsia="PMingLiU"/>
                <w:lang w:eastAsia="zh-TW"/>
              </w:rPr>
              <w:t>C198</w:t>
            </w:r>
          </w:p>
        </w:tc>
        <w:tc>
          <w:tcPr>
            <w:tcW w:w="2471" w:type="dxa"/>
            <w:gridSpan w:val="3"/>
            <w:tcBorders>
              <w:top w:val="single" w:sz="6" w:space="0" w:color="auto"/>
              <w:left w:val="single" w:sz="6" w:space="0" w:color="auto"/>
              <w:bottom w:val="single" w:sz="6" w:space="0" w:color="auto"/>
              <w:right w:val="single" w:sz="6" w:space="0" w:color="auto"/>
            </w:tcBorders>
          </w:tcPr>
          <w:p w14:paraId="1E047C6A" w14:textId="77777777" w:rsidR="006C32D2" w:rsidRPr="00A564B4" w:rsidRDefault="006C32D2" w:rsidP="006C32D2">
            <w:pPr>
              <w:pStyle w:val="TAL"/>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Indicators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3DF741A9" w14:textId="77777777" w:rsidR="006C32D2" w:rsidRPr="00A564B4" w:rsidRDefault="006C32D2" w:rsidP="006C32D2">
            <w:pPr>
              <w:pStyle w:val="TAL"/>
              <w:rPr>
                <w:lang w:eastAsia="en-US"/>
              </w:rPr>
            </w:pPr>
          </w:p>
        </w:tc>
      </w:tr>
      <w:tr w:rsidR="006C32D2" w:rsidRPr="00A564B4" w14:paraId="61CD38A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0EFB1EE" w14:textId="77777777" w:rsidR="006C32D2" w:rsidRPr="00A564B4" w:rsidRDefault="006C32D2" w:rsidP="006C32D2">
            <w:pPr>
              <w:pStyle w:val="TAL"/>
            </w:pPr>
            <w:r w:rsidRPr="00A564B4">
              <w:t>8.26.8</w:t>
            </w:r>
          </w:p>
        </w:tc>
        <w:tc>
          <w:tcPr>
            <w:tcW w:w="2960" w:type="dxa"/>
            <w:gridSpan w:val="2"/>
            <w:tcBorders>
              <w:top w:val="single" w:sz="6" w:space="0" w:color="auto"/>
              <w:left w:val="single" w:sz="6" w:space="0" w:color="auto"/>
              <w:bottom w:val="single" w:sz="6" w:space="0" w:color="auto"/>
              <w:right w:val="single" w:sz="6" w:space="0" w:color="auto"/>
            </w:tcBorders>
          </w:tcPr>
          <w:p w14:paraId="1689CF6E"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FE76BE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C226411" w14:textId="77777777" w:rsidR="006C32D2" w:rsidRPr="00A564B4" w:rsidRDefault="006C32D2" w:rsidP="006C32D2">
            <w:pPr>
              <w:pStyle w:val="TAL"/>
            </w:pPr>
            <w:r w:rsidRPr="00A564B4">
              <w:rPr>
                <w:rFonts w:eastAsia="PMingLiU"/>
                <w:lang w:eastAsia="zh-TW"/>
              </w:rPr>
              <w:t>C199</w:t>
            </w:r>
          </w:p>
        </w:tc>
        <w:tc>
          <w:tcPr>
            <w:tcW w:w="2471" w:type="dxa"/>
            <w:gridSpan w:val="3"/>
            <w:tcBorders>
              <w:top w:val="single" w:sz="6" w:space="0" w:color="auto"/>
              <w:left w:val="single" w:sz="6" w:space="0" w:color="auto"/>
              <w:bottom w:val="single" w:sz="6" w:space="0" w:color="auto"/>
              <w:right w:val="single" w:sz="6" w:space="0" w:color="auto"/>
            </w:tcBorders>
          </w:tcPr>
          <w:p w14:paraId="3E65A509" w14:textId="77777777" w:rsidR="006C32D2" w:rsidRPr="00A564B4" w:rsidRDefault="006C32D2" w:rsidP="006C32D2">
            <w:pPr>
              <w:pStyle w:val="TAL"/>
            </w:pPr>
            <w:r w:rsidRPr="00A564B4">
              <w:rPr>
                <w:lang w:eastAsia="ko-KR"/>
              </w:rPr>
              <w:t xml:space="preserve">UE supporting E-UTRA TDD and downlink LAA and </w:t>
            </w:r>
            <w:r w:rsidRPr="00A564B4">
              <w:rPr>
                <w:lang w:eastAsia="en-US"/>
              </w:rPr>
              <w:t xml:space="preserve">Feature Group Indicator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D5144E7" w14:textId="77777777" w:rsidR="006C32D2" w:rsidRPr="00A564B4" w:rsidRDefault="006C32D2" w:rsidP="006C32D2">
            <w:pPr>
              <w:pStyle w:val="TAL"/>
              <w:rPr>
                <w:lang w:eastAsia="en-US"/>
              </w:rPr>
            </w:pPr>
          </w:p>
        </w:tc>
      </w:tr>
      <w:tr w:rsidR="006C32D2" w:rsidRPr="00A564B4" w14:paraId="562829F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902ECFB" w14:textId="77777777" w:rsidR="006C32D2" w:rsidRPr="00A564B4" w:rsidRDefault="006C32D2" w:rsidP="006C32D2">
            <w:pPr>
              <w:pStyle w:val="TAL"/>
              <w:rPr>
                <w:rFonts w:eastAsia="PMingLiU"/>
                <w:lang w:eastAsia="zh-TW"/>
              </w:rPr>
            </w:pPr>
            <w:r w:rsidRPr="00A564B4">
              <w:rPr>
                <w:rFonts w:eastAsia="PMingLiU"/>
                <w:lang w:eastAsia="zh-TW"/>
              </w:rPr>
              <w:t>8.26.9</w:t>
            </w:r>
          </w:p>
        </w:tc>
        <w:tc>
          <w:tcPr>
            <w:tcW w:w="2960" w:type="dxa"/>
            <w:gridSpan w:val="2"/>
            <w:tcBorders>
              <w:top w:val="single" w:sz="6" w:space="0" w:color="auto"/>
              <w:left w:val="single" w:sz="6" w:space="0" w:color="auto"/>
              <w:bottom w:val="single" w:sz="6" w:space="0" w:color="auto"/>
              <w:right w:val="single" w:sz="6" w:space="0" w:color="auto"/>
            </w:tcBorders>
          </w:tcPr>
          <w:p w14:paraId="204A274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57D0F328"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60D19C1" w14:textId="77777777" w:rsidR="006C32D2" w:rsidRPr="00A564B4" w:rsidRDefault="006C32D2" w:rsidP="006C32D2">
            <w:pPr>
              <w:pStyle w:val="TAL"/>
              <w:rPr>
                <w:rFonts w:eastAsia="PMingLiU"/>
                <w:lang w:eastAsia="zh-TW"/>
              </w:rPr>
            </w:pPr>
            <w:r w:rsidRPr="00A564B4">
              <w:rPr>
                <w:rFonts w:eastAsia="PMingLiU"/>
                <w:lang w:eastAsia="zh-TW"/>
              </w:rPr>
              <w:t>C147</w:t>
            </w:r>
          </w:p>
        </w:tc>
        <w:tc>
          <w:tcPr>
            <w:tcW w:w="2471" w:type="dxa"/>
            <w:gridSpan w:val="3"/>
            <w:tcBorders>
              <w:top w:val="single" w:sz="6" w:space="0" w:color="auto"/>
              <w:left w:val="single" w:sz="6" w:space="0" w:color="auto"/>
              <w:bottom w:val="single" w:sz="6" w:space="0" w:color="auto"/>
              <w:right w:val="single" w:sz="6" w:space="0" w:color="auto"/>
            </w:tcBorders>
          </w:tcPr>
          <w:p w14:paraId="3FA1BAE2"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AEB0B94" w14:textId="77777777" w:rsidR="006C32D2" w:rsidRPr="00A564B4" w:rsidRDefault="006C32D2" w:rsidP="006C32D2">
            <w:pPr>
              <w:pStyle w:val="TAL"/>
              <w:rPr>
                <w:lang w:eastAsia="en-US"/>
              </w:rPr>
            </w:pPr>
          </w:p>
        </w:tc>
      </w:tr>
      <w:tr w:rsidR="006C32D2" w:rsidRPr="00A564B4" w14:paraId="6DA0AAC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DEFD03" w14:textId="77777777" w:rsidR="006C32D2" w:rsidRPr="00A564B4" w:rsidRDefault="006C32D2" w:rsidP="006C32D2">
            <w:pPr>
              <w:pStyle w:val="TAL"/>
              <w:rPr>
                <w:rFonts w:eastAsia="PMingLiU"/>
                <w:lang w:eastAsia="zh-TW"/>
              </w:rPr>
            </w:pPr>
            <w:r w:rsidRPr="00A564B4">
              <w:rPr>
                <w:rFonts w:eastAsia="PMingLiU"/>
                <w:lang w:eastAsia="zh-TW"/>
              </w:rPr>
              <w:t>8.26.10</w:t>
            </w:r>
          </w:p>
        </w:tc>
        <w:tc>
          <w:tcPr>
            <w:tcW w:w="2960" w:type="dxa"/>
            <w:gridSpan w:val="2"/>
            <w:tcBorders>
              <w:top w:val="single" w:sz="6" w:space="0" w:color="auto"/>
              <w:left w:val="single" w:sz="6" w:space="0" w:color="auto"/>
              <w:bottom w:val="single" w:sz="6" w:space="0" w:color="auto"/>
              <w:right w:val="single" w:sz="6" w:space="0" w:color="auto"/>
            </w:tcBorders>
          </w:tcPr>
          <w:p w14:paraId="4E9D47D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02D9BE3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663769B" w14:textId="77777777" w:rsidR="006C32D2" w:rsidRPr="00A564B4" w:rsidRDefault="006C32D2" w:rsidP="006C32D2">
            <w:pPr>
              <w:pStyle w:val="TAL"/>
              <w:rPr>
                <w:rFonts w:eastAsia="PMingLiU"/>
                <w:lang w:eastAsia="zh-TW"/>
              </w:rPr>
            </w:pPr>
            <w:r w:rsidRPr="00A564B4">
              <w:rPr>
                <w:rFonts w:eastAsia="PMingLiU"/>
                <w:lang w:eastAsia="zh-TW"/>
              </w:rPr>
              <w:t>C148</w:t>
            </w:r>
          </w:p>
        </w:tc>
        <w:tc>
          <w:tcPr>
            <w:tcW w:w="2471" w:type="dxa"/>
            <w:gridSpan w:val="3"/>
            <w:tcBorders>
              <w:top w:val="single" w:sz="6" w:space="0" w:color="auto"/>
              <w:left w:val="single" w:sz="6" w:space="0" w:color="auto"/>
              <w:bottom w:val="single" w:sz="6" w:space="0" w:color="auto"/>
              <w:right w:val="single" w:sz="6" w:space="0" w:color="auto"/>
            </w:tcBorders>
          </w:tcPr>
          <w:p w14:paraId="60CA19B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8750DD6" w14:textId="77777777" w:rsidR="006C32D2" w:rsidRPr="00A564B4" w:rsidRDefault="006C32D2" w:rsidP="006C32D2">
            <w:pPr>
              <w:pStyle w:val="TAL"/>
              <w:rPr>
                <w:lang w:eastAsia="en-US"/>
              </w:rPr>
            </w:pPr>
          </w:p>
        </w:tc>
      </w:tr>
      <w:tr w:rsidR="006C32D2" w:rsidRPr="00A564B4" w14:paraId="2F74BB36" w14:textId="77777777" w:rsidTr="006C32D2">
        <w:trPr>
          <w:gridAfter w:val="2"/>
          <w:wAfter w:w="143" w:type="dxa"/>
          <w:cantSplit/>
          <w:jc w:val="center"/>
        </w:trPr>
        <w:tc>
          <w:tcPr>
            <w:tcW w:w="11826" w:type="dxa"/>
            <w:gridSpan w:val="20"/>
            <w:shd w:val="pct10" w:color="auto" w:fill="FFFFFF"/>
          </w:tcPr>
          <w:p w14:paraId="47C54F11" w14:textId="77777777" w:rsidR="006C32D2" w:rsidRPr="00A564B4" w:rsidRDefault="006C32D2" w:rsidP="006C32D2">
            <w:pPr>
              <w:pStyle w:val="TAH"/>
              <w:rPr>
                <w:lang w:eastAsia="en-US"/>
              </w:rPr>
            </w:pPr>
            <w:r w:rsidRPr="00A564B4">
              <w:rPr>
                <w:lang w:eastAsia="en-US"/>
              </w:rPr>
              <w:t>Measurement Performance Requirements</w:t>
            </w:r>
          </w:p>
        </w:tc>
        <w:tc>
          <w:tcPr>
            <w:tcW w:w="1717" w:type="dxa"/>
            <w:gridSpan w:val="3"/>
            <w:shd w:val="pct10" w:color="auto" w:fill="FFFFFF"/>
          </w:tcPr>
          <w:p w14:paraId="77771BDC" w14:textId="77777777" w:rsidR="006C32D2" w:rsidRPr="00A564B4" w:rsidRDefault="006C32D2" w:rsidP="006C32D2">
            <w:pPr>
              <w:pStyle w:val="TAL"/>
              <w:rPr>
                <w:b/>
                <w:lang w:eastAsia="en-US"/>
              </w:rPr>
            </w:pPr>
          </w:p>
        </w:tc>
      </w:tr>
      <w:tr w:rsidR="006C32D2" w:rsidRPr="00A564B4" w14:paraId="641CD5FE" w14:textId="77777777" w:rsidTr="006C32D2">
        <w:trPr>
          <w:gridAfter w:val="2"/>
          <w:wAfter w:w="143" w:type="dxa"/>
          <w:cantSplit/>
          <w:jc w:val="center"/>
        </w:trPr>
        <w:tc>
          <w:tcPr>
            <w:tcW w:w="929" w:type="dxa"/>
            <w:gridSpan w:val="3"/>
          </w:tcPr>
          <w:p w14:paraId="2C3EDCDC" w14:textId="77777777" w:rsidR="006C32D2" w:rsidRPr="00A564B4" w:rsidRDefault="006C32D2" w:rsidP="006C32D2">
            <w:pPr>
              <w:pStyle w:val="TAL"/>
              <w:rPr>
                <w:lang w:eastAsia="en-US"/>
              </w:rPr>
            </w:pPr>
            <w:r w:rsidRPr="00A564B4">
              <w:rPr>
                <w:lang w:eastAsia="en-US"/>
              </w:rPr>
              <w:t>9.1.1.1</w:t>
            </w:r>
          </w:p>
        </w:tc>
        <w:tc>
          <w:tcPr>
            <w:tcW w:w="2960" w:type="dxa"/>
            <w:gridSpan w:val="2"/>
          </w:tcPr>
          <w:p w14:paraId="02ABC063" w14:textId="77777777" w:rsidR="006C32D2" w:rsidRPr="00A564B4" w:rsidRDefault="006C32D2" w:rsidP="006C32D2">
            <w:pPr>
              <w:pStyle w:val="TAL"/>
              <w:rPr>
                <w:lang w:eastAsia="en-US"/>
              </w:rPr>
            </w:pPr>
            <w:r w:rsidRPr="00A564B4">
              <w:rPr>
                <w:lang w:eastAsia="en-US"/>
              </w:rPr>
              <w:t>FDD Intra Frequency Absolute RSRP Accuracy</w:t>
            </w:r>
          </w:p>
        </w:tc>
        <w:tc>
          <w:tcPr>
            <w:tcW w:w="828" w:type="dxa"/>
            <w:gridSpan w:val="2"/>
          </w:tcPr>
          <w:p w14:paraId="12004EFD"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0E2FC28" w14:textId="77777777" w:rsidR="006C32D2" w:rsidRPr="00A564B4" w:rsidRDefault="006C32D2" w:rsidP="006C32D2">
            <w:pPr>
              <w:pStyle w:val="TAL"/>
              <w:rPr>
                <w:lang w:eastAsia="en-US"/>
              </w:rPr>
            </w:pPr>
            <w:r w:rsidRPr="00A564B4">
              <w:rPr>
                <w:lang w:eastAsia="en-US"/>
              </w:rPr>
              <w:t>C01f</w:t>
            </w:r>
          </w:p>
        </w:tc>
        <w:tc>
          <w:tcPr>
            <w:tcW w:w="2471" w:type="dxa"/>
            <w:gridSpan w:val="3"/>
          </w:tcPr>
          <w:p w14:paraId="0EF0568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35339A1C" w14:textId="77777777" w:rsidR="006C32D2" w:rsidRPr="00A564B4" w:rsidRDefault="006C32D2" w:rsidP="006C32D2">
            <w:pPr>
              <w:pStyle w:val="TAL"/>
              <w:rPr>
                <w:lang w:eastAsia="en-US"/>
              </w:rPr>
            </w:pPr>
          </w:p>
        </w:tc>
        <w:tc>
          <w:tcPr>
            <w:tcW w:w="1695" w:type="dxa"/>
            <w:gridSpan w:val="3"/>
            <w:shd w:val="clear" w:color="auto" w:fill="auto"/>
          </w:tcPr>
          <w:p w14:paraId="17ABF8B2" w14:textId="77777777" w:rsidR="006C32D2" w:rsidRPr="00A564B4" w:rsidRDefault="006C32D2" w:rsidP="006C32D2">
            <w:pPr>
              <w:pStyle w:val="TAL"/>
              <w:rPr>
                <w:lang w:eastAsia="en-US"/>
              </w:rPr>
            </w:pPr>
          </w:p>
        </w:tc>
        <w:tc>
          <w:tcPr>
            <w:tcW w:w="1717" w:type="dxa"/>
            <w:gridSpan w:val="3"/>
          </w:tcPr>
          <w:p w14:paraId="3B7073F2" w14:textId="77777777" w:rsidR="006C32D2" w:rsidRPr="00A564B4" w:rsidRDefault="006C32D2" w:rsidP="006C32D2">
            <w:pPr>
              <w:pStyle w:val="TAL"/>
              <w:rPr>
                <w:lang w:eastAsia="en-US"/>
              </w:rPr>
            </w:pPr>
            <w:r w:rsidRPr="00A564B4">
              <w:rPr>
                <w:lang w:eastAsia="en-US"/>
              </w:rPr>
              <w:t>2Rx, 4Rx</w:t>
            </w:r>
          </w:p>
        </w:tc>
      </w:tr>
      <w:tr w:rsidR="006C32D2" w:rsidRPr="00A564B4" w14:paraId="0E814434" w14:textId="77777777" w:rsidTr="006C32D2">
        <w:trPr>
          <w:gridAfter w:val="2"/>
          <w:wAfter w:w="143" w:type="dxa"/>
          <w:cantSplit/>
          <w:jc w:val="center"/>
        </w:trPr>
        <w:tc>
          <w:tcPr>
            <w:tcW w:w="929" w:type="dxa"/>
            <w:gridSpan w:val="3"/>
          </w:tcPr>
          <w:p w14:paraId="414A4B43" w14:textId="77777777" w:rsidR="006C32D2" w:rsidRPr="00A564B4" w:rsidRDefault="006C32D2" w:rsidP="006C32D2">
            <w:pPr>
              <w:pStyle w:val="TAL"/>
              <w:rPr>
                <w:lang w:eastAsia="en-US"/>
              </w:rPr>
            </w:pPr>
            <w:r w:rsidRPr="00A564B4">
              <w:rPr>
                <w:lang w:eastAsia="en-US"/>
              </w:rPr>
              <w:t>9.1.1.1_1</w:t>
            </w:r>
          </w:p>
        </w:tc>
        <w:tc>
          <w:tcPr>
            <w:tcW w:w="2960" w:type="dxa"/>
            <w:gridSpan w:val="2"/>
          </w:tcPr>
          <w:p w14:paraId="5A3628F2" w14:textId="77777777" w:rsidR="006C32D2" w:rsidRPr="00A564B4" w:rsidRDefault="006C32D2" w:rsidP="006C32D2">
            <w:pPr>
              <w:pStyle w:val="TAL"/>
              <w:rPr>
                <w:lang w:eastAsia="en-US"/>
              </w:rPr>
            </w:pPr>
            <w:r w:rsidRPr="00A564B4">
              <w:rPr>
                <w:lang w:eastAsia="en-US"/>
              </w:rPr>
              <w:t>FDD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CDC36C"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2CEFB92" w14:textId="77777777" w:rsidR="006C32D2" w:rsidRPr="00A564B4" w:rsidRDefault="006C32D2" w:rsidP="006C32D2">
            <w:pPr>
              <w:pStyle w:val="TAL"/>
              <w:rPr>
                <w:lang w:eastAsia="en-US"/>
              </w:rPr>
            </w:pPr>
            <w:r w:rsidRPr="00A564B4">
              <w:rPr>
                <w:lang w:eastAsia="en-US"/>
              </w:rPr>
              <w:t>C01f</w:t>
            </w:r>
          </w:p>
        </w:tc>
        <w:tc>
          <w:tcPr>
            <w:tcW w:w="2471" w:type="dxa"/>
            <w:gridSpan w:val="3"/>
          </w:tcPr>
          <w:p w14:paraId="0995FB44"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9D5107B" w14:textId="77777777" w:rsidR="006C32D2" w:rsidRPr="00A564B4" w:rsidRDefault="006C32D2" w:rsidP="006C32D2">
            <w:pPr>
              <w:pStyle w:val="TAL"/>
              <w:rPr>
                <w:lang w:eastAsia="en-US"/>
              </w:rPr>
            </w:pPr>
          </w:p>
        </w:tc>
        <w:tc>
          <w:tcPr>
            <w:tcW w:w="1695" w:type="dxa"/>
            <w:gridSpan w:val="3"/>
            <w:shd w:val="clear" w:color="auto" w:fill="auto"/>
          </w:tcPr>
          <w:p w14:paraId="5DE62209" w14:textId="77777777" w:rsidR="006C32D2" w:rsidRPr="00A564B4" w:rsidRDefault="006C32D2" w:rsidP="006C32D2">
            <w:pPr>
              <w:pStyle w:val="TAL"/>
              <w:rPr>
                <w:lang w:eastAsia="en-US"/>
              </w:rPr>
            </w:pPr>
          </w:p>
        </w:tc>
        <w:tc>
          <w:tcPr>
            <w:tcW w:w="1717" w:type="dxa"/>
            <w:gridSpan w:val="3"/>
          </w:tcPr>
          <w:p w14:paraId="60B4ADED" w14:textId="77777777" w:rsidR="006C32D2" w:rsidRPr="00A564B4" w:rsidRDefault="006C32D2" w:rsidP="006C32D2">
            <w:pPr>
              <w:pStyle w:val="TAL"/>
              <w:rPr>
                <w:lang w:eastAsia="en-US"/>
              </w:rPr>
            </w:pPr>
            <w:r w:rsidRPr="00A564B4">
              <w:rPr>
                <w:lang w:eastAsia="en-US"/>
              </w:rPr>
              <w:t>2Rx, 4Rx</w:t>
            </w:r>
          </w:p>
        </w:tc>
      </w:tr>
      <w:tr w:rsidR="006C32D2" w:rsidRPr="00A564B4" w14:paraId="471FE7E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0222FF9" w14:textId="77777777" w:rsidR="006C32D2" w:rsidRPr="00A564B4" w:rsidRDefault="006C32D2" w:rsidP="006C32D2">
            <w:pPr>
              <w:pStyle w:val="TAL"/>
            </w:pPr>
            <w:r w:rsidRPr="00A564B4">
              <w:t>9.1.1.1_2</w:t>
            </w:r>
          </w:p>
        </w:tc>
        <w:tc>
          <w:tcPr>
            <w:tcW w:w="2960" w:type="dxa"/>
            <w:gridSpan w:val="2"/>
            <w:tcBorders>
              <w:top w:val="single" w:sz="6" w:space="0" w:color="auto"/>
              <w:left w:val="single" w:sz="6" w:space="0" w:color="auto"/>
              <w:bottom w:val="single" w:sz="6" w:space="0" w:color="auto"/>
              <w:right w:val="single" w:sz="6" w:space="0" w:color="auto"/>
            </w:tcBorders>
          </w:tcPr>
          <w:p w14:paraId="0A9715F6" w14:textId="77777777" w:rsidR="006C32D2" w:rsidRPr="00A564B4" w:rsidRDefault="006C32D2" w:rsidP="006C32D2">
            <w:pPr>
              <w:pStyle w:val="TAL"/>
            </w:pPr>
            <w:r w:rsidRPr="00A564B4">
              <w:t>FDD Intra frequency Absolute RSRP accuracy</w:t>
            </w:r>
            <w:bookmarkStart w:id="90" w:name="_Hlk499691024"/>
            <w:r w:rsidRPr="00A564B4">
              <w:t xml:space="preserve"> for UE category 1bis</w:t>
            </w:r>
            <w:bookmarkEnd w:id="90"/>
          </w:p>
        </w:tc>
        <w:tc>
          <w:tcPr>
            <w:tcW w:w="828" w:type="dxa"/>
            <w:gridSpan w:val="2"/>
            <w:tcBorders>
              <w:top w:val="single" w:sz="6" w:space="0" w:color="auto"/>
              <w:left w:val="single" w:sz="6" w:space="0" w:color="auto"/>
              <w:bottom w:val="single" w:sz="6" w:space="0" w:color="auto"/>
              <w:right w:val="single" w:sz="6" w:space="0" w:color="auto"/>
            </w:tcBorders>
          </w:tcPr>
          <w:p w14:paraId="6132422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021A0F2"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52853A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553B3A8" w14:textId="77777777" w:rsidR="006C32D2" w:rsidRPr="00A564B4" w:rsidRDefault="006C32D2" w:rsidP="006C32D2">
            <w:pPr>
              <w:pStyle w:val="TAL"/>
            </w:pPr>
          </w:p>
        </w:tc>
      </w:tr>
      <w:tr w:rsidR="006C32D2" w:rsidRPr="00A564B4" w14:paraId="13888D8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E0F9741" w14:textId="77777777" w:rsidR="006C32D2" w:rsidRPr="00A564B4" w:rsidRDefault="006C32D2" w:rsidP="006C32D2">
            <w:pPr>
              <w:pStyle w:val="TAL"/>
            </w:pPr>
            <w:r w:rsidRPr="00A564B4">
              <w:t>9.1.1.1_3</w:t>
            </w:r>
          </w:p>
        </w:tc>
        <w:tc>
          <w:tcPr>
            <w:tcW w:w="2960" w:type="dxa"/>
            <w:gridSpan w:val="2"/>
            <w:tcBorders>
              <w:top w:val="single" w:sz="6" w:space="0" w:color="auto"/>
              <w:left w:val="single" w:sz="6" w:space="0" w:color="auto"/>
              <w:bottom w:val="single" w:sz="6" w:space="0" w:color="auto"/>
              <w:right w:val="single" w:sz="6" w:space="0" w:color="auto"/>
            </w:tcBorders>
          </w:tcPr>
          <w:p w14:paraId="272A5D66" w14:textId="77777777" w:rsidR="006C32D2" w:rsidRPr="00A564B4" w:rsidRDefault="006C32D2" w:rsidP="006C32D2">
            <w:pPr>
              <w:pStyle w:val="TAL"/>
            </w:pPr>
            <w:r w:rsidRPr="00A564B4">
              <w:t>FDD Intra Frequency Absolute RSRP Accuracy for CA Idle Mode Measurements</w:t>
            </w:r>
          </w:p>
        </w:tc>
        <w:tc>
          <w:tcPr>
            <w:tcW w:w="828" w:type="dxa"/>
            <w:gridSpan w:val="2"/>
            <w:tcBorders>
              <w:top w:val="single" w:sz="6" w:space="0" w:color="auto"/>
              <w:left w:val="single" w:sz="6" w:space="0" w:color="auto"/>
              <w:bottom w:val="single" w:sz="6" w:space="0" w:color="auto"/>
              <w:right w:val="single" w:sz="6" w:space="0" w:color="auto"/>
            </w:tcBorders>
          </w:tcPr>
          <w:p w14:paraId="1F4DE228"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09E9D2AE" w14:textId="77777777" w:rsidR="006C32D2" w:rsidRPr="00A564B4" w:rsidRDefault="006C32D2" w:rsidP="006C32D2">
            <w:pPr>
              <w:pStyle w:val="TAL"/>
              <w:rPr>
                <w:lang w:eastAsia="zh-CN"/>
              </w:rPr>
            </w:pPr>
            <w:r w:rsidRPr="00A564B4">
              <w:t>C238</w:t>
            </w:r>
          </w:p>
        </w:tc>
        <w:tc>
          <w:tcPr>
            <w:tcW w:w="2471" w:type="dxa"/>
            <w:gridSpan w:val="3"/>
            <w:tcBorders>
              <w:top w:val="single" w:sz="6" w:space="0" w:color="auto"/>
              <w:left w:val="single" w:sz="6" w:space="0" w:color="auto"/>
              <w:bottom w:val="single" w:sz="6" w:space="0" w:color="auto"/>
              <w:right w:val="single" w:sz="6" w:space="0" w:color="auto"/>
            </w:tcBorders>
          </w:tcPr>
          <w:p w14:paraId="6A440EE3"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8738A2C" w14:textId="77777777" w:rsidR="006C32D2" w:rsidRPr="00A564B4" w:rsidRDefault="006C32D2" w:rsidP="006C32D2">
            <w:pPr>
              <w:pStyle w:val="TAL"/>
            </w:pPr>
          </w:p>
        </w:tc>
      </w:tr>
      <w:tr w:rsidR="006C32D2" w:rsidRPr="00A564B4" w14:paraId="166746B5" w14:textId="77777777" w:rsidTr="006C32D2">
        <w:trPr>
          <w:gridAfter w:val="2"/>
          <w:wAfter w:w="143" w:type="dxa"/>
          <w:cantSplit/>
          <w:jc w:val="center"/>
        </w:trPr>
        <w:tc>
          <w:tcPr>
            <w:tcW w:w="929" w:type="dxa"/>
            <w:gridSpan w:val="3"/>
          </w:tcPr>
          <w:p w14:paraId="78AA622F" w14:textId="77777777" w:rsidR="006C32D2" w:rsidRPr="00A564B4" w:rsidRDefault="006C32D2" w:rsidP="006C32D2">
            <w:pPr>
              <w:pStyle w:val="TAL"/>
              <w:rPr>
                <w:lang w:eastAsia="en-US"/>
              </w:rPr>
            </w:pPr>
            <w:r w:rsidRPr="00A564B4">
              <w:rPr>
                <w:lang w:eastAsia="en-US"/>
              </w:rPr>
              <w:t>9.1.1.2</w:t>
            </w:r>
          </w:p>
        </w:tc>
        <w:tc>
          <w:tcPr>
            <w:tcW w:w="2960" w:type="dxa"/>
            <w:gridSpan w:val="2"/>
          </w:tcPr>
          <w:p w14:paraId="3B85A5BA" w14:textId="77777777" w:rsidR="006C32D2" w:rsidRPr="00A564B4" w:rsidRDefault="006C32D2" w:rsidP="006C32D2">
            <w:pPr>
              <w:pStyle w:val="TAL"/>
              <w:rPr>
                <w:lang w:eastAsia="en-US"/>
              </w:rPr>
            </w:pPr>
            <w:r w:rsidRPr="00A564B4">
              <w:rPr>
                <w:lang w:eastAsia="en-US"/>
              </w:rPr>
              <w:t>FDD Intra Frequency Relative Accuracy of RSRP</w:t>
            </w:r>
          </w:p>
        </w:tc>
        <w:tc>
          <w:tcPr>
            <w:tcW w:w="828" w:type="dxa"/>
            <w:gridSpan w:val="2"/>
          </w:tcPr>
          <w:p w14:paraId="1133A5C4" w14:textId="77777777" w:rsidR="006C32D2" w:rsidRPr="00A564B4" w:rsidRDefault="006C32D2" w:rsidP="006C32D2">
            <w:pPr>
              <w:pStyle w:val="TAL"/>
              <w:rPr>
                <w:lang w:eastAsia="en-US"/>
              </w:rPr>
            </w:pPr>
            <w:r w:rsidRPr="00A564B4">
              <w:rPr>
                <w:lang w:eastAsia="en-US"/>
              </w:rPr>
              <w:t>Rel-8</w:t>
            </w:r>
          </w:p>
        </w:tc>
        <w:tc>
          <w:tcPr>
            <w:tcW w:w="1275" w:type="dxa"/>
            <w:gridSpan w:val="4"/>
          </w:tcPr>
          <w:p w14:paraId="056B17D7" w14:textId="77777777" w:rsidR="006C32D2" w:rsidRPr="00A564B4" w:rsidRDefault="006C32D2" w:rsidP="006C32D2">
            <w:pPr>
              <w:pStyle w:val="TAL"/>
              <w:rPr>
                <w:lang w:eastAsia="en-US"/>
              </w:rPr>
            </w:pPr>
            <w:r w:rsidRPr="00A564B4">
              <w:rPr>
                <w:lang w:eastAsia="en-US"/>
              </w:rPr>
              <w:t>C01f</w:t>
            </w:r>
          </w:p>
        </w:tc>
        <w:tc>
          <w:tcPr>
            <w:tcW w:w="2471" w:type="dxa"/>
            <w:gridSpan w:val="3"/>
          </w:tcPr>
          <w:p w14:paraId="787E3917"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D612B15" w14:textId="77777777" w:rsidR="006C32D2" w:rsidRPr="00A564B4" w:rsidRDefault="006C32D2" w:rsidP="006C32D2">
            <w:pPr>
              <w:pStyle w:val="TAL"/>
              <w:rPr>
                <w:lang w:eastAsia="en-US"/>
              </w:rPr>
            </w:pPr>
          </w:p>
        </w:tc>
        <w:tc>
          <w:tcPr>
            <w:tcW w:w="1695" w:type="dxa"/>
            <w:gridSpan w:val="3"/>
            <w:shd w:val="clear" w:color="auto" w:fill="auto"/>
          </w:tcPr>
          <w:p w14:paraId="33BE84B2" w14:textId="77777777" w:rsidR="006C32D2" w:rsidRPr="00A564B4" w:rsidRDefault="006C32D2" w:rsidP="006C32D2">
            <w:pPr>
              <w:pStyle w:val="TAL"/>
              <w:rPr>
                <w:lang w:eastAsia="en-US"/>
              </w:rPr>
            </w:pPr>
          </w:p>
        </w:tc>
        <w:tc>
          <w:tcPr>
            <w:tcW w:w="1717" w:type="dxa"/>
            <w:gridSpan w:val="3"/>
          </w:tcPr>
          <w:p w14:paraId="2EF55FC1" w14:textId="77777777" w:rsidR="006C32D2" w:rsidRPr="00A564B4" w:rsidRDefault="006C32D2" w:rsidP="006C32D2">
            <w:pPr>
              <w:pStyle w:val="TAL"/>
              <w:rPr>
                <w:lang w:eastAsia="en-US"/>
              </w:rPr>
            </w:pPr>
            <w:r w:rsidRPr="00A564B4">
              <w:rPr>
                <w:lang w:eastAsia="en-US"/>
              </w:rPr>
              <w:t>2Rx, 4Rx</w:t>
            </w:r>
          </w:p>
        </w:tc>
      </w:tr>
      <w:tr w:rsidR="006C32D2" w:rsidRPr="00A564B4" w14:paraId="7FD6DBA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3104E32" w14:textId="77777777" w:rsidR="006C32D2" w:rsidRPr="00A564B4" w:rsidRDefault="006C32D2" w:rsidP="006C32D2">
            <w:pPr>
              <w:pStyle w:val="TAL"/>
            </w:pPr>
            <w:r w:rsidRPr="00A564B4">
              <w:t>9.1.1.2_2</w:t>
            </w:r>
          </w:p>
        </w:tc>
        <w:tc>
          <w:tcPr>
            <w:tcW w:w="2960" w:type="dxa"/>
            <w:gridSpan w:val="2"/>
            <w:tcBorders>
              <w:top w:val="single" w:sz="6" w:space="0" w:color="auto"/>
              <w:left w:val="single" w:sz="6" w:space="0" w:color="auto"/>
              <w:bottom w:val="single" w:sz="6" w:space="0" w:color="auto"/>
              <w:right w:val="single" w:sz="6" w:space="0" w:color="auto"/>
            </w:tcBorders>
          </w:tcPr>
          <w:p w14:paraId="73948FBB" w14:textId="77777777" w:rsidR="006C32D2" w:rsidRPr="00A564B4" w:rsidRDefault="006C32D2" w:rsidP="006C32D2">
            <w:pPr>
              <w:pStyle w:val="TAL"/>
            </w:pPr>
            <w:r w:rsidRPr="00A564B4">
              <w:t>FDD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55AE249"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AA7CCFC"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26F977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5C05DAF" w14:textId="77777777" w:rsidR="006C32D2" w:rsidRPr="00A564B4" w:rsidRDefault="006C32D2" w:rsidP="006C32D2">
            <w:pPr>
              <w:pStyle w:val="TAL"/>
            </w:pPr>
          </w:p>
        </w:tc>
      </w:tr>
      <w:tr w:rsidR="006C32D2" w:rsidRPr="00A564B4" w14:paraId="2373A7FC" w14:textId="77777777" w:rsidTr="006C32D2">
        <w:trPr>
          <w:gridAfter w:val="2"/>
          <w:wAfter w:w="143" w:type="dxa"/>
          <w:cantSplit/>
          <w:jc w:val="center"/>
        </w:trPr>
        <w:tc>
          <w:tcPr>
            <w:tcW w:w="929" w:type="dxa"/>
            <w:gridSpan w:val="3"/>
          </w:tcPr>
          <w:p w14:paraId="70B5E178" w14:textId="77777777" w:rsidR="006C32D2" w:rsidRPr="00A564B4" w:rsidRDefault="006C32D2" w:rsidP="006C32D2">
            <w:pPr>
              <w:pStyle w:val="TAL"/>
              <w:rPr>
                <w:lang w:eastAsia="en-US"/>
              </w:rPr>
            </w:pPr>
            <w:r w:rsidRPr="00A564B4">
              <w:rPr>
                <w:lang w:eastAsia="en-US"/>
              </w:rPr>
              <w:t>9.1.2.1</w:t>
            </w:r>
          </w:p>
        </w:tc>
        <w:tc>
          <w:tcPr>
            <w:tcW w:w="2960" w:type="dxa"/>
            <w:gridSpan w:val="2"/>
          </w:tcPr>
          <w:p w14:paraId="0C97BB32" w14:textId="77777777" w:rsidR="006C32D2" w:rsidRPr="00A564B4" w:rsidRDefault="006C32D2" w:rsidP="006C32D2">
            <w:pPr>
              <w:pStyle w:val="TAL"/>
              <w:rPr>
                <w:lang w:eastAsia="en-US"/>
              </w:rPr>
            </w:pPr>
            <w:r w:rsidRPr="00A564B4">
              <w:rPr>
                <w:lang w:eastAsia="en-US"/>
              </w:rPr>
              <w:t>TDD Intra Frequency Absolute RSRP Accuracy</w:t>
            </w:r>
          </w:p>
        </w:tc>
        <w:tc>
          <w:tcPr>
            <w:tcW w:w="828" w:type="dxa"/>
            <w:gridSpan w:val="2"/>
          </w:tcPr>
          <w:p w14:paraId="33F537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1675D6A"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77A7F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A737D41" w14:textId="77777777" w:rsidR="006C32D2" w:rsidRPr="00A564B4" w:rsidRDefault="006C32D2" w:rsidP="006C32D2">
            <w:pPr>
              <w:pStyle w:val="TAL"/>
              <w:rPr>
                <w:lang w:eastAsia="en-US"/>
              </w:rPr>
            </w:pPr>
          </w:p>
        </w:tc>
        <w:tc>
          <w:tcPr>
            <w:tcW w:w="1695" w:type="dxa"/>
            <w:gridSpan w:val="3"/>
            <w:shd w:val="clear" w:color="auto" w:fill="auto"/>
          </w:tcPr>
          <w:p w14:paraId="6B990E3D" w14:textId="77777777" w:rsidR="006C32D2" w:rsidRPr="00A564B4" w:rsidRDefault="006C32D2" w:rsidP="006C32D2">
            <w:pPr>
              <w:pStyle w:val="TAL"/>
              <w:rPr>
                <w:lang w:eastAsia="en-US"/>
              </w:rPr>
            </w:pPr>
          </w:p>
        </w:tc>
        <w:tc>
          <w:tcPr>
            <w:tcW w:w="1717" w:type="dxa"/>
            <w:gridSpan w:val="3"/>
          </w:tcPr>
          <w:p w14:paraId="69C41C04" w14:textId="77777777" w:rsidR="006C32D2" w:rsidRPr="00A564B4" w:rsidRDefault="006C32D2" w:rsidP="006C32D2">
            <w:pPr>
              <w:pStyle w:val="TAL"/>
              <w:rPr>
                <w:lang w:eastAsia="en-US"/>
              </w:rPr>
            </w:pPr>
            <w:r w:rsidRPr="00A564B4">
              <w:rPr>
                <w:lang w:eastAsia="en-US"/>
              </w:rPr>
              <w:t>2Rx, 4Rx</w:t>
            </w:r>
          </w:p>
        </w:tc>
      </w:tr>
      <w:tr w:rsidR="006C32D2" w:rsidRPr="00A564B4" w14:paraId="67394B71" w14:textId="77777777" w:rsidTr="006C32D2">
        <w:trPr>
          <w:gridAfter w:val="2"/>
          <w:wAfter w:w="143" w:type="dxa"/>
          <w:cantSplit/>
          <w:jc w:val="center"/>
        </w:trPr>
        <w:tc>
          <w:tcPr>
            <w:tcW w:w="929" w:type="dxa"/>
            <w:gridSpan w:val="3"/>
          </w:tcPr>
          <w:p w14:paraId="270042EB" w14:textId="77777777" w:rsidR="006C32D2" w:rsidRPr="00A564B4" w:rsidRDefault="006C32D2" w:rsidP="006C32D2">
            <w:pPr>
              <w:pStyle w:val="TAL"/>
              <w:rPr>
                <w:lang w:eastAsia="en-US"/>
              </w:rPr>
            </w:pPr>
            <w:r w:rsidRPr="00A564B4">
              <w:rPr>
                <w:lang w:eastAsia="en-US"/>
              </w:rPr>
              <w:t>9.1.2.1_1</w:t>
            </w:r>
          </w:p>
        </w:tc>
        <w:tc>
          <w:tcPr>
            <w:tcW w:w="2960" w:type="dxa"/>
            <w:gridSpan w:val="2"/>
          </w:tcPr>
          <w:p w14:paraId="5013F914" w14:textId="77777777" w:rsidR="006C32D2" w:rsidRPr="00A564B4" w:rsidRDefault="006C32D2" w:rsidP="006C32D2">
            <w:pPr>
              <w:pStyle w:val="TAL"/>
              <w:rPr>
                <w:lang w:eastAsia="en-US"/>
              </w:rPr>
            </w:pPr>
            <w:r w:rsidRPr="00A564B4">
              <w:rPr>
                <w:lang w:eastAsia="en-US"/>
              </w:rPr>
              <w:t>TDD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47479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2E921EBC" w14:textId="77777777" w:rsidR="006C32D2" w:rsidRPr="00A564B4" w:rsidRDefault="006C32D2" w:rsidP="006C32D2">
            <w:pPr>
              <w:pStyle w:val="TAL"/>
              <w:rPr>
                <w:lang w:eastAsia="en-US"/>
              </w:rPr>
            </w:pPr>
            <w:r w:rsidRPr="00A564B4">
              <w:rPr>
                <w:lang w:eastAsia="en-US"/>
              </w:rPr>
              <w:t>C02f</w:t>
            </w:r>
          </w:p>
        </w:tc>
        <w:tc>
          <w:tcPr>
            <w:tcW w:w="2471" w:type="dxa"/>
            <w:gridSpan w:val="3"/>
          </w:tcPr>
          <w:p w14:paraId="36B1D29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5EE8987C" w14:textId="77777777" w:rsidR="006C32D2" w:rsidRPr="00A564B4" w:rsidRDefault="006C32D2" w:rsidP="006C32D2">
            <w:pPr>
              <w:pStyle w:val="TAL"/>
              <w:rPr>
                <w:lang w:eastAsia="en-US"/>
              </w:rPr>
            </w:pPr>
          </w:p>
        </w:tc>
        <w:tc>
          <w:tcPr>
            <w:tcW w:w="1695" w:type="dxa"/>
            <w:gridSpan w:val="3"/>
            <w:shd w:val="clear" w:color="auto" w:fill="auto"/>
          </w:tcPr>
          <w:p w14:paraId="1C2EBEA4" w14:textId="77777777" w:rsidR="006C32D2" w:rsidRPr="00A564B4" w:rsidRDefault="006C32D2" w:rsidP="006C32D2">
            <w:pPr>
              <w:pStyle w:val="TAL"/>
              <w:rPr>
                <w:lang w:eastAsia="en-US"/>
              </w:rPr>
            </w:pPr>
          </w:p>
        </w:tc>
        <w:tc>
          <w:tcPr>
            <w:tcW w:w="1717" w:type="dxa"/>
            <w:gridSpan w:val="3"/>
          </w:tcPr>
          <w:p w14:paraId="48545B24" w14:textId="77777777" w:rsidR="006C32D2" w:rsidRPr="00A564B4" w:rsidRDefault="006C32D2" w:rsidP="006C32D2">
            <w:pPr>
              <w:pStyle w:val="TAL"/>
              <w:rPr>
                <w:lang w:eastAsia="en-US"/>
              </w:rPr>
            </w:pPr>
            <w:r w:rsidRPr="00A564B4">
              <w:rPr>
                <w:lang w:eastAsia="en-US"/>
              </w:rPr>
              <w:t>2Rx, 4Rx</w:t>
            </w:r>
          </w:p>
        </w:tc>
      </w:tr>
      <w:tr w:rsidR="006C32D2" w:rsidRPr="00A564B4" w14:paraId="25A23B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02650" w14:textId="77777777" w:rsidR="006C32D2" w:rsidRPr="00A564B4" w:rsidRDefault="006C32D2" w:rsidP="006C32D2">
            <w:pPr>
              <w:pStyle w:val="TAL"/>
            </w:pPr>
            <w:r w:rsidRPr="00A564B4">
              <w:t>9.1.2.1_2</w:t>
            </w:r>
          </w:p>
        </w:tc>
        <w:tc>
          <w:tcPr>
            <w:tcW w:w="2960" w:type="dxa"/>
            <w:gridSpan w:val="2"/>
            <w:tcBorders>
              <w:top w:val="single" w:sz="6" w:space="0" w:color="auto"/>
              <w:left w:val="single" w:sz="6" w:space="0" w:color="auto"/>
              <w:bottom w:val="single" w:sz="6" w:space="0" w:color="auto"/>
              <w:right w:val="single" w:sz="6" w:space="0" w:color="auto"/>
            </w:tcBorders>
          </w:tcPr>
          <w:p w14:paraId="329A92FF" w14:textId="77777777" w:rsidR="006C32D2" w:rsidRPr="00A564B4" w:rsidRDefault="006C32D2" w:rsidP="006C32D2">
            <w:pPr>
              <w:pStyle w:val="TAL"/>
            </w:pPr>
            <w:r w:rsidRPr="00A564B4">
              <w:rPr>
                <w:lang w:eastAsia="zh-CN"/>
              </w:rPr>
              <w:t>T</w:t>
            </w:r>
            <w:r w:rsidRPr="00A564B4">
              <w:t>DD Intra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F06027F"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549AB560"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4E2D0BCD"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250E4C" w14:textId="77777777" w:rsidR="006C32D2" w:rsidRPr="00A564B4" w:rsidRDefault="006C32D2" w:rsidP="006C32D2">
            <w:pPr>
              <w:pStyle w:val="TAL"/>
            </w:pPr>
          </w:p>
        </w:tc>
      </w:tr>
      <w:tr w:rsidR="006C32D2" w:rsidRPr="00A564B4" w14:paraId="6AFF9B10" w14:textId="77777777" w:rsidTr="006C32D2">
        <w:trPr>
          <w:gridAfter w:val="2"/>
          <w:wAfter w:w="143" w:type="dxa"/>
          <w:cantSplit/>
          <w:jc w:val="center"/>
        </w:trPr>
        <w:tc>
          <w:tcPr>
            <w:tcW w:w="929" w:type="dxa"/>
            <w:gridSpan w:val="3"/>
          </w:tcPr>
          <w:p w14:paraId="5BD05DD5" w14:textId="77777777" w:rsidR="006C32D2" w:rsidRPr="00A564B4" w:rsidRDefault="006C32D2" w:rsidP="006C32D2">
            <w:pPr>
              <w:pStyle w:val="TAL"/>
              <w:rPr>
                <w:lang w:eastAsia="en-US"/>
              </w:rPr>
            </w:pPr>
            <w:r w:rsidRPr="00A564B4">
              <w:rPr>
                <w:lang w:eastAsia="en-US"/>
              </w:rPr>
              <w:t>9.1.2.2</w:t>
            </w:r>
          </w:p>
        </w:tc>
        <w:tc>
          <w:tcPr>
            <w:tcW w:w="2960" w:type="dxa"/>
            <w:gridSpan w:val="2"/>
          </w:tcPr>
          <w:p w14:paraId="63AC9C27" w14:textId="77777777" w:rsidR="006C32D2" w:rsidRPr="00A564B4" w:rsidRDefault="006C32D2" w:rsidP="006C32D2">
            <w:pPr>
              <w:pStyle w:val="TAL"/>
              <w:rPr>
                <w:lang w:eastAsia="en-US"/>
              </w:rPr>
            </w:pPr>
            <w:r w:rsidRPr="00A564B4">
              <w:rPr>
                <w:lang w:eastAsia="en-US"/>
              </w:rPr>
              <w:t>TDD Intra Frequency Relative Accuracy of RSRP</w:t>
            </w:r>
          </w:p>
        </w:tc>
        <w:tc>
          <w:tcPr>
            <w:tcW w:w="828" w:type="dxa"/>
            <w:gridSpan w:val="2"/>
          </w:tcPr>
          <w:p w14:paraId="6FEF73F5" w14:textId="77777777" w:rsidR="006C32D2" w:rsidRPr="00A564B4" w:rsidRDefault="006C32D2" w:rsidP="006C32D2">
            <w:pPr>
              <w:pStyle w:val="TAL"/>
              <w:rPr>
                <w:lang w:eastAsia="en-US"/>
              </w:rPr>
            </w:pPr>
            <w:r w:rsidRPr="00A564B4">
              <w:rPr>
                <w:lang w:eastAsia="en-US"/>
              </w:rPr>
              <w:t>Rel-8</w:t>
            </w:r>
          </w:p>
        </w:tc>
        <w:tc>
          <w:tcPr>
            <w:tcW w:w="1275" w:type="dxa"/>
            <w:gridSpan w:val="4"/>
          </w:tcPr>
          <w:p w14:paraId="50407E81"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42087B"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14C4CEB" w14:textId="77777777" w:rsidR="006C32D2" w:rsidRPr="00A564B4" w:rsidRDefault="006C32D2" w:rsidP="006C32D2">
            <w:pPr>
              <w:pStyle w:val="TAL"/>
              <w:rPr>
                <w:lang w:eastAsia="en-US"/>
              </w:rPr>
            </w:pPr>
          </w:p>
        </w:tc>
        <w:tc>
          <w:tcPr>
            <w:tcW w:w="1695" w:type="dxa"/>
            <w:gridSpan w:val="3"/>
            <w:shd w:val="clear" w:color="auto" w:fill="auto"/>
          </w:tcPr>
          <w:p w14:paraId="472FC556" w14:textId="77777777" w:rsidR="006C32D2" w:rsidRPr="00A564B4" w:rsidRDefault="006C32D2" w:rsidP="006C32D2">
            <w:pPr>
              <w:pStyle w:val="TAL"/>
              <w:rPr>
                <w:lang w:eastAsia="en-US"/>
              </w:rPr>
            </w:pPr>
          </w:p>
        </w:tc>
        <w:tc>
          <w:tcPr>
            <w:tcW w:w="1717" w:type="dxa"/>
            <w:gridSpan w:val="3"/>
          </w:tcPr>
          <w:p w14:paraId="0EB258A6" w14:textId="77777777" w:rsidR="006C32D2" w:rsidRPr="00A564B4" w:rsidRDefault="006C32D2" w:rsidP="006C32D2">
            <w:pPr>
              <w:pStyle w:val="TAL"/>
              <w:rPr>
                <w:lang w:eastAsia="en-US"/>
              </w:rPr>
            </w:pPr>
            <w:r w:rsidRPr="00A564B4">
              <w:rPr>
                <w:lang w:eastAsia="en-US"/>
              </w:rPr>
              <w:t>2Rx, 4Rx</w:t>
            </w:r>
          </w:p>
        </w:tc>
      </w:tr>
      <w:tr w:rsidR="006C32D2" w:rsidRPr="00A564B4" w14:paraId="2BD7605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AECAEF1" w14:textId="77777777" w:rsidR="006C32D2" w:rsidRPr="00A564B4" w:rsidRDefault="006C32D2" w:rsidP="006C32D2">
            <w:pPr>
              <w:pStyle w:val="TAL"/>
            </w:pPr>
            <w:r w:rsidRPr="00A564B4">
              <w:t>9.1.2.2_2</w:t>
            </w:r>
          </w:p>
        </w:tc>
        <w:tc>
          <w:tcPr>
            <w:tcW w:w="2960" w:type="dxa"/>
            <w:gridSpan w:val="2"/>
            <w:tcBorders>
              <w:top w:val="single" w:sz="6" w:space="0" w:color="auto"/>
              <w:left w:val="single" w:sz="6" w:space="0" w:color="auto"/>
              <w:bottom w:val="single" w:sz="6" w:space="0" w:color="auto"/>
              <w:right w:val="single" w:sz="6" w:space="0" w:color="auto"/>
            </w:tcBorders>
          </w:tcPr>
          <w:p w14:paraId="150056C1" w14:textId="77777777" w:rsidR="006C32D2" w:rsidRPr="00A564B4" w:rsidRDefault="006C32D2" w:rsidP="006C32D2">
            <w:pPr>
              <w:pStyle w:val="TAL"/>
            </w:pPr>
            <w:r w:rsidRPr="00A564B4">
              <w:rPr>
                <w:lang w:eastAsia="zh-CN"/>
              </w:rPr>
              <w:t>T</w:t>
            </w:r>
            <w:r w:rsidRPr="00A564B4">
              <w:t>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90CDFB0"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DEE37E9"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06E39860"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FD14F2D" w14:textId="77777777" w:rsidR="006C32D2" w:rsidRPr="00A564B4" w:rsidRDefault="006C32D2" w:rsidP="006C32D2">
            <w:pPr>
              <w:pStyle w:val="TAL"/>
            </w:pPr>
          </w:p>
        </w:tc>
      </w:tr>
      <w:tr w:rsidR="006C32D2" w:rsidRPr="00A564B4" w14:paraId="7F2FC5DC" w14:textId="77777777" w:rsidTr="006C32D2">
        <w:trPr>
          <w:gridAfter w:val="2"/>
          <w:wAfter w:w="143" w:type="dxa"/>
          <w:cantSplit/>
          <w:jc w:val="center"/>
        </w:trPr>
        <w:tc>
          <w:tcPr>
            <w:tcW w:w="929" w:type="dxa"/>
            <w:gridSpan w:val="3"/>
          </w:tcPr>
          <w:p w14:paraId="0096DDA5" w14:textId="77777777" w:rsidR="006C32D2" w:rsidRPr="00A564B4" w:rsidRDefault="006C32D2" w:rsidP="006C32D2">
            <w:pPr>
              <w:pStyle w:val="TAL"/>
              <w:rPr>
                <w:lang w:eastAsia="en-US"/>
              </w:rPr>
            </w:pPr>
            <w:r w:rsidRPr="00A564B4">
              <w:rPr>
                <w:lang w:eastAsia="en-US"/>
              </w:rPr>
              <w:t>9.1.3.1</w:t>
            </w:r>
          </w:p>
        </w:tc>
        <w:tc>
          <w:tcPr>
            <w:tcW w:w="2960" w:type="dxa"/>
            <w:gridSpan w:val="2"/>
          </w:tcPr>
          <w:p w14:paraId="36C1AABB" w14:textId="77777777" w:rsidR="006C32D2" w:rsidRPr="00A564B4" w:rsidRDefault="006C32D2" w:rsidP="006C32D2">
            <w:pPr>
              <w:pStyle w:val="TAL"/>
              <w:rPr>
                <w:lang w:eastAsia="en-US"/>
              </w:rPr>
            </w:pPr>
            <w:r w:rsidRPr="00A564B4">
              <w:rPr>
                <w:lang w:eastAsia="en-US"/>
              </w:rPr>
              <w:t>FDD - FDD Inter Frequency Absolute RSRP Accuracy</w:t>
            </w:r>
          </w:p>
        </w:tc>
        <w:tc>
          <w:tcPr>
            <w:tcW w:w="828" w:type="dxa"/>
            <w:gridSpan w:val="2"/>
          </w:tcPr>
          <w:p w14:paraId="3EBF8C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55864A68" w14:textId="77777777" w:rsidR="006C32D2" w:rsidRPr="00A564B4" w:rsidRDefault="006C32D2" w:rsidP="006C32D2">
            <w:pPr>
              <w:pStyle w:val="TAL"/>
              <w:rPr>
                <w:lang w:eastAsia="en-US"/>
              </w:rPr>
            </w:pPr>
            <w:r w:rsidRPr="00A564B4">
              <w:rPr>
                <w:lang w:eastAsia="en-US"/>
              </w:rPr>
              <w:t>C01g</w:t>
            </w:r>
          </w:p>
        </w:tc>
        <w:tc>
          <w:tcPr>
            <w:tcW w:w="2471" w:type="dxa"/>
            <w:gridSpan w:val="3"/>
          </w:tcPr>
          <w:p w14:paraId="1BE15046"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D154C3" w14:textId="77777777" w:rsidR="006C32D2" w:rsidRPr="00A564B4" w:rsidRDefault="006C32D2" w:rsidP="006C32D2">
            <w:pPr>
              <w:pStyle w:val="TAL"/>
              <w:rPr>
                <w:lang w:eastAsia="en-US"/>
              </w:rPr>
            </w:pPr>
          </w:p>
        </w:tc>
        <w:tc>
          <w:tcPr>
            <w:tcW w:w="1695" w:type="dxa"/>
            <w:gridSpan w:val="3"/>
            <w:shd w:val="clear" w:color="auto" w:fill="auto"/>
          </w:tcPr>
          <w:p w14:paraId="52AD93AE" w14:textId="77777777" w:rsidR="006C32D2" w:rsidRPr="00A564B4" w:rsidRDefault="006C32D2" w:rsidP="006C32D2">
            <w:pPr>
              <w:pStyle w:val="TAL"/>
              <w:rPr>
                <w:lang w:eastAsia="en-US"/>
              </w:rPr>
            </w:pPr>
          </w:p>
        </w:tc>
        <w:tc>
          <w:tcPr>
            <w:tcW w:w="1717" w:type="dxa"/>
            <w:gridSpan w:val="3"/>
          </w:tcPr>
          <w:p w14:paraId="6807680E" w14:textId="77777777" w:rsidR="006C32D2" w:rsidRPr="00A564B4" w:rsidRDefault="006C32D2" w:rsidP="006C32D2">
            <w:pPr>
              <w:pStyle w:val="TAL"/>
              <w:rPr>
                <w:lang w:eastAsia="en-US"/>
              </w:rPr>
            </w:pPr>
            <w:r w:rsidRPr="00A564B4">
              <w:rPr>
                <w:lang w:eastAsia="en-US"/>
              </w:rPr>
              <w:t>2Rx, 4Rx</w:t>
            </w:r>
          </w:p>
        </w:tc>
      </w:tr>
      <w:tr w:rsidR="006C32D2" w:rsidRPr="00A564B4" w14:paraId="29181607" w14:textId="77777777" w:rsidTr="006C32D2">
        <w:trPr>
          <w:gridAfter w:val="2"/>
          <w:wAfter w:w="143" w:type="dxa"/>
          <w:cantSplit/>
          <w:jc w:val="center"/>
        </w:trPr>
        <w:tc>
          <w:tcPr>
            <w:tcW w:w="929" w:type="dxa"/>
            <w:gridSpan w:val="3"/>
          </w:tcPr>
          <w:p w14:paraId="66C694E3" w14:textId="77777777" w:rsidR="006C32D2" w:rsidRPr="00A564B4" w:rsidRDefault="006C32D2" w:rsidP="006C32D2">
            <w:pPr>
              <w:pStyle w:val="TAL"/>
              <w:rPr>
                <w:lang w:eastAsia="en-US"/>
              </w:rPr>
            </w:pPr>
            <w:r w:rsidRPr="00A564B4">
              <w:rPr>
                <w:lang w:eastAsia="en-US"/>
              </w:rPr>
              <w:t>9.1.3.1_1</w:t>
            </w:r>
          </w:p>
        </w:tc>
        <w:tc>
          <w:tcPr>
            <w:tcW w:w="2960" w:type="dxa"/>
            <w:gridSpan w:val="2"/>
          </w:tcPr>
          <w:p w14:paraId="6B4AADFE"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B01C7D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E5C1935" w14:textId="77777777" w:rsidR="006C32D2" w:rsidRPr="00A564B4" w:rsidRDefault="006C32D2" w:rsidP="006C32D2">
            <w:pPr>
              <w:pStyle w:val="TAL"/>
              <w:rPr>
                <w:lang w:eastAsia="en-US"/>
              </w:rPr>
            </w:pPr>
            <w:r w:rsidRPr="00A564B4">
              <w:rPr>
                <w:lang w:eastAsia="en-US"/>
              </w:rPr>
              <w:t>C01g</w:t>
            </w:r>
          </w:p>
        </w:tc>
        <w:tc>
          <w:tcPr>
            <w:tcW w:w="2471" w:type="dxa"/>
            <w:gridSpan w:val="3"/>
          </w:tcPr>
          <w:p w14:paraId="2E3FF67F"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66E043DF" w14:textId="77777777" w:rsidR="006C32D2" w:rsidRPr="00A564B4" w:rsidRDefault="006C32D2" w:rsidP="006C32D2">
            <w:pPr>
              <w:pStyle w:val="TAL"/>
              <w:rPr>
                <w:lang w:eastAsia="en-US"/>
              </w:rPr>
            </w:pPr>
          </w:p>
        </w:tc>
        <w:tc>
          <w:tcPr>
            <w:tcW w:w="1695" w:type="dxa"/>
            <w:gridSpan w:val="3"/>
            <w:shd w:val="clear" w:color="auto" w:fill="auto"/>
          </w:tcPr>
          <w:p w14:paraId="4498A4C4" w14:textId="77777777" w:rsidR="006C32D2" w:rsidRPr="00A564B4" w:rsidRDefault="006C32D2" w:rsidP="006C32D2">
            <w:pPr>
              <w:pStyle w:val="TAL"/>
              <w:rPr>
                <w:lang w:eastAsia="en-US"/>
              </w:rPr>
            </w:pPr>
          </w:p>
        </w:tc>
        <w:tc>
          <w:tcPr>
            <w:tcW w:w="1717" w:type="dxa"/>
            <w:gridSpan w:val="3"/>
          </w:tcPr>
          <w:p w14:paraId="2EF5DC7B" w14:textId="77777777" w:rsidR="006C32D2" w:rsidRPr="00A564B4" w:rsidRDefault="006C32D2" w:rsidP="006C32D2">
            <w:pPr>
              <w:pStyle w:val="TAL"/>
              <w:rPr>
                <w:lang w:eastAsia="en-US"/>
              </w:rPr>
            </w:pPr>
            <w:r w:rsidRPr="00A564B4">
              <w:rPr>
                <w:lang w:eastAsia="en-US"/>
              </w:rPr>
              <w:t>2Rx, 4Rx</w:t>
            </w:r>
          </w:p>
        </w:tc>
      </w:tr>
      <w:tr w:rsidR="006C32D2" w:rsidRPr="00A564B4" w14:paraId="6055B78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1DEFD" w14:textId="77777777" w:rsidR="006C32D2" w:rsidRPr="00A564B4" w:rsidRDefault="006C32D2" w:rsidP="006C32D2">
            <w:pPr>
              <w:pStyle w:val="TAL"/>
            </w:pPr>
            <w:r w:rsidRPr="00A564B4">
              <w:t>9.1.3.1_2</w:t>
            </w:r>
          </w:p>
        </w:tc>
        <w:tc>
          <w:tcPr>
            <w:tcW w:w="2960" w:type="dxa"/>
            <w:gridSpan w:val="2"/>
            <w:tcBorders>
              <w:top w:val="single" w:sz="6" w:space="0" w:color="auto"/>
              <w:left w:val="single" w:sz="6" w:space="0" w:color="auto"/>
              <w:bottom w:val="single" w:sz="6" w:space="0" w:color="auto"/>
              <w:right w:val="single" w:sz="6" w:space="0" w:color="auto"/>
            </w:tcBorders>
          </w:tcPr>
          <w:p w14:paraId="74A45E95" w14:textId="77777777" w:rsidR="006C32D2" w:rsidRPr="00A564B4" w:rsidRDefault="006C32D2" w:rsidP="006C32D2">
            <w:pPr>
              <w:pStyle w:val="TAL"/>
            </w:pPr>
            <w:r w:rsidRPr="00A564B4">
              <w:t>FDD - FDD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0CD6FB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4442B2FD"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DD97E02"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A1A5C59" w14:textId="77777777" w:rsidR="006C32D2" w:rsidRPr="00A564B4" w:rsidRDefault="006C32D2" w:rsidP="006C32D2">
            <w:pPr>
              <w:pStyle w:val="TAL"/>
            </w:pPr>
          </w:p>
        </w:tc>
      </w:tr>
      <w:tr w:rsidR="006C32D2" w:rsidRPr="00A564B4" w14:paraId="2C7913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6E4674" w14:textId="77777777" w:rsidR="006C32D2" w:rsidRPr="00A564B4" w:rsidRDefault="006C32D2" w:rsidP="006C32D2">
            <w:pPr>
              <w:pStyle w:val="TAL"/>
            </w:pPr>
            <w:r w:rsidRPr="00A564B4">
              <w:t>9.1.3.1_3</w:t>
            </w:r>
          </w:p>
        </w:tc>
        <w:tc>
          <w:tcPr>
            <w:tcW w:w="2960" w:type="dxa"/>
            <w:gridSpan w:val="2"/>
            <w:tcBorders>
              <w:top w:val="single" w:sz="6" w:space="0" w:color="auto"/>
              <w:left w:val="single" w:sz="6" w:space="0" w:color="auto"/>
              <w:bottom w:val="single" w:sz="6" w:space="0" w:color="auto"/>
              <w:right w:val="single" w:sz="6" w:space="0" w:color="auto"/>
            </w:tcBorders>
          </w:tcPr>
          <w:p w14:paraId="4891A183" w14:textId="77777777" w:rsidR="006C32D2" w:rsidRPr="00A564B4" w:rsidRDefault="006C32D2" w:rsidP="006C32D2">
            <w:pPr>
              <w:pStyle w:val="TAL"/>
            </w:pPr>
            <w:r w:rsidRPr="00A564B4">
              <w:t>FDD-FDD Inter Frequency Absolute RSRP Accuracy for CA Idle Mode Measurements for 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15EE027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66E1944D"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77033E96"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B6C800C" w14:textId="77777777" w:rsidR="006C32D2" w:rsidRPr="00A564B4" w:rsidRDefault="006C32D2" w:rsidP="006C32D2">
            <w:pPr>
              <w:pStyle w:val="TAL"/>
            </w:pPr>
          </w:p>
        </w:tc>
      </w:tr>
      <w:tr w:rsidR="006C32D2" w:rsidRPr="00A564B4" w14:paraId="3B52B1D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BECA488" w14:textId="77777777" w:rsidR="006C32D2" w:rsidRPr="00A564B4" w:rsidRDefault="006C32D2" w:rsidP="006C32D2">
            <w:pPr>
              <w:pStyle w:val="TAL"/>
            </w:pPr>
            <w:r w:rsidRPr="00A564B4">
              <w:t>9.1.3.1_4</w:t>
            </w:r>
          </w:p>
        </w:tc>
        <w:tc>
          <w:tcPr>
            <w:tcW w:w="2960" w:type="dxa"/>
            <w:gridSpan w:val="2"/>
            <w:tcBorders>
              <w:top w:val="single" w:sz="6" w:space="0" w:color="auto"/>
              <w:left w:val="single" w:sz="6" w:space="0" w:color="auto"/>
              <w:bottom w:val="single" w:sz="6" w:space="0" w:color="auto"/>
              <w:right w:val="single" w:sz="6" w:space="0" w:color="auto"/>
            </w:tcBorders>
          </w:tcPr>
          <w:p w14:paraId="0070C941" w14:textId="77777777" w:rsidR="006C32D2" w:rsidRPr="00A564B4" w:rsidRDefault="006C32D2" w:rsidP="006C32D2">
            <w:pPr>
              <w:pStyle w:val="TAL"/>
            </w:pPr>
            <w:r w:rsidRPr="00A564B4">
              <w:t>FDD-FDD Inter Frequency Absolute RSRP Accuracy for CA Idle Mode Measurements for Non-Overlapping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01E57FE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5C68B116"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375E7B1C"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6DB8AD" w14:textId="77777777" w:rsidR="006C32D2" w:rsidRPr="00A564B4" w:rsidRDefault="006C32D2" w:rsidP="006C32D2">
            <w:pPr>
              <w:pStyle w:val="TAL"/>
            </w:pPr>
          </w:p>
        </w:tc>
      </w:tr>
      <w:tr w:rsidR="006C32D2" w:rsidRPr="00A564B4" w14:paraId="2391306D" w14:textId="77777777" w:rsidTr="006C32D2">
        <w:trPr>
          <w:gridAfter w:val="2"/>
          <w:wAfter w:w="143" w:type="dxa"/>
          <w:cantSplit/>
          <w:jc w:val="center"/>
        </w:trPr>
        <w:tc>
          <w:tcPr>
            <w:tcW w:w="929" w:type="dxa"/>
            <w:gridSpan w:val="3"/>
          </w:tcPr>
          <w:p w14:paraId="6E7E7693" w14:textId="77777777" w:rsidR="006C32D2" w:rsidRPr="00A564B4" w:rsidRDefault="006C32D2" w:rsidP="006C32D2">
            <w:pPr>
              <w:pStyle w:val="TAL"/>
              <w:rPr>
                <w:lang w:eastAsia="en-US"/>
              </w:rPr>
            </w:pPr>
            <w:r w:rsidRPr="00A564B4">
              <w:rPr>
                <w:lang w:eastAsia="en-US"/>
              </w:rPr>
              <w:t>9.1.3.2</w:t>
            </w:r>
          </w:p>
        </w:tc>
        <w:tc>
          <w:tcPr>
            <w:tcW w:w="2960" w:type="dxa"/>
            <w:gridSpan w:val="2"/>
          </w:tcPr>
          <w:p w14:paraId="0497D8F2" w14:textId="77777777" w:rsidR="006C32D2" w:rsidRPr="00A564B4" w:rsidRDefault="006C32D2" w:rsidP="006C32D2">
            <w:pPr>
              <w:pStyle w:val="TAL"/>
              <w:rPr>
                <w:lang w:eastAsia="en-US"/>
              </w:rPr>
            </w:pPr>
            <w:r w:rsidRPr="00A564B4">
              <w:rPr>
                <w:lang w:eastAsia="en-US"/>
              </w:rPr>
              <w:t>FDD - FDD Inter Frequency Relative Accuracy of RSRP</w:t>
            </w:r>
          </w:p>
        </w:tc>
        <w:tc>
          <w:tcPr>
            <w:tcW w:w="828" w:type="dxa"/>
            <w:gridSpan w:val="2"/>
          </w:tcPr>
          <w:p w14:paraId="506A72FC"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1ECA1ACB" w14:textId="77777777" w:rsidR="006C32D2" w:rsidRPr="00A564B4" w:rsidRDefault="006C32D2" w:rsidP="006C32D2">
            <w:pPr>
              <w:pStyle w:val="TAL"/>
              <w:rPr>
                <w:lang w:eastAsia="en-US"/>
              </w:rPr>
            </w:pPr>
            <w:r w:rsidRPr="00A564B4">
              <w:rPr>
                <w:lang w:eastAsia="en-US"/>
              </w:rPr>
              <w:t>C01g</w:t>
            </w:r>
          </w:p>
        </w:tc>
        <w:tc>
          <w:tcPr>
            <w:tcW w:w="2471" w:type="dxa"/>
            <w:gridSpan w:val="3"/>
          </w:tcPr>
          <w:p w14:paraId="4A72B12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02924A" w14:textId="77777777" w:rsidR="006C32D2" w:rsidRPr="00A564B4" w:rsidRDefault="006C32D2" w:rsidP="006C32D2">
            <w:pPr>
              <w:pStyle w:val="TAL"/>
              <w:rPr>
                <w:lang w:eastAsia="en-US"/>
              </w:rPr>
            </w:pPr>
          </w:p>
        </w:tc>
        <w:tc>
          <w:tcPr>
            <w:tcW w:w="1695" w:type="dxa"/>
            <w:gridSpan w:val="3"/>
            <w:shd w:val="clear" w:color="auto" w:fill="auto"/>
          </w:tcPr>
          <w:p w14:paraId="56B2DD0D" w14:textId="77777777" w:rsidR="006C32D2" w:rsidRPr="00A564B4" w:rsidRDefault="006C32D2" w:rsidP="006C32D2">
            <w:pPr>
              <w:pStyle w:val="TAL"/>
              <w:rPr>
                <w:lang w:eastAsia="en-US"/>
              </w:rPr>
            </w:pPr>
          </w:p>
        </w:tc>
        <w:tc>
          <w:tcPr>
            <w:tcW w:w="1717" w:type="dxa"/>
            <w:gridSpan w:val="3"/>
          </w:tcPr>
          <w:p w14:paraId="26D71018" w14:textId="77777777" w:rsidR="006C32D2" w:rsidRPr="00A564B4" w:rsidRDefault="006C32D2" w:rsidP="006C32D2">
            <w:pPr>
              <w:pStyle w:val="TAL"/>
              <w:rPr>
                <w:lang w:eastAsia="en-US"/>
              </w:rPr>
            </w:pPr>
            <w:r w:rsidRPr="00A564B4">
              <w:rPr>
                <w:lang w:eastAsia="en-US"/>
              </w:rPr>
              <w:t>2Rx, 4Rx</w:t>
            </w:r>
          </w:p>
        </w:tc>
      </w:tr>
      <w:tr w:rsidR="006C32D2" w:rsidRPr="00A564B4" w14:paraId="0ACF48D3" w14:textId="77777777" w:rsidTr="006C32D2">
        <w:trPr>
          <w:gridAfter w:val="2"/>
          <w:wAfter w:w="143" w:type="dxa"/>
          <w:cantSplit/>
          <w:jc w:val="center"/>
        </w:trPr>
        <w:tc>
          <w:tcPr>
            <w:tcW w:w="929" w:type="dxa"/>
            <w:gridSpan w:val="3"/>
          </w:tcPr>
          <w:p w14:paraId="13FB98EC" w14:textId="77777777" w:rsidR="006C32D2" w:rsidRPr="00A564B4" w:rsidRDefault="006C32D2" w:rsidP="006C32D2">
            <w:pPr>
              <w:pStyle w:val="TAL"/>
              <w:rPr>
                <w:lang w:eastAsia="zh-CN"/>
              </w:rPr>
            </w:pPr>
            <w:r w:rsidRPr="00A564B4">
              <w:rPr>
                <w:lang w:eastAsia="en-US"/>
              </w:rPr>
              <w:t>9.1.3.2</w:t>
            </w:r>
            <w:r w:rsidRPr="00A564B4">
              <w:rPr>
                <w:lang w:eastAsia="zh-CN"/>
              </w:rPr>
              <w:t>_1</w:t>
            </w:r>
          </w:p>
        </w:tc>
        <w:tc>
          <w:tcPr>
            <w:tcW w:w="2960" w:type="dxa"/>
            <w:gridSpan w:val="2"/>
          </w:tcPr>
          <w:p w14:paraId="3626489D"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5BC6F52"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9079725" w14:textId="77777777" w:rsidR="006C32D2" w:rsidRPr="00A564B4" w:rsidRDefault="006C32D2" w:rsidP="006C32D2">
            <w:pPr>
              <w:pStyle w:val="TAL"/>
              <w:rPr>
                <w:lang w:eastAsia="en-US"/>
              </w:rPr>
            </w:pPr>
            <w:r w:rsidRPr="00A564B4">
              <w:rPr>
                <w:lang w:eastAsia="en-US"/>
              </w:rPr>
              <w:t>C01g</w:t>
            </w:r>
          </w:p>
        </w:tc>
        <w:tc>
          <w:tcPr>
            <w:tcW w:w="2471" w:type="dxa"/>
            <w:gridSpan w:val="3"/>
          </w:tcPr>
          <w:p w14:paraId="133E581C"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59C6F2B4" w14:textId="77777777" w:rsidR="006C32D2" w:rsidRPr="00A564B4" w:rsidRDefault="006C32D2" w:rsidP="006C32D2">
            <w:pPr>
              <w:pStyle w:val="TAL"/>
              <w:rPr>
                <w:lang w:eastAsia="en-US"/>
              </w:rPr>
            </w:pPr>
          </w:p>
        </w:tc>
        <w:tc>
          <w:tcPr>
            <w:tcW w:w="1695" w:type="dxa"/>
            <w:gridSpan w:val="3"/>
            <w:shd w:val="clear" w:color="auto" w:fill="auto"/>
          </w:tcPr>
          <w:p w14:paraId="4059B6A3" w14:textId="77777777" w:rsidR="006C32D2" w:rsidRPr="00A564B4" w:rsidRDefault="006C32D2" w:rsidP="006C32D2">
            <w:pPr>
              <w:pStyle w:val="TAL"/>
              <w:rPr>
                <w:lang w:eastAsia="en-US"/>
              </w:rPr>
            </w:pPr>
          </w:p>
        </w:tc>
        <w:tc>
          <w:tcPr>
            <w:tcW w:w="1717" w:type="dxa"/>
            <w:gridSpan w:val="3"/>
          </w:tcPr>
          <w:p w14:paraId="4CC05D7C" w14:textId="77777777" w:rsidR="006C32D2" w:rsidRPr="00A564B4" w:rsidRDefault="006C32D2" w:rsidP="006C32D2">
            <w:pPr>
              <w:pStyle w:val="TAL"/>
              <w:rPr>
                <w:lang w:eastAsia="en-US"/>
              </w:rPr>
            </w:pPr>
            <w:r w:rsidRPr="00A564B4">
              <w:rPr>
                <w:lang w:eastAsia="en-US"/>
              </w:rPr>
              <w:t>2Rx, 4Rx</w:t>
            </w:r>
          </w:p>
        </w:tc>
      </w:tr>
      <w:tr w:rsidR="006C32D2" w:rsidRPr="00A564B4" w14:paraId="0286E9F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2973E9" w14:textId="77777777" w:rsidR="006C32D2" w:rsidRPr="00A564B4" w:rsidRDefault="006C32D2" w:rsidP="006C32D2">
            <w:pPr>
              <w:pStyle w:val="TAL"/>
            </w:pPr>
            <w:r w:rsidRPr="00A564B4">
              <w:t>9.1.3.2_2</w:t>
            </w:r>
          </w:p>
        </w:tc>
        <w:tc>
          <w:tcPr>
            <w:tcW w:w="2960" w:type="dxa"/>
            <w:gridSpan w:val="2"/>
            <w:tcBorders>
              <w:top w:val="single" w:sz="6" w:space="0" w:color="auto"/>
              <w:left w:val="single" w:sz="6" w:space="0" w:color="auto"/>
              <w:bottom w:val="single" w:sz="6" w:space="0" w:color="auto"/>
              <w:right w:val="single" w:sz="6" w:space="0" w:color="auto"/>
            </w:tcBorders>
          </w:tcPr>
          <w:p w14:paraId="4A508065" w14:textId="77777777" w:rsidR="006C32D2" w:rsidRPr="00A564B4" w:rsidRDefault="006C32D2" w:rsidP="006C32D2">
            <w:pPr>
              <w:pStyle w:val="TAL"/>
            </w:pPr>
            <w:r w:rsidRPr="00A564B4">
              <w:t>FDD - FDD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D5A78D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2DB656A"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15CE7704"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E72507E" w14:textId="77777777" w:rsidR="006C32D2" w:rsidRPr="00A564B4" w:rsidRDefault="006C32D2" w:rsidP="006C32D2">
            <w:pPr>
              <w:pStyle w:val="TAL"/>
            </w:pPr>
          </w:p>
        </w:tc>
      </w:tr>
      <w:tr w:rsidR="006C32D2" w:rsidRPr="00A564B4" w14:paraId="6767F342" w14:textId="77777777" w:rsidTr="006C32D2">
        <w:trPr>
          <w:gridAfter w:val="2"/>
          <w:wAfter w:w="143" w:type="dxa"/>
          <w:cantSplit/>
          <w:jc w:val="center"/>
        </w:trPr>
        <w:tc>
          <w:tcPr>
            <w:tcW w:w="929" w:type="dxa"/>
            <w:gridSpan w:val="3"/>
          </w:tcPr>
          <w:p w14:paraId="0CCA4355" w14:textId="77777777" w:rsidR="006C32D2" w:rsidRPr="00A564B4" w:rsidRDefault="006C32D2" w:rsidP="006C32D2">
            <w:pPr>
              <w:pStyle w:val="TAL"/>
              <w:rPr>
                <w:lang w:eastAsia="en-US"/>
              </w:rPr>
            </w:pPr>
            <w:r w:rsidRPr="00A564B4">
              <w:rPr>
                <w:lang w:eastAsia="en-US"/>
              </w:rPr>
              <w:t>9.1.4.1</w:t>
            </w:r>
          </w:p>
        </w:tc>
        <w:tc>
          <w:tcPr>
            <w:tcW w:w="2960" w:type="dxa"/>
            <w:gridSpan w:val="2"/>
          </w:tcPr>
          <w:p w14:paraId="4685D9DD" w14:textId="77777777" w:rsidR="006C32D2" w:rsidRPr="00A564B4" w:rsidRDefault="006C32D2" w:rsidP="006C32D2">
            <w:pPr>
              <w:pStyle w:val="TAL"/>
              <w:rPr>
                <w:lang w:eastAsia="en-US"/>
              </w:rPr>
            </w:pPr>
            <w:r w:rsidRPr="00A564B4">
              <w:rPr>
                <w:lang w:eastAsia="en-US"/>
              </w:rPr>
              <w:t>TDD - TDD Inter Frequency Absolute RSRP Accuracy</w:t>
            </w:r>
          </w:p>
        </w:tc>
        <w:tc>
          <w:tcPr>
            <w:tcW w:w="828" w:type="dxa"/>
            <w:gridSpan w:val="2"/>
          </w:tcPr>
          <w:p w14:paraId="1803D6C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653899A" w14:textId="77777777" w:rsidR="006C32D2" w:rsidRPr="00A564B4" w:rsidRDefault="006C32D2" w:rsidP="006C32D2">
            <w:pPr>
              <w:pStyle w:val="TAL"/>
              <w:rPr>
                <w:lang w:eastAsia="en-US"/>
              </w:rPr>
            </w:pPr>
            <w:r w:rsidRPr="00A564B4">
              <w:rPr>
                <w:lang w:eastAsia="en-US"/>
              </w:rPr>
              <w:t>C02g</w:t>
            </w:r>
          </w:p>
        </w:tc>
        <w:tc>
          <w:tcPr>
            <w:tcW w:w="2471" w:type="dxa"/>
            <w:gridSpan w:val="3"/>
          </w:tcPr>
          <w:p w14:paraId="2DD2B5B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0791B5A7" w14:textId="77777777" w:rsidR="006C32D2" w:rsidRPr="00A564B4" w:rsidRDefault="006C32D2" w:rsidP="006C32D2">
            <w:pPr>
              <w:pStyle w:val="TAL"/>
              <w:rPr>
                <w:lang w:eastAsia="en-US"/>
              </w:rPr>
            </w:pPr>
          </w:p>
        </w:tc>
        <w:tc>
          <w:tcPr>
            <w:tcW w:w="1695" w:type="dxa"/>
            <w:gridSpan w:val="3"/>
            <w:shd w:val="clear" w:color="auto" w:fill="auto"/>
          </w:tcPr>
          <w:p w14:paraId="7BF2736C" w14:textId="77777777" w:rsidR="006C32D2" w:rsidRPr="00A564B4" w:rsidRDefault="006C32D2" w:rsidP="006C32D2">
            <w:pPr>
              <w:pStyle w:val="TAL"/>
              <w:rPr>
                <w:lang w:eastAsia="en-US"/>
              </w:rPr>
            </w:pPr>
          </w:p>
        </w:tc>
        <w:tc>
          <w:tcPr>
            <w:tcW w:w="1717" w:type="dxa"/>
            <w:gridSpan w:val="3"/>
          </w:tcPr>
          <w:p w14:paraId="1F42F970" w14:textId="77777777" w:rsidR="006C32D2" w:rsidRPr="00A564B4" w:rsidRDefault="006C32D2" w:rsidP="006C32D2">
            <w:pPr>
              <w:pStyle w:val="TAL"/>
              <w:rPr>
                <w:lang w:eastAsia="en-US"/>
              </w:rPr>
            </w:pPr>
            <w:r w:rsidRPr="00A564B4">
              <w:rPr>
                <w:lang w:eastAsia="en-US"/>
              </w:rPr>
              <w:t>2Rx, 4Rx</w:t>
            </w:r>
          </w:p>
        </w:tc>
      </w:tr>
      <w:tr w:rsidR="006C32D2" w:rsidRPr="00A564B4" w14:paraId="53B1AD55" w14:textId="77777777" w:rsidTr="006C32D2">
        <w:trPr>
          <w:gridAfter w:val="2"/>
          <w:wAfter w:w="143" w:type="dxa"/>
          <w:cantSplit/>
          <w:jc w:val="center"/>
        </w:trPr>
        <w:tc>
          <w:tcPr>
            <w:tcW w:w="929" w:type="dxa"/>
            <w:gridSpan w:val="3"/>
          </w:tcPr>
          <w:p w14:paraId="19EC2650" w14:textId="77777777" w:rsidR="006C32D2" w:rsidRPr="00A564B4" w:rsidRDefault="006C32D2" w:rsidP="006C32D2">
            <w:pPr>
              <w:pStyle w:val="TAL"/>
              <w:rPr>
                <w:lang w:eastAsia="en-US"/>
              </w:rPr>
            </w:pPr>
            <w:r w:rsidRPr="00A564B4">
              <w:rPr>
                <w:lang w:eastAsia="en-US"/>
              </w:rPr>
              <w:t>9.1.4.1_1</w:t>
            </w:r>
          </w:p>
        </w:tc>
        <w:tc>
          <w:tcPr>
            <w:tcW w:w="2960" w:type="dxa"/>
            <w:gridSpan w:val="2"/>
          </w:tcPr>
          <w:p w14:paraId="13867DCB" w14:textId="77777777" w:rsidR="006C32D2" w:rsidRPr="00A564B4" w:rsidRDefault="006C32D2" w:rsidP="006C32D2">
            <w:pPr>
              <w:pStyle w:val="TAL"/>
              <w:rPr>
                <w:lang w:eastAsia="en-US"/>
              </w:rPr>
            </w:pPr>
            <w:r w:rsidRPr="00A564B4">
              <w:rPr>
                <w:lang w:eastAsia="en-US"/>
              </w:rPr>
              <w:t>TDD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948719"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420FA652" w14:textId="77777777" w:rsidR="006C32D2" w:rsidRPr="00A564B4" w:rsidRDefault="006C32D2" w:rsidP="006C32D2">
            <w:pPr>
              <w:pStyle w:val="TAL"/>
              <w:rPr>
                <w:lang w:eastAsia="en-US"/>
              </w:rPr>
            </w:pPr>
            <w:r w:rsidRPr="00A564B4">
              <w:rPr>
                <w:lang w:eastAsia="en-US"/>
              </w:rPr>
              <w:t>C02g</w:t>
            </w:r>
          </w:p>
        </w:tc>
        <w:tc>
          <w:tcPr>
            <w:tcW w:w="2471" w:type="dxa"/>
            <w:gridSpan w:val="3"/>
          </w:tcPr>
          <w:p w14:paraId="6D6C6244"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202B9AB" w14:textId="77777777" w:rsidR="006C32D2" w:rsidRPr="00A564B4" w:rsidRDefault="006C32D2" w:rsidP="006C32D2">
            <w:pPr>
              <w:pStyle w:val="TAL"/>
              <w:rPr>
                <w:lang w:eastAsia="en-US"/>
              </w:rPr>
            </w:pPr>
          </w:p>
        </w:tc>
        <w:tc>
          <w:tcPr>
            <w:tcW w:w="1695" w:type="dxa"/>
            <w:gridSpan w:val="3"/>
            <w:shd w:val="clear" w:color="auto" w:fill="auto"/>
          </w:tcPr>
          <w:p w14:paraId="6D99D5C5" w14:textId="77777777" w:rsidR="006C32D2" w:rsidRPr="00A564B4" w:rsidRDefault="006C32D2" w:rsidP="006C32D2">
            <w:pPr>
              <w:pStyle w:val="TAL"/>
              <w:rPr>
                <w:lang w:eastAsia="en-US"/>
              </w:rPr>
            </w:pPr>
          </w:p>
        </w:tc>
        <w:tc>
          <w:tcPr>
            <w:tcW w:w="1717" w:type="dxa"/>
            <w:gridSpan w:val="3"/>
          </w:tcPr>
          <w:p w14:paraId="41AAE220" w14:textId="77777777" w:rsidR="006C32D2" w:rsidRPr="00A564B4" w:rsidRDefault="006C32D2" w:rsidP="006C32D2">
            <w:pPr>
              <w:pStyle w:val="TAL"/>
              <w:rPr>
                <w:lang w:eastAsia="en-US"/>
              </w:rPr>
            </w:pPr>
            <w:r w:rsidRPr="00A564B4">
              <w:rPr>
                <w:lang w:eastAsia="en-US"/>
              </w:rPr>
              <w:t>2Rx, 4Rx</w:t>
            </w:r>
          </w:p>
        </w:tc>
      </w:tr>
      <w:tr w:rsidR="006C32D2" w:rsidRPr="00A564B4" w14:paraId="022D2E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2536933" w14:textId="77777777" w:rsidR="006C32D2" w:rsidRPr="00A564B4" w:rsidRDefault="006C32D2" w:rsidP="006C32D2">
            <w:pPr>
              <w:pStyle w:val="TAL"/>
            </w:pPr>
            <w:r w:rsidRPr="00A564B4">
              <w:t>9.1.4.1_2</w:t>
            </w:r>
          </w:p>
        </w:tc>
        <w:tc>
          <w:tcPr>
            <w:tcW w:w="2960" w:type="dxa"/>
            <w:gridSpan w:val="2"/>
            <w:tcBorders>
              <w:top w:val="single" w:sz="6" w:space="0" w:color="auto"/>
              <w:left w:val="single" w:sz="6" w:space="0" w:color="auto"/>
              <w:bottom w:val="single" w:sz="6" w:space="0" w:color="auto"/>
              <w:right w:val="single" w:sz="6" w:space="0" w:color="auto"/>
            </w:tcBorders>
          </w:tcPr>
          <w:p w14:paraId="34F7A2C5" w14:textId="77777777" w:rsidR="006C32D2" w:rsidRPr="00A564B4" w:rsidRDefault="006C32D2" w:rsidP="006C32D2">
            <w:pPr>
              <w:pStyle w:val="TAL"/>
            </w:pPr>
            <w:r w:rsidRPr="00A564B4">
              <w:rPr>
                <w:lang w:eastAsia="zh-CN"/>
              </w:rPr>
              <w:t>T</w:t>
            </w:r>
            <w:r w:rsidRPr="00A564B4">
              <w:t>DD - 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1B2C1FDC"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6CEE88F"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ABC5AD0"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EE5B30" w14:textId="77777777" w:rsidR="006C32D2" w:rsidRPr="00A564B4" w:rsidRDefault="006C32D2" w:rsidP="006C32D2">
            <w:pPr>
              <w:pStyle w:val="TAL"/>
            </w:pPr>
          </w:p>
        </w:tc>
      </w:tr>
      <w:tr w:rsidR="006C32D2" w:rsidRPr="00A564B4" w14:paraId="0252CEA1" w14:textId="77777777" w:rsidTr="006C32D2">
        <w:trPr>
          <w:gridAfter w:val="2"/>
          <w:wAfter w:w="143" w:type="dxa"/>
          <w:cantSplit/>
          <w:jc w:val="center"/>
        </w:trPr>
        <w:tc>
          <w:tcPr>
            <w:tcW w:w="929" w:type="dxa"/>
            <w:gridSpan w:val="3"/>
          </w:tcPr>
          <w:p w14:paraId="1A66A429" w14:textId="77777777" w:rsidR="006C32D2" w:rsidRPr="00A564B4" w:rsidRDefault="006C32D2" w:rsidP="006C32D2">
            <w:pPr>
              <w:pStyle w:val="TAL"/>
              <w:rPr>
                <w:lang w:eastAsia="en-US"/>
              </w:rPr>
            </w:pPr>
            <w:r w:rsidRPr="00A564B4">
              <w:rPr>
                <w:lang w:eastAsia="en-US"/>
              </w:rPr>
              <w:t>9.1.4.2</w:t>
            </w:r>
          </w:p>
        </w:tc>
        <w:tc>
          <w:tcPr>
            <w:tcW w:w="2960" w:type="dxa"/>
            <w:gridSpan w:val="2"/>
          </w:tcPr>
          <w:p w14:paraId="6EB485C5" w14:textId="77777777" w:rsidR="006C32D2" w:rsidRPr="00A564B4" w:rsidRDefault="006C32D2" w:rsidP="006C32D2">
            <w:pPr>
              <w:pStyle w:val="TAL"/>
              <w:rPr>
                <w:lang w:eastAsia="en-US"/>
              </w:rPr>
            </w:pPr>
            <w:r w:rsidRPr="00A564B4">
              <w:rPr>
                <w:lang w:eastAsia="en-US"/>
              </w:rPr>
              <w:t>TDD - TDD Inter Frequency Relative Accuracy of RSRP</w:t>
            </w:r>
          </w:p>
        </w:tc>
        <w:tc>
          <w:tcPr>
            <w:tcW w:w="828" w:type="dxa"/>
            <w:gridSpan w:val="2"/>
          </w:tcPr>
          <w:p w14:paraId="1E7CD55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61177B2" w14:textId="77777777" w:rsidR="006C32D2" w:rsidRPr="00A564B4" w:rsidRDefault="006C32D2" w:rsidP="006C32D2">
            <w:pPr>
              <w:pStyle w:val="TAL"/>
              <w:rPr>
                <w:lang w:eastAsia="en-US"/>
              </w:rPr>
            </w:pPr>
            <w:r w:rsidRPr="00A564B4">
              <w:rPr>
                <w:lang w:eastAsia="en-US"/>
              </w:rPr>
              <w:t>C02g</w:t>
            </w:r>
          </w:p>
        </w:tc>
        <w:tc>
          <w:tcPr>
            <w:tcW w:w="2471" w:type="dxa"/>
            <w:gridSpan w:val="3"/>
          </w:tcPr>
          <w:p w14:paraId="5729C2A0"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81C6198" w14:textId="77777777" w:rsidR="006C32D2" w:rsidRPr="00A564B4" w:rsidRDefault="006C32D2" w:rsidP="006C32D2">
            <w:pPr>
              <w:pStyle w:val="TAL"/>
              <w:rPr>
                <w:lang w:eastAsia="en-US"/>
              </w:rPr>
            </w:pPr>
          </w:p>
        </w:tc>
        <w:tc>
          <w:tcPr>
            <w:tcW w:w="1695" w:type="dxa"/>
            <w:gridSpan w:val="3"/>
            <w:shd w:val="clear" w:color="auto" w:fill="auto"/>
          </w:tcPr>
          <w:p w14:paraId="73D8EC84" w14:textId="77777777" w:rsidR="006C32D2" w:rsidRPr="00A564B4" w:rsidRDefault="006C32D2" w:rsidP="006C32D2">
            <w:pPr>
              <w:pStyle w:val="TAL"/>
              <w:rPr>
                <w:lang w:eastAsia="en-US"/>
              </w:rPr>
            </w:pPr>
          </w:p>
        </w:tc>
        <w:tc>
          <w:tcPr>
            <w:tcW w:w="1717" w:type="dxa"/>
            <w:gridSpan w:val="3"/>
          </w:tcPr>
          <w:p w14:paraId="63F67E29" w14:textId="77777777" w:rsidR="006C32D2" w:rsidRPr="00A564B4" w:rsidRDefault="006C32D2" w:rsidP="006C32D2">
            <w:pPr>
              <w:pStyle w:val="TAL"/>
              <w:rPr>
                <w:lang w:eastAsia="en-US"/>
              </w:rPr>
            </w:pPr>
            <w:r w:rsidRPr="00A564B4">
              <w:rPr>
                <w:lang w:eastAsia="en-US"/>
              </w:rPr>
              <w:t>2Rx, 4Rx</w:t>
            </w:r>
          </w:p>
        </w:tc>
      </w:tr>
      <w:tr w:rsidR="006C32D2" w:rsidRPr="00A564B4" w14:paraId="69A3E2A5" w14:textId="77777777" w:rsidTr="006C32D2">
        <w:trPr>
          <w:gridAfter w:val="2"/>
          <w:wAfter w:w="143" w:type="dxa"/>
          <w:cantSplit/>
          <w:jc w:val="center"/>
        </w:trPr>
        <w:tc>
          <w:tcPr>
            <w:tcW w:w="929" w:type="dxa"/>
            <w:gridSpan w:val="3"/>
          </w:tcPr>
          <w:p w14:paraId="3DCDA0E6" w14:textId="77777777" w:rsidR="006C32D2" w:rsidRPr="00A564B4" w:rsidRDefault="006C32D2" w:rsidP="006C32D2">
            <w:pPr>
              <w:pStyle w:val="TAL"/>
              <w:rPr>
                <w:lang w:eastAsia="zh-CN"/>
              </w:rPr>
            </w:pPr>
            <w:r w:rsidRPr="00A564B4">
              <w:rPr>
                <w:lang w:eastAsia="en-US"/>
              </w:rPr>
              <w:t>9.1.4.2</w:t>
            </w:r>
            <w:r w:rsidRPr="00A564B4">
              <w:rPr>
                <w:lang w:eastAsia="zh-CN"/>
              </w:rPr>
              <w:t>_1</w:t>
            </w:r>
          </w:p>
        </w:tc>
        <w:tc>
          <w:tcPr>
            <w:tcW w:w="2960" w:type="dxa"/>
            <w:gridSpan w:val="2"/>
          </w:tcPr>
          <w:p w14:paraId="14A26A0E" w14:textId="77777777" w:rsidR="006C32D2" w:rsidRPr="00A564B4" w:rsidRDefault="006C32D2" w:rsidP="006C32D2">
            <w:pPr>
              <w:pStyle w:val="TAL"/>
              <w:rPr>
                <w:lang w:eastAsia="en-US"/>
              </w:rPr>
            </w:pPr>
            <w:r w:rsidRPr="00A564B4">
              <w:rPr>
                <w:lang w:eastAsia="en-US"/>
              </w:rPr>
              <w:t>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5CB650B"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6F0152F" w14:textId="77777777" w:rsidR="006C32D2" w:rsidRPr="00A564B4" w:rsidRDefault="006C32D2" w:rsidP="006C32D2">
            <w:pPr>
              <w:pStyle w:val="TAL"/>
              <w:rPr>
                <w:lang w:eastAsia="en-US"/>
              </w:rPr>
            </w:pPr>
            <w:r w:rsidRPr="00A564B4">
              <w:rPr>
                <w:lang w:eastAsia="en-US"/>
              </w:rPr>
              <w:t>C02g</w:t>
            </w:r>
          </w:p>
        </w:tc>
        <w:tc>
          <w:tcPr>
            <w:tcW w:w="2471" w:type="dxa"/>
            <w:gridSpan w:val="3"/>
          </w:tcPr>
          <w:p w14:paraId="5369A322"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6A4413F" w14:textId="77777777" w:rsidR="006C32D2" w:rsidRPr="00A564B4" w:rsidRDefault="006C32D2" w:rsidP="006C32D2">
            <w:pPr>
              <w:pStyle w:val="TAL"/>
              <w:rPr>
                <w:lang w:eastAsia="en-US"/>
              </w:rPr>
            </w:pPr>
          </w:p>
        </w:tc>
        <w:tc>
          <w:tcPr>
            <w:tcW w:w="1695" w:type="dxa"/>
            <w:gridSpan w:val="3"/>
            <w:shd w:val="clear" w:color="auto" w:fill="auto"/>
          </w:tcPr>
          <w:p w14:paraId="3667C4F6" w14:textId="77777777" w:rsidR="006C32D2" w:rsidRPr="00A564B4" w:rsidRDefault="006C32D2" w:rsidP="006C32D2">
            <w:pPr>
              <w:pStyle w:val="TAL"/>
              <w:rPr>
                <w:lang w:eastAsia="en-US"/>
              </w:rPr>
            </w:pPr>
          </w:p>
        </w:tc>
        <w:tc>
          <w:tcPr>
            <w:tcW w:w="1717" w:type="dxa"/>
            <w:gridSpan w:val="3"/>
          </w:tcPr>
          <w:p w14:paraId="45FBD840" w14:textId="77777777" w:rsidR="006C32D2" w:rsidRPr="00A564B4" w:rsidRDefault="006C32D2" w:rsidP="006C32D2">
            <w:pPr>
              <w:pStyle w:val="TAL"/>
              <w:rPr>
                <w:lang w:eastAsia="en-US"/>
              </w:rPr>
            </w:pPr>
            <w:r w:rsidRPr="00A564B4">
              <w:rPr>
                <w:lang w:eastAsia="en-US"/>
              </w:rPr>
              <w:t>2Rx, 4Rx</w:t>
            </w:r>
          </w:p>
        </w:tc>
      </w:tr>
      <w:tr w:rsidR="006C32D2" w:rsidRPr="00A564B4" w14:paraId="6C3985E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F3AB426" w14:textId="77777777" w:rsidR="006C32D2" w:rsidRPr="00A564B4" w:rsidRDefault="006C32D2" w:rsidP="006C32D2">
            <w:pPr>
              <w:pStyle w:val="TAL"/>
            </w:pPr>
            <w:r w:rsidRPr="00A564B4">
              <w:t>9.1.4.2_2</w:t>
            </w:r>
          </w:p>
        </w:tc>
        <w:tc>
          <w:tcPr>
            <w:tcW w:w="2960" w:type="dxa"/>
            <w:gridSpan w:val="2"/>
            <w:tcBorders>
              <w:top w:val="single" w:sz="6" w:space="0" w:color="auto"/>
              <w:left w:val="single" w:sz="6" w:space="0" w:color="auto"/>
              <w:bottom w:val="single" w:sz="6" w:space="0" w:color="auto"/>
              <w:right w:val="single" w:sz="6" w:space="0" w:color="auto"/>
            </w:tcBorders>
          </w:tcPr>
          <w:p w14:paraId="1A1DF857" w14:textId="77777777" w:rsidR="006C32D2" w:rsidRPr="00A564B4" w:rsidRDefault="006C32D2" w:rsidP="006C32D2">
            <w:pPr>
              <w:pStyle w:val="TAL"/>
            </w:pPr>
            <w:r w:rsidRPr="00A564B4">
              <w:rPr>
                <w:lang w:eastAsia="zh-CN"/>
              </w:rPr>
              <w:t>T</w:t>
            </w:r>
            <w:r w:rsidRPr="00A564B4">
              <w:t>DD - 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ACCCF9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E4581BD"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7B8F2957"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D987125" w14:textId="77777777" w:rsidR="006C32D2" w:rsidRPr="00A564B4" w:rsidRDefault="006C32D2" w:rsidP="006C32D2">
            <w:pPr>
              <w:pStyle w:val="TAL"/>
            </w:pPr>
          </w:p>
        </w:tc>
      </w:tr>
      <w:tr w:rsidR="006C32D2" w:rsidRPr="00A564B4" w14:paraId="7725E6B1" w14:textId="77777777" w:rsidTr="006C32D2">
        <w:trPr>
          <w:gridAfter w:val="2"/>
          <w:wAfter w:w="143" w:type="dxa"/>
          <w:cantSplit/>
          <w:jc w:val="center"/>
        </w:trPr>
        <w:tc>
          <w:tcPr>
            <w:tcW w:w="929" w:type="dxa"/>
            <w:gridSpan w:val="3"/>
          </w:tcPr>
          <w:p w14:paraId="75D323F1" w14:textId="77777777" w:rsidR="006C32D2" w:rsidRPr="00A564B4" w:rsidRDefault="006C32D2" w:rsidP="006C32D2">
            <w:pPr>
              <w:pStyle w:val="TAL"/>
              <w:rPr>
                <w:lang w:eastAsia="zh-CN"/>
              </w:rPr>
            </w:pPr>
            <w:r w:rsidRPr="00A564B4">
              <w:rPr>
                <w:lang w:eastAsia="zh-CN"/>
              </w:rPr>
              <w:t>9.1.5.1</w:t>
            </w:r>
          </w:p>
        </w:tc>
        <w:tc>
          <w:tcPr>
            <w:tcW w:w="2960" w:type="dxa"/>
            <w:gridSpan w:val="2"/>
          </w:tcPr>
          <w:p w14:paraId="4016CEC2" w14:textId="77777777" w:rsidR="006C32D2" w:rsidRPr="00A564B4" w:rsidRDefault="006C32D2" w:rsidP="006C32D2">
            <w:pPr>
              <w:pStyle w:val="TAL"/>
              <w:rPr>
                <w:lang w:eastAsia="en-US"/>
              </w:rPr>
            </w:pPr>
            <w:r w:rsidRPr="00A564B4">
              <w:rPr>
                <w:lang w:eastAsia="zh-CN"/>
              </w:rPr>
              <w:t>F</w:t>
            </w:r>
            <w:r w:rsidRPr="00A564B4">
              <w:rPr>
                <w:lang w:eastAsia="en-US"/>
              </w:rPr>
              <w:t>DD - TDD Inter Frequency Absolute RSRP Accuracy</w:t>
            </w:r>
          </w:p>
        </w:tc>
        <w:tc>
          <w:tcPr>
            <w:tcW w:w="828" w:type="dxa"/>
            <w:gridSpan w:val="2"/>
          </w:tcPr>
          <w:p w14:paraId="4606CC35" w14:textId="77777777" w:rsidR="006C32D2" w:rsidRPr="00A564B4" w:rsidRDefault="006C32D2" w:rsidP="006C32D2">
            <w:pPr>
              <w:pStyle w:val="TAL"/>
              <w:rPr>
                <w:lang w:eastAsia="zh-CN"/>
              </w:rPr>
            </w:pPr>
            <w:r w:rsidRPr="00A564B4">
              <w:rPr>
                <w:lang w:eastAsia="zh-CN"/>
              </w:rPr>
              <w:t>Rel-9 to Rel-11</w:t>
            </w:r>
          </w:p>
        </w:tc>
        <w:tc>
          <w:tcPr>
            <w:tcW w:w="1275" w:type="dxa"/>
            <w:gridSpan w:val="4"/>
          </w:tcPr>
          <w:p w14:paraId="0DD4DE08" w14:textId="77777777" w:rsidR="006C32D2" w:rsidRPr="00A564B4" w:rsidRDefault="006C32D2" w:rsidP="006C32D2">
            <w:pPr>
              <w:pStyle w:val="TAL"/>
              <w:rPr>
                <w:lang w:eastAsia="zh-CN"/>
              </w:rPr>
            </w:pPr>
            <w:r w:rsidRPr="00A564B4">
              <w:rPr>
                <w:lang w:eastAsia="zh-CN"/>
              </w:rPr>
              <w:t>C42</w:t>
            </w:r>
          </w:p>
        </w:tc>
        <w:tc>
          <w:tcPr>
            <w:tcW w:w="2471" w:type="dxa"/>
            <w:gridSpan w:val="3"/>
          </w:tcPr>
          <w:p w14:paraId="3A56850A"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43AA9F3" w14:textId="77777777" w:rsidR="006C32D2" w:rsidRPr="00A564B4" w:rsidRDefault="006C32D2" w:rsidP="006C32D2">
            <w:pPr>
              <w:pStyle w:val="TAL"/>
              <w:rPr>
                <w:lang w:eastAsia="en-US"/>
              </w:rPr>
            </w:pPr>
          </w:p>
        </w:tc>
        <w:tc>
          <w:tcPr>
            <w:tcW w:w="1695" w:type="dxa"/>
            <w:gridSpan w:val="3"/>
            <w:shd w:val="clear" w:color="auto" w:fill="auto"/>
          </w:tcPr>
          <w:p w14:paraId="79969688" w14:textId="77777777" w:rsidR="006C32D2" w:rsidRPr="00A564B4" w:rsidRDefault="006C32D2" w:rsidP="006C32D2">
            <w:pPr>
              <w:pStyle w:val="TAL"/>
              <w:rPr>
                <w:lang w:eastAsia="en-US"/>
              </w:rPr>
            </w:pPr>
          </w:p>
        </w:tc>
        <w:tc>
          <w:tcPr>
            <w:tcW w:w="1717" w:type="dxa"/>
            <w:gridSpan w:val="3"/>
          </w:tcPr>
          <w:p w14:paraId="2119D5A5" w14:textId="77777777" w:rsidR="006C32D2" w:rsidRPr="00A564B4" w:rsidRDefault="006C32D2" w:rsidP="006C32D2">
            <w:pPr>
              <w:pStyle w:val="TAL"/>
              <w:rPr>
                <w:lang w:eastAsia="en-US"/>
              </w:rPr>
            </w:pPr>
            <w:r w:rsidRPr="00A564B4">
              <w:rPr>
                <w:lang w:eastAsia="en-US"/>
              </w:rPr>
              <w:t>2Rx, 4Rx</w:t>
            </w:r>
          </w:p>
        </w:tc>
      </w:tr>
      <w:tr w:rsidR="006C32D2" w:rsidRPr="00A564B4" w14:paraId="5917509D" w14:textId="77777777" w:rsidTr="006C32D2">
        <w:trPr>
          <w:gridAfter w:val="2"/>
          <w:wAfter w:w="143" w:type="dxa"/>
          <w:cantSplit/>
          <w:jc w:val="center"/>
        </w:trPr>
        <w:tc>
          <w:tcPr>
            <w:tcW w:w="929" w:type="dxa"/>
            <w:gridSpan w:val="3"/>
          </w:tcPr>
          <w:p w14:paraId="041006A5" w14:textId="77777777" w:rsidR="006C32D2" w:rsidRPr="00A564B4" w:rsidRDefault="006C32D2" w:rsidP="006C32D2">
            <w:pPr>
              <w:pStyle w:val="TAL"/>
              <w:rPr>
                <w:lang w:eastAsia="zh-CN"/>
              </w:rPr>
            </w:pPr>
            <w:r w:rsidRPr="00A564B4">
              <w:rPr>
                <w:lang w:eastAsia="en-US"/>
              </w:rPr>
              <w:t>9.1.5.1_1</w:t>
            </w:r>
          </w:p>
        </w:tc>
        <w:tc>
          <w:tcPr>
            <w:tcW w:w="2960" w:type="dxa"/>
            <w:gridSpan w:val="2"/>
          </w:tcPr>
          <w:p w14:paraId="75DBA29B" w14:textId="77777777" w:rsidR="006C32D2" w:rsidRPr="00A564B4" w:rsidRDefault="006C32D2" w:rsidP="006C32D2">
            <w:pPr>
              <w:pStyle w:val="TAL"/>
              <w:rPr>
                <w:lang w:eastAsia="zh-CN"/>
              </w:rPr>
            </w:pPr>
            <w:r w:rsidRPr="00A564B4">
              <w:rPr>
                <w:lang w:eastAsia="en-US"/>
              </w:rPr>
              <w:t>FDD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5FA1D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3C4889" w14:textId="77777777" w:rsidR="006C32D2" w:rsidRPr="00A564B4" w:rsidRDefault="006C32D2" w:rsidP="006C32D2">
            <w:pPr>
              <w:pStyle w:val="TAL"/>
              <w:rPr>
                <w:lang w:eastAsia="zh-CN"/>
              </w:rPr>
            </w:pPr>
            <w:r w:rsidRPr="00A564B4">
              <w:rPr>
                <w:lang w:eastAsia="zh-CN"/>
              </w:rPr>
              <w:t>C42</w:t>
            </w:r>
          </w:p>
        </w:tc>
        <w:tc>
          <w:tcPr>
            <w:tcW w:w="2471" w:type="dxa"/>
            <w:gridSpan w:val="3"/>
          </w:tcPr>
          <w:p w14:paraId="0EB7AFE6"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37E3D542" w14:textId="77777777" w:rsidR="006C32D2" w:rsidRPr="00A564B4" w:rsidRDefault="006C32D2" w:rsidP="006C32D2">
            <w:pPr>
              <w:pStyle w:val="TAL"/>
              <w:rPr>
                <w:lang w:eastAsia="en-US"/>
              </w:rPr>
            </w:pPr>
          </w:p>
        </w:tc>
        <w:tc>
          <w:tcPr>
            <w:tcW w:w="1695" w:type="dxa"/>
            <w:gridSpan w:val="3"/>
            <w:shd w:val="clear" w:color="auto" w:fill="auto"/>
          </w:tcPr>
          <w:p w14:paraId="3A79227D" w14:textId="77777777" w:rsidR="006C32D2" w:rsidRPr="00A564B4" w:rsidRDefault="006C32D2" w:rsidP="006C32D2">
            <w:pPr>
              <w:pStyle w:val="TAL"/>
              <w:rPr>
                <w:lang w:eastAsia="en-US"/>
              </w:rPr>
            </w:pPr>
          </w:p>
        </w:tc>
        <w:tc>
          <w:tcPr>
            <w:tcW w:w="1717" w:type="dxa"/>
            <w:gridSpan w:val="3"/>
          </w:tcPr>
          <w:p w14:paraId="542CE342" w14:textId="77777777" w:rsidR="006C32D2" w:rsidRPr="00A564B4" w:rsidRDefault="006C32D2" w:rsidP="006C32D2">
            <w:pPr>
              <w:pStyle w:val="TAL"/>
              <w:rPr>
                <w:lang w:eastAsia="en-US"/>
              </w:rPr>
            </w:pPr>
            <w:r w:rsidRPr="00A564B4">
              <w:rPr>
                <w:lang w:eastAsia="en-US"/>
              </w:rPr>
              <w:t>2Rx, 4Rx</w:t>
            </w:r>
          </w:p>
        </w:tc>
      </w:tr>
      <w:tr w:rsidR="006C32D2" w:rsidRPr="00A564B4" w14:paraId="58138B4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E7C779D" w14:textId="77777777" w:rsidR="006C32D2" w:rsidRPr="00A564B4" w:rsidRDefault="006C32D2" w:rsidP="006C32D2">
            <w:pPr>
              <w:pStyle w:val="TAL"/>
            </w:pPr>
            <w:r w:rsidRPr="00A564B4">
              <w:t>9.1.5.1_2</w:t>
            </w:r>
          </w:p>
        </w:tc>
        <w:tc>
          <w:tcPr>
            <w:tcW w:w="2960" w:type="dxa"/>
            <w:gridSpan w:val="2"/>
            <w:tcBorders>
              <w:top w:val="single" w:sz="6" w:space="0" w:color="auto"/>
              <w:left w:val="single" w:sz="6" w:space="0" w:color="auto"/>
              <w:bottom w:val="single" w:sz="6" w:space="0" w:color="auto"/>
              <w:right w:val="single" w:sz="6" w:space="0" w:color="auto"/>
            </w:tcBorders>
          </w:tcPr>
          <w:p w14:paraId="3805C769" w14:textId="77777777" w:rsidR="006C32D2" w:rsidRPr="00A564B4" w:rsidRDefault="006C32D2" w:rsidP="006C32D2">
            <w:pPr>
              <w:pStyle w:val="TAL"/>
            </w:pPr>
            <w:r w:rsidRPr="00A564B4">
              <w:t xml:space="preserve">FDD - </w:t>
            </w:r>
            <w:r w:rsidRPr="00A564B4">
              <w:rPr>
                <w:lang w:eastAsia="zh-CN"/>
              </w:rPr>
              <w:t>T</w:t>
            </w:r>
            <w:r w:rsidRPr="00A564B4">
              <w: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50BFC6E8"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83EA239"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45E24CC8"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47D5ADD" w14:textId="77777777" w:rsidR="006C32D2" w:rsidRPr="00A564B4" w:rsidRDefault="006C32D2" w:rsidP="006C32D2">
            <w:pPr>
              <w:pStyle w:val="TAL"/>
            </w:pPr>
          </w:p>
        </w:tc>
      </w:tr>
      <w:tr w:rsidR="006C32D2" w:rsidRPr="00A564B4" w14:paraId="1AFFDC55" w14:textId="77777777" w:rsidTr="006C32D2">
        <w:trPr>
          <w:gridAfter w:val="2"/>
          <w:wAfter w:w="143" w:type="dxa"/>
          <w:cantSplit/>
          <w:jc w:val="center"/>
        </w:trPr>
        <w:tc>
          <w:tcPr>
            <w:tcW w:w="929" w:type="dxa"/>
            <w:gridSpan w:val="3"/>
          </w:tcPr>
          <w:p w14:paraId="00D21495" w14:textId="77777777" w:rsidR="006C32D2" w:rsidRPr="00A564B4" w:rsidRDefault="006C32D2" w:rsidP="006C32D2">
            <w:pPr>
              <w:pStyle w:val="TAL"/>
              <w:rPr>
                <w:lang w:eastAsia="zh-CN"/>
              </w:rPr>
            </w:pPr>
            <w:r w:rsidRPr="00A564B4">
              <w:rPr>
                <w:lang w:eastAsia="zh-CN"/>
              </w:rPr>
              <w:t>9.1.5.2</w:t>
            </w:r>
          </w:p>
        </w:tc>
        <w:tc>
          <w:tcPr>
            <w:tcW w:w="2960" w:type="dxa"/>
            <w:gridSpan w:val="2"/>
          </w:tcPr>
          <w:p w14:paraId="166C550C" w14:textId="77777777" w:rsidR="006C32D2" w:rsidRPr="00A564B4" w:rsidRDefault="006C32D2" w:rsidP="006C32D2">
            <w:pPr>
              <w:pStyle w:val="TAL"/>
              <w:rPr>
                <w:lang w:eastAsia="en-US"/>
              </w:rPr>
            </w:pPr>
            <w:r w:rsidRPr="00A564B4">
              <w:rPr>
                <w:lang w:eastAsia="zh-CN"/>
              </w:rPr>
              <w:t>F</w:t>
            </w:r>
            <w:r w:rsidRPr="00A564B4">
              <w:rPr>
                <w:lang w:eastAsia="en-US"/>
              </w:rPr>
              <w:t>DD - TDD Inter Frequency Relative Accuracy of RSRP</w:t>
            </w:r>
          </w:p>
        </w:tc>
        <w:tc>
          <w:tcPr>
            <w:tcW w:w="828" w:type="dxa"/>
            <w:gridSpan w:val="2"/>
          </w:tcPr>
          <w:p w14:paraId="55077AB0" w14:textId="77777777" w:rsidR="006C32D2" w:rsidRPr="00A564B4" w:rsidRDefault="006C32D2" w:rsidP="006C32D2">
            <w:pPr>
              <w:pStyle w:val="TAL"/>
              <w:rPr>
                <w:lang w:eastAsia="en-US"/>
              </w:rPr>
            </w:pPr>
            <w:r w:rsidRPr="00A564B4">
              <w:rPr>
                <w:lang w:eastAsia="zh-CN"/>
              </w:rPr>
              <w:t>Rel-9 to Rel-11</w:t>
            </w:r>
          </w:p>
        </w:tc>
        <w:tc>
          <w:tcPr>
            <w:tcW w:w="1275" w:type="dxa"/>
            <w:gridSpan w:val="4"/>
          </w:tcPr>
          <w:p w14:paraId="1AFA824D" w14:textId="77777777" w:rsidR="006C32D2" w:rsidRPr="00A564B4" w:rsidRDefault="006C32D2" w:rsidP="006C32D2">
            <w:pPr>
              <w:pStyle w:val="TAL"/>
              <w:rPr>
                <w:lang w:eastAsia="zh-CN"/>
              </w:rPr>
            </w:pPr>
            <w:r w:rsidRPr="00A564B4">
              <w:rPr>
                <w:lang w:eastAsia="zh-CN"/>
              </w:rPr>
              <w:t>C42</w:t>
            </w:r>
          </w:p>
        </w:tc>
        <w:tc>
          <w:tcPr>
            <w:tcW w:w="2471" w:type="dxa"/>
            <w:gridSpan w:val="3"/>
          </w:tcPr>
          <w:p w14:paraId="1765835D"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C6D53E3" w14:textId="77777777" w:rsidR="006C32D2" w:rsidRPr="00A564B4" w:rsidRDefault="006C32D2" w:rsidP="006C32D2">
            <w:pPr>
              <w:pStyle w:val="TAL"/>
              <w:rPr>
                <w:lang w:eastAsia="en-US"/>
              </w:rPr>
            </w:pPr>
          </w:p>
        </w:tc>
        <w:tc>
          <w:tcPr>
            <w:tcW w:w="1695" w:type="dxa"/>
            <w:gridSpan w:val="3"/>
            <w:shd w:val="clear" w:color="auto" w:fill="auto"/>
          </w:tcPr>
          <w:p w14:paraId="793801C7" w14:textId="77777777" w:rsidR="006C32D2" w:rsidRPr="00A564B4" w:rsidRDefault="006C32D2" w:rsidP="006C32D2">
            <w:pPr>
              <w:pStyle w:val="TAL"/>
              <w:rPr>
                <w:lang w:eastAsia="en-US"/>
              </w:rPr>
            </w:pPr>
          </w:p>
        </w:tc>
        <w:tc>
          <w:tcPr>
            <w:tcW w:w="1717" w:type="dxa"/>
            <w:gridSpan w:val="3"/>
          </w:tcPr>
          <w:p w14:paraId="74A93915" w14:textId="77777777" w:rsidR="006C32D2" w:rsidRPr="00A564B4" w:rsidRDefault="006C32D2" w:rsidP="006C32D2">
            <w:pPr>
              <w:pStyle w:val="TAL"/>
              <w:rPr>
                <w:lang w:eastAsia="en-US"/>
              </w:rPr>
            </w:pPr>
            <w:r w:rsidRPr="00A564B4">
              <w:rPr>
                <w:lang w:eastAsia="en-US"/>
              </w:rPr>
              <w:t>2Rx, 4Rx</w:t>
            </w:r>
          </w:p>
        </w:tc>
      </w:tr>
      <w:tr w:rsidR="006C32D2" w:rsidRPr="00A564B4" w14:paraId="68D688A2" w14:textId="77777777" w:rsidTr="006C32D2">
        <w:trPr>
          <w:gridAfter w:val="2"/>
          <w:wAfter w:w="143" w:type="dxa"/>
          <w:cantSplit/>
          <w:jc w:val="center"/>
        </w:trPr>
        <w:tc>
          <w:tcPr>
            <w:tcW w:w="929" w:type="dxa"/>
            <w:gridSpan w:val="3"/>
          </w:tcPr>
          <w:p w14:paraId="64B46C8A" w14:textId="77777777" w:rsidR="006C32D2" w:rsidRPr="00A564B4" w:rsidRDefault="006C32D2" w:rsidP="006C32D2">
            <w:pPr>
              <w:pStyle w:val="TAL"/>
              <w:rPr>
                <w:lang w:eastAsia="zh-CN"/>
              </w:rPr>
            </w:pPr>
            <w:r w:rsidRPr="00A564B4">
              <w:rPr>
                <w:lang w:eastAsia="zh-CN"/>
              </w:rPr>
              <w:t>9.1.5.2_1</w:t>
            </w:r>
          </w:p>
        </w:tc>
        <w:tc>
          <w:tcPr>
            <w:tcW w:w="2960" w:type="dxa"/>
            <w:gridSpan w:val="2"/>
          </w:tcPr>
          <w:p w14:paraId="78B4C4CB" w14:textId="77777777" w:rsidR="006C32D2" w:rsidRPr="00A564B4" w:rsidRDefault="006C32D2" w:rsidP="006C32D2">
            <w:pPr>
              <w:pStyle w:val="TAL"/>
              <w:rPr>
                <w:lang w:eastAsia="zh-CN"/>
              </w:rPr>
            </w:pPr>
            <w:r w:rsidRPr="00A564B4">
              <w:rPr>
                <w:lang w:eastAsia="zh-CN"/>
              </w:rPr>
              <w:t>F</w:t>
            </w:r>
            <w:r w:rsidRPr="00A564B4">
              <w:rPr>
                <w:lang w:eastAsia="en-US"/>
              </w:rPr>
              <w: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9EE9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13ECD40" w14:textId="77777777" w:rsidR="006C32D2" w:rsidRPr="00A564B4" w:rsidRDefault="006C32D2" w:rsidP="006C32D2">
            <w:pPr>
              <w:pStyle w:val="TAL"/>
              <w:rPr>
                <w:lang w:eastAsia="zh-CN"/>
              </w:rPr>
            </w:pPr>
            <w:r w:rsidRPr="00A564B4">
              <w:rPr>
                <w:lang w:eastAsia="zh-CN"/>
              </w:rPr>
              <w:t>C42</w:t>
            </w:r>
          </w:p>
        </w:tc>
        <w:tc>
          <w:tcPr>
            <w:tcW w:w="2471" w:type="dxa"/>
            <w:gridSpan w:val="3"/>
          </w:tcPr>
          <w:p w14:paraId="4154E991"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719126EE" w14:textId="77777777" w:rsidR="006C32D2" w:rsidRPr="00A564B4" w:rsidRDefault="006C32D2" w:rsidP="006C32D2">
            <w:pPr>
              <w:pStyle w:val="TAL"/>
              <w:rPr>
                <w:lang w:eastAsia="en-US"/>
              </w:rPr>
            </w:pPr>
          </w:p>
        </w:tc>
        <w:tc>
          <w:tcPr>
            <w:tcW w:w="1695" w:type="dxa"/>
            <w:gridSpan w:val="3"/>
            <w:shd w:val="clear" w:color="auto" w:fill="auto"/>
          </w:tcPr>
          <w:p w14:paraId="688F6EB2" w14:textId="77777777" w:rsidR="006C32D2" w:rsidRPr="00A564B4" w:rsidRDefault="006C32D2" w:rsidP="006C32D2">
            <w:pPr>
              <w:pStyle w:val="TAL"/>
              <w:rPr>
                <w:lang w:eastAsia="en-US"/>
              </w:rPr>
            </w:pPr>
          </w:p>
        </w:tc>
        <w:tc>
          <w:tcPr>
            <w:tcW w:w="1717" w:type="dxa"/>
            <w:gridSpan w:val="3"/>
          </w:tcPr>
          <w:p w14:paraId="619694C7" w14:textId="77777777" w:rsidR="006C32D2" w:rsidRPr="00A564B4" w:rsidRDefault="006C32D2" w:rsidP="006C32D2">
            <w:pPr>
              <w:pStyle w:val="TAL"/>
              <w:rPr>
                <w:lang w:eastAsia="en-US"/>
              </w:rPr>
            </w:pPr>
            <w:r w:rsidRPr="00A564B4">
              <w:rPr>
                <w:lang w:eastAsia="en-US"/>
              </w:rPr>
              <w:t>2Rx, 4Rx</w:t>
            </w:r>
          </w:p>
        </w:tc>
      </w:tr>
      <w:tr w:rsidR="006C32D2" w:rsidRPr="00A564B4" w14:paraId="7C1F74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9448FBD" w14:textId="77777777" w:rsidR="006C32D2" w:rsidRPr="00A564B4" w:rsidRDefault="006C32D2" w:rsidP="006C32D2">
            <w:pPr>
              <w:pStyle w:val="TAL"/>
            </w:pPr>
            <w:r w:rsidRPr="00A564B4">
              <w:t>9.1.5.2_2</w:t>
            </w:r>
          </w:p>
        </w:tc>
        <w:tc>
          <w:tcPr>
            <w:tcW w:w="2960" w:type="dxa"/>
            <w:gridSpan w:val="2"/>
            <w:tcBorders>
              <w:top w:val="single" w:sz="6" w:space="0" w:color="auto"/>
              <w:left w:val="single" w:sz="6" w:space="0" w:color="auto"/>
              <w:bottom w:val="single" w:sz="6" w:space="0" w:color="auto"/>
              <w:right w:val="single" w:sz="6" w:space="0" w:color="auto"/>
            </w:tcBorders>
          </w:tcPr>
          <w:p w14:paraId="264AF3D1" w14:textId="77777777" w:rsidR="006C32D2" w:rsidRPr="00A564B4" w:rsidRDefault="006C32D2" w:rsidP="006C32D2">
            <w:pPr>
              <w:pStyle w:val="TAL"/>
            </w:pPr>
            <w:r w:rsidRPr="00A564B4">
              <w:t xml:space="preserve">FDD - </w:t>
            </w:r>
            <w:r w:rsidRPr="00A564B4">
              <w:rPr>
                <w:lang w:eastAsia="zh-CN"/>
              </w:rPr>
              <w:t>T</w:t>
            </w:r>
            <w:r w:rsidRPr="00A564B4">
              <w: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4786E92"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B36A21E"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39F632E3"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3FF81B3" w14:textId="77777777" w:rsidR="006C32D2" w:rsidRPr="00A564B4" w:rsidRDefault="006C32D2" w:rsidP="006C32D2">
            <w:pPr>
              <w:pStyle w:val="TAL"/>
            </w:pPr>
          </w:p>
        </w:tc>
      </w:tr>
      <w:tr w:rsidR="006C32D2" w:rsidRPr="00A564B4" w14:paraId="444B3802" w14:textId="77777777" w:rsidTr="006C32D2">
        <w:trPr>
          <w:gridAfter w:val="2"/>
          <w:wAfter w:w="143" w:type="dxa"/>
          <w:cantSplit/>
          <w:jc w:val="center"/>
        </w:trPr>
        <w:tc>
          <w:tcPr>
            <w:tcW w:w="929" w:type="dxa"/>
            <w:gridSpan w:val="3"/>
          </w:tcPr>
          <w:p w14:paraId="5DCE3FCA" w14:textId="77777777" w:rsidR="006C32D2" w:rsidRPr="00A564B4" w:rsidRDefault="006C32D2" w:rsidP="006C32D2">
            <w:pPr>
              <w:pStyle w:val="TAL"/>
              <w:rPr>
                <w:lang w:eastAsia="zh-CN"/>
              </w:rPr>
            </w:pPr>
            <w:r w:rsidRPr="00A564B4">
              <w:rPr>
                <w:lang w:eastAsia="zh-CN"/>
              </w:rPr>
              <w:t>9.1.6.1</w:t>
            </w:r>
          </w:p>
        </w:tc>
        <w:tc>
          <w:tcPr>
            <w:tcW w:w="2960" w:type="dxa"/>
            <w:gridSpan w:val="2"/>
          </w:tcPr>
          <w:p w14:paraId="4C720D03" w14:textId="77777777" w:rsidR="006C32D2" w:rsidRPr="00A564B4" w:rsidRDefault="006C32D2" w:rsidP="006C32D2">
            <w:pPr>
              <w:pStyle w:val="TAL"/>
              <w:rPr>
                <w:lang w:eastAsia="zh-CN"/>
              </w:rPr>
            </w:pPr>
            <w:r w:rsidRPr="00A564B4">
              <w:rPr>
                <w:lang w:eastAsia="zh-CN"/>
              </w:rPr>
              <w:t>FDD Absolute RSRP Accuracy E-UTRA for Carrier Aggregation</w:t>
            </w:r>
          </w:p>
        </w:tc>
        <w:tc>
          <w:tcPr>
            <w:tcW w:w="828" w:type="dxa"/>
            <w:gridSpan w:val="2"/>
          </w:tcPr>
          <w:p w14:paraId="4E6A03C1" w14:textId="77777777" w:rsidR="006C32D2" w:rsidRPr="00A564B4" w:rsidRDefault="006C32D2" w:rsidP="006C32D2">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gridSpan w:val="4"/>
          </w:tcPr>
          <w:p w14:paraId="541EF0E2" w14:textId="77777777" w:rsidR="006C32D2" w:rsidRPr="00A564B4" w:rsidRDefault="006C32D2" w:rsidP="006C32D2">
            <w:pPr>
              <w:pStyle w:val="TAL"/>
              <w:rPr>
                <w:lang w:eastAsia="zh-CN"/>
              </w:rPr>
            </w:pPr>
            <w:r w:rsidRPr="00A564B4">
              <w:rPr>
                <w:lang w:eastAsia="en-US"/>
              </w:rPr>
              <w:t>C18</w:t>
            </w:r>
          </w:p>
        </w:tc>
        <w:tc>
          <w:tcPr>
            <w:tcW w:w="2471" w:type="dxa"/>
            <w:gridSpan w:val="3"/>
          </w:tcPr>
          <w:p w14:paraId="420BEBE9"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66335E"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1CD824E" w14:textId="77777777" w:rsidR="006C32D2" w:rsidRPr="00A564B4" w:rsidRDefault="006C32D2" w:rsidP="006C32D2">
            <w:pPr>
              <w:pStyle w:val="TAL"/>
              <w:rPr>
                <w:lang w:eastAsia="en-US"/>
              </w:rPr>
            </w:pPr>
          </w:p>
        </w:tc>
        <w:tc>
          <w:tcPr>
            <w:tcW w:w="1717" w:type="dxa"/>
            <w:gridSpan w:val="3"/>
          </w:tcPr>
          <w:p w14:paraId="140CA60F" w14:textId="77777777" w:rsidR="006C32D2" w:rsidRPr="00A564B4" w:rsidRDefault="006C32D2" w:rsidP="006C32D2">
            <w:pPr>
              <w:pStyle w:val="TAL"/>
              <w:rPr>
                <w:lang w:eastAsia="en-US"/>
              </w:rPr>
            </w:pPr>
            <w:r w:rsidRPr="00A564B4">
              <w:rPr>
                <w:lang w:eastAsia="en-US"/>
              </w:rPr>
              <w:t>2Rx, 4Rx</w:t>
            </w:r>
          </w:p>
        </w:tc>
      </w:tr>
      <w:tr w:rsidR="006C32D2" w:rsidRPr="00A564B4" w14:paraId="4CE4800A" w14:textId="77777777" w:rsidTr="006C32D2">
        <w:trPr>
          <w:gridAfter w:val="2"/>
          <w:wAfter w:w="143" w:type="dxa"/>
          <w:cantSplit/>
          <w:jc w:val="center"/>
        </w:trPr>
        <w:tc>
          <w:tcPr>
            <w:tcW w:w="929" w:type="dxa"/>
            <w:gridSpan w:val="3"/>
          </w:tcPr>
          <w:p w14:paraId="14B0852A" w14:textId="77777777" w:rsidR="006C32D2" w:rsidRPr="00A564B4" w:rsidRDefault="006C32D2" w:rsidP="006C32D2">
            <w:pPr>
              <w:pStyle w:val="TAL"/>
              <w:rPr>
                <w:lang w:eastAsia="zh-CN"/>
              </w:rPr>
            </w:pPr>
            <w:r w:rsidRPr="00A564B4">
              <w:rPr>
                <w:lang w:eastAsia="zh-CN"/>
              </w:rPr>
              <w:t>9.1.6.1_1</w:t>
            </w:r>
          </w:p>
        </w:tc>
        <w:tc>
          <w:tcPr>
            <w:tcW w:w="2960" w:type="dxa"/>
            <w:gridSpan w:val="2"/>
          </w:tcPr>
          <w:p w14:paraId="52F146F7" w14:textId="77777777" w:rsidR="006C32D2" w:rsidRPr="00A564B4" w:rsidRDefault="006C32D2" w:rsidP="006C32D2">
            <w:pPr>
              <w:pStyle w:val="TAL"/>
              <w:rPr>
                <w:lang w:eastAsia="zh-CN"/>
              </w:rPr>
            </w:pPr>
            <w:r w:rsidRPr="00A564B4">
              <w:rPr>
                <w:lang w:eastAsia="zh-CN"/>
              </w:rPr>
              <w:t xml:space="preserve">FDD Absolute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D3C60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03F8E46" w14:textId="77777777" w:rsidR="006C32D2" w:rsidRPr="00A564B4" w:rsidRDefault="006C32D2" w:rsidP="006C32D2">
            <w:pPr>
              <w:pStyle w:val="TAL"/>
              <w:rPr>
                <w:lang w:eastAsia="en-US"/>
              </w:rPr>
            </w:pPr>
            <w:r w:rsidRPr="00A564B4">
              <w:rPr>
                <w:lang w:eastAsia="en-US"/>
              </w:rPr>
              <w:t>C18</w:t>
            </w:r>
          </w:p>
        </w:tc>
        <w:tc>
          <w:tcPr>
            <w:tcW w:w="2471" w:type="dxa"/>
            <w:gridSpan w:val="3"/>
          </w:tcPr>
          <w:p w14:paraId="0142028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C689D02"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45C4200" w14:textId="77777777" w:rsidR="006C32D2" w:rsidRPr="00A564B4" w:rsidRDefault="006C32D2" w:rsidP="006C32D2">
            <w:pPr>
              <w:pStyle w:val="TAL"/>
              <w:rPr>
                <w:lang w:eastAsia="en-US"/>
              </w:rPr>
            </w:pPr>
          </w:p>
        </w:tc>
        <w:tc>
          <w:tcPr>
            <w:tcW w:w="1717" w:type="dxa"/>
            <w:gridSpan w:val="3"/>
          </w:tcPr>
          <w:p w14:paraId="525CCAFF" w14:textId="77777777" w:rsidR="006C32D2" w:rsidRPr="00A564B4" w:rsidRDefault="006C32D2" w:rsidP="006C32D2">
            <w:pPr>
              <w:pStyle w:val="TAL"/>
              <w:rPr>
                <w:lang w:eastAsia="en-US"/>
              </w:rPr>
            </w:pPr>
            <w:r w:rsidRPr="00A564B4">
              <w:rPr>
                <w:lang w:eastAsia="en-US"/>
              </w:rPr>
              <w:t>2Rx, 4Rx</w:t>
            </w:r>
          </w:p>
        </w:tc>
      </w:tr>
      <w:tr w:rsidR="006C32D2" w:rsidRPr="00A564B4" w14:paraId="223E0CCF" w14:textId="77777777" w:rsidTr="006C32D2">
        <w:trPr>
          <w:gridAfter w:val="2"/>
          <w:wAfter w:w="143" w:type="dxa"/>
          <w:cantSplit/>
          <w:jc w:val="center"/>
        </w:trPr>
        <w:tc>
          <w:tcPr>
            <w:tcW w:w="929" w:type="dxa"/>
            <w:gridSpan w:val="3"/>
          </w:tcPr>
          <w:p w14:paraId="7510CC95" w14:textId="77777777" w:rsidR="006C32D2" w:rsidRPr="00A564B4" w:rsidRDefault="006C32D2" w:rsidP="006C32D2">
            <w:pPr>
              <w:pStyle w:val="TAL"/>
              <w:rPr>
                <w:lang w:eastAsia="zh-CN"/>
              </w:rPr>
            </w:pPr>
            <w:r w:rsidRPr="00A564B4">
              <w:rPr>
                <w:lang w:eastAsia="zh-CN"/>
              </w:rPr>
              <w:t>9.1.6.2</w:t>
            </w:r>
          </w:p>
        </w:tc>
        <w:tc>
          <w:tcPr>
            <w:tcW w:w="2960" w:type="dxa"/>
            <w:gridSpan w:val="2"/>
          </w:tcPr>
          <w:p w14:paraId="20855EE0" w14:textId="77777777" w:rsidR="006C32D2" w:rsidRPr="00A564B4" w:rsidRDefault="006C32D2" w:rsidP="006C32D2">
            <w:pPr>
              <w:pStyle w:val="TAL"/>
              <w:rPr>
                <w:lang w:eastAsia="zh-CN"/>
              </w:rPr>
            </w:pPr>
            <w:r w:rsidRPr="00A564B4">
              <w:rPr>
                <w:lang w:eastAsia="zh-CN"/>
              </w:rPr>
              <w:t>FDD Relative RSRP Accuracy E-UTRA for Carrier Aggregation</w:t>
            </w:r>
          </w:p>
        </w:tc>
        <w:tc>
          <w:tcPr>
            <w:tcW w:w="828" w:type="dxa"/>
            <w:gridSpan w:val="2"/>
          </w:tcPr>
          <w:p w14:paraId="37957CD6"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CE2DFD3" w14:textId="77777777" w:rsidR="006C32D2" w:rsidRPr="00A564B4" w:rsidRDefault="006C32D2" w:rsidP="006C32D2">
            <w:pPr>
              <w:pStyle w:val="TAL"/>
              <w:rPr>
                <w:lang w:eastAsia="zh-CN"/>
              </w:rPr>
            </w:pPr>
            <w:r w:rsidRPr="00A564B4">
              <w:rPr>
                <w:lang w:eastAsia="en-US"/>
              </w:rPr>
              <w:t>C18</w:t>
            </w:r>
          </w:p>
        </w:tc>
        <w:tc>
          <w:tcPr>
            <w:tcW w:w="2471" w:type="dxa"/>
            <w:gridSpan w:val="3"/>
          </w:tcPr>
          <w:p w14:paraId="26B1A9C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8CBD29A"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0E5B091B" w14:textId="77777777" w:rsidR="006C32D2" w:rsidRPr="00A564B4" w:rsidRDefault="006C32D2" w:rsidP="006C32D2">
            <w:pPr>
              <w:pStyle w:val="TAL"/>
              <w:rPr>
                <w:lang w:eastAsia="en-US"/>
              </w:rPr>
            </w:pPr>
          </w:p>
        </w:tc>
        <w:tc>
          <w:tcPr>
            <w:tcW w:w="1717" w:type="dxa"/>
            <w:gridSpan w:val="3"/>
          </w:tcPr>
          <w:p w14:paraId="55791C43" w14:textId="77777777" w:rsidR="006C32D2" w:rsidRPr="00A564B4" w:rsidRDefault="006C32D2" w:rsidP="006C32D2">
            <w:pPr>
              <w:pStyle w:val="TAL"/>
              <w:rPr>
                <w:lang w:eastAsia="en-US"/>
              </w:rPr>
            </w:pPr>
            <w:r w:rsidRPr="00A564B4">
              <w:rPr>
                <w:lang w:eastAsia="en-US"/>
              </w:rPr>
              <w:t>2Rx, 4Rx</w:t>
            </w:r>
          </w:p>
        </w:tc>
      </w:tr>
      <w:tr w:rsidR="006C32D2" w:rsidRPr="00A564B4" w14:paraId="04DE99BF" w14:textId="77777777" w:rsidTr="006C32D2">
        <w:trPr>
          <w:gridAfter w:val="2"/>
          <w:wAfter w:w="143" w:type="dxa"/>
          <w:cantSplit/>
          <w:jc w:val="center"/>
        </w:trPr>
        <w:tc>
          <w:tcPr>
            <w:tcW w:w="929" w:type="dxa"/>
            <w:gridSpan w:val="3"/>
          </w:tcPr>
          <w:p w14:paraId="417E2C34" w14:textId="77777777" w:rsidR="006C32D2" w:rsidRPr="00A564B4" w:rsidRDefault="006C32D2" w:rsidP="006C32D2">
            <w:pPr>
              <w:pStyle w:val="TAL"/>
              <w:rPr>
                <w:lang w:eastAsia="zh-CN"/>
              </w:rPr>
            </w:pPr>
            <w:r w:rsidRPr="00A564B4">
              <w:rPr>
                <w:lang w:eastAsia="zh-CN"/>
              </w:rPr>
              <w:t>9.1.6.2_1</w:t>
            </w:r>
          </w:p>
        </w:tc>
        <w:tc>
          <w:tcPr>
            <w:tcW w:w="2960" w:type="dxa"/>
            <w:gridSpan w:val="2"/>
          </w:tcPr>
          <w:p w14:paraId="207299EA" w14:textId="77777777" w:rsidR="006C32D2" w:rsidRPr="00A564B4" w:rsidRDefault="006C32D2" w:rsidP="006C32D2">
            <w:pPr>
              <w:pStyle w:val="TAL"/>
              <w:rPr>
                <w:lang w:eastAsia="zh-CN"/>
              </w:rPr>
            </w:pPr>
            <w:r w:rsidRPr="00A564B4">
              <w:rPr>
                <w:lang w:eastAsia="zh-CN"/>
              </w:rPr>
              <w:t xml:space="preserve">FDD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787635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FFC2AA6" w14:textId="77777777" w:rsidR="006C32D2" w:rsidRPr="00A564B4" w:rsidRDefault="006C32D2" w:rsidP="006C32D2">
            <w:pPr>
              <w:pStyle w:val="TAL"/>
              <w:rPr>
                <w:lang w:eastAsia="en-US"/>
              </w:rPr>
            </w:pPr>
            <w:r w:rsidRPr="00A564B4">
              <w:rPr>
                <w:lang w:eastAsia="en-US"/>
              </w:rPr>
              <w:t>C18</w:t>
            </w:r>
          </w:p>
        </w:tc>
        <w:tc>
          <w:tcPr>
            <w:tcW w:w="2471" w:type="dxa"/>
            <w:gridSpan w:val="3"/>
          </w:tcPr>
          <w:p w14:paraId="17FCF4C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4835C9"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3444DA5" w14:textId="77777777" w:rsidR="006C32D2" w:rsidRPr="00A564B4" w:rsidRDefault="006C32D2" w:rsidP="006C32D2">
            <w:pPr>
              <w:pStyle w:val="TAL"/>
              <w:rPr>
                <w:lang w:eastAsia="en-US"/>
              </w:rPr>
            </w:pPr>
          </w:p>
        </w:tc>
        <w:tc>
          <w:tcPr>
            <w:tcW w:w="1717" w:type="dxa"/>
            <w:gridSpan w:val="3"/>
          </w:tcPr>
          <w:p w14:paraId="3E635C74" w14:textId="77777777" w:rsidR="006C32D2" w:rsidRPr="00A564B4" w:rsidRDefault="006C32D2" w:rsidP="006C32D2">
            <w:pPr>
              <w:pStyle w:val="TAL"/>
              <w:rPr>
                <w:lang w:eastAsia="en-US"/>
              </w:rPr>
            </w:pPr>
            <w:r w:rsidRPr="00A564B4">
              <w:rPr>
                <w:lang w:eastAsia="en-US"/>
              </w:rPr>
              <w:t>2Rx, 4Rx</w:t>
            </w:r>
          </w:p>
        </w:tc>
      </w:tr>
      <w:tr w:rsidR="006C32D2" w:rsidRPr="00A564B4" w14:paraId="4D4725CB" w14:textId="77777777" w:rsidTr="006C32D2">
        <w:trPr>
          <w:gridAfter w:val="2"/>
          <w:wAfter w:w="143" w:type="dxa"/>
          <w:cantSplit/>
          <w:jc w:val="center"/>
        </w:trPr>
        <w:tc>
          <w:tcPr>
            <w:tcW w:w="929" w:type="dxa"/>
            <w:gridSpan w:val="3"/>
          </w:tcPr>
          <w:p w14:paraId="6ABCF26D" w14:textId="77777777" w:rsidR="006C32D2" w:rsidRPr="00A564B4" w:rsidRDefault="006C32D2" w:rsidP="006C32D2">
            <w:pPr>
              <w:pStyle w:val="TAL"/>
              <w:rPr>
                <w:lang w:eastAsia="zh-CN"/>
              </w:rPr>
            </w:pPr>
            <w:r w:rsidRPr="00A564B4">
              <w:rPr>
                <w:lang w:eastAsia="zh-CN"/>
              </w:rPr>
              <w:t>9.1.7.1</w:t>
            </w:r>
          </w:p>
        </w:tc>
        <w:tc>
          <w:tcPr>
            <w:tcW w:w="2960" w:type="dxa"/>
            <w:gridSpan w:val="2"/>
          </w:tcPr>
          <w:p w14:paraId="6DAD28B8" w14:textId="77777777" w:rsidR="006C32D2" w:rsidRPr="00A564B4" w:rsidRDefault="006C32D2" w:rsidP="006C32D2">
            <w:pPr>
              <w:pStyle w:val="TAL"/>
              <w:rPr>
                <w:lang w:eastAsia="zh-CN"/>
              </w:rPr>
            </w:pPr>
            <w:r w:rsidRPr="00A564B4">
              <w:rPr>
                <w:lang w:eastAsia="zh-CN"/>
              </w:rPr>
              <w:t>TDD Absolute RSRP Accuracy E-UTRA for Carrier Aggregation</w:t>
            </w:r>
          </w:p>
        </w:tc>
        <w:tc>
          <w:tcPr>
            <w:tcW w:w="828" w:type="dxa"/>
            <w:gridSpan w:val="2"/>
          </w:tcPr>
          <w:p w14:paraId="270014FB"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93197A8"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E93E3E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A9A9631"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780B302" w14:textId="77777777" w:rsidR="006C32D2" w:rsidRPr="00A564B4" w:rsidRDefault="006C32D2" w:rsidP="006C32D2">
            <w:pPr>
              <w:pStyle w:val="TAL"/>
              <w:rPr>
                <w:lang w:eastAsia="en-US"/>
              </w:rPr>
            </w:pPr>
          </w:p>
        </w:tc>
        <w:tc>
          <w:tcPr>
            <w:tcW w:w="1717" w:type="dxa"/>
            <w:gridSpan w:val="3"/>
          </w:tcPr>
          <w:p w14:paraId="1F60526F" w14:textId="77777777" w:rsidR="006C32D2" w:rsidRPr="00A564B4" w:rsidRDefault="006C32D2" w:rsidP="006C32D2">
            <w:pPr>
              <w:pStyle w:val="TAL"/>
              <w:rPr>
                <w:lang w:eastAsia="en-US"/>
              </w:rPr>
            </w:pPr>
            <w:r w:rsidRPr="00A564B4">
              <w:rPr>
                <w:lang w:eastAsia="en-US"/>
              </w:rPr>
              <w:t>2Rx, 4Rx</w:t>
            </w:r>
          </w:p>
        </w:tc>
      </w:tr>
      <w:tr w:rsidR="006C32D2" w:rsidRPr="00A564B4" w14:paraId="2AD8841B" w14:textId="77777777" w:rsidTr="006C32D2">
        <w:trPr>
          <w:gridAfter w:val="2"/>
          <w:wAfter w:w="143" w:type="dxa"/>
          <w:cantSplit/>
          <w:jc w:val="center"/>
        </w:trPr>
        <w:tc>
          <w:tcPr>
            <w:tcW w:w="929" w:type="dxa"/>
            <w:gridSpan w:val="3"/>
          </w:tcPr>
          <w:p w14:paraId="3D81C2CD" w14:textId="77777777" w:rsidR="006C32D2" w:rsidRPr="00A564B4" w:rsidRDefault="006C32D2" w:rsidP="006C32D2">
            <w:pPr>
              <w:pStyle w:val="TAL"/>
              <w:rPr>
                <w:lang w:eastAsia="zh-CN"/>
              </w:rPr>
            </w:pPr>
            <w:r w:rsidRPr="00A564B4">
              <w:rPr>
                <w:lang w:eastAsia="en-US"/>
              </w:rPr>
              <w:t>9.1.7.1_1</w:t>
            </w:r>
          </w:p>
        </w:tc>
        <w:tc>
          <w:tcPr>
            <w:tcW w:w="2960" w:type="dxa"/>
            <w:gridSpan w:val="2"/>
          </w:tcPr>
          <w:p w14:paraId="361AF516"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E-UTRA </w:t>
            </w:r>
            <w:r w:rsidRPr="00A564B4">
              <w:rPr>
                <w:lang w:eastAsia="zh-CN"/>
              </w:rPr>
              <w:t xml:space="preserve">for </w:t>
            </w:r>
            <w:r w:rsidRPr="00A564B4">
              <w:rPr>
                <w:lang w:eastAsia="en-US"/>
              </w:rPr>
              <w:t>Carrier Aggregation</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33912D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F940D94"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DD9DA4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998BFC5"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5401D5E3" w14:textId="77777777" w:rsidR="006C32D2" w:rsidRPr="00A564B4" w:rsidRDefault="006C32D2" w:rsidP="006C32D2">
            <w:pPr>
              <w:pStyle w:val="TAL"/>
              <w:rPr>
                <w:lang w:eastAsia="en-US"/>
              </w:rPr>
            </w:pPr>
          </w:p>
        </w:tc>
        <w:tc>
          <w:tcPr>
            <w:tcW w:w="1717" w:type="dxa"/>
            <w:gridSpan w:val="3"/>
          </w:tcPr>
          <w:p w14:paraId="65773FD4" w14:textId="77777777" w:rsidR="006C32D2" w:rsidRPr="00A564B4" w:rsidRDefault="006C32D2" w:rsidP="006C32D2">
            <w:pPr>
              <w:pStyle w:val="TAL"/>
              <w:rPr>
                <w:lang w:eastAsia="en-US"/>
              </w:rPr>
            </w:pPr>
            <w:r w:rsidRPr="00A564B4">
              <w:rPr>
                <w:lang w:eastAsia="en-US"/>
              </w:rPr>
              <w:t>2Rx, 4Rx</w:t>
            </w:r>
          </w:p>
        </w:tc>
      </w:tr>
      <w:tr w:rsidR="006C32D2" w:rsidRPr="00A564B4" w14:paraId="0F96E1E2" w14:textId="77777777" w:rsidTr="006C32D2">
        <w:trPr>
          <w:gridAfter w:val="2"/>
          <w:wAfter w:w="143" w:type="dxa"/>
          <w:cantSplit/>
          <w:jc w:val="center"/>
        </w:trPr>
        <w:tc>
          <w:tcPr>
            <w:tcW w:w="929" w:type="dxa"/>
            <w:gridSpan w:val="3"/>
          </w:tcPr>
          <w:p w14:paraId="4F50BC5A" w14:textId="77777777" w:rsidR="006C32D2" w:rsidRPr="00A564B4" w:rsidRDefault="006C32D2" w:rsidP="006C32D2">
            <w:pPr>
              <w:pStyle w:val="TAL"/>
              <w:rPr>
                <w:lang w:eastAsia="zh-CN"/>
              </w:rPr>
            </w:pPr>
            <w:r w:rsidRPr="00A564B4">
              <w:rPr>
                <w:lang w:eastAsia="zh-CN"/>
              </w:rPr>
              <w:t>9.1.7.2</w:t>
            </w:r>
          </w:p>
        </w:tc>
        <w:tc>
          <w:tcPr>
            <w:tcW w:w="2960" w:type="dxa"/>
            <w:gridSpan w:val="2"/>
          </w:tcPr>
          <w:p w14:paraId="6756998A" w14:textId="77777777" w:rsidR="006C32D2" w:rsidRPr="00A564B4" w:rsidRDefault="006C32D2" w:rsidP="006C32D2">
            <w:pPr>
              <w:pStyle w:val="TAL"/>
              <w:rPr>
                <w:lang w:eastAsia="zh-CN"/>
              </w:rPr>
            </w:pPr>
            <w:r w:rsidRPr="00A564B4">
              <w:rPr>
                <w:lang w:eastAsia="zh-CN"/>
              </w:rPr>
              <w:t>TDD Relative RSRP Accuracy E-UTRA for Carrier Aggregation</w:t>
            </w:r>
          </w:p>
        </w:tc>
        <w:tc>
          <w:tcPr>
            <w:tcW w:w="828" w:type="dxa"/>
            <w:gridSpan w:val="2"/>
          </w:tcPr>
          <w:p w14:paraId="004D42F7"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2F0EAC90"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0FED7F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BAF39A7"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C43943B" w14:textId="77777777" w:rsidR="006C32D2" w:rsidRPr="00A564B4" w:rsidRDefault="006C32D2" w:rsidP="006C32D2">
            <w:pPr>
              <w:pStyle w:val="TAL"/>
              <w:rPr>
                <w:lang w:eastAsia="en-US"/>
              </w:rPr>
            </w:pPr>
          </w:p>
        </w:tc>
        <w:tc>
          <w:tcPr>
            <w:tcW w:w="1717" w:type="dxa"/>
            <w:gridSpan w:val="3"/>
          </w:tcPr>
          <w:p w14:paraId="479A9019" w14:textId="77777777" w:rsidR="006C32D2" w:rsidRPr="00A564B4" w:rsidRDefault="006C32D2" w:rsidP="006C32D2">
            <w:pPr>
              <w:pStyle w:val="TAL"/>
              <w:rPr>
                <w:lang w:eastAsia="en-US"/>
              </w:rPr>
            </w:pPr>
            <w:r w:rsidRPr="00A564B4">
              <w:rPr>
                <w:lang w:eastAsia="en-US"/>
              </w:rPr>
              <w:t>2Rx, 4Rx</w:t>
            </w:r>
          </w:p>
        </w:tc>
      </w:tr>
      <w:tr w:rsidR="006C32D2" w:rsidRPr="00A564B4" w14:paraId="79891B38" w14:textId="77777777" w:rsidTr="006C32D2">
        <w:trPr>
          <w:gridAfter w:val="2"/>
          <w:wAfter w:w="143" w:type="dxa"/>
          <w:cantSplit/>
          <w:jc w:val="center"/>
        </w:trPr>
        <w:tc>
          <w:tcPr>
            <w:tcW w:w="929" w:type="dxa"/>
            <w:gridSpan w:val="3"/>
          </w:tcPr>
          <w:p w14:paraId="2A644391" w14:textId="77777777" w:rsidR="006C32D2" w:rsidRPr="00A564B4" w:rsidRDefault="006C32D2" w:rsidP="006C32D2">
            <w:pPr>
              <w:pStyle w:val="TAL"/>
              <w:rPr>
                <w:lang w:eastAsia="zh-CN"/>
              </w:rPr>
            </w:pPr>
            <w:r w:rsidRPr="00A564B4">
              <w:rPr>
                <w:lang w:eastAsia="zh-CN"/>
              </w:rPr>
              <w:t>9.1.7.2_1</w:t>
            </w:r>
          </w:p>
        </w:tc>
        <w:tc>
          <w:tcPr>
            <w:tcW w:w="2960" w:type="dxa"/>
            <w:gridSpan w:val="2"/>
          </w:tcPr>
          <w:p w14:paraId="6380C872" w14:textId="77777777" w:rsidR="006C32D2" w:rsidRPr="00A564B4" w:rsidRDefault="006C32D2" w:rsidP="006C32D2">
            <w:pPr>
              <w:pStyle w:val="TAL"/>
              <w:rPr>
                <w:lang w:eastAsia="zh-CN"/>
              </w:rPr>
            </w:pPr>
            <w:r w:rsidRPr="00A564B4">
              <w:rPr>
                <w:lang w:eastAsia="zh-CN"/>
              </w:rPr>
              <w:t xml:space="preserve">TDD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5E96B52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B056AF"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45FA5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FCCF8C6"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5709DFE" w14:textId="77777777" w:rsidR="006C32D2" w:rsidRPr="00A564B4" w:rsidRDefault="006C32D2" w:rsidP="006C32D2">
            <w:pPr>
              <w:pStyle w:val="TAL"/>
              <w:rPr>
                <w:lang w:eastAsia="en-US"/>
              </w:rPr>
            </w:pPr>
          </w:p>
        </w:tc>
        <w:tc>
          <w:tcPr>
            <w:tcW w:w="1717" w:type="dxa"/>
            <w:gridSpan w:val="3"/>
          </w:tcPr>
          <w:p w14:paraId="2C69FFDA" w14:textId="77777777" w:rsidR="006C32D2" w:rsidRPr="00A564B4" w:rsidRDefault="006C32D2" w:rsidP="006C32D2">
            <w:pPr>
              <w:pStyle w:val="TAL"/>
              <w:rPr>
                <w:lang w:eastAsia="en-US"/>
              </w:rPr>
            </w:pPr>
            <w:r w:rsidRPr="00A564B4">
              <w:rPr>
                <w:lang w:eastAsia="en-US"/>
              </w:rPr>
              <w:t>2Rx, 4Rx</w:t>
            </w:r>
          </w:p>
        </w:tc>
      </w:tr>
      <w:tr w:rsidR="006C32D2" w:rsidRPr="00A564B4" w14:paraId="0D3D50B4" w14:textId="77777777" w:rsidTr="006C32D2">
        <w:trPr>
          <w:gridAfter w:val="2"/>
          <w:wAfter w:w="143" w:type="dxa"/>
          <w:cantSplit/>
          <w:jc w:val="center"/>
        </w:trPr>
        <w:tc>
          <w:tcPr>
            <w:tcW w:w="929" w:type="dxa"/>
            <w:gridSpan w:val="3"/>
          </w:tcPr>
          <w:p w14:paraId="1BE6290F" w14:textId="77777777" w:rsidR="006C32D2" w:rsidRPr="00A564B4" w:rsidRDefault="006C32D2" w:rsidP="006C32D2">
            <w:pPr>
              <w:pStyle w:val="TAL"/>
              <w:rPr>
                <w:lang w:eastAsia="zh-CN"/>
              </w:rPr>
            </w:pPr>
            <w:r w:rsidRPr="00A564B4">
              <w:rPr>
                <w:rFonts w:cs="Arial"/>
                <w:lang w:eastAsia="en-US"/>
              </w:rPr>
              <w:t>9.1.8.1</w:t>
            </w:r>
          </w:p>
        </w:tc>
        <w:tc>
          <w:tcPr>
            <w:tcW w:w="2960" w:type="dxa"/>
            <w:gridSpan w:val="2"/>
          </w:tcPr>
          <w:p w14:paraId="67C1E5B6" w14:textId="77777777" w:rsidR="006C32D2" w:rsidRPr="00A564B4" w:rsidRDefault="006C32D2" w:rsidP="006C32D2">
            <w:pPr>
              <w:pStyle w:val="TAL"/>
              <w:rPr>
                <w:lang w:eastAsia="zh-CN"/>
              </w:rPr>
            </w:pPr>
            <w:r w:rsidRPr="00A564B4">
              <w:rPr>
                <w:rFonts w:cs="Arial"/>
                <w:lang w:eastAsia="en-US"/>
              </w:rPr>
              <w:t>FDD Absolute RSRP Accuracy under Time-Domain Measurement Resource Restriction with Non-MBSFN ABS (eICIC)</w:t>
            </w:r>
          </w:p>
        </w:tc>
        <w:tc>
          <w:tcPr>
            <w:tcW w:w="828" w:type="dxa"/>
            <w:gridSpan w:val="2"/>
          </w:tcPr>
          <w:p w14:paraId="149658FA"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66E02AD6" w14:textId="77777777" w:rsidR="006C32D2" w:rsidRPr="00A564B4" w:rsidRDefault="006C32D2" w:rsidP="006C32D2">
            <w:pPr>
              <w:pStyle w:val="TAL"/>
              <w:rPr>
                <w:lang w:eastAsia="en-US"/>
              </w:rPr>
            </w:pPr>
            <w:r w:rsidRPr="00A564B4">
              <w:rPr>
                <w:lang w:eastAsia="en-US"/>
              </w:rPr>
              <w:t>C45</w:t>
            </w:r>
          </w:p>
        </w:tc>
        <w:tc>
          <w:tcPr>
            <w:tcW w:w="2471" w:type="dxa"/>
            <w:gridSpan w:val="3"/>
          </w:tcPr>
          <w:p w14:paraId="40D8408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330BE15" w14:textId="77777777" w:rsidR="006C32D2" w:rsidRPr="00A564B4" w:rsidRDefault="006C32D2" w:rsidP="006C32D2">
            <w:pPr>
              <w:pStyle w:val="TAL"/>
              <w:rPr>
                <w:lang w:eastAsia="en-US"/>
              </w:rPr>
            </w:pPr>
          </w:p>
        </w:tc>
        <w:tc>
          <w:tcPr>
            <w:tcW w:w="1695" w:type="dxa"/>
            <w:gridSpan w:val="3"/>
            <w:shd w:val="clear" w:color="auto" w:fill="auto"/>
          </w:tcPr>
          <w:p w14:paraId="3FF8FE33" w14:textId="77777777" w:rsidR="006C32D2" w:rsidRPr="00A564B4" w:rsidRDefault="006C32D2" w:rsidP="006C32D2">
            <w:pPr>
              <w:pStyle w:val="TAL"/>
              <w:rPr>
                <w:lang w:eastAsia="en-US"/>
              </w:rPr>
            </w:pPr>
          </w:p>
        </w:tc>
        <w:tc>
          <w:tcPr>
            <w:tcW w:w="1717" w:type="dxa"/>
            <w:gridSpan w:val="3"/>
          </w:tcPr>
          <w:p w14:paraId="4E3CCACF" w14:textId="77777777" w:rsidR="006C32D2" w:rsidRPr="00A564B4" w:rsidRDefault="006C32D2" w:rsidP="006C32D2">
            <w:pPr>
              <w:pStyle w:val="TAL"/>
              <w:rPr>
                <w:lang w:eastAsia="en-US"/>
              </w:rPr>
            </w:pPr>
          </w:p>
        </w:tc>
      </w:tr>
      <w:tr w:rsidR="006C32D2" w:rsidRPr="00A564B4" w14:paraId="7394A992" w14:textId="77777777" w:rsidTr="006C32D2">
        <w:trPr>
          <w:gridAfter w:val="2"/>
          <w:wAfter w:w="143" w:type="dxa"/>
          <w:cantSplit/>
          <w:jc w:val="center"/>
        </w:trPr>
        <w:tc>
          <w:tcPr>
            <w:tcW w:w="929" w:type="dxa"/>
            <w:gridSpan w:val="3"/>
          </w:tcPr>
          <w:p w14:paraId="044DB348" w14:textId="77777777" w:rsidR="006C32D2" w:rsidRPr="00A564B4" w:rsidRDefault="006C32D2" w:rsidP="006C32D2">
            <w:pPr>
              <w:pStyle w:val="TAL"/>
              <w:rPr>
                <w:rFonts w:cs="Arial"/>
                <w:lang w:eastAsia="zh-CN"/>
              </w:rPr>
            </w:pPr>
            <w:r w:rsidRPr="00A564B4">
              <w:rPr>
                <w:rFonts w:cs="Arial"/>
                <w:lang w:eastAsia="en-US"/>
              </w:rPr>
              <w:t>9.1.8.1</w:t>
            </w:r>
            <w:r w:rsidRPr="00A564B4">
              <w:rPr>
                <w:rFonts w:cs="Arial"/>
                <w:lang w:eastAsia="zh-CN"/>
              </w:rPr>
              <w:t>_1</w:t>
            </w:r>
          </w:p>
        </w:tc>
        <w:tc>
          <w:tcPr>
            <w:tcW w:w="2960" w:type="dxa"/>
            <w:gridSpan w:val="2"/>
          </w:tcPr>
          <w:p w14:paraId="33E372E0" w14:textId="77777777" w:rsidR="006C32D2" w:rsidRPr="00A564B4" w:rsidRDefault="006C32D2" w:rsidP="006C32D2">
            <w:pPr>
              <w:pStyle w:val="TAL"/>
              <w:rPr>
                <w:rFonts w:cs="Arial"/>
                <w:lang w:eastAsia="en-US"/>
              </w:rPr>
            </w:pPr>
            <w:r w:rsidRPr="00A564B4">
              <w:rPr>
                <w:rFonts w:cs="Arial"/>
                <w:lang w:eastAsia="en-US"/>
              </w:rPr>
              <w:t>FDD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7BACB2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41141FC" w14:textId="77777777" w:rsidR="006C32D2" w:rsidRPr="00A564B4" w:rsidRDefault="006C32D2" w:rsidP="006C32D2">
            <w:pPr>
              <w:pStyle w:val="TAL"/>
              <w:rPr>
                <w:lang w:eastAsia="en-US"/>
              </w:rPr>
            </w:pPr>
            <w:r w:rsidRPr="00A564B4">
              <w:rPr>
                <w:lang w:eastAsia="en-US"/>
              </w:rPr>
              <w:t>C45</w:t>
            </w:r>
          </w:p>
        </w:tc>
        <w:tc>
          <w:tcPr>
            <w:tcW w:w="2471" w:type="dxa"/>
            <w:gridSpan w:val="3"/>
          </w:tcPr>
          <w:p w14:paraId="751D22B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79C96280" w14:textId="77777777" w:rsidR="006C32D2" w:rsidRPr="00A564B4" w:rsidRDefault="006C32D2" w:rsidP="006C32D2">
            <w:pPr>
              <w:pStyle w:val="TAL"/>
              <w:rPr>
                <w:lang w:eastAsia="en-US"/>
              </w:rPr>
            </w:pPr>
          </w:p>
        </w:tc>
        <w:tc>
          <w:tcPr>
            <w:tcW w:w="1695" w:type="dxa"/>
            <w:gridSpan w:val="3"/>
            <w:shd w:val="clear" w:color="auto" w:fill="auto"/>
          </w:tcPr>
          <w:p w14:paraId="3DD4C64E" w14:textId="77777777" w:rsidR="006C32D2" w:rsidRPr="00A564B4" w:rsidRDefault="006C32D2" w:rsidP="006C32D2">
            <w:pPr>
              <w:pStyle w:val="TAL"/>
              <w:rPr>
                <w:lang w:eastAsia="en-US"/>
              </w:rPr>
            </w:pPr>
          </w:p>
        </w:tc>
        <w:tc>
          <w:tcPr>
            <w:tcW w:w="1717" w:type="dxa"/>
            <w:gridSpan w:val="3"/>
          </w:tcPr>
          <w:p w14:paraId="26C87747" w14:textId="77777777" w:rsidR="006C32D2" w:rsidRPr="00A564B4" w:rsidRDefault="006C32D2" w:rsidP="006C32D2">
            <w:pPr>
              <w:pStyle w:val="TAL"/>
              <w:rPr>
                <w:lang w:eastAsia="en-US"/>
              </w:rPr>
            </w:pPr>
          </w:p>
        </w:tc>
      </w:tr>
      <w:tr w:rsidR="006C32D2" w:rsidRPr="00A564B4" w14:paraId="0FEFA484" w14:textId="77777777" w:rsidTr="006C32D2">
        <w:trPr>
          <w:gridAfter w:val="2"/>
          <w:wAfter w:w="143" w:type="dxa"/>
          <w:cantSplit/>
          <w:jc w:val="center"/>
        </w:trPr>
        <w:tc>
          <w:tcPr>
            <w:tcW w:w="929" w:type="dxa"/>
            <w:gridSpan w:val="3"/>
          </w:tcPr>
          <w:p w14:paraId="293A2A85" w14:textId="77777777" w:rsidR="006C32D2" w:rsidRPr="00A564B4" w:rsidRDefault="006C32D2" w:rsidP="006C32D2">
            <w:pPr>
              <w:pStyle w:val="TAL"/>
              <w:rPr>
                <w:lang w:eastAsia="zh-CN"/>
              </w:rPr>
            </w:pPr>
            <w:r w:rsidRPr="00A564B4">
              <w:rPr>
                <w:lang w:eastAsia="zh-CN"/>
              </w:rPr>
              <w:t>9.1.8.2</w:t>
            </w:r>
          </w:p>
        </w:tc>
        <w:tc>
          <w:tcPr>
            <w:tcW w:w="2960" w:type="dxa"/>
            <w:gridSpan w:val="2"/>
          </w:tcPr>
          <w:p w14:paraId="377DFA1F" w14:textId="77777777" w:rsidR="006C32D2" w:rsidRPr="00A564B4" w:rsidRDefault="006C32D2" w:rsidP="006C32D2">
            <w:pPr>
              <w:pStyle w:val="TAL"/>
              <w:rPr>
                <w:lang w:eastAsia="zh-CN"/>
              </w:rPr>
            </w:pPr>
            <w:r w:rsidRPr="00A564B4">
              <w:rPr>
                <w:lang w:eastAsia="zh-CN"/>
              </w:rPr>
              <w:t>FDD Relative RSRP under Time-Domain Measurement Resource Restriction with Non-MBSFN ABS (eICIC)</w:t>
            </w:r>
          </w:p>
        </w:tc>
        <w:tc>
          <w:tcPr>
            <w:tcW w:w="828" w:type="dxa"/>
            <w:gridSpan w:val="2"/>
          </w:tcPr>
          <w:p w14:paraId="76F14DE0"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24589AE" w14:textId="77777777" w:rsidR="006C32D2" w:rsidRPr="00A564B4" w:rsidRDefault="006C32D2" w:rsidP="006C32D2">
            <w:pPr>
              <w:pStyle w:val="TAL"/>
              <w:rPr>
                <w:lang w:eastAsia="en-US"/>
              </w:rPr>
            </w:pPr>
            <w:r w:rsidRPr="00A564B4">
              <w:rPr>
                <w:lang w:eastAsia="en-US"/>
              </w:rPr>
              <w:t>C45</w:t>
            </w:r>
          </w:p>
        </w:tc>
        <w:tc>
          <w:tcPr>
            <w:tcW w:w="2471" w:type="dxa"/>
            <w:gridSpan w:val="3"/>
          </w:tcPr>
          <w:p w14:paraId="60BFA31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32DF8843" w14:textId="77777777" w:rsidR="006C32D2" w:rsidRPr="00A564B4" w:rsidRDefault="006C32D2" w:rsidP="006C32D2">
            <w:pPr>
              <w:pStyle w:val="TAL"/>
              <w:rPr>
                <w:lang w:eastAsia="en-US"/>
              </w:rPr>
            </w:pPr>
          </w:p>
        </w:tc>
        <w:tc>
          <w:tcPr>
            <w:tcW w:w="1695" w:type="dxa"/>
            <w:gridSpan w:val="3"/>
            <w:shd w:val="clear" w:color="auto" w:fill="auto"/>
          </w:tcPr>
          <w:p w14:paraId="447B37F3" w14:textId="77777777" w:rsidR="006C32D2" w:rsidRPr="00A564B4" w:rsidRDefault="006C32D2" w:rsidP="006C32D2">
            <w:pPr>
              <w:pStyle w:val="TAL"/>
              <w:rPr>
                <w:lang w:eastAsia="en-US"/>
              </w:rPr>
            </w:pPr>
          </w:p>
        </w:tc>
        <w:tc>
          <w:tcPr>
            <w:tcW w:w="1717" w:type="dxa"/>
            <w:gridSpan w:val="3"/>
          </w:tcPr>
          <w:p w14:paraId="461E354D" w14:textId="77777777" w:rsidR="006C32D2" w:rsidRPr="00A564B4" w:rsidRDefault="006C32D2" w:rsidP="006C32D2">
            <w:pPr>
              <w:pStyle w:val="TAL"/>
              <w:rPr>
                <w:lang w:eastAsia="en-US"/>
              </w:rPr>
            </w:pPr>
          </w:p>
        </w:tc>
      </w:tr>
      <w:tr w:rsidR="006C32D2" w:rsidRPr="00A564B4" w14:paraId="2FDF2CB2" w14:textId="77777777" w:rsidTr="006C32D2">
        <w:trPr>
          <w:gridAfter w:val="2"/>
          <w:wAfter w:w="143" w:type="dxa"/>
          <w:cantSplit/>
          <w:jc w:val="center"/>
        </w:trPr>
        <w:tc>
          <w:tcPr>
            <w:tcW w:w="929" w:type="dxa"/>
            <w:gridSpan w:val="3"/>
          </w:tcPr>
          <w:p w14:paraId="778711C0" w14:textId="77777777" w:rsidR="006C32D2" w:rsidRPr="00A564B4" w:rsidRDefault="006C32D2" w:rsidP="006C32D2">
            <w:pPr>
              <w:pStyle w:val="TAL"/>
              <w:rPr>
                <w:lang w:eastAsia="zh-CN"/>
              </w:rPr>
            </w:pPr>
            <w:r w:rsidRPr="00A564B4">
              <w:rPr>
                <w:lang w:eastAsia="zh-CN"/>
              </w:rPr>
              <w:t>9.1.9.1</w:t>
            </w:r>
          </w:p>
        </w:tc>
        <w:tc>
          <w:tcPr>
            <w:tcW w:w="2960" w:type="dxa"/>
            <w:gridSpan w:val="2"/>
          </w:tcPr>
          <w:p w14:paraId="13C0DCA0" w14:textId="77777777" w:rsidR="006C32D2" w:rsidRPr="00A564B4" w:rsidRDefault="006C32D2" w:rsidP="006C32D2">
            <w:pPr>
              <w:pStyle w:val="TAL"/>
              <w:rPr>
                <w:lang w:eastAsia="zh-CN"/>
              </w:rPr>
            </w:pPr>
            <w:r w:rsidRPr="00A564B4">
              <w:rPr>
                <w:rFonts w:cs="Arial"/>
                <w:lang w:eastAsia="en-US"/>
              </w:rPr>
              <w:t>TDD Absolute RSRP Accuracy under Time-Domain Measurement Resource Restriction with Non-MBSFN ABS (eICIC)</w:t>
            </w:r>
          </w:p>
        </w:tc>
        <w:tc>
          <w:tcPr>
            <w:tcW w:w="828" w:type="dxa"/>
            <w:gridSpan w:val="2"/>
          </w:tcPr>
          <w:p w14:paraId="68DCB2ED"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5C90EE7" w14:textId="77777777" w:rsidR="006C32D2" w:rsidRPr="00A564B4" w:rsidRDefault="006C32D2" w:rsidP="006C32D2">
            <w:pPr>
              <w:pStyle w:val="TAL"/>
              <w:rPr>
                <w:lang w:eastAsia="en-US"/>
              </w:rPr>
            </w:pPr>
            <w:r w:rsidRPr="00A564B4">
              <w:rPr>
                <w:lang w:eastAsia="en-US"/>
              </w:rPr>
              <w:t>C46</w:t>
            </w:r>
          </w:p>
        </w:tc>
        <w:tc>
          <w:tcPr>
            <w:tcW w:w="2471" w:type="dxa"/>
            <w:gridSpan w:val="3"/>
          </w:tcPr>
          <w:p w14:paraId="3D4DA7D5"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72C7037" w14:textId="77777777" w:rsidR="006C32D2" w:rsidRPr="00A564B4" w:rsidRDefault="006C32D2" w:rsidP="006C32D2">
            <w:pPr>
              <w:pStyle w:val="TAL"/>
              <w:rPr>
                <w:lang w:eastAsia="en-US"/>
              </w:rPr>
            </w:pPr>
          </w:p>
        </w:tc>
        <w:tc>
          <w:tcPr>
            <w:tcW w:w="1695" w:type="dxa"/>
            <w:gridSpan w:val="3"/>
            <w:shd w:val="clear" w:color="auto" w:fill="auto"/>
          </w:tcPr>
          <w:p w14:paraId="2ED9E604" w14:textId="77777777" w:rsidR="006C32D2" w:rsidRPr="00A564B4" w:rsidRDefault="006C32D2" w:rsidP="006C32D2">
            <w:pPr>
              <w:pStyle w:val="TAL"/>
              <w:rPr>
                <w:lang w:eastAsia="en-US"/>
              </w:rPr>
            </w:pPr>
          </w:p>
        </w:tc>
        <w:tc>
          <w:tcPr>
            <w:tcW w:w="1717" w:type="dxa"/>
            <w:gridSpan w:val="3"/>
          </w:tcPr>
          <w:p w14:paraId="785A00D7" w14:textId="77777777" w:rsidR="006C32D2" w:rsidRPr="00A564B4" w:rsidRDefault="006C32D2" w:rsidP="006C32D2">
            <w:pPr>
              <w:pStyle w:val="TAL"/>
              <w:rPr>
                <w:lang w:eastAsia="en-US"/>
              </w:rPr>
            </w:pPr>
          </w:p>
        </w:tc>
      </w:tr>
      <w:tr w:rsidR="006C32D2" w:rsidRPr="00A564B4" w14:paraId="11FE33D9" w14:textId="77777777" w:rsidTr="006C32D2">
        <w:trPr>
          <w:gridAfter w:val="2"/>
          <w:wAfter w:w="143" w:type="dxa"/>
          <w:cantSplit/>
          <w:jc w:val="center"/>
        </w:trPr>
        <w:tc>
          <w:tcPr>
            <w:tcW w:w="929" w:type="dxa"/>
            <w:gridSpan w:val="3"/>
          </w:tcPr>
          <w:p w14:paraId="1FC2746B" w14:textId="77777777" w:rsidR="006C32D2" w:rsidRPr="00A564B4" w:rsidRDefault="006C32D2" w:rsidP="006C32D2">
            <w:pPr>
              <w:pStyle w:val="TAL"/>
              <w:rPr>
                <w:lang w:eastAsia="zh-CN"/>
              </w:rPr>
            </w:pPr>
            <w:r w:rsidRPr="00A564B4">
              <w:rPr>
                <w:lang w:eastAsia="zh-CN"/>
              </w:rPr>
              <w:t>9.1.9.1_1</w:t>
            </w:r>
          </w:p>
        </w:tc>
        <w:tc>
          <w:tcPr>
            <w:tcW w:w="2960" w:type="dxa"/>
            <w:gridSpan w:val="2"/>
          </w:tcPr>
          <w:p w14:paraId="01F8F8DA" w14:textId="77777777" w:rsidR="006C32D2" w:rsidRPr="00A564B4" w:rsidRDefault="006C32D2" w:rsidP="006C32D2">
            <w:pPr>
              <w:pStyle w:val="TAL"/>
              <w:rPr>
                <w:rFonts w:cs="Arial"/>
                <w:lang w:eastAsia="en-US"/>
              </w:rPr>
            </w:pPr>
            <w:r w:rsidRPr="00A564B4">
              <w:rPr>
                <w:rFonts w:cs="Arial"/>
                <w:lang w:eastAsia="en-US"/>
              </w:rPr>
              <w:t>TDD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476F7D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B36AA01" w14:textId="77777777" w:rsidR="006C32D2" w:rsidRPr="00A564B4" w:rsidRDefault="006C32D2" w:rsidP="006C32D2">
            <w:pPr>
              <w:pStyle w:val="TAL"/>
              <w:rPr>
                <w:lang w:eastAsia="en-US"/>
              </w:rPr>
            </w:pPr>
            <w:r w:rsidRPr="00A564B4">
              <w:rPr>
                <w:lang w:eastAsia="en-US"/>
              </w:rPr>
              <w:t>C46</w:t>
            </w:r>
          </w:p>
        </w:tc>
        <w:tc>
          <w:tcPr>
            <w:tcW w:w="2471" w:type="dxa"/>
            <w:gridSpan w:val="3"/>
          </w:tcPr>
          <w:p w14:paraId="1B24AEA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94CD850" w14:textId="77777777" w:rsidR="006C32D2" w:rsidRPr="00A564B4" w:rsidRDefault="006C32D2" w:rsidP="006C32D2">
            <w:pPr>
              <w:pStyle w:val="TAL"/>
              <w:rPr>
                <w:lang w:eastAsia="en-US"/>
              </w:rPr>
            </w:pPr>
          </w:p>
        </w:tc>
        <w:tc>
          <w:tcPr>
            <w:tcW w:w="1695" w:type="dxa"/>
            <w:gridSpan w:val="3"/>
            <w:shd w:val="clear" w:color="auto" w:fill="auto"/>
          </w:tcPr>
          <w:p w14:paraId="4413763D" w14:textId="77777777" w:rsidR="006C32D2" w:rsidRPr="00A564B4" w:rsidRDefault="006C32D2" w:rsidP="006C32D2">
            <w:pPr>
              <w:pStyle w:val="TAL"/>
              <w:rPr>
                <w:lang w:eastAsia="en-US"/>
              </w:rPr>
            </w:pPr>
          </w:p>
        </w:tc>
        <w:tc>
          <w:tcPr>
            <w:tcW w:w="1717" w:type="dxa"/>
            <w:gridSpan w:val="3"/>
          </w:tcPr>
          <w:p w14:paraId="39ABE1B2" w14:textId="77777777" w:rsidR="006C32D2" w:rsidRPr="00A564B4" w:rsidRDefault="006C32D2" w:rsidP="006C32D2">
            <w:pPr>
              <w:pStyle w:val="TAL"/>
              <w:rPr>
                <w:lang w:eastAsia="en-US"/>
              </w:rPr>
            </w:pPr>
          </w:p>
        </w:tc>
      </w:tr>
      <w:tr w:rsidR="006C32D2" w:rsidRPr="00A564B4" w14:paraId="6C7F4394" w14:textId="77777777" w:rsidTr="006C32D2">
        <w:trPr>
          <w:gridAfter w:val="2"/>
          <w:wAfter w:w="143" w:type="dxa"/>
          <w:cantSplit/>
          <w:jc w:val="center"/>
        </w:trPr>
        <w:tc>
          <w:tcPr>
            <w:tcW w:w="929" w:type="dxa"/>
            <w:gridSpan w:val="3"/>
          </w:tcPr>
          <w:p w14:paraId="6017B890" w14:textId="77777777" w:rsidR="006C32D2" w:rsidRPr="00A564B4" w:rsidRDefault="006C32D2" w:rsidP="006C32D2">
            <w:pPr>
              <w:pStyle w:val="TAL"/>
              <w:rPr>
                <w:lang w:eastAsia="zh-CN"/>
              </w:rPr>
            </w:pPr>
            <w:r w:rsidRPr="00A564B4">
              <w:rPr>
                <w:lang w:eastAsia="zh-CN"/>
              </w:rPr>
              <w:t>9.1.9.2</w:t>
            </w:r>
          </w:p>
        </w:tc>
        <w:tc>
          <w:tcPr>
            <w:tcW w:w="2960" w:type="dxa"/>
            <w:gridSpan w:val="2"/>
          </w:tcPr>
          <w:p w14:paraId="09105704" w14:textId="77777777" w:rsidR="006C32D2" w:rsidRPr="00A564B4" w:rsidRDefault="006C32D2" w:rsidP="006C32D2">
            <w:pPr>
              <w:pStyle w:val="TAL"/>
              <w:rPr>
                <w:lang w:eastAsia="zh-CN"/>
              </w:rPr>
            </w:pPr>
            <w:r w:rsidRPr="00A564B4">
              <w:rPr>
                <w:lang w:eastAsia="zh-CN"/>
              </w:rPr>
              <w:t>TDD Relative RSRP under Time-Domain Measurement Resource Restriction with Non-MBSFN ABS (eICIC)</w:t>
            </w:r>
          </w:p>
        </w:tc>
        <w:tc>
          <w:tcPr>
            <w:tcW w:w="828" w:type="dxa"/>
            <w:gridSpan w:val="2"/>
          </w:tcPr>
          <w:p w14:paraId="52E6DABE" w14:textId="77777777" w:rsidR="006C32D2" w:rsidRPr="00A564B4" w:rsidRDefault="006C32D2" w:rsidP="006C32D2">
            <w:pPr>
              <w:pStyle w:val="TAL"/>
              <w:rPr>
                <w:lang w:eastAsia="zh-CN"/>
              </w:rPr>
            </w:pPr>
            <w:r w:rsidRPr="00A564B4">
              <w:rPr>
                <w:lang w:eastAsia="zh-CN"/>
              </w:rPr>
              <w:t>Rel-10</w:t>
            </w:r>
          </w:p>
        </w:tc>
        <w:tc>
          <w:tcPr>
            <w:tcW w:w="1275" w:type="dxa"/>
            <w:gridSpan w:val="4"/>
          </w:tcPr>
          <w:p w14:paraId="7D627DE4" w14:textId="77777777" w:rsidR="006C32D2" w:rsidRPr="00A564B4" w:rsidRDefault="006C32D2" w:rsidP="006C32D2">
            <w:pPr>
              <w:pStyle w:val="TAL"/>
              <w:rPr>
                <w:lang w:eastAsia="en-US"/>
              </w:rPr>
            </w:pPr>
            <w:r w:rsidRPr="00A564B4">
              <w:rPr>
                <w:lang w:eastAsia="en-US"/>
              </w:rPr>
              <w:t>C46</w:t>
            </w:r>
          </w:p>
        </w:tc>
        <w:tc>
          <w:tcPr>
            <w:tcW w:w="2471" w:type="dxa"/>
            <w:gridSpan w:val="3"/>
          </w:tcPr>
          <w:p w14:paraId="46848FF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6948FA2" w14:textId="77777777" w:rsidR="006C32D2" w:rsidRPr="00A564B4" w:rsidRDefault="006C32D2" w:rsidP="006C32D2">
            <w:pPr>
              <w:pStyle w:val="TAL"/>
              <w:rPr>
                <w:lang w:eastAsia="en-US"/>
              </w:rPr>
            </w:pPr>
          </w:p>
        </w:tc>
        <w:tc>
          <w:tcPr>
            <w:tcW w:w="1695" w:type="dxa"/>
            <w:gridSpan w:val="3"/>
            <w:shd w:val="clear" w:color="auto" w:fill="auto"/>
          </w:tcPr>
          <w:p w14:paraId="6C5738ED" w14:textId="77777777" w:rsidR="006C32D2" w:rsidRPr="00A564B4" w:rsidRDefault="006C32D2" w:rsidP="006C32D2">
            <w:pPr>
              <w:pStyle w:val="TAL"/>
              <w:rPr>
                <w:lang w:eastAsia="en-US"/>
              </w:rPr>
            </w:pPr>
          </w:p>
        </w:tc>
        <w:tc>
          <w:tcPr>
            <w:tcW w:w="1717" w:type="dxa"/>
            <w:gridSpan w:val="3"/>
          </w:tcPr>
          <w:p w14:paraId="692FDEB2" w14:textId="77777777" w:rsidR="006C32D2" w:rsidRPr="00A564B4" w:rsidRDefault="006C32D2" w:rsidP="006C32D2">
            <w:pPr>
              <w:pStyle w:val="TAL"/>
              <w:rPr>
                <w:lang w:eastAsia="en-US"/>
              </w:rPr>
            </w:pPr>
          </w:p>
        </w:tc>
      </w:tr>
      <w:tr w:rsidR="006C32D2" w:rsidRPr="00A564B4" w14:paraId="59E55001" w14:textId="77777777" w:rsidTr="006C32D2">
        <w:trPr>
          <w:gridAfter w:val="2"/>
          <w:wAfter w:w="143" w:type="dxa"/>
          <w:cantSplit/>
          <w:jc w:val="center"/>
        </w:trPr>
        <w:tc>
          <w:tcPr>
            <w:tcW w:w="929" w:type="dxa"/>
            <w:gridSpan w:val="3"/>
          </w:tcPr>
          <w:p w14:paraId="69507AB3" w14:textId="77777777" w:rsidR="006C32D2" w:rsidRPr="00A564B4" w:rsidRDefault="006C32D2" w:rsidP="006C32D2">
            <w:pPr>
              <w:pStyle w:val="TAL"/>
              <w:rPr>
                <w:lang w:eastAsia="en-US"/>
              </w:rPr>
            </w:pPr>
            <w:r w:rsidRPr="00A564B4">
              <w:rPr>
                <w:lang w:eastAsia="zh-CN"/>
              </w:rPr>
              <w:t>9.1.10.1</w:t>
            </w:r>
          </w:p>
        </w:tc>
        <w:tc>
          <w:tcPr>
            <w:tcW w:w="2960" w:type="dxa"/>
            <w:gridSpan w:val="2"/>
          </w:tcPr>
          <w:p w14:paraId="4F8021A2" w14:textId="77777777" w:rsidR="006C32D2" w:rsidRPr="00A564B4" w:rsidRDefault="006C32D2" w:rsidP="006C32D2">
            <w:pPr>
              <w:pStyle w:val="TAL"/>
              <w:rPr>
                <w:lang w:eastAsia="en-US"/>
              </w:rPr>
            </w:pPr>
            <w:r w:rsidRPr="00A564B4">
              <w:rPr>
                <w:lang w:eastAsia="zh-CN"/>
              </w:rPr>
              <w:t>FDD Absolute RSRP under Time-Domain Measurement Resource Restriction with MBSFN ABS (eICIC)</w:t>
            </w:r>
          </w:p>
        </w:tc>
        <w:tc>
          <w:tcPr>
            <w:tcW w:w="828" w:type="dxa"/>
            <w:gridSpan w:val="2"/>
          </w:tcPr>
          <w:p w14:paraId="01972051"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1DBF7C73" w14:textId="77777777" w:rsidR="006C32D2" w:rsidRPr="00A564B4" w:rsidRDefault="006C32D2" w:rsidP="006C32D2">
            <w:pPr>
              <w:pStyle w:val="TAL"/>
              <w:rPr>
                <w:lang w:eastAsia="en-US"/>
              </w:rPr>
            </w:pPr>
            <w:r w:rsidRPr="00A564B4">
              <w:rPr>
                <w:lang w:eastAsia="en-US"/>
              </w:rPr>
              <w:t>C45</w:t>
            </w:r>
          </w:p>
        </w:tc>
        <w:tc>
          <w:tcPr>
            <w:tcW w:w="2471" w:type="dxa"/>
            <w:gridSpan w:val="3"/>
          </w:tcPr>
          <w:p w14:paraId="5616040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25A51AA8" w14:textId="77777777" w:rsidR="006C32D2" w:rsidRPr="00A564B4" w:rsidRDefault="006C32D2" w:rsidP="006C32D2">
            <w:pPr>
              <w:pStyle w:val="TAL"/>
              <w:rPr>
                <w:lang w:eastAsia="en-US"/>
              </w:rPr>
            </w:pPr>
          </w:p>
        </w:tc>
        <w:tc>
          <w:tcPr>
            <w:tcW w:w="1695" w:type="dxa"/>
            <w:gridSpan w:val="3"/>
            <w:shd w:val="clear" w:color="auto" w:fill="auto"/>
          </w:tcPr>
          <w:p w14:paraId="49FC714D" w14:textId="77777777" w:rsidR="006C32D2" w:rsidRPr="00A564B4" w:rsidRDefault="006C32D2" w:rsidP="006C32D2">
            <w:pPr>
              <w:pStyle w:val="TAL"/>
              <w:rPr>
                <w:lang w:eastAsia="en-US"/>
              </w:rPr>
            </w:pPr>
          </w:p>
        </w:tc>
        <w:tc>
          <w:tcPr>
            <w:tcW w:w="1717" w:type="dxa"/>
            <w:gridSpan w:val="3"/>
          </w:tcPr>
          <w:p w14:paraId="749381BE" w14:textId="77777777" w:rsidR="006C32D2" w:rsidRPr="00A564B4" w:rsidRDefault="006C32D2" w:rsidP="006C32D2">
            <w:pPr>
              <w:pStyle w:val="TAL"/>
              <w:rPr>
                <w:lang w:eastAsia="en-US"/>
              </w:rPr>
            </w:pPr>
          </w:p>
        </w:tc>
      </w:tr>
      <w:tr w:rsidR="006C32D2" w:rsidRPr="00A564B4" w14:paraId="3A59FE05" w14:textId="77777777" w:rsidTr="006C32D2">
        <w:trPr>
          <w:gridAfter w:val="2"/>
          <w:wAfter w:w="143" w:type="dxa"/>
          <w:cantSplit/>
          <w:jc w:val="center"/>
        </w:trPr>
        <w:tc>
          <w:tcPr>
            <w:tcW w:w="929" w:type="dxa"/>
            <w:gridSpan w:val="3"/>
          </w:tcPr>
          <w:p w14:paraId="4D3B2B7A" w14:textId="77777777" w:rsidR="006C32D2" w:rsidRPr="00A564B4" w:rsidRDefault="006C32D2" w:rsidP="006C32D2">
            <w:pPr>
              <w:pStyle w:val="TAL"/>
              <w:rPr>
                <w:lang w:eastAsia="zh-CN"/>
              </w:rPr>
            </w:pPr>
            <w:r w:rsidRPr="00A564B4">
              <w:rPr>
                <w:lang w:eastAsia="zh-CN"/>
              </w:rPr>
              <w:t>9.1.10.1_1</w:t>
            </w:r>
          </w:p>
        </w:tc>
        <w:tc>
          <w:tcPr>
            <w:tcW w:w="2960" w:type="dxa"/>
            <w:gridSpan w:val="2"/>
          </w:tcPr>
          <w:p w14:paraId="71FFBD7C" w14:textId="77777777" w:rsidR="006C32D2" w:rsidRPr="00A564B4" w:rsidRDefault="006C32D2" w:rsidP="006C32D2">
            <w:pPr>
              <w:pStyle w:val="TAL"/>
              <w:rPr>
                <w:lang w:eastAsia="zh-CN"/>
              </w:rPr>
            </w:pPr>
            <w:r w:rsidRPr="00A564B4">
              <w:rPr>
                <w:lang w:eastAsia="zh-CN"/>
              </w:rPr>
              <w:t>FDD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B1539E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85B367F" w14:textId="77777777" w:rsidR="006C32D2" w:rsidRPr="00A564B4" w:rsidRDefault="006C32D2" w:rsidP="006C32D2">
            <w:pPr>
              <w:pStyle w:val="TAL"/>
              <w:rPr>
                <w:lang w:eastAsia="en-US"/>
              </w:rPr>
            </w:pPr>
            <w:r w:rsidRPr="00A564B4">
              <w:rPr>
                <w:lang w:eastAsia="en-US"/>
              </w:rPr>
              <w:t>C45</w:t>
            </w:r>
          </w:p>
        </w:tc>
        <w:tc>
          <w:tcPr>
            <w:tcW w:w="2471" w:type="dxa"/>
            <w:gridSpan w:val="3"/>
          </w:tcPr>
          <w:p w14:paraId="5E468F69"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3F890ED" w14:textId="77777777" w:rsidR="006C32D2" w:rsidRPr="00A564B4" w:rsidRDefault="006C32D2" w:rsidP="006C32D2">
            <w:pPr>
              <w:pStyle w:val="TAL"/>
              <w:rPr>
                <w:lang w:eastAsia="en-US"/>
              </w:rPr>
            </w:pPr>
          </w:p>
        </w:tc>
        <w:tc>
          <w:tcPr>
            <w:tcW w:w="1695" w:type="dxa"/>
            <w:gridSpan w:val="3"/>
            <w:shd w:val="clear" w:color="auto" w:fill="auto"/>
          </w:tcPr>
          <w:p w14:paraId="01DCAF84" w14:textId="77777777" w:rsidR="006C32D2" w:rsidRPr="00A564B4" w:rsidRDefault="006C32D2" w:rsidP="006C32D2">
            <w:pPr>
              <w:pStyle w:val="TAL"/>
              <w:rPr>
                <w:lang w:eastAsia="en-US"/>
              </w:rPr>
            </w:pPr>
          </w:p>
        </w:tc>
        <w:tc>
          <w:tcPr>
            <w:tcW w:w="1717" w:type="dxa"/>
            <w:gridSpan w:val="3"/>
          </w:tcPr>
          <w:p w14:paraId="0A45FF26" w14:textId="77777777" w:rsidR="006C32D2" w:rsidRPr="00A564B4" w:rsidRDefault="006C32D2" w:rsidP="006C32D2">
            <w:pPr>
              <w:pStyle w:val="TAL"/>
              <w:rPr>
                <w:lang w:eastAsia="en-US"/>
              </w:rPr>
            </w:pPr>
          </w:p>
        </w:tc>
      </w:tr>
      <w:tr w:rsidR="006C32D2" w:rsidRPr="00A564B4" w14:paraId="384DA06F" w14:textId="77777777" w:rsidTr="006C32D2">
        <w:trPr>
          <w:gridAfter w:val="2"/>
          <w:wAfter w:w="143" w:type="dxa"/>
          <w:cantSplit/>
          <w:jc w:val="center"/>
        </w:trPr>
        <w:tc>
          <w:tcPr>
            <w:tcW w:w="929" w:type="dxa"/>
            <w:gridSpan w:val="3"/>
          </w:tcPr>
          <w:p w14:paraId="2972CC8B" w14:textId="77777777" w:rsidR="006C32D2" w:rsidRPr="00A564B4" w:rsidRDefault="006C32D2" w:rsidP="006C32D2">
            <w:pPr>
              <w:pStyle w:val="TAL"/>
              <w:rPr>
                <w:lang w:eastAsia="en-US"/>
              </w:rPr>
            </w:pPr>
            <w:r w:rsidRPr="00A564B4">
              <w:rPr>
                <w:lang w:eastAsia="zh-CN"/>
              </w:rPr>
              <w:t>9.1.10.2</w:t>
            </w:r>
          </w:p>
        </w:tc>
        <w:tc>
          <w:tcPr>
            <w:tcW w:w="2960" w:type="dxa"/>
            <w:gridSpan w:val="2"/>
          </w:tcPr>
          <w:p w14:paraId="341DA6AC" w14:textId="77777777" w:rsidR="006C32D2" w:rsidRPr="00A564B4" w:rsidRDefault="006C32D2" w:rsidP="006C32D2">
            <w:pPr>
              <w:pStyle w:val="TAL"/>
              <w:rPr>
                <w:lang w:eastAsia="en-US"/>
              </w:rPr>
            </w:pPr>
            <w:r w:rsidRPr="00A564B4">
              <w:rPr>
                <w:lang w:eastAsia="zh-CN"/>
              </w:rPr>
              <w:t>FDD Relative RSRP under Time-Domain Measurement Resource Restriction with MBSFN ABS (eICIC)</w:t>
            </w:r>
          </w:p>
        </w:tc>
        <w:tc>
          <w:tcPr>
            <w:tcW w:w="828" w:type="dxa"/>
            <w:gridSpan w:val="2"/>
          </w:tcPr>
          <w:p w14:paraId="708FD47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58D70471" w14:textId="77777777" w:rsidR="006C32D2" w:rsidRPr="00A564B4" w:rsidRDefault="006C32D2" w:rsidP="006C32D2">
            <w:pPr>
              <w:pStyle w:val="TAL"/>
              <w:rPr>
                <w:lang w:eastAsia="en-US"/>
              </w:rPr>
            </w:pPr>
            <w:r w:rsidRPr="00A564B4">
              <w:rPr>
                <w:lang w:eastAsia="en-US"/>
              </w:rPr>
              <w:t>C45</w:t>
            </w:r>
          </w:p>
        </w:tc>
        <w:tc>
          <w:tcPr>
            <w:tcW w:w="2471" w:type="dxa"/>
            <w:gridSpan w:val="3"/>
          </w:tcPr>
          <w:p w14:paraId="4BD23ED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BC18523" w14:textId="77777777" w:rsidR="006C32D2" w:rsidRPr="00A564B4" w:rsidRDefault="006C32D2" w:rsidP="006C32D2">
            <w:pPr>
              <w:pStyle w:val="TAL"/>
              <w:rPr>
                <w:lang w:eastAsia="en-US"/>
              </w:rPr>
            </w:pPr>
          </w:p>
        </w:tc>
        <w:tc>
          <w:tcPr>
            <w:tcW w:w="1695" w:type="dxa"/>
            <w:gridSpan w:val="3"/>
            <w:shd w:val="clear" w:color="auto" w:fill="auto"/>
          </w:tcPr>
          <w:p w14:paraId="2A1D710C" w14:textId="77777777" w:rsidR="006C32D2" w:rsidRPr="00A564B4" w:rsidRDefault="006C32D2" w:rsidP="006C32D2">
            <w:pPr>
              <w:pStyle w:val="TAL"/>
              <w:rPr>
                <w:lang w:eastAsia="en-US"/>
              </w:rPr>
            </w:pPr>
          </w:p>
        </w:tc>
        <w:tc>
          <w:tcPr>
            <w:tcW w:w="1717" w:type="dxa"/>
            <w:gridSpan w:val="3"/>
          </w:tcPr>
          <w:p w14:paraId="4686B153" w14:textId="77777777" w:rsidR="006C32D2" w:rsidRPr="00A564B4" w:rsidRDefault="006C32D2" w:rsidP="006C32D2">
            <w:pPr>
              <w:pStyle w:val="TAL"/>
              <w:rPr>
                <w:lang w:eastAsia="en-US"/>
              </w:rPr>
            </w:pPr>
          </w:p>
        </w:tc>
      </w:tr>
      <w:tr w:rsidR="006C32D2" w:rsidRPr="00A564B4" w14:paraId="2D40829A" w14:textId="77777777" w:rsidTr="006C32D2">
        <w:trPr>
          <w:gridAfter w:val="2"/>
          <w:wAfter w:w="143" w:type="dxa"/>
          <w:cantSplit/>
          <w:jc w:val="center"/>
        </w:trPr>
        <w:tc>
          <w:tcPr>
            <w:tcW w:w="929" w:type="dxa"/>
            <w:gridSpan w:val="3"/>
          </w:tcPr>
          <w:p w14:paraId="15108FA7" w14:textId="77777777" w:rsidR="006C32D2" w:rsidRPr="00A564B4" w:rsidRDefault="006C32D2" w:rsidP="006C32D2">
            <w:pPr>
              <w:pStyle w:val="TAL"/>
              <w:rPr>
                <w:lang w:eastAsia="en-US"/>
              </w:rPr>
            </w:pPr>
            <w:r w:rsidRPr="00A564B4">
              <w:rPr>
                <w:lang w:eastAsia="zh-CN"/>
              </w:rPr>
              <w:t>9.1.11.1</w:t>
            </w:r>
          </w:p>
        </w:tc>
        <w:tc>
          <w:tcPr>
            <w:tcW w:w="2960" w:type="dxa"/>
            <w:gridSpan w:val="2"/>
          </w:tcPr>
          <w:p w14:paraId="3763BE87" w14:textId="77777777" w:rsidR="006C32D2" w:rsidRPr="00A564B4" w:rsidRDefault="006C32D2" w:rsidP="006C32D2">
            <w:pPr>
              <w:pStyle w:val="TAL"/>
              <w:rPr>
                <w:lang w:eastAsia="en-US"/>
              </w:rPr>
            </w:pPr>
            <w:r w:rsidRPr="00A564B4">
              <w:rPr>
                <w:lang w:eastAsia="zh-CN"/>
              </w:rPr>
              <w:t>TDD Absolute RSRP under Time-Domain Measurement Resource Restriction with MBSFN ABS (eICIC)</w:t>
            </w:r>
          </w:p>
        </w:tc>
        <w:tc>
          <w:tcPr>
            <w:tcW w:w="828" w:type="dxa"/>
            <w:gridSpan w:val="2"/>
          </w:tcPr>
          <w:p w14:paraId="089118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4156C68F" w14:textId="77777777" w:rsidR="006C32D2" w:rsidRPr="00A564B4" w:rsidRDefault="006C32D2" w:rsidP="006C32D2">
            <w:pPr>
              <w:pStyle w:val="TAL"/>
              <w:rPr>
                <w:lang w:eastAsia="en-US"/>
              </w:rPr>
            </w:pPr>
            <w:r w:rsidRPr="00A564B4">
              <w:rPr>
                <w:lang w:eastAsia="en-US"/>
              </w:rPr>
              <w:t>C46</w:t>
            </w:r>
          </w:p>
        </w:tc>
        <w:tc>
          <w:tcPr>
            <w:tcW w:w="2471" w:type="dxa"/>
            <w:gridSpan w:val="3"/>
          </w:tcPr>
          <w:p w14:paraId="390C345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2441BA84" w14:textId="77777777" w:rsidR="006C32D2" w:rsidRPr="00A564B4" w:rsidRDefault="006C32D2" w:rsidP="006C32D2">
            <w:pPr>
              <w:pStyle w:val="TAL"/>
              <w:rPr>
                <w:lang w:eastAsia="en-US"/>
              </w:rPr>
            </w:pPr>
          </w:p>
        </w:tc>
        <w:tc>
          <w:tcPr>
            <w:tcW w:w="1695" w:type="dxa"/>
            <w:gridSpan w:val="3"/>
            <w:shd w:val="clear" w:color="auto" w:fill="auto"/>
          </w:tcPr>
          <w:p w14:paraId="089D0E8E" w14:textId="77777777" w:rsidR="006C32D2" w:rsidRPr="00A564B4" w:rsidRDefault="006C32D2" w:rsidP="006C32D2">
            <w:pPr>
              <w:pStyle w:val="TAL"/>
              <w:rPr>
                <w:lang w:eastAsia="en-US"/>
              </w:rPr>
            </w:pPr>
          </w:p>
        </w:tc>
        <w:tc>
          <w:tcPr>
            <w:tcW w:w="1717" w:type="dxa"/>
            <w:gridSpan w:val="3"/>
          </w:tcPr>
          <w:p w14:paraId="0C4424B2" w14:textId="77777777" w:rsidR="006C32D2" w:rsidRPr="00A564B4" w:rsidRDefault="006C32D2" w:rsidP="006C32D2">
            <w:pPr>
              <w:pStyle w:val="TAL"/>
              <w:rPr>
                <w:lang w:eastAsia="en-US"/>
              </w:rPr>
            </w:pPr>
          </w:p>
        </w:tc>
      </w:tr>
      <w:tr w:rsidR="006C32D2" w:rsidRPr="00A564B4" w14:paraId="0320FC7E" w14:textId="77777777" w:rsidTr="006C32D2">
        <w:trPr>
          <w:gridAfter w:val="2"/>
          <w:wAfter w:w="143" w:type="dxa"/>
          <w:cantSplit/>
          <w:jc w:val="center"/>
        </w:trPr>
        <w:tc>
          <w:tcPr>
            <w:tcW w:w="929" w:type="dxa"/>
            <w:gridSpan w:val="3"/>
          </w:tcPr>
          <w:p w14:paraId="1EDF21CB" w14:textId="77777777" w:rsidR="006C32D2" w:rsidRPr="00A564B4" w:rsidRDefault="006C32D2" w:rsidP="006C32D2">
            <w:pPr>
              <w:pStyle w:val="TAL"/>
              <w:rPr>
                <w:lang w:eastAsia="zh-CN"/>
              </w:rPr>
            </w:pPr>
            <w:r w:rsidRPr="00A564B4">
              <w:rPr>
                <w:lang w:eastAsia="zh-CN"/>
              </w:rPr>
              <w:t>9.1.11.1_1</w:t>
            </w:r>
          </w:p>
        </w:tc>
        <w:tc>
          <w:tcPr>
            <w:tcW w:w="2960" w:type="dxa"/>
            <w:gridSpan w:val="2"/>
          </w:tcPr>
          <w:p w14:paraId="71202609" w14:textId="77777777" w:rsidR="006C32D2" w:rsidRPr="00A564B4" w:rsidRDefault="006C32D2" w:rsidP="006C32D2">
            <w:pPr>
              <w:pStyle w:val="TAL"/>
              <w:rPr>
                <w:lang w:eastAsia="zh-CN"/>
              </w:rPr>
            </w:pPr>
            <w:r w:rsidRPr="00A564B4">
              <w:rPr>
                <w:lang w:eastAsia="zh-CN"/>
              </w:rPr>
              <w:t>TDD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960176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6FFA60" w14:textId="77777777" w:rsidR="006C32D2" w:rsidRPr="00A564B4" w:rsidRDefault="006C32D2" w:rsidP="006C32D2">
            <w:pPr>
              <w:pStyle w:val="TAL"/>
              <w:rPr>
                <w:lang w:eastAsia="en-US"/>
              </w:rPr>
            </w:pPr>
            <w:r w:rsidRPr="00A564B4">
              <w:rPr>
                <w:lang w:eastAsia="en-US"/>
              </w:rPr>
              <w:t>C46</w:t>
            </w:r>
          </w:p>
        </w:tc>
        <w:tc>
          <w:tcPr>
            <w:tcW w:w="2471" w:type="dxa"/>
            <w:gridSpan w:val="3"/>
          </w:tcPr>
          <w:p w14:paraId="40E53B39"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351DC769" w14:textId="77777777" w:rsidR="006C32D2" w:rsidRPr="00A564B4" w:rsidRDefault="006C32D2" w:rsidP="006C32D2">
            <w:pPr>
              <w:pStyle w:val="TAL"/>
              <w:rPr>
                <w:lang w:eastAsia="en-US"/>
              </w:rPr>
            </w:pPr>
          </w:p>
        </w:tc>
        <w:tc>
          <w:tcPr>
            <w:tcW w:w="1695" w:type="dxa"/>
            <w:gridSpan w:val="3"/>
            <w:shd w:val="clear" w:color="auto" w:fill="auto"/>
          </w:tcPr>
          <w:p w14:paraId="5277C87B" w14:textId="77777777" w:rsidR="006C32D2" w:rsidRPr="00A564B4" w:rsidRDefault="006C32D2" w:rsidP="006C32D2">
            <w:pPr>
              <w:pStyle w:val="TAL"/>
              <w:rPr>
                <w:lang w:eastAsia="en-US"/>
              </w:rPr>
            </w:pPr>
          </w:p>
        </w:tc>
        <w:tc>
          <w:tcPr>
            <w:tcW w:w="1717" w:type="dxa"/>
            <w:gridSpan w:val="3"/>
          </w:tcPr>
          <w:p w14:paraId="5852FF82" w14:textId="77777777" w:rsidR="006C32D2" w:rsidRPr="00A564B4" w:rsidRDefault="006C32D2" w:rsidP="006C32D2">
            <w:pPr>
              <w:pStyle w:val="TAL"/>
              <w:rPr>
                <w:lang w:eastAsia="en-US"/>
              </w:rPr>
            </w:pPr>
          </w:p>
        </w:tc>
      </w:tr>
      <w:tr w:rsidR="006C32D2" w:rsidRPr="00A564B4" w14:paraId="3553A242" w14:textId="77777777" w:rsidTr="006C32D2">
        <w:trPr>
          <w:gridAfter w:val="2"/>
          <w:wAfter w:w="143" w:type="dxa"/>
          <w:cantSplit/>
          <w:jc w:val="center"/>
        </w:trPr>
        <w:tc>
          <w:tcPr>
            <w:tcW w:w="929" w:type="dxa"/>
            <w:gridSpan w:val="3"/>
          </w:tcPr>
          <w:p w14:paraId="23830E38" w14:textId="77777777" w:rsidR="006C32D2" w:rsidRPr="00A564B4" w:rsidRDefault="006C32D2" w:rsidP="006C32D2">
            <w:pPr>
              <w:pStyle w:val="TAL"/>
              <w:rPr>
                <w:lang w:eastAsia="en-US"/>
              </w:rPr>
            </w:pPr>
            <w:r w:rsidRPr="00A564B4">
              <w:rPr>
                <w:lang w:eastAsia="zh-CN"/>
              </w:rPr>
              <w:t>9.1.11.2</w:t>
            </w:r>
          </w:p>
        </w:tc>
        <w:tc>
          <w:tcPr>
            <w:tcW w:w="2960" w:type="dxa"/>
            <w:gridSpan w:val="2"/>
          </w:tcPr>
          <w:p w14:paraId="75C546C5" w14:textId="77777777" w:rsidR="006C32D2" w:rsidRPr="00A564B4" w:rsidRDefault="006C32D2" w:rsidP="006C32D2">
            <w:pPr>
              <w:pStyle w:val="TAL"/>
              <w:rPr>
                <w:lang w:eastAsia="en-US"/>
              </w:rPr>
            </w:pPr>
            <w:r w:rsidRPr="00A564B4">
              <w:rPr>
                <w:lang w:eastAsia="zh-CN"/>
              </w:rPr>
              <w:t>TDD Relative RSRP under Time-Domain Measurement Resource Restriction with MBSFN ABS (eICIC)</w:t>
            </w:r>
          </w:p>
        </w:tc>
        <w:tc>
          <w:tcPr>
            <w:tcW w:w="828" w:type="dxa"/>
            <w:gridSpan w:val="2"/>
          </w:tcPr>
          <w:p w14:paraId="2C38EEE6"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F31C6CC" w14:textId="77777777" w:rsidR="006C32D2" w:rsidRPr="00A564B4" w:rsidRDefault="006C32D2" w:rsidP="006C32D2">
            <w:pPr>
              <w:pStyle w:val="TAL"/>
              <w:rPr>
                <w:lang w:eastAsia="en-US"/>
              </w:rPr>
            </w:pPr>
            <w:r w:rsidRPr="00A564B4">
              <w:rPr>
                <w:lang w:eastAsia="en-US"/>
              </w:rPr>
              <w:t>C46</w:t>
            </w:r>
          </w:p>
        </w:tc>
        <w:tc>
          <w:tcPr>
            <w:tcW w:w="2471" w:type="dxa"/>
            <w:gridSpan w:val="3"/>
          </w:tcPr>
          <w:p w14:paraId="53A4406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F475D0C" w14:textId="77777777" w:rsidR="006C32D2" w:rsidRPr="00A564B4" w:rsidRDefault="006C32D2" w:rsidP="006C32D2">
            <w:pPr>
              <w:pStyle w:val="TAL"/>
              <w:rPr>
                <w:lang w:eastAsia="en-US"/>
              </w:rPr>
            </w:pPr>
          </w:p>
        </w:tc>
        <w:tc>
          <w:tcPr>
            <w:tcW w:w="1695" w:type="dxa"/>
            <w:gridSpan w:val="3"/>
            <w:shd w:val="clear" w:color="auto" w:fill="auto"/>
          </w:tcPr>
          <w:p w14:paraId="4FC986F3" w14:textId="77777777" w:rsidR="006C32D2" w:rsidRPr="00A564B4" w:rsidRDefault="006C32D2" w:rsidP="006C32D2">
            <w:pPr>
              <w:pStyle w:val="TAL"/>
              <w:rPr>
                <w:lang w:eastAsia="en-US"/>
              </w:rPr>
            </w:pPr>
          </w:p>
        </w:tc>
        <w:tc>
          <w:tcPr>
            <w:tcW w:w="1717" w:type="dxa"/>
            <w:gridSpan w:val="3"/>
          </w:tcPr>
          <w:p w14:paraId="014B0035" w14:textId="77777777" w:rsidR="006C32D2" w:rsidRPr="00A564B4" w:rsidRDefault="006C32D2" w:rsidP="006C32D2">
            <w:pPr>
              <w:pStyle w:val="TAL"/>
              <w:rPr>
                <w:lang w:eastAsia="en-US"/>
              </w:rPr>
            </w:pPr>
          </w:p>
        </w:tc>
      </w:tr>
      <w:tr w:rsidR="006C32D2" w:rsidRPr="00A564B4" w14:paraId="0A143FEB" w14:textId="77777777" w:rsidTr="006C32D2">
        <w:trPr>
          <w:gridAfter w:val="2"/>
          <w:wAfter w:w="143" w:type="dxa"/>
          <w:cantSplit/>
          <w:jc w:val="center"/>
        </w:trPr>
        <w:tc>
          <w:tcPr>
            <w:tcW w:w="929" w:type="dxa"/>
            <w:gridSpan w:val="3"/>
          </w:tcPr>
          <w:p w14:paraId="64848FDF" w14:textId="77777777" w:rsidR="006C32D2" w:rsidRPr="00A564B4" w:rsidRDefault="006C32D2" w:rsidP="006C32D2">
            <w:pPr>
              <w:pStyle w:val="TAL"/>
              <w:rPr>
                <w:lang w:eastAsia="zh-CN"/>
              </w:rPr>
            </w:pPr>
            <w:r w:rsidRPr="00A564B4">
              <w:rPr>
                <w:lang w:eastAsia="zh-CN"/>
              </w:rPr>
              <w:t>9.1.12.1</w:t>
            </w:r>
          </w:p>
        </w:tc>
        <w:tc>
          <w:tcPr>
            <w:tcW w:w="2960" w:type="dxa"/>
            <w:gridSpan w:val="2"/>
          </w:tcPr>
          <w:p w14:paraId="4C9057CF" w14:textId="77777777" w:rsidR="006C32D2" w:rsidRPr="00A564B4" w:rsidRDefault="006C32D2" w:rsidP="006C32D2">
            <w:pPr>
              <w:pStyle w:val="TAL"/>
              <w:rPr>
                <w:lang w:eastAsia="zh-CN"/>
              </w:rPr>
            </w:pPr>
            <w:r w:rsidRPr="00A564B4">
              <w:rPr>
                <w:lang w:eastAsia="zh-CN"/>
              </w:rPr>
              <w:t>FDD Absolute RSRP Accuracy for E-UTRA Carrier Aggregation for 20 MHz</w:t>
            </w:r>
          </w:p>
        </w:tc>
        <w:tc>
          <w:tcPr>
            <w:tcW w:w="828" w:type="dxa"/>
            <w:gridSpan w:val="2"/>
          </w:tcPr>
          <w:p w14:paraId="588570AC"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12405379" w14:textId="77777777" w:rsidR="006C32D2" w:rsidRPr="00A564B4" w:rsidRDefault="006C32D2" w:rsidP="006C32D2">
            <w:pPr>
              <w:pStyle w:val="TAL"/>
              <w:rPr>
                <w:lang w:eastAsia="en-US"/>
              </w:rPr>
            </w:pPr>
            <w:r w:rsidRPr="00A564B4">
              <w:rPr>
                <w:lang w:eastAsia="en-US"/>
              </w:rPr>
              <w:t>C18a</w:t>
            </w:r>
          </w:p>
        </w:tc>
        <w:tc>
          <w:tcPr>
            <w:tcW w:w="2471" w:type="dxa"/>
            <w:gridSpan w:val="3"/>
          </w:tcPr>
          <w:p w14:paraId="48CF0C6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4A1B447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31DCDBE" w14:textId="77777777" w:rsidR="006C32D2" w:rsidRPr="00A564B4" w:rsidRDefault="006C32D2" w:rsidP="006C32D2">
            <w:pPr>
              <w:pStyle w:val="TAL"/>
              <w:rPr>
                <w:lang w:eastAsia="en-US"/>
              </w:rPr>
            </w:pPr>
          </w:p>
        </w:tc>
        <w:tc>
          <w:tcPr>
            <w:tcW w:w="1717" w:type="dxa"/>
            <w:gridSpan w:val="3"/>
          </w:tcPr>
          <w:p w14:paraId="796A9CF4" w14:textId="77777777" w:rsidR="006C32D2" w:rsidRPr="00A564B4" w:rsidRDefault="006C32D2" w:rsidP="006C32D2">
            <w:pPr>
              <w:pStyle w:val="TAL"/>
              <w:rPr>
                <w:lang w:eastAsia="en-US"/>
              </w:rPr>
            </w:pPr>
            <w:r w:rsidRPr="00A564B4">
              <w:rPr>
                <w:lang w:eastAsia="en-US"/>
              </w:rPr>
              <w:t>2Rx, 4Rx</w:t>
            </w:r>
          </w:p>
        </w:tc>
      </w:tr>
      <w:tr w:rsidR="006C32D2" w:rsidRPr="00A564B4" w14:paraId="7C080C5B" w14:textId="77777777" w:rsidTr="006C32D2">
        <w:trPr>
          <w:gridAfter w:val="2"/>
          <w:wAfter w:w="143" w:type="dxa"/>
          <w:cantSplit/>
          <w:jc w:val="center"/>
        </w:trPr>
        <w:tc>
          <w:tcPr>
            <w:tcW w:w="929" w:type="dxa"/>
            <w:gridSpan w:val="3"/>
          </w:tcPr>
          <w:p w14:paraId="45E4D6D7" w14:textId="77777777" w:rsidR="006C32D2" w:rsidRPr="00A564B4" w:rsidRDefault="006C32D2" w:rsidP="006C32D2">
            <w:pPr>
              <w:pStyle w:val="TAL"/>
              <w:rPr>
                <w:lang w:eastAsia="zh-CN"/>
              </w:rPr>
            </w:pPr>
            <w:r w:rsidRPr="00A564B4">
              <w:rPr>
                <w:lang w:eastAsia="zh-CN"/>
              </w:rPr>
              <w:t>9.1.12.1_1</w:t>
            </w:r>
          </w:p>
        </w:tc>
        <w:tc>
          <w:tcPr>
            <w:tcW w:w="2960" w:type="dxa"/>
            <w:gridSpan w:val="2"/>
          </w:tcPr>
          <w:p w14:paraId="7712BFFB" w14:textId="77777777" w:rsidR="006C32D2" w:rsidRPr="00A564B4" w:rsidRDefault="006C32D2" w:rsidP="006C32D2">
            <w:pPr>
              <w:pStyle w:val="TAL"/>
              <w:rPr>
                <w:lang w:eastAsia="zh-CN"/>
              </w:rPr>
            </w:pPr>
            <w:r w:rsidRPr="00A564B4">
              <w:rPr>
                <w:lang w:eastAsia="zh-CN"/>
              </w:rPr>
              <w:t xml:space="preserve">FDD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55C04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17613F" w14:textId="77777777" w:rsidR="006C32D2" w:rsidRPr="00A564B4" w:rsidRDefault="006C32D2" w:rsidP="006C32D2">
            <w:pPr>
              <w:pStyle w:val="TAL"/>
              <w:rPr>
                <w:lang w:eastAsia="en-US"/>
              </w:rPr>
            </w:pPr>
            <w:r w:rsidRPr="00A564B4">
              <w:rPr>
                <w:lang w:eastAsia="en-US"/>
              </w:rPr>
              <w:t>C18a</w:t>
            </w:r>
          </w:p>
        </w:tc>
        <w:tc>
          <w:tcPr>
            <w:tcW w:w="2471" w:type="dxa"/>
            <w:gridSpan w:val="3"/>
          </w:tcPr>
          <w:p w14:paraId="59FA80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A0DA98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92ED52C" w14:textId="77777777" w:rsidR="006C32D2" w:rsidRPr="00A564B4" w:rsidRDefault="006C32D2" w:rsidP="006C32D2">
            <w:pPr>
              <w:pStyle w:val="TAL"/>
              <w:rPr>
                <w:lang w:eastAsia="en-US"/>
              </w:rPr>
            </w:pPr>
          </w:p>
        </w:tc>
        <w:tc>
          <w:tcPr>
            <w:tcW w:w="1717" w:type="dxa"/>
            <w:gridSpan w:val="3"/>
          </w:tcPr>
          <w:p w14:paraId="14B4ED80" w14:textId="77777777" w:rsidR="006C32D2" w:rsidRPr="00A564B4" w:rsidRDefault="006C32D2" w:rsidP="006C32D2">
            <w:pPr>
              <w:pStyle w:val="TAL"/>
              <w:rPr>
                <w:lang w:eastAsia="en-US"/>
              </w:rPr>
            </w:pPr>
            <w:r w:rsidRPr="00A564B4">
              <w:rPr>
                <w:lang w:eastAsia="en-US"/>
              </w:rPr>
              <w:t>2Rx, 4Rx</w:t>
            </w:r>
          </w:p>
        </w:tc>
      </w:tr>
      <w:tr w:rsidR="006C32D2" w:rsidRPr="00A564B4" w14:paraId="3E9CB8A1" w14:textId="77777777" w:rsidTr="006C32D2">
        <w:trPr>
          <w:gridAfter w:val="2"/>
          <w:wAfter w:w="143" w:type="dxa"/>
          <w:cantSplit/>
          <w:jc w:val="center"/>
        </w:trPr>
        <w:tc>
          <w:tcPr>
            <w:tcW w:w="929" w:type="dxa"/>
            <w:gridSpan w:val="3"/>
          </w:tcPr>
          <w:p w14:paraId="5BCEFC7D" w14:textId="77777777" w:rsidR="006C32D2" w:rsidRPr="00A564B4" w:rsidRDefault="006C32D2" w:rsidP="006C32D2">
            <w:pPr>
              <w:pStyle w:val="TAL"/>
              <w:rPr>
                <w:lang w:eastAsia="zh-CN"/>
              </w:rPr>
            </w:pPr>
            <w:r w:rsidRPr="00A564B4">
              <w:rPr>
                <w:lang w:eastAsia="zh-CN"/>
              </w:rPr>
              <w:t>9.1.12.2</w:t>
            </w:r>
          </w:p>
        </w:tc>
        <w:tc>
          <w:tcPr>
            <w:tcW w:w="2960" w:type="dxa"/>
            <w:gridSpan w:val="2"/>
          </w:tcPr>
          <w:p w14:paraId="2EB923F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p>
        </w:tc>
        <w:tc>
          <w:tcPr>
            <w:tcW w:w="828" w:type="dxa"/>
            <w:gridSpan w:val="2"/>
          </w:tcPr>
          <w:p w14:paraId="0FA4E145"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362CC30" w14:textId="77777777" w:rsidR="006C32D2" w:rsidRPr="00A564B4" w:rsidRDefault="006C32D2" w:rsidP="006C32D2">
            <w:pPr>
              <w:pStyle w:val="TAL"/>
              <w:rPr>
                <w:lang w:eastAsia="en-US"/>
              </w:rPr>
            </w:pPr>
            <w:r w:rsidRPr="00A564B4">
              <w:rPr>
                <w:lang w:eastAsia="en-US"/>
              </w:rPr>
              <w:t>C18a</w:t>
            </w:r>
          </w:p>
        </w:tc>
        <w:tc>
          <w:tcPr>
            <w:tcW w:w="2471" w:type="dxa"/>
            <w:gridSpan w:val="3"/>
          </w:tcPr>
          <w:p w14:paraId="404029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8777D3B"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B0C25E4" w14:textId="77777777" w:rsidR="006C32D2" w:rsidRPr="00A564B4" w:rsidRDefault="006C32D2" w:rsidP="006C32D2">
            <w:pPr>
              <w:pStyle w:val="TAL"/>
              <w:rPr>
                <w:lang w:eastAsia="en-US"/>
              </w:rPr>
            </w:pPr>
          </w:p>
        </w:tc>
        <w:tc>
          <w:tcPr>
            <w:tcW w:w="1717" w:type="dxa"/>
            <w:gridSpan w:val="3"/>
          </w:tcPr>
          <w:p w14:paraId="3C164D35" w14:textId="77777777" w:rsidR="006C32D2" w:rsidRPr="00A564B4" w:rsidRDefault="006C32D2" w:rsidP="006C32D2">
            <w:pPr>
              <w:pStyle w:val="TAL"/>
              <w:rPr>
                <w:lang w:eastAsia="en-US"/>
              </w:rPr>
            </w:pPr>
            <w:r w:rsidRPr="00A564B4">
              <w:rPr>
                <w:lang w:eastAsia="en-US"/>
              </w:rPr>
              <w:t>2Rx, 4Rx</w:t>
            </w:r>
          </w:p>
        </w:tc>
      </w:tr>
      <w:tr w:rsidR="006C32D2" w:rsidRPr="00A564B4" w14:paraId="3DC31FA8" w14:textId="77777777" w:rsidTr="006C32D2">
        <w:trPr>
          <w:gridAfter w:val="2"/>
          <w:wAfter w:w="143" w:type="dxa"/>
          <w:cantSplit/>
          <w:jc w:val="center"/>
        </w:trPr>
        <w:tc>
          <w:tcPr>
            <w:tcW w:w="929" w:type="dxa"/>
            <w:gridSpan w:val="3"/>
          </w:tcPr>
          <w:p w14:paraId="1D63D22E" w14:textId="77777777" w:rsidR="006C32D2" w:rsidRPr="00A564B4" w:rsidRDefault="006C32D2" w:rsidP="006C32D2">
            <w:pPr>
              <w:pStyle w:val="TAL"/>
              <w:rPr>
                <w:lang w:eastAsia="zh-CN"/>
              </w:rPr>
            </w:pPr>
            <w:r w:rsidRPr="00A564B4">
              <w:rPr>
                <w:lang w:eastAsia="zh-CN"/>
              </w:rPr>
              <w:t>9.1.12.2_1</w:t>
            </w:r>
          </w:p>
        </w:tc>
        <w:tc>
          <w:tcPr>
            <w:tcW w:w="2960" w:type="dxa"/>
            <w:gridSpan w:val="2"/>
          </w:tcPr>
          <w:p w14:paraId="1982F27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r w:rsidRPr="00A564B4">
              <w:rPr>
                <w:lang w:eastAsia="zh-CN"/>
              </w:rPr>
              <w:t xml:space="preserve"> </w:t>
            </w:r>
            <w:r w:rsidRPr="00A564B4">
              <w:rPr>
                <w:lang w:eastAsia="en-US"/>
              </w:rPr>
              <w:t>(Rel</w:t>
            </w:r>
            <w:r w:rsidRPr="00A564B4">
              <w:rPr>
                <w:lang w:eastAsia="en-US"/>
              </w:rPr>
              <w:noBreakHyphen/>
              <w:t>1</w:t>
            </w:r>
            <w:r w:rsidRPr="00A564B4">
              <w:rPr>
                <w:lang w:eastAsia="zh-CN"/>
              </w:rPr>
              <w:t>2</w:t>
            </w:r>
            <w:r w:rsidRPr="00A564B4">
              <w:rPr>
                <w:lang w:eastAsia="en-US"/>
              </w:rPr>
              <w:t xml:space="preserve"> and forward)</w:t>
            </w:r>
          </w:p>
        </w:tc>
        <w:tc>
          <w:tcPr>
            <w:tcW w:w="828" w:type="dxa"/>
            <w:gridSpan w:val="2"/>
          </w:tcPr>
          <w:p w14:paraId="4F9BE10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1556D6" w14:textId="77777777" w:rsidR="006C32D2" w:rsidRPr="00A564B4" w:rsidRDefault="006C32D2" w:rsidP="006C32D2">
            <w:pPr>
              <w:pStyle w:val="TAL"/>
              <w:rPr>
                <w:lang w:eastAsia="en-US"/>
              </w:rPr>
            </w:pPr>
            <w:r w:rsidRPr="00A564B4">
              <w:rPr>
                <w:lang w:eastAsia="en-US"/>
              </w:rPr>
              <w:t>C18a</w:t>
            </w:r>
          </w:p>
        </w:tc>
        <w:tc>
          <w:tcPr>
            <w:tcW w:w="2471" w:type="dxa"/>
            <w:gridSpan w:val="3"/>
          </w:tcPr>
          <w:p w14:paraId="0FB1228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1986D6F6"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4F15223" w14:textId="77777777" w:rsidR="006C32D2" w:rsidRPr="00A564B4" w:rsidRDefault="006C32D2" w:rsidP="006C32D2">
            <w:pPr>
              <w:pStyle w:val="TAL"/>
              <w:rPr>
                <w:lang w:eastAsia="en-US"/>
              </w:rPr>
            </w:pPr>
          </w:p>
        </w:tc>
        <w:tc>
          <w:tcPr>
            <w:tcW w:w="1717" w:type="dxa"/>
            <w:gridSpan w:val="3"/>
          </w:tcPr>
          <w:p w14:paraId="18E90074" w14:textId="77777777" w:rsidR="006C32D2" w:rsidRPr="00A564B4" w:rsidRDefault="006C32D2" w:rsidP="006C32D2">
            <w:pPr>
              <w:pStyle w:val="TAL"/>
              <w:rPr>
                <w:lang w:eastAsia="en-US"/>
              </w:rPr>
            </w:pPr>
            <w:r w:rsidRPr="00A564B4">
              <w:rPr>
                <w:lang w:eastAsia="en-US"/>
              </w:rPr>
              <w:t>2Rx, 4Rx</w:t>
            </w:r>
          </w:p>
        </w:tc>
      </w:tr>
      <w:tr w:rsidR="006C32D2" w:rsidRPr="00A564B4" w14:paraId="07AAB75E" w14:textId="77777777" w:rsidTr="006C32D2">
        <w:trPr>
          <w:gridAfter w:val="2"/>
          <w:wAfter w:w="143" w:type="dxa"/>
          <w:cantSplit/>
          <w:jc w:val="center"/>
        </w:trPr>
        <w:tc>
          <w:tcPr>
            <w:tcW w:w="929" w:type="dxa"/>
            <w:gridSpan w:val="3"/>
          </w:tcPr>
          <w:p w14:paraId="01A24EBF" w14:textId="77777777" w:rsidR="006C32D2" w:rsidRPr="00A564B4" w:rsidRDefault="006C32D2" w:rsidP="006C32D2">
            <w:pPr>
              <w:pStyle w:val="TAL"/>
              <w:rPr>
                <w:lang w:eastAsia="en-US"/>
              </w:rPr>
            </w:pPr>
            <w:r w:rsidRPr="00A564B4">
              <w:rPr>
                <w:lang w:eastAsia="zh-CN"/>
              </w:rPr>
              <w:t>9.1.13.1</w:t>
            </w:r>
          </w:p>
        </w:tc>
        <w:tc>
          <w:tcPr>
            <w:tcW w:w="2960" w:type="dxa"/>
            <w:gridSpan w:val="2"/>
          </w:tcPr>
          <w:p w14:paraId="4AB39947" w14:textId="77777777" w:rsidR="006C32D2" w:rsidRPr="00A564B4" w:rsidRDefault="006C32D2" w:rsidP="006C32D2">
            <w:pPr>
              <w:pStyle w:val="TAL"/>
              <w:rPr>
                <w:lang w:eastAsia="en-US"/>
              </w:rPr>
            </w:pPr>
            <w:r w:rsidRPr="00A564B4">
              <w:rPr>
                <w:lang w:eastAsia="zh-CN"/>
              </w:rPr>
              <w:t>TDD Absolute RSRP Accuracy for E-UTRA Carrier Aggregation for 20 MHz</w:t>
            </w:r>
          </w:p>
        </w:tc>
        <w:tc>
          <w:tcPr>
            <w:tcW w:w="828" w:type="dxa"/>
            <w:gridSpan w:val="2"/>
          </w:tcPr>
          <w:p w14:paraId="670C12DB"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53C4D99"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579D1F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D7862A5"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E6D2815" w14:textId="77777777" w:rsidR="006C32D2" w:rsidRPr="00A564B4" w:rsidRDefault="006C32D2" w:rsidP="006C32D2">
            <w:pPr>
              <w:pStyle w:val="TAL"/>
              <w:rPr>
                <w:lang w:eastAsia="en-US"/>
              </w:rPr>
            </w:pPr>
          </w:p>
        </w:tc>
        <w:tc>
          <w:tcPr>
            <w:tcW w:w="1717" w:type="dxa"/>
            <w:gridSpan w:val="3"/>
          </w:tcPr>
          <w:p w14:paraId="3CA7AD28" w14:textId="77777777" w:rsidR="006C32D2" w:rsidRPr="00A564B4" w:rsidRDefault="006C32D2" w:rsidP="006C32D2">
            <w:pPr>
              <w:pStyle w:val="TAL"/>
              <w:rPr>
                <w:lang w:eastAsia="en-US"/>
              </w:rPr>
            </w:pPr>
            <w:r w:rsidRPr="00A564B4">
              <w:rPr>
                <w:lang w:eastAsia="en-US"/>
              </w:rPr>
              <w:t>2Rx, 4Rx</w:t>
            </w:r>
          </w:p>
        </w:tc>
      </w:tr>
      <w:tr w:rsidR="006C32D2" w:rsidRPr="00A564B4" w14:paraId="47CC3E19" w14:textId="77777777" w:rsidTr="006C32D2">
        <w:trPr>
          <w:gridAfter w:val="2"/>
          <w:wAfter w:w="143" w:type="dxa"/>
          <w:cantSplit/>
          <w:jc w:val="center"/>
        </w:trPr>
        <w:tc>
          <w:tcPr>
            <w:tcW w:w="929" w:type="dxa"/>
            <w:gridSpan w:val="3"/>
          </w:tcPr>
          <w:p w14:paraId="3B4950D7" w14:textId="77777777" w:rsidR="006C32D2" w:rsidRPr="00A564B4" w:rsidRDefault="006C32D2" w:rsidP="006C32D2">
            <w:pPr>
              <w:pStyle w:val="TAL"/>
              <w:rPr>
                <w:lang w:eastAsia="zh-CN"/>
              </w:rPr>
            </w:pPr>
            <w:r w:rsidRPr="00A564B4">
              <w:rPr>
                <w:lang w:eastAsia="en-US"/>
              </w:rPr>
              <w:t>9.1.13.1_1</w:t>
            </w:r>
          </w:p>
        </w:tc>
        <w:tc>
          <w:tcPr>
            <w:tcW w:w="2960" w:type="dxa"/>
            <w:gridSpan w:val="2"/>
          </w:tcPr>
          <w:p w14:paraId="06AF0AB8" w14:textId="77777777" w:rsidR="006C32D2" w:rsidRPr="00A564B4" w:rsidRDefault="006C32D2" w:rsidP="006C32D2">
            <w:pPr>
              <w:pStyle w:val="TAL"/>
              <w:rPr>
                <w:lang w:eastAsia="zh-CN"/>
              </w:rPr>
            </w:pPr>
            <w:r w:rsidRPr="00A564B4">
              <w:rPr>
                <w:lang w:eastAsia="zh-CN"/>
              </w:rPr>
              <w:t xml:space="preserve">TDD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43AFAA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5AFA3C6"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1E2AD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C7296E1"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0313150D" w14:textId="77777777" w:rsidR="006C32D2" w:rsidRPr="00A564B4" w:rsidRDefault="006C32D2" w:rsidP="006C32D2">
            <w:pPr>
              <w:pStyle w:val="TAL"/>
              <w:rPr>
                <w:lang w:eastAsia="en-US"/>
              </w:rPr>
            </w:pPr>
          </w:p>
        </w:tc>
        <w:tc>
          <w:tcPr>
            <w:tcW w:w="1717" w:type="dxa"/>
            <w:gridSpan w:val="3"/>
          </w:tcPr>
          <w:p w14:paraId="0E1B4900" w14:textId="77777777" w:rsidR="006C32D2" w:rsidRPr="00A564B4" w:rsidRDefault="006C32D2" w:rsidP="006C32D2">
            <w:pPr>
              <w:pStyle w:val="TAL"/>
              <w:rPr>
                <w:lang w:eastAsia="en-US"/>
              </w:rPr>
            </w:pPr>
            <w:r w:rsidRPr="00A564B4">
              <w:rPr>
                <w:lang w:eastAsia="en-US"/>
              </w:rPr>
              <w:t>2Rx, 4Rx</w:t>
            </w:r>
          </w:p>
        </w:tc>
      </w:tr>
      <w:tr w:rsidR="006C32D2" w:rsidRPr="00A564B4" w14:paraId="6F09B064" w14:textId="77777777" w:rsidTr="006C32D2">
        <w:trPr>
          <w:gridAfter w:val="2"/>
          <w:wAfter w:w="143" w:type="dxa"/>
          <w:cantSplit/>
          <w:jc w:val="center"/>
        </w:trPr>
        <w:tc>
          <w:tcPr>
            <w:tcW w:w="929" w:type="dxa"/>
            <w:gridSpan w:val="3"/>
          </w:tcPr>
          <w:p w14:paraId="01771F4D" w14:textId="77777777" w:rsidR="006C32D2" w:rsidRPr="00A564B4" w:rsidRDefault="006C32D2" w:rsidP="006C32D2">
            <w:pPr>
              <w:pStyle w:val="TAL"/>
              <w:rPr>
                <w:lang w:eastAsia="en-US"/>
              </w:rPr>
            </w:pPr>
            <w:r w:rsidRPr="00A564B4">
              <w:rPr>
                <w:lang w:eastAsia="zh-CN"/>
              </w:rPr>
              <w:t>9.1.13.2</w:t>
            </w:r>
          </w:p>
        </w:tc>
        <w:tc>
          <w:tcPr>
            <w:tcW w:w="2960" w:type="dxa"/>
            <w:gridSpan w:val="2"/>
          </w:tcPr>
          <w:p w14:paraId="51F874C2" w14:textId="77777777" w:rsidR="006C32D2" w:rsidRPr="00A564B4" w:rsidRDefault="006C32D2" w:rsidP="006C32D2">
            <w:pPr>
              <w:pStyle w:val="TAL"/>
              <w:rPr>
                <w:lang w:eastAsia="en-US"/>
              </w:rPr>
            </w:pPr>
            <w:r w:rsidRPr="00A564B4">
              <w:rPr>
                <w:lang w:eastAsia="zh-CN"/>
              </w:rPr>
              <w:t>TDD Relative RSRP Accuracy for E-UTRA Carrier Aggregation for 20 MHz</w:t>
            </w:r>
          </w:p>
        </w:tc>
        <w:tc>
          <w:tcPr>
            <w:tcW w:w="828" w:type="dxa"/>
            <w:gridSpan w:val="2"/>
          </w:tcPr>
          <w:p w14:paraId="43A421A0"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AAAD2B1"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5661826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5D57D4A"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A347D17" w14:textId="77777777" w:rsidR="006C32D2" w:rsidRPr="00A564B4" w:rsidRDefault="006C32D2" w:rsidP="006C32D2">
            <w:pPr>
              <w:pStyle w:val="TAL"/>
              <w:rPr>
                <w:lang w:eastAsia="en-US"/>
              </w:rPr>
            </w:pPr>
          </w:p>
        </w:tc>
        <w:tc>
          <w:tcPr>
            <w:tcW w:w="1717" w:type="dxa"/>
            <w:gridSpan w:val="3"/>
          </w:tcPr>
          <w:p w14:paraId="6AAFA2E9" w14:textId="77777777" w:rsidR="006C32D2" w:rsidRPr="00A564B4" w:rsidRDefault="006C32D2" w:rsidP="006C32D2">
            <w:pPr>
              <w:pStyle w:val="TAL"/>
              <w:rPr>
                <w:lang w:eastAsia="en-US"/>
              </w:rPr>
            </w:pPr>
            <w:r w:rsidRPr="00A564B4">
              <w:rPr>
                <w:lang w:eastAsia="en-US"/>
              </w:rPr>
              <w:t>2Rx, 4Rx</w:t>
            </w:r>
          </w:p>
        </w:tc>
      </w:tr>
      <w:tr w:rsidR="006C32D2" w:rsidRPr="00A564B4" w14:paraId="301A8A2D" w14:textId="77777777" w:rsidTr="006C32D2">
        <w:trPr>
          <w:gridAfter w:val="2"/>
          <w:wAfter w:w="143" w:type="dxa"/>
          <w:cantSplit/>
          <w:jc w:val="center"/>
        </w:trPr>
        <w:tc>
          <w:tcPr>
            <w:tcW w:w="929" w:type="dxa"/>
            <w:gridSpan w:val="3"/>
          </w:tcPr>
          <w:p w14:paraId="61C0CDCF" w14:textId="77777777" w:rsidR="006C32D2" w:rsidRPr="00A564B4" w:rsidRDefault="006C32D2" w:rsidP="006C32D2">
            <w:pPr>
              <w:pStyle w:val="TAL"/>
              <w:rPr>
                <w:lang w:eastAsia="zh-CN"/>
              </w:rPr>
            </w:pPr>
            <w:r w:rsidRPr="00A564B4">
              <w:rPr>
                <w:lang w:eastAsia="zh-CN"/>
              </w:rPr>
              <w:t>9.1.13.2_1</w:t>
            </w:r>
          </w:p>
        </w:tc>
        <w:tc>
          <w:tcPr>
            <w:tcW w:w="2960" w:type="dxa"/>
            <w:gridSpan w:val="2"/>
          </w:tcPr>
          <w:p w14:paraId="3CA4642D" w14:textId="77777777" w:rsidR="006C32D2" w:rsidRPr="00A564B4" w:rsidRDefault="006C32D2" w:rsidP="006C32D2">
            <w:pPr>
              <w:pStyle w:val="TAL"/>
              <w:rPr>
                <w:lang w:eastAsia="zh-CN"/>
              </w:rPr>
            </w:pPr>
            <w:r w:rsidRPr="00A564B4">
              <w:rPr>
                <w:lang w:eastAsia="zh-CN"/>
              </w:rPr>
              <w:t xml:space="preserve">TDD Relative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9A3F45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E21103"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8B384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9F47EC9"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3B0E4D8" w14:textId="77777777" w:rsidR="006C32D2" w:rsidRPr="00A564B4" w:rsidRDefault="006C32D2" w:rsidP="006C32D2">
            <w:pPr>
              <w:pStyle w:val="TAL"/>
              <w:rPr>
                <w:lang w:eastAsia="en-US"/>
              </w:rPr>
            </w:pPr>
          </w:p>
        </w:tc>
        <w:tc>
          <w:tcPr>
            <w:tcW w:w="1717" w:type="dxa"/>
            <w:gridSpan w:val="3"/>
          </w:tcPr>
          <w:p w14:paraId="14482E07" w14:textId="77777777" w:rsidR="006C32D2" w:rsidRPr="00A564B4" w:rsidRDefault="006C32D2" w:rsidP="006C32D2">
            <w:pPr>
              <w:pStyle w:val="TAL"/>
              <w:rPr>
                <w:lang w:eastAsia="en-US"/>
              </w:rPr>
            </w:pPr>
            <w:r w:rsidRPr="00A564B4">
              <w:rPr>
                <w:lang w:eastAsia="en-US"/>
              </w:rPr>
              <w:t>2Rx, 4Rx</w:t>
            </w:r>
          </w:p>
        </w:tc>
      </w:tr>
      <w:tr w:rsidR="006C32D2" w:rsidRPr="00A564B4" w14:paraId="420CA8E0" w14:textId="77777777" w:rsidTr="006C32D2">
        <w:trPr>
          <w:gridAfter w:val="2"/>
          <w:wAfter w:w="143" w:type="dxa"/>
          <w:cantSplit/>
          <w:jc w:val="center"/>
        </w:trPr>
        <w:tc>
          <w:tcPr>
            <w:tcW w:w="929" w:type="dxa"/>
            <w:gridSpan w:val="3"/>
          </w:tcPr>
          <w:p w14:paraId="0533ACB4" w14:textId="77777777" w:rsidR="006C32D2" w:rsidRPr="00A564B4" w:rsidRDefault="006C32D2" w:rsidP="006C32D2">
            <w:pPr>
              <w:pStyle w:val="TAL"/>
              <w:rPr>
                <w:lang w:eastAsia="zh-CN"/>
              </w:rPr>
            </w:pPr>
            <w:r w:rsidRPr="00A564B4">
              <w:rPr>
                <w:lang w:eastAsia="zh-CN"/>
              </w:rPr>
              <w:t>9.1.14.1</w:t>
            </w:r>
          </w:p>
        </w:tc>
        <w:tc>
          <w:tcPr>
            <w:tcW w:w="2960" w:type="dxa"/>
            <w:gridSpan w:val="2"/>
          </w:tcPr>
          <w:p w14:paraId="2A752C64" w14:textId="77777777" w:rsidR="006C32D2" w:rsidRPr="00A564B4" w:rsidRDefault="006C32D2" w:rsidP="006C32D2">
            <w:pPr>
              <w:pStyle w:val="TAL"/>
              <w:rPr>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6C34B83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D8CFA0A" w14:textId="77777777" w:rsidR="006C32D2" w:rsidRPr="00A564B4" w:rsidRDefault="006C32D2" w:rsidP="006C32D2">
            <w:pPr>
              <w:pStyle w:val="TAL"/>
              <w:rPr>
                <w:lang w:eastAsia="en-US"/>
              </w:rPr>
            </w:pPr>
            <w:r w:rsidRPr="00A564B4">
              <w:rPr>
                <w:lang w:eastAsia="en-US"/>
              </w:rPr>
              <w:t>C59</w:t>
            </w:r>
          </w:p>
        </w:tc>
        <w:tc>
          <w:tcPr>
            <w:tcW w:w="2471" w:type="dxa"/>
            <w:gridSpan w:val="3"/>
          </w:tcPr>
          <w:p w14:paraId="64613177"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7FB38847" w14:textId="77777777" w:rsidR="006C32D2" w:rsidRPr="00A564B4" w:rsidRDefault="006C32D2" w:rsidP="006C32D2">
            <w:pPr>
              <w:pStyle w:val="TAL"/>
              <w:rPr>
                <w:lang w:eastAsia="en-US"/>
              </w:rPr>
            </w:pPr>
          </w:p>
        </w:tc>
        <w:tc>
          <w:tcPr>
            <w:tcW w:w="1695" w:type="dxa"/>
            <w:gridSpan w:val="3"/>
            <w:shd w:val="clear" w:color="auto" w:fill="auto"/>
          </w:tcPr>
          <w:p w14:paraId="25801B22" w14:textId="77777777" w:rsidR="006C32D2" w:rsidRPr="00A564B4" w:rsidRDefault="006C32D2" w:rsidP="006C32D2">
            <w:pPr>
              <w:pStyle w:val="TAL"/>
              <w:rPr>
                <w:lang w:eastAsia="en-US"/>
              </w:rPr>
            </w:pPr>
          </w:p>
        </w:tc>
        <w:tc>
          <w:tcPr>
            <w:tcW w:w="1717" w:type="dxa"/>
            <w:gridSpan w:val="3"/>
          </w:tcPr>
          <w:p w14:paraId="3E9DAD43" w14:textId="77777777" w:rsidR="006C32D2" w:rsidRPr="00A564B4" w:rsidRDefault="006C32D2" w:rsidP="006C32D2">
            <w:pPr>
              <w:pStyle w:val="TAL"/>
              <w:rPr>
                <w:lang w:eastAsia="en-US"/>
              </w:rPr>
            </w:pPr>
          </w:p>
        </w:tc>
      </w:tr>
      <w:tr w:rsidR="006C32D2" w:rsidRPr="00A564B4" w14:paraId="40A00F9C" w14:textId="77777777" w:rsidTr="006C32D2">
        <w:trPr>
          <w:gridAfter w:val="2"/>
          <w:wAfter w:w="143" w:type="dxa"/>
          <w:cantSplit/>
          <w:jc w:val="center"/>
        </w:trPr>
        <w:tc>
          <w:tcPr>
            <w:tcW w:w="929" w:type="dxa"/>
            <w:gridSpan w:val="3"/>
          </w:tcPr>
          <w:p w14:paraId="7AB7626D" w14:textId="77777777" w:rsidR="006C32D2" w:rsidRPr="00A564B4" w:rsidRDefault="006C32D2" w:rsidP="006C32D2">
            <w:pPr>
              <w:pStyle w:val="TAL"/>
              <w:rPr>
                <w:lang w:eastAsia="zh-CN"/>
              </w:rPr>
            </w:pPr>
            <w:r w:rsidRPr="00A564B4">
              <w:rPr>
                <w:lang w:eastAsia="zh-CN"/>
              </w:rPr>
              <w:t>9.1.14.1_1</w:t>
            </w:r>
          </w:p>
        </w:tc>
        <w:tc>
          <w:tcPr>
            <w:tcW w:w="2960" w:type="dxa"/>
            <w:gridSpan w:val="2"/>
          </w:tcPr>
          <w:p w14:paraId="6847F39F" w14:textId="77777777" w:rsidR="006C32D2" w:rsidRPr="00A564B4" w:rsidRDefault="006C32D2" w:rsidP="006C32D2">
            <w:pPr>
              <w:pStyle w:val="TAL"/>
              <w:rPr>
                <w:szCs w:val="16"/>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2B59F6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5A05FF" w14:textId="77777777" w:rsidR="006C32D2" w:rsidRPr="00A564B4" w:rsidRDefault="006C32D2" w:rsidP="006C32D2">
            <w:pPr>
              <w:pStyle w:val="TAL"/>
              <w:rPr>
                <w:lang w:eastAsia="en-US"/>
              </w:rPr>
            </w:pPr>
            <w:r w:rsidRPr="00A564B4">
              <w:rPr>
                <w:lang w:eastAsia="en-US"/>
              </w:rPr>
              <w:t>C59</w:t>
            </w:r>
          </w:p>
        </w:tc>
        <w:tc>
          <w:tcPr>
            <w:tcW w:w="2471" w:type="dxa"/>
            <w:gridSpan w:val="3"/>
          </w:tcPr>
          <w:p w14:paraId="59A4E0BA"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54E184A" w14:textId="77777777" w:rsidR="006C32D2" w:rsidRPr="00A564B4" w:rsidRDefault="006C32D2" w:rsidP="006C32D2">
            <w:pPr>
              <w:pStyle w:val="TAL"/>
              <w:rPr>
                <w:lang w:eastAsia="en-US"/>
              </w:rPr>
            </w:pPr>
          </w:p>
        </w:tc>
        <w:tc>
          <w:tcPr>
            <w:tcW w:w="1695" w:type="dxa"/>
            <w:gridSpan w:val="3"/>
            <w:shd w:val="clear" w:color="auto" w:fill="auto"/>
          </w:tcPr>
          <w:p w14:paraId="400684C2" w14:textId="77777777" w:rsidR="006C32D2" w:rsidRPr="00A564B4" w:rsidRDefault="006C32D2" w:rsidP="006C32D2">
            <w:pPr>
              <w:pStyle w:val="TAL"/>
              <w:rPr>
                <w:lang w:eastAsia="en-US"/>
              </w:rPr>
            </w:pPr>
          </w:p>
        </w:tc>
        <w:tc>
          <w:tcPr>
            <w:tcW w:w="1717" w:type="dxa"/>
            <w:gridSpan w:val="3"/>
          </w:tcPr>
          <w:p w14:paraId="551FD0F4" w14:textId="77777777" w:rsidR="006C32D2" w:rsidRPr="00A564B4" w:rsidRDefault="006C32D2" w:rsidP="006C32D2">
            <w:pPr>
              <w:pStyle w:val="TAL"/>
              <w:rPr>
                <w:lang w:eastAsia="en-US"/>
              </w:rPr>
            </w:pPr>
          </w:p>
        </w:tc>
      </w:tr>
      <w:tr w:rsidR="006C32D2" w:rsidRPr="00A564B4" w14:paraId="530A45FB" w14:textId="77777777" w:rsidTr="006C32D2">
        <w:trPr>
          <w:gridAfter w:val="2"/>
          <w:wAfter w:w="143" w:type="dxa"/>
          <w:cantSplit/>
          <w:jc w:val="center"/>
        </w:trPr>
        <w:tc>
          <w:tcPr>
            <w:tcW w:w="929" w:type="dxa"/>
            <w:gridSpan w:val="3"/>
          </w:tcPr>
          <w:p w14:paraId="5783ADE2" w14:textId="77777777" w:rsidR="006C32D2" w:rsidRPr="00A564B4" w:rsidRDefault="006C32D2" w:rsidP="006C32D2">
            <w:pPr>
              <w:pStyle w:val="TAL"/>
              <w:rPr>
                <w:lang w:eastAsia="zh-CN"/>
              </w:rPr>
            </w:pPr>
            <w:r w:rsidRPr="00A564B4">
              <w:rPr>
                <w:lang w:eastAsia="zh-CN"/>
              </w:rPr>
              <w:t>9.1.14.2</w:t>
            </w:r>
          </w:p>
        </w:tc>
        <w:tc>
          <w:tcPr>
            <w:tcW w:w="2960" w:type="dxa"/>
            <w:gridSpan w:val="2"/>
          </w:tcPr>
          <w:p w14:paraId="71B2AB9D" w14:textId="77777777" w:rsidR="006C32D2" w:rsidRPr="00A564B4" w:rsidRDefault="006C32D2" w:rsidP="006C32D2">
            <w:pPr>
              <w:pStyle w:val="TAL"/>
              <w:rPr>
                <w:lang w:eastAsia="zh-CN"/>
              </w:rPr>
            </w:pPr>
            <w:r w:rsidRPr="00A564B4">
              <w:rPr>
                <w:szCs w:val="16"/>
                <w:lang w:eastAsia="zh-CN"/>
              </w:rPr>
              <w:t xml:space="preserve">FDD Intra Frequency Relative RSRP Accuracy </w:t>
            </w:r>
            <w:r w:rsidRPr="00A564B4">
              <w:rPr>
                <w:szCs w:val="16"/>
                <w:lang w:eastAsia="en-US"/>
              </w:rPr>
              <w:t>under Time-Domain Measurement Resource Restriction with CRS Assistance Information and Non-MBSFN ABS (feICIC)</w:t>
            </w:r>
          </w:p>
        </w:tc>
        <w:tc>
          <w:tcPr>
            <w:tcW w:w="828" w:type="dxa"/>
            <w:gridSpan w:val="2"/>
          </w:tcPr>
          <w:p w14:paraId="6E6E912E"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2C48853" w14:textId="77777777" w:rsidR="006C32D2" w:rsidRPr="00A564B4" w:rsidRDefault="006C32D2" w:rsidP="006C32D2">
            <w:pPr>
              <w:pStyle w:val="TAL"/>
              <w:rPr>
                <w:lang w:eastAsia="en-US"/>
              </w:rPr>
            </w:pPr>
            <w:r w:rsidRPr="00A564B4">
              <w:rPr>
                <w:lang w:eastAsia="en-US"/>
              </w:rPr>
              <w:t>C59</w:t>
            </w:r>
          </w:p>
        </w:tc>
        <w:tc>
          <w:tcPr>
            <w:tcW w:w="2471" w:type="dxa"/>
            <w:gridSpan w:val="3"/>
          </w:tcPr>
          <w:p w14:paraId="68AEA04E"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E48CD78" w14:textId="77777777" w:rsidR="006C32D2" w:rsidRPr="00A564B4" w:rsidRDefault="006C32D2" w:rsidP="006C32D2">
            <w:pPr>
              <w:pStyle w:val="TAL"/>
              <w:rPr>
                <w:lang w:eastAsia="en-US"/>
              </w:rPr>
            </w:pPr>
          </w:p>
        </w:tc>
        <w:tc>
          <w:tcPr>
            <w:tcW w:w="1695" w:type="dxa"/>
            <w:gridSpan w:val="3"/>
            <w:shd w:val="clear" w:color="auto" w:fill="auto"/>
          </w:tcPr>
          <w:p w14:paraId="19FF351C" w14:textId="77777777" w:rsidR="006C32D2" w:rsidRPr="00A564B4" w:rsidRDefault="006C32D2" w:rsidP="006C32D2">
            <w:pPr>
              <w:pStyle w:val="TAL"/>
              <w:rPr>
                <w:lang w:eastAsia="en-US"/>
              </w:rPr>
            </w:pPr>
          </w:p>
        </w:tc>
        <w:tc>
          <w:tcPr>
            <w:tcW w:w="1717" w:type="dxa"/>
            <w:gridSpan w:val="3"/>
          </w:tcPr>
          <w:p w14:paraId="6EA535B5" w14:textId="77777777" w:rsidR="006C32D2" w:rsidRPr="00A564B4" w:rsidRDefault="006C32D2" w:rsidP="006C32D2">
            <w:pPr>
              <w:pStyle w:val="TAL"/>
              <w:rPr>
                <w:lang w:eastAsia="en-US"/>
              </w:rPr>
            </w:pPr>
          </w:p>
        </w:tc>
      </w:tr>
      <w:tr w:rsidR="006C32D2" w:rsidRPr="00A564B4" w14:paraId="7E4D7EF4" w14:textId="77777777" w:rsidTr="006C32D2">
        <w:trPr>
          <w:gridAfter w:val="2"/>
          <w:wAfter w:w="143" w:type="dxa"/>
          <w:cantSplit/>
          <w:jc w:val="center"/>
        </w:trPr>
        <w:tc>
          <w:tcPr>
            <w:tcW w:w="929" w:type="dxa"/>
            <w:gridSpan w:val="3"/>
          </w:tcPr>
          <w:p w14:paraId="4C2B974F" w14:textId="77777777" w:rsidR="006C32D2" w:rsidRPr="00A564B4" w:rsidRDefault="006C32D2" w:rsidP="006C32D2">
            <w:pPr>
              <w:pStyle w:val="TAL"/>
              <w:rPr>
                <w:lang w:eastAsia="zh-CN"/>
              </w:rPr>
            </w:pPr>
            <w:r w:rsidRPr="00A564B4">
              <w:rPr>
                <w:lang w:eastAsia="zh-CN"/>
              </w:rPr>
              <w:t>9.1.15.1</w:t>
            </w:r>
          </w:p>
        </w:tc>
        <w:tc>
          <w:tcPr>
            <w:tcW w:w="2960" w:type="dxa"/>
            <w:gridSpan w:val="2"/>
          </w:tcPr>
          <w:p w14:paraId="3F588578" w14:textId="77777777" w:rsidR="006C32D2" w:rsidRPr="00A564B4" w:rsidRDefault="006C32D2" w:rsidP="006C32D2">
            <w:pPr>
              <w:pStyle w:val="TAL"/>
              <w:rPr>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42052948"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B0D7D15" w14:textId="77777777" w:rsidR="006C32D2" w:rsidRPr="00A564B4" w:rsidRDefault="006C32D2" w:rsidP="006C32D2">
            <w:pPr>
              <w:pStyle w:val="TAL"/>
              <w:rPr>
                <w:lang w:eastAsia="en-US"/>
              </w:rPr>
            </w:pPr>
            <w:r w:rsidRPr="00A564B4">
              <w:rPr>
                <w:lang w:eastAsia="en-US"/>
              </w:rPr>
              <w:t>C60</w:t>
            </w:r>
          </w:p>
        </w:tc>
        <w:tc>
          <w:tcPr>
            <w:tcW w:w="2471" w:type="dxa"/>
            <w:gridSpan w:val="3"/>
          </w:tcPr>
          <w:p w14:paraId="2F8464DF"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51E9B7A" w14:textId="77777777" w:rsidR="006C32D2" w:rsidRPr="00A564B4" w:rsidRDefault="006C32D2" w:rsidP="006C32D2">
            <w:pPr>
              <w:pStyle w:val="TAL"/>
              <w:rPr>
                <w:lang w:eastAsia="en-US"/>
              </w:rPr>
            </w:pPr>
          </w:p>
        </w:tc>
        <w:tc>
          <w:tcPr>
            <w:tcW w:w="1695" w:type="dxa"/>
            <w:gridSpan w:val="3"/>
            <w:shd w:val="clear" w:color="auto" w:fill="auto"/>
          </w:tcPr>
          <w:p w14:paraId="023F5058" w14:textId="77777777" w:rsidR="006C32D2" w:rsidRPr="00A564B4" w:rsidRDefault="006C32D2" w:rsidP="006C32D2">
            <w:pPr>
              <w:pStyle w:val="TAL"/>
              <w:rPr>
                <w:lang w:eastAsia="en-US"/>
              </w:rPr>
            </w:pPr>
          </w:p>
        </w:tc>
        <w:tc>
          <w:tcPr>
            <w:tcW w:w="1717" w:type="dxa"/>
            <w:gridSpan w:val="3"/>
          </w:tcPr>
          <w:p w14:paraId="51F9FC36" w14:textId="77777777" w:rsidR="006C32D2" w:rsidRPr="00A564B4" w:rsidRDefault="006C32D2" w:rsidP="006C32D2">
            <w:pPr>
              <w:pStyle w:val="TAL"/>
              <w:rPr>
                <w:lang w:eastAsia="en-US"/>
              </w:rPr>
            </w:pPr>
          </w:p>
        </w:tc>
      </w:tr>
      <w:tr w:rsidR="006C32D2" w:rsidRPr="00A564B4" w14:paraId="2FF10953" w14:textId="77777777" w:rsidTr="006C32D2">
        <w:trPr>
          <w:gridAfter w:val="2"/>
          <w:wAfter w:w="143" w:type="dxa"/>
          <w:cantSplit/>
          <w:jc w:val="center"/>
        </w:trPr>
        <w:tc>
          <w:tcPr>
            <w:tcW w:w="929" w:type="dxa"/>
            <w:gridSpan w:val="3"/>
          </w:tcPr>
          <w:p w14:paraId="7E0C5797" w14:textId="77777777" w:rsidR="006C32D2" w:rsidRPr="00A564B4" w:rsidRDefault="006C32D2" w:rsidP="006C32D2">
            <w:pPr>
              <w:pStyle w:val="TAL"/>
              <w:rPr>
                <w:lang w:eastAsia="zh-CN"/>
              </w:rPr>
            </w:pPr>
            <w:r w:rsidRPr="00A564B4">
              <w:rPr>
                <w:lang w:eastAsia="zh-CN"/>
              </w:rPr>
              <w:t>9.1.15.1_1</w:t>
            </w:r>
          </w:p>
        </w:tc>
        <w:tc>
          <w:tcPr>
            <w:tcW w:w="2960" w:type="dxa"/>
            <w:gridSpan w:val="2"/>
          </w:tcPr>
          <w:p w14:paraId="3A892CEC" w14:textId="77777777" w:rsidR="006C32D2" w:rsidRPr="00A564B4" w:rsidRDefault="006C32D2" w:rsidP="006C32D2">
            <w:pPr>
              <w:pStyle w:val="TAL"/>
              <w:rPr>
                <w:szCs w:val="16"/>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B8D375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90199C" w14:textId="77777777" w:rsidR="006C32D2" w:rsidRPr="00A564B4" w:rsidRDefault="006C32D2" w:rsidP="006C32D2">
            <w:pPr>
              <w:pStyle w:val="TAL"/>
              <w:rPr>
                <w:lang w:eastAsia="en-US"/>
              </w:rPr>
            </w:pPr>
            <w:r w:rsidRPr="00A564B4">
              <w:rPr>
                <w:lang w:eastAsia="en-US"/>
              </w:rPr>
              <w:t>C60</w:t>
            </w:r>
          </w:p>
        </w:tc>
        <w:tc>
          <w:tcPr>
            <w:tcW w:w="2471" w:type="dxa"/>
            <w:gridSpan w:val="3"/>
          </w:tcPr>
          <w:p w14:paraId="3A3340D3"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5B4ABF9C" w14:textId="77777777" w:rsidR="006C32D2" w:rsidRPr="00A564B4" w:rsidRDefault="006C32D2" w:rsidP="006C32D2">
            <w:pPr>
              <w:pStyle w:val="TAL"/>
              <w:rPr>
                <w:lang w:eastAsia="en-US"/>
              </w:rPr>
            </w:pPr>
          </w:p>
        </w:tc>
        <w:tc>
          <w:tcPr>
            <w:tcW w:w="1695" w:type="dxa"/>
            <w:gridSpan w:val="3"/>
            <w:shd w:val="clear" w:color="auto" w:fill="auto"/>
          </w:tcPr>
          <w:p w14:paraId="5DA59F28" w14:textId="77777777" w:rsidR="006C32D2" w:rsidRPr="00A564B4" w:rsidRDefault="006C32D2" w:rsidP="006C32D2">
            <w:pPr>
              <w:pStyle w:val="TAL"/>
              <w:rPr>
                <w:lang w:eastAsia="en-US"/>
              </w:rPr>
            </w:pPr>
          </w:p>
        </w:tc>
        <w:tc>
          <w:tcPr>
            <w:tcW w:w="1717" w:type="dxa"/>
            <w:gridSpan w:val="3"/>
          </w:tcPr>
          <w:p w14:paraId="35D7B96B" w14:textId="77777777" w:rsidR="006C32D2" w:rsidRPr="00A564B4" w:rsidRDefault="006C32D2" w:rsidP="006C32D2">
            <w:pPr>
              <w:pStyle w:val="TAL"/>
              <w:rPr>
                <w:lang w:eastAsia="en-US"/>
              </w:rPr>
            </w:pPr>
          </w:p>
        </w:tc>
      </w:tr>
      <w:tr w:rsidR="006C32D2" w:rsidRPr="00A564B4" w14:paraId="1E45E38C" w14:textId="77777777" w:rsidTr="006C32D2">
        <w:trPr>
          <w:gridAfter w:val="2"/>
          <w:wAfter w:w="143" w:type="dxa"/>
          <w:cantSplit/>
          <w:jc w:val="center"/>
        </w:trPr>
        <w:tc>
          <w:tcPr>
            <w:tcW w:w="929" w:type="dxa"/>
            <w:gridSpan w:val="3"/>
          </w:tcPr>
          <w:p w14:paraId="4CFF8B9E" w14:textId="77777777" w:rsidR="006C32D2" w:rsidRPr="00A564B4" w:rsidRDefault="006C32D2" w:rsidP="006C32D2">
            <w:pPr>
              <w:pStyle w:val="TAL"/>
              <w:rPr>
                <w:lang w:eastAsia="zh-CN"/>
              </w:rPr>
            </w:pPr>
            <w:r w:rsidRPr="00A564B4">
              <w:rPr>
                <w:lang w:eastAsia="zh-CN"/>
              </w:rPr>
              <w:t>9.1.15.2</w:t>
            </w:r>
          </w:p>
        </w:tc>
        <w:tc>
          <w:tcPr>
            <w:tcW w:w="2960" w:type="dxa"/>
            <w:gridSpan w:val="2"/>
          </w:tcPr>
          <w:p w14:paraId="029C1DC5" w14:textId="77777777" w:rsidR="006C32D2" w:rsidRPr="00A564B4" w:rsidRDefault="006C32D2" w:rsidP="006C32D2">
            <w:pPr>
              <w:pStyle w:val="TAL"/>
              <w:rPr>
                <w:lang w:eastAsia="zh-CN"/>
              </w:rPr>
            </w:pPr>
            <w:r w:rsidRPr="00A564B4">
              <w:rPr>
                <w:szCs w:val="16"/>
                <w:lang w:eastAsia="zh-CN"/>
              </w:rPr>
              <w:t xml:space="preserve">TDD Intra Frequency Relative RSRP Accuracy </w:t>
            </w:r>
            <w:r w:rsidRPr="00A564B4">
              <w:rPr>
                <w:szCs w:val="16"/>
                <w:lang w:eastAsia="en-US"/>
              </w:rPr>
              <w:t>under Time-Domain Measurement Resource Restriction with CRS Assistance Information and Non-MBSFN ABS</w:t>
            </w:r>
          </w:p>
        </w:tc>
        <w:tc>
          <w:tcPr>
            <w:tcW w:w="828" w:type="dxa"/>
            <w:gridSpan w:val="2"/>
          </w:tcPr>
          <w:p w14:paraId="3A2EBB39"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DD15D71" w14:textId="77777777" w:rsidR="006C32D2" w:rsidRPr="00A564B4" w:rsidRDefault="006C32D2" w:rsidP="006C32D2">
            <w:pPr>
              <w:pStyle w:val="TAL"/>
              <w:rPr>
                <w:lang w:eastAsia="en-US"/>
              </w:rPr>
            </w:pPr>
            <w:r w:rsidRPr="00A564B4">
              <w:rPr>
                <w:lang w:eastAsia="en-US"/>
              </w:rPr>
              <w:t>C60</w:t>
            </w:r>
          </w:p>
        </w:tc>
        <w:tc>
          <w:tcPr>
            <w:tcW w:w="2471" w:type="dxa"/>
            <w:gridSpan w:val="3"/>
          </w:tcPr>
          <w:p w14:paraId="53FA797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B1293A9" w14:textId="77777777" w:rsidR="006C32D2" w:rsidRPr="00A564B4" w:rsidRDefault="006C32D2" w:rsidP="006C32D2">
            <w:pPr>
              <w:pStyle w:val="TAL"/>
              <w:rPr>
                <w:lang w:eastAsia="en-US"/>
              </w:rPr>
            </w:pPr>
          </w:p>
        </w:tc>
        <w:tc>
          <w:tcPr>
            <w:tcW w:w="1695" w:type="dxa"/>
            <w:gridSpan w:val="3"/>
            <w:shd w:val="clear" w:color="auto" w:fill="auto"/>
          </w:tcPr>
          <w:p w14:paraId="22B79489" w14:textId="77777777" w:rsidR="006C32D2" w:rsidRPr="00A564B4" w:rsidRDefault="006C32D2" w:rsidP="006C32D2">
            <w:pPr>
              <w:pStyle w:val="TAL"/>
              <w:rPr>
                <w:lang w:eastAsia="en-US"/>
              </w:rPr>
            </w:pPr>
          </w:p>
        </w:tc>
        <w:tc>
          <w:tcPr>
            <w:tcW w:w="1717" w:type="dxa"/>
            <w:gridSpan w:val="3"/>
          </w:tcPr>
          <w:p w14:paraId="77CA12F3" w14:textId="77777777" w:rsidR="006C32D2" w:rsidRPr="00A564B4" w:rsidRDefault="006C32D2" w:rsidP="006C32D2">
            <w:pPr>
              <w:pStyle w:val="TAL"/>
              <w:rPr>
                <w:lang w:eastAsia="en-US"/>
              </w:rPr>
            </w:pPr>
          </w:p>
        </w:tc>
      </w:tr>
      <w:tr w:rsidR="006C32D2" w:rsidRPr="00A564B4" w14:paraId="33976F4B" w14:textId="77777777" w:rsidTr="006C32D2">
        <w:trPr>
          <w:gridAfter w:val="2"/>
          <w:wAfter w:w="143" w:type="dxa"/>
          <w:cantSplit/>
          <w:jc w:val="center"/>
        </w:trPr>
        <w:tc>
          <w:tcPr>
            <w:tcW w:w="929" w:type="dxa"/>
            <w:gridSpan w:val="3"/>
          </w:tcPr>
          <w:p w14:paraId="7A3741A8" w14:textId="77777777" w:rsidR="006C32D2" w:rsidRPr="00A564B4" w:rsidRDefault="006C32D2" w:rsidP="006C32D2">
            <w:pPr>
              <w:pStyle w:val="TAL"/>
              <w:rPr>
                <w:lang w:eastAsia="zh-CN"/>
              </w:rPr>
            </w:pPr>
            <w:r w:rsidRPr="00A564B4">
              <w:rPr>
                <w:lang w:eastAsia="zh-CN"/>
              </w:rPr>
              <w:t>9.1.16.1</w:t>
            </w:r>
          </w:p>
        </w:tc>
        <w:tc>
          <w:tcPr>
            <w:tcW w:w="2960" w:type="dxa"/>
            <w:gridSpan w:val="2"/>
          </w:tcPr>
          <w:p w14:paraId="34DEB508" w14:textId="77777777" w:rsidR="006C32D2" w:rsidRPr="00A564B4" w:rsidRDefault="006C32D2" w:rsidP="006C32D2">
            <w:pPr>
              <w:pStyle w:val="TAL"/>
              <w:rPr>
                <w:lang w:eastAsia="zh-CN"/>
              </w:rPr>
            </w:pPr>
            <w:r w:rsidRPr="00A564B4">
              <w:rPr>
                <w:lang w:eastAsia="en-US"/>
              </w:rPr>
              <w:t>FDD Intra Frequency Absolute RSRP Accuracy</w:t>
            </w:r>
            <w:r w:rsidRPr="00A564B4">
              <w:rPr>
                <w:lang w:eastAsia="zh-CN"/>
              </w:rPr>
              <w:t xml:space="preserve"> for 5MHz Bandwidth</w:t>
            </w:r>
          </w:p>
        </w:tc>
        <w:tc>
          <w:tcPr>
            <w:tcW w:w="828" w:type="dxa"/>
            <w:gridSpan w:val="2"/>
          </w:tcPr>
          <w:p w14:paraId="5ED3B611"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7AFC92EC" w14:textId="77777777" w:rsidR="006C32D2" w:rsidRPr="00A564B4" w:rsidRDefault="006C32D2" w:rsidP="006C32D2">
            <w:pPr>
              <w:pStyle w:val="TAL"/>
              <w:rPr>
                <w:lang w:eastAsia="zh-CN"/>
              </w:rPr>
            </w:pPr>
            <w:r w:rsidRPr="00A564B4">
              <w:rPr>
                <w:lang w:eastAsia="en-US"/>
              </w:rPr>
              <w:t>C50</w:t>
            </w:r>
          </w:p>
        </w:tc>
        <w:tc>
          <w:tcPr>
            <w:tcW w:w="2471" w:type="dxa"/>
            <w:gridSpan w:val="3"/>
          </w:tcPr>
          <w:p w14:paraId="469D6564"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 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1F477855" w14:textId="77777777" w:rsidR="006C32D2" w:rsidRPr="00A564B4" w:rsidRDefault="006C32D2" w:rsidP="006C32D2">
            <w:pPr>
              <w:pStyle w:val="TAL"/>
              <w:rPr>
                <w:lang w:eastAsia="en-US"/>
              </w:rPr>
            </w:pPr>
          </w:p>
        </w:tc>
        <w:tc>
          <w:tcPr>
            <w:tcW w:w="1695" w:type="dxa"/>
            <w:gridSpan w:val="3"/>
            <w:shd w:val="clear" w:color="auto" w:fill="auto"/>
          </w:tcPr>
          <w:p w14:paraId="13E027E7" w14:textId="77777777" w:rsidR="006C32D2" w:rsidRPr="00A564B4" w:rsidRDefault="006C32D2" w:rsidP="006C32D2">
            <w:pPr>
              <w:pStyle w:val="TAL"/>
              <w:rPr>
                <w:lang w:eastAsia="en-US"/>
              </w:rPr>
            </w:pPr>
          </w:p>
        </w:tc>
        <w:tc>
          <w:tcPr>
            <w:tcW w:w="1717" w:type="dxa"/>
            <w:gridSpan w:val="3"/>
          </w:tcPr>
          <w:p w14:paraId="19678649" w14:textId="77777777" w:rsidR="006C32D2" w:rsidRPr="00A564B4" w:rsidRDefault="006C32D2" w:rsidP="006C32D2">
            <w:pPr>
              <w:pStyle w:val="TAL"/>
              <w:rPr>
                <w:lang w:eastAsia="en-US"/>
              </w:rPr>
            </w:pPr>
          </w:p>
        </w:tc>
      </w:tr>
      <w:tr w:rsidR="006C32D2" w:rsidRPr="00A564B4" w14:paraId="489DF3F2" w14:textId="77777777" w:rsidTr="006C32D2">
        <w:trPr>
          <w:gridAfter w:val="2"/>
          <w:wAfter w:w="143" w:type="dxa"/>
          <w:cantSplit/>
          <w:jc w:val="center"/>
        </w:trPr>
        <w:tc>
          <w:tcPr>
            <w:tcW w:w="929" w:type="dxa"/>
            <w:gridSpan w:val="3"/>
          </w:tcPr>
          <w:p w14:paraId="539562BE" w14:textId="77777777" w:rsidR="006C32D2" w:rsidRPr="00A564B4" w:rsidRDefault="006C32D2" w:rsidP="006C32D2">
            <w:pPr>
              <w:pStyle w:val="TAL"/>
              <w:rPr>
                <w:lang w:eastAsia="zh-CN"/>
              </w:rPr>
            </w:pPr>
            <w:r w:rsidRPr="00A564B4">
              <w:rPr>
                <w:lang w:eastAsia="en-US"/>
              </w:rPr>
              <w:t>9.1.16.1_1</w:t>
            </w:r>
          </w:p>
        </w:tc>
        <w:tc>
          <w:tcPr>
            <w:tcW w:w="2960" w:type="dxa"/>
            <w:gridSpan w:val="2"/>
          </w:tcPr>
          <w:p w14:paraId="24F9EC57" w14:textId="77777777" w:rsidR="006C32D2" w:rsidRPr="00A564B4" w:rsidRDefault="006C32D2" w:rsidP="006C32D2">
            <w:pPr>
              <w:pStyle w:val="TAL"/>
              <w:rPr>
                <w:lang w:eastAsia="en-US"/>
              </w:rPr>
            </w:pPr>
            <w:r w:rsidRPr="00A564B4">
              <w:rPr>
                <w:lang w:eastAsia="en-US"/>
              </w:rPr>
              <w:t>FDD Intra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2EC8CD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E4CA28" w14:textId="77777777" w:rsidR="006C32D2" w:rsidRPr="00A564B4" w:rsidRDefault="006C32D2" w:rsidP="006C32D2">
            <w:pPr>
              <w:pStyle w:val="TAL"/>
              <w:rPr>
                <w:lang w:eastAsia="en-US"/>
              </w:rPr>
            </w:pPr>
            <w:r w:rsidRPr="00A564B4">
              <w:rPr>
                <w:lang w:eastAsia="en-US"/>
              </w:rPr>
              <w:t>C50</w:t>
            </w:r>
          </w:p>
        </w:tc>
        <w:tc>
          <w:tcPr>
            <w:tcW w:w="2471" w:type="dxa"/>
            <w:gridSpan w:val="3"/>
          </w:tcPr>
          <w:p w14:paraId="4F2C527F"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7265B68A" w14:textId="77777777" w:rsidR="006C32D2" w:rsidRPr="00A564B4" w:rsidRDefault="006C32D2" w:rsidP="006C32D2">
            <w:pPr>
              <w:pStyle w:val="TAL"/>
              <w:rPr>
                <w:lang w:eastAsia="en-US"/>
              </w:rPr>
            </w:pPr>
          </w:p>
        </w:tc>
        <w:tc>
          <w:tcPr>
            <w:tcW w:w="1695" w:type="dxa"/>
            <w:gridSpan w:val="3"/>
            <w:shd w:val="clear" w:color="auto" w:fill="auto"/>
          </w:tcPr>
          <w:p w14:paraId="4318B542" w14:textId="77777777" w:rsidR="006C32D2" w:rsidRPr="00A564B4" w:rsidRDefault="006C32D2" w:rsidP="006C32D2">
            <w:pPr>
              <w:pStyle w:val="TAL"/>
              <w:rPr>
                <w:lang w:eastAsia="en-US"/>
              </w:rPr>
            </w:pPr>
          </w:p>
        </w:tc>
        <w:tc>
          <w:tcPr>
            <w:tcW w:w="1717" w:type="dxa"/>
            <w:gridSpan w:val="3"/>
          </w:tcPr>
          <w:p w14:paraId="25EE78D3" w14:textId="77777777" w:rsidR="006C32D2" w:rsidRPr="00A564B4" w:rsidRDefault="006C32D2" w:rsidP="006C32D2">
            <w:pPr>
              <w:pStyle w:val="TAL"/>
              <w:rPr>
                <w:lang w:eastAsia="en-US"/>
              </w:rPr>
            </w:pPr>
          </w:p>
        </w:tc>
      </w:tr>
      <w:tr w:rsidR="006C32D2" w:rsidRPr="00A564B4" w14:paraId="40E4C0F0" w14:textId="77777777" w:rsidTr="006C32D2">
        <w:trPr>
          <w:gridAfter w:val="2"/>
          <w:wAfter w:w="143" w:type="dxa"/>
          <w:cantSplit/>
          <w:jc w:val="center"/>
        </w:trPr>
        <w:tc>
          <w:tcPr>
            <w:tcW w:w="929" w:type="dxa"/>
            <w:gridSpan w:val="3"/>
          </w:tcPr>
          <w:p w14:paraId="6EA454B7" w14:textId="77777777" w:rsidR="006C32D2" w:rsidRPr="00A564B4" w:rsidRDefault="006C32D2" w:rsidP="006C32D2">
            <w:pPr>
              <w:pStyle w:val="TAL"/>
              <w:rPr>
                <w:lang w:eastAsia="zh-CN"/>
              </w:rPr>
            </w:pPr>
            <w:r w:rsidRPr="00A564B4">
              <w:rPr>
                <w:lang w:eastAsia="zh-CN"/>
              </w:rPr>
              <w:t>9.1.16.2</w:t>
            </w:r>
          </w:p>
        </w:tc>
        <w:tc>
          <w:tcPr>
            <w:tcW w:w="2960" w:type="dxa"/>
            <w:gridSpan w:val="2"/>
          </w:tcPr>
          <w:p w14:paraId="3152ED76" w14:textId="77777777" w:rsidR="006C32D2" w:rsidRPr="00A564B4" w:rsidRDefault="006C32D2" w:rsidP="006C32D2">
            <w:pPr>
              <w:pStyle w:val="TAL"/>
              <w:rPr>
                <w:lang w:eastAsia="en-US"/>
              </w:rPr>
            </w:pPr>
            <w:r w:rsidRPr="00A564B4">
              <w:rPr>
                <w:lang w:eastAsia="en-US"/>
              </w:rPr>
              <w:t>FDD Intra Frequency Relative Accuracy of RSRP</w:t>
            </w:r>
            <w:r w:rsidRPr="00A564B4">
              <w:rPr>
                <w:lang w:eastAsia="zh-CN"/>
              </w:rPr>
              <w:t xml:space="preserve"> for 5MHz Bandwidth</w:t>
            </w:r>
          </w:p>
        </w:tc>
        <w:tc>
          <w:tcPr>
            <w:tcW w:w="828" w:type="dxa"/>
            <w:gridSpan w:val="2"/>
          </w:tcPr>
          <w:p w14:paraId="556CA0CE"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1EFFA" w14:textId="77777777" w:rsidR="006C32D2" w:rsidRPr="00A564B4" w:rsidRDefault="006C32D2" w:rsidP="006C32D2">
            <w:pPr>
              <w:pStyle w:val="TAL"/>
              <w:rPr>
                <w:lang w:eastAsia="zh-CN"/>
              </w:rPr>
            </w:pPr>
            <w:r w:rsidRPr="00A564B4">
              <w:rPr>
                <w:lang w:eastAsia="en-US"/>
              </w:rPr>
              <w:t>C50</w:t>
            </w:r>
          </w:p>
        </w:tc>
        <w:tc>
          <w:tcPr>
            <w:tcW w:w="2471" w:type="dxa"/>
            <w:gridSpan w:val="3"/>
          </w:tcPr>
          <w:p w14:paraId="1F402E4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7C3D09B3" w14:textId="77777777" w:rsidR="006C32D2" w:rsidRPr="00A564B4" w:rsidRDefault="006C32D2" w:rsidP="006C32D2">
            <w:pPr>
              <w:pStyle w:val="TAL"/>
              <w:rPr>
                <w:lang w:eastAsia="en-US"/>
              </w:rPr>
            </w:pPr>
          </w:p>
        </w:tc>
        <w:tc>
          <w:tcPr>
            <w:tcW w:w="1695" w:type="dxa"/>
            <w:gridSpan w:val="3"/>
            <w:shd w:val="clear" w:color="auto" w:fill="auto"/>
          </w:tcPr>
          <w:p w14:paraId="4CAA0E0A" w14:textId="77777777" w:rsidR="006C32D2" w:rsidRPr="00A564B4" w:rsidRDefault="006C32D2" w:rsidP="006C32D2">
            <w:pPr>
              <w:pStyle w:val="TAL"/>
              <w:rPr>
                <w:lang w:eastAsia="en-US"/>
              </w:rPr>
            </w:pPr>
          </w:p>
        </w:tc>
        <w:tc>
          <w:tcPr>
            <w:tcW w:w="1717" w:type="dxa"/>
            <w:gridSpan w:val="3"/>
          </w:tcPr>
          <w:p w14:paraId="32E972C5" w14:textId="77777777" w:rsidR="006C32D2" w:rsidRPr="00A564B4" w:rsidRDefault="006C32D2" w:rsidP="006C32D2">
            <w:pPr>
              <w:pStyle w:val="TAL"/>
              <w:rPr>
                <w:lang w:eastAsia="en-US"/>
              </w:rPr>
            </w:pPr>
          </w:p>
        </w:tc>
      </w:tr>
      <w:tr w:rsidR="006C32D2" w:rsidRPr="00A564B4" w14:paraId="3EDD2ABD" w14:textId="77777777" w:rsidTr="006C32D2">
        <w:trPr>
          <w:gridAfter w:val="2"/>
          <w:wAfter w:w="143" w:type="dxa"/>
          <w:cantSplit/>
          <w:jc w:val="center"/>
        </w:trPr>
        <w:tc>
          <w:tcPr>
            <w:tcW w:w="929" w:type="dxa"/>
            <w:gridSpan w:val="3"/>
          </w:tcPr>
          <w:p w14:paraId="22CA9B12" w14:textId="77777777" w:rsidR="006C32D2" w:rsidRPr="00A564B4" w:rsidRDefault="006C32D2" w:rsidP="006C32D2">
            <w:pPr>
              <w:pStyle w:val="TAL"/>
              <w:rPr>
                <w:lang w:eastAsia="zh-CN"/>
              </w:rPr>
            </w:pPr>
            <w:r w:rsidRPr="00A564B4">
              <w:rPr>
                <w:lang w:eastAsia="zh-CN"/>
              </w:rPr>
              <w:t>9.1.17.1</w:t>
            </w:r>
          </w:p>
        </w:tc>
        <w:tc>
          <w:tcPr>
            <w:tcW w:w="2960" w:type="dxa"/>
            <w:gridSpan w:val="2"/>
          </w:tcPr>
          <w:p w14:paraId="51ABB9E2"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for 5MHz Bandwidth</w:t>
            </w:r>
          </w:p>
        </w:tc>
        <w:tc>
          <w:tcPr>
            <w:tcW w:w="828" w:type="dxa"/>
            <w:gridSpan w:val="2"/>
          </w:tcPr>
          <w:p w14:paraId="440703B8"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C2683E8" w14:textId="77777777" w:rsidR="006C32D2" w:rsidRPr="00A564B4" w:rsidRDefault="006C32D2" w:rsidP="006C32D2">
            <w:pPr>
              <w:pStyle w:val="TAL"/>
              <w:rPr>
                <w:lang w:eastAsia="zh-CN"/>
              </w:rPr>
            </w:pPr>
            <w:r w:rsidRPr="00A564B4">
              <w:rPr>
                <w:lang w:eastAsia="en-US"/>
              </w:rPr>
              <w:t>C51</w:t>
            </w:r>
          </w:p>
        </w:tc>
        <w:tc>
          <w:tcPr>
            <w:tcW w:w="2471" w:type="dxa"/>
            <w:gridSpan w:val="3"/>
          </w:tcPr>
          <w:p w14:paraId="4C9F41D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14AE61F3" w14:textId="77777777" w:rsidR="006C32D2" w:rsidRPr="00A564B4" w:rsidRDefault="006C32D2" w:rsidP="006C32D2">
            <w:pPr>
              <w:pStyle w:val="TAL"/>
              <w:rPr>
                <w:lang w:eastAsia="en-US"/>
              </w:rPr>
            </w:pPr>
          </w:p>
        </w:tc>
        <w:tc>
          <w:tcPr>
            <w:tcW w:w="1695" w:type="dxa"/>
            <w:gridSpan w:val="3"/>
            <w:shd w:val="clear" w:color="auto" w:fill="auto"/>
          </w:tcPr>
          <w:p w14:paraId="00F076A1" w14:textId="77777777" w:rsidR="006C32D2" w:rsidRPr="00A564B4" w:rsidRDefault="006C32D2" w:rsidP="006C32D2">
            <w:pPr>
              <w:pStyle w:val="TAL"/>
              <w:rPr>
                <w:lang w:eastAsia="en-US"/>
              </w:rPr>
            </w:pPr>
          </w:p>
        </w:tc>
        <w:tc>
          <w:tcPr>
            <w:tcW w:w="1717" w:type="dxa"/>
            <w:gridSpan w:val="3"/>
          </w:tcPr>
          <w:p w14:paraId="2403BFAE" w14:textId="77777777" w:rsidR="006C32D2" w:rsidRPr="00A564B4" w:rsidRDefault="006C32D2" w:rsidP="006C32D2">
            <w:pPr>
              <w:pStyle w:val="TAL"/>
              <w:rPr>
                <w:lang w:eastAsia="en-US"/>
              </w:rPr>
            </w:pPr>
          </w:p>
        </w:tc>
      </w:tr>
      <w:tr w:rsidR="006C32D2" w:rsidRPr="00A564B4" w14:paraId="1B9D51C7" w14:textId="77777777" w:rsidTr="006C32D2">
        <w:trPr>
          <w:gridAfter w:val="2"/>
          <w:wAfter w:w="143" w:type="dxa"/>
          <w:cantSplit/>
          <w:jc w:val="center"/>
        </w:trPr>
        <w:tc>
          <w:tcPr>
            <w:tcW w:w="929" w:type="dxa"/>
            <w:gridSpan w:val="3"/>
          </w:tcPr>
          <w:p w14:paraId="45BD604D" w14:textId="77777777" w:rsidR="006C32D2" w:rsidRPr="00A564B4" w:rsidRDefault="006C32D2" w:rsidP="006C32D2">
            <w:pPr>
              <w:pStyle w:val="TAL"/>
              <w:rPr>
                <w:lang w:eastAsia="zh-CN"/>
              </w:rPr>
            </w:pPr>
            <w:r w:rsidRPr="00A564B4">
              <w:rPr>
                <w:lang w:eastAsia="en-US"/>
              </w:rPr>
              <w:t>9.1.17.1_1</w:t>
            </w:r>
          </w:p>
        </w:tc>
        <w:tc>
          <w:tcPr>
            <w:tcW w:w="2960" w:type="dxa"/>
            <w:gridSpan w:val="2"/>
          </w:tcPr>
          <w:p w14:paraId="0D243EA5" w14:textId="77777777" w:rsidR="006C32D2" w:rsidRPr="00A564B4" w:rsidRDefault="006C32D2" w:rsidP="006C32D2">
            <w:pPr>
              <w:pStyle w:val="TAL"/>
              <w:rPr>
                <w:lang w:eastAsia="en-US"/>
              </w:rPr>
            </w:pPr>
            <w:r w:rsidRPr="00A564B4">
              <w:rPr>
                <w:lang w:eastAsia="en-US"/>
              </w:rPr>
              <w:t>FDD - FDD Inter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283FD2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93D0BB" w14:textId="77777777" w:rsidR="006C32D2" w:rsidRPr="00A564B4" w:rsidRDefault="006C32D2" w:rsidP="006C32D2">
            <w:pPr>
              <w:pStyle w:val="TAL"/>
              <w:rPr>
                <w:lang w:eastAsia="en-US"/>
              </w:rPr>
            </w:pPr>
            <w:r w:rsidRPr="00A564B4">
              <w:rPr>
                <w:lang w:eastAsia="en-US"/>
              </w:rPr>
              <w:t>C51</w:t>
            </w:r>
          </w:p>
        </w:tc>
        <w:tc>
          <w:tcPr>
            <w:tcW w:w="2471" w:type="dxa"/>
            <w:gridSpan w:val="3"/>
          </w:tcPr>
          <w:p w14:paraId="2DBB70A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0ADE4F0E" w14:textId="77777777" w:rsidR="006C32D2" w:rsidRPr="00A564B4" w:rsidRDefault="006C32D2" w:rsidP="006C32D2">
            <w:pPr>
              <w:pStyle w:val="TAL"/>
              <w:rPr>
                <w:lang w:eastAsia="en-US"/>
              </w:rPr>
            </w:pPr>
          </w:p>
        </w:tc>
        <w:tc>
          <w:tcPr>
            <w:tcW w:w="1695" w:type="dxa"/>
            <w:gridSpan w:val="3"/>
            <w:shd w:val="clear" w:color="auto" w:fill="auto"/>
          </w:tcPr>
          <w:p w14:paraId="0D8B7407" w14:textId="77777777" w:rsidR="006C32D2" w:rsidRPr="00A564B4" w:rsidRDefault="006C32D2" w:rsidP="006C32D2">
            <w:pPr>
              <w:pStyle w:val="TAL"/>
              <w:rPr>
                <w:lang w:eastAsia="en-US"/>
              </w:rPr>
            </w:pPr>
          </w:p>
        </w:tc>
        <w:tc>
          <w:tcPr>
            <w:tcW w:w="1717" w:type="dxa"/>
            <w:gridSpan w:val="3"/>
          </w:tcPr>
          <w:p w14:paraId="39EEDCE7" w14:textId="77777777" w:rsidR="006C32D2" w:rsidRPr="00A564B4" w:rsidRDefault="006C32D2" w:rsidP="006C32D2">
            <w:pPr>
              <w:pStyle w:val="TAL"/>
              <w:rPr>
                <w:lang w:eastAsia="en-US"/>
              </w:rPr>
            </w:pPr>
          </w:p>
        </w:tc>
      </w:tr>
      <w:tr w:rsidR="006C32D2" w:rsidRPr="00A564B4" w14:paraId="470E4875" w14:textId="77777777" w:rsidTr="006C32D2">
        <w:trPr>
          <w:gridAfter w:val="2"/>
          <w:wAfter w:w="143" w:type="dxa"/>
          <w:cantSplit/>
          <w:jc w:val="center"/>
        </w:trPr>
        <w:tc>
          <w:tcPr>
            <w:tcW w:w="929" w:type="dxa"/>
            <w:gridSpan w:val="3"/>
          </w:tcPr>
          <w:p w14:paraId="7D56FA2F" w14:textId="77777777" w:rsidR="006C32D2" w:rsidRPr="00A564B4" w:rsidRDefault="006C32D2" w:rsidP="006C32D2">
            <w:pPr>
              <w:pStyle w:val="TAL"/>
              <w:rPr>
                <w:lang w:eastAsia="zh-CN"/>
              </w:rPr>
            </w:pPr>
            <w:r w:rsidRPr="00A564B4">
              <w:rPr>
                <w:lang w:eastAsia="zh-CN"/>
              </w:rPr>
              <w:t>9.1.17.2</w:t>
            </w:r>
          </w:p>
        </w:tc>
        <w:tc>
          <w:tcPr>
            <w:tcW w:w="2960" w:type="dxa"/>
            <w:gridSpan w:val="2"/>
          </w:tcPr>
          <w:p w14:paraId="0CC8D470"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w:t>
            </w:r>
          </w:p>
        </w:tc>
        <w:tc>
          <w:tcPr>
            <w:tcW w:w="828" w:type="dxa"/>
            <w:gridSpan w:val="2"/>
          </w:tcPr>
          <w:p w14:paraId="0F8A8DCE"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16EC564" w14:textId="77777777" w:rsidR="006C32D2" w:rsidRPr="00A564B4" w:rsidRDefault="006C32D2" w:rsidP="006C32D2">
            <w:pPr>
              <w:pStyle w:val="TAL"/>
              <w:rPr>
                <w:lang w:eastAsia="zh-CN"/>
              </w:rPr>
            </w:pPr>
            <w:r w:rsidRPr="00A564B4">
              <w:rPr>
                <w:lang w:eastAsia="en-US"/>
              </w:rPr>
              <w:t>C51</w:t>
            </w:r>
          </w:p>
        </w:tc>
        <w:tc>
          <w:tcPr>
            <w:tcW w:w="2471" w:type="dxa"/>
            <w:gridSpan w:val="3"/>
          </w:tcPr>
          <w:p w14:paraId="219777F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Feature Group Indicators 16 and 25</w:t>
            </w:r>
          </w:p>
        </w:tc>
        <w:tc>
          <w:tcPr>
            <w:tcW w:w="1668" w:type="dxa"/>
            <w:gridSpan w:val="3"/>
            <w:shd w:val="clear" w:color="auto" w:fill="auto"/>
          </w:tcPr>
          <w:p w14:paraId="4AE19153" w14:textId="77777777" w:rsidR="006C32D2" w:rsidRPr="00A564B4" w:rsidRDefault="006C32D2" w:rsidP="006C32D2">
            <w:pPr>
              <w:pStyle w:val="TAL"/>
              <w:rPr>
                <w:lang w:eastAsia="en-US"/>
              </w:rPr>
            </w:pPr>
          </w:p>
        </w:tc>
        <w:tc>
          <w:tcPr>
            <w:tcW w:w="1695" w:type="dxa"/>
            <w:gridSpan w:val="3"/>
            <w:shd w:val="clear" w:color="auto" w:fill="auto"/>
          </w:tcPr>
          <w:p w14:paraId="4A90F425" w14:textId="77777777" w:rsidR="006C32D2" w:rsidRPr="00A564B4" w:rsidRDefault="006C32D2" w:rsidP="006C32D2">
            <w:pPr>
              <w:pStyle w:val="TAL"/>
              <w:rPr>
                <w:lang w:eastAsia="en-US"/>
              </w:rPr>
            </w:pPr>
          </w:p>
        </w:tc>
        <w:tc>
          <w:tcPr>
            <w:tcW w:w="1717" w:type="dxa"/>
            <w:gridSpan w:val="3"/>
          </w:tcPr>
          <w:p w14:paraId="35F304DC" w14:textId="77777777" w:rsidR="006C32D2" w:rsidRPr="00A564B4" w:rsidRDefault="006C32D2" w:rsidP="006C32D2">
            <w:pPr>
              <w:pStyle w:val="TAL"/>
              <w:rPr>
                <w:lang w:eastAsia="en-US"/>
              </w:rPr>
            </w:pPr>
          </w:p>
        </w:tc>
      </w:tr>
      <w:tr w:rsidR="006C32D2" w:rsidRPr="00A564B4" w14:paraId="27ACC560" w14:textId="77777777" w:rsidTr="006C32D2">
        <w:trPr>
          <w:gridAfter w:val="2"/>
          <w:wAfter w:w="143" w:type="dxa"/>
          <w:cantSplit/>
          <w:jc w:val="center"/>
        </w:trPr>
        <w:tc>
          <w:tcPr>
            <w:tcW w:w="929" w:type="dxa"/>
            <w:gridSpan w:val="3"/>
          </w:tcPr>
          <w:p w14:paraId="09FE96DC" w14:textId="77777777" w:rsidR="006C32D2" w:rsidRPr="00A564B4" w:rsidRDefault="006C32D2" w:rsidP="006C32D2">
            <w:pPr>
              <w:pStyle w:val="TAL"/>
              <w:rPr>
                <w:lang w:eastAsia="zh-CN"/>
              </w:rPr>
            </w:pPr>
            <w:r w:rsidRPr="00A564B4">
              <w:rPr>
                <w:lang w:eastAsia="zh-CN"/>
              </w:rPr>
              <w:t>9.1.17.2_1</w:t>
            </w:r>
          </w:p>
        </w:tc>
        <w:tc>
          <w:tcPr>
            <w:tcW w:w="2960" w:type="dxa"/>
            <w:gridSpan w:val="2"/>
          </w:tcPr>
          <w:p w14:paraId="06EE2E0C"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A693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18B012F" w14:textId="77777777" w:rsidR="006C32D2" w:rsidRPr="00A564B4" w:rsidRDefault="006C32D2" w:rsidP="006C32D2">
            <w:pPr>
              <w:pStyle w:val="TAL"/>
              <w:rPr>
                <w:lang w:eastAsia="en-US"/>
              </w:rPr>
            </w:pPr>
            <w:r w:rsidRPr="00A564B4">
              <w:rPr>
                <w:lang w:eastAsia="en-US"/>
              </w:rPr>
              <w:t>C51</w:t>
            </w:r>
          </w:p>
        </w:tc>
        <w:tc>
          <w:tcPr>
            <w:tcW w:w="2471" w:type="dxa"/>
            <w:gridSpan w:val="3"/>
          </w:tcPr>
          <w:p w14:paraId="3CB9273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26232DB9" w14:textId="77777777" w:rsidR="006C32D2" w:rsidRPr="00A564B4" w:rsidRDefault="006C32D2" w:rsidP="006C32D2">
            <w:pPr>
              <w:pStyle w:val="TAL"/>
              <w:rPr>
                <w:lang w:eastAsia="en-US"/>
              </w:rPr>
            </w:pPr>
          </w:p>
        </w:tc>
        <w:tc>
          <w:tcPr>
            <w:tcW w:w="1695" w:type="dxa"/>
            <w:gridSpan w:val="3"/>
            <w:shd w:val="clear" w:color="auto" w:fill="auto"/>
          </w:tcPr>
          <w:p w14:paraId="2E9DCE87" w14:textId="77777777" w:rsidR="006C32D2" w:rsidRPr="00A564B4" w:rsidRDefault="006C32D2" w:rsidP="006C32D2">
            <w:pPr>
              <w:pStyle w:val="TAL"/>
              <w:rPr>
                <w:lang w:eastAsia="en-US"/>
              </w:rPr>
            </w:pPr>
          </w:p>
        </w:tc>
        <w:tc>
          <w:tcPr>
            <w:tcW w:w="1717" w:type="dxa"/>
            <w:gridSpan w:val="3"/>
          </w:tcPr>
          <w:p w14:paraId="7708CCFC" w14:textId="77777777" w:rsidR="006C32D2" w:rsidRPr="00A564B4" w:rsidRDefault="006C32D2" w:rsidP="006C32D2">
            <w:pPr>
              <w:pStyle w:val="TAL"/>
              <w:rPr>
                <w:lang w:eastAsia="en-US"/>
              </w:rPr>
            </w:pPr>
          </w:p>
        </w:tc>
      </w:tr>
      <w:tr w:rsidR="006C32D2" w:rsidRPr="00A564B4" w14:paraId="29C553E1" w14:textId="77777777" w:rsidTr="006C32D2">
        <w:trPr>
          <w:gridAfter w:val="2"/>
          <w:wAfter w:w="143" w:type="dxa"/>
          <w:cantSplit/>
          <w:jc w:val="center"/>
        </w:trPr>
        <w:tc>
          <w:tcPr>
            <w:tcW w:w="929" w:type="dxa"/>
            <w:gridSpan w:val="3"/>
          </w:tcPr>
          <w:p w14:paraId="2A1CC805" w14:textId="77777777" w:rsidR="006C32D2" w:rsidRPr="00A564B4" w:rsidRDefault="006C32D2" w:rsidP="006C32D2">
            <w:pPr>
              <w:pStyle w:val="TAL"/>
              <w:rPr>
                <w:lang w:eastAsia="zh-CN"/>
              </w:rPr>
            </w:pPr>
            <w:r w:rsidRPr="00A564B4">
              <w:rPr>
                <w:lang w:eastAsia="zh-CN"/>
              </w:rPr>
              <w:t>9.1.18.1</w:t>
            </w:r>
          </w:p>
        </w:tc>
        <w:tc>
          <w:tcPr>
            <w:tcW w:w="2960" w:type="dxa"/>
            <w:gridSpan w:val="2"/>
          </w:tcPr>
          <w:p w14:paraId="2D3240FC"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w:t>
            </w:r>
          </w:p>
        </w:tc>
        <w:tc>
          <w:tcPr>
            <w:tcW w:w="828" w:type="dxa"/>
            <w:gridSpan w:val="2"/>
          </w:tcPr>
          <w:p w14:paraId="7BF3BCD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0A168C3" w14:textId="77777777" w:rsidR="006C32D2" w:rsidRPr="00A564B4" w:rsidRDefault="006C32D2" w:rsidP="006C32D2">
            <w:pPr>
              <w:pStyle w:val="TAL"/>
              <w:rPr>
                <w:lang w:eastAsia="en-US"/>
              </w:rPr>
            </w:pPr>
            <w:r w:rsidRPr="00A564B4">
              <w:rPr>
                <w:lang w:eastAsia="en-US"/>
              </w:rPr>
              <w:t>C18</w:t>
            </w:r>
          </w:p>
        </w:tc>
        <w:tc>
          <w:tcPr>
            <w:tcW w:w="2471" w:type="dxa"/>
            <w:gridSpan w:val="3"/>
          </w:tcPr>
          <w:p w14:paraId="5B3CF20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C1EEE88"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9B1C360" w14:textId="77777777" w:rsidR="006C32D2" w:rsidRPr="00A564B4" w:rsidRDefault="006C32D2" w:rsidP="006C32D2">
            <w:pPr>
              <w:pStyle w:val="TAL"/>
              <w:rPr>
                <w:lang w:eastAsia="en-US"/>
              </w:rPr>
            </w:pPr>
          </w:p>
        </w:tc>
        <w:tc>
          <w:tcPr>
            <w:tcW w:w="1717" w:type="dxa"/>
            <w:gridSpan w:val="3"/>
          </w:tcPr>
          <w:p w14:paraId="13A13044" w14:textId="77777777" w:rsidR="006C32D2" w:rsidRPr="00A564B4" w:rsidRDefault="006C32D2" w:rsidP="006C32D2">
            <w:pPr>
              <w:pStyle w:val="TAL"/>
              <w:rPr>
                <w:lang w:eastAsia="en-US"/>
              </w:rPr>
            </w:pPr>
            <w:r w:rsidRPr="00A564B4">
              <w:rPr>
                <w:lang w:eastAsia="en-US"/>
              </w:rPr>
              <w:t>2Rx, 4Rx</w:t>
            </w:r>
          </w:p>
        </w:tc>
      </w:tr>
      <w:tr w:rsidR="006C32D2" w:rsidRPr="00A564B4" w14:paraId="33172DB7" w14:textId="77777777" w:rsidTr="006C32D2">
        <w:trPr>
          <w:gridAfter w:val="2"/>
          <w:wAfter w:w="143" w:type="dxa"/>
          <w:cantSplit/>
          <w:jc w:val="center"/>
        </w:trPr>
        <w:tc>
          <w:tcPr>
            <w:tcW w:w="929" w:type="dxa"/>
            <w:gridSpan w:val="3"/>
          </w:tcPr>
          <w:p w14:paraId="122FBAE7" w14:textId="77777777" w:rsidR="006C32D2" w:rsidRPr="00A564B4" w:rsidRDefault="006C32D2" w:rsidP="006C32D2">
            <w:pPr>
              <w:pStyle w:val="TAL"/>
              <w:rPr>
                <w:lang w:eastAsia="zh-CN"/>
              </w:rPr>
            </w:pPr>
            <w:r w:rsidRPr="00A564B4">
              <w:rPr>
                <w:lang w:eastAsia="zh-CN"/>
              </w:rPr>
              <w:t>9.1.18.1_1</w:t>
            </w:r>
          </w:p>
        </w:tc>
        <w:tc>
          <w:tcPr>
            <w:tcW w:w="2960" w:type="dxa"/>
            <w:gridSpan w:val="2"/>
          </w:tcPr>
          <w:p w14:paraId="4C21F36E"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D848FB0"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892CC6" w14:textId="77777777" w:rsidR="006C32D2" w:rsidRPr="00A564B4" w:rsidRDefault="006C32D2" w:rsidP="006C32D2">
            <w:pPr>
              <w:pStyle w:val="TAL"/>
              <w:rPr>
                <w:lang w:eastAsia="en-US"/>
              </w:rPr>
            </w:pPr>
            <w:r w:rsidRPr="00A564B4">
              <w:rPr>
                <w:lang w:eastAsia="en-US"/>
              </w:rPr>
              <w:t>C18</w:t>
            </w:r>
          </w:p>
        </w:tc>
        <w:tc>
          <w:tcPr>
            <w:tcW w:w="2471" w:type="dxa"/>
            <w:gridSpan w:val="3"/>
          </w:tcPr>
          <w:p w14:paraId="36879FF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C10A046"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4E1533A" w14:textId="77777777" w:rsidR="006C32D2" w:rsidRPr="00A564B4" w:rsidRDefault="006C32D2" w:rsidP="006C32D2">
            <w:pPr>
              <w:pStyle w:val="TAL"/>
              <w:rPr>
                <w:lang w:eastAsia="en-US"/>
              </w:rPr>
            </w:pPr>
          </w:p>
        </w:tc>
        <w:tc>
          <w:tcPr>
            <w:tcW w:w="1717" w:type="dxa"/>
            <w:gridSpan w:val="3"/>
          </w:tcPr>
          <w:p w14:paraId="0342C1F3" w14:textId="77777777" w:rsidR="006C32D2" w:rsidRPr="00A564B4" w:rsidRDefault="006C32D2" w:rsidP="006C32D2">
            <w:pPr>
              <w:pStyle w:val="TAL"/>
              <w:rPr>
                <w:lang w:eastAsia="en-US"/>
              </w:rPr>
            </w:pPr>
            <w:r w:rsidRPr="00A564B4">
              <w:rPr>
                <w:lang w:eastAsia="en-US"/>
              </w:rPr>
              <w:t>2Rx, 4Rx</w:t>
            </w:r>
          </w:p>
        </w:tc>
      </w:tr>
      <w:tr w:rsidR="006C32D2" w:rsidRPr="00A564B4" w14:paraId="1FCB0196" w14:textId="77777777" w:rsidTr="006C32D2">
        <w:trPr>
          <w:gridAfter w:val="2"/>
          <w:wAfter w:w="143" w:type="dxa"/>
          <w:cantSplit/>
          <w:jc w:val="center"/>
        </w:trPr>
        <w:tc>
          <w:tcPr>
            <w:tcW w:w="929" w:type="dxa"/>
            <w:gridSpan w:val="3"/>
          </w:tcPr>
          <w:p w14:paraId="1B41A64B" w14:textId="77777777" w:rsidR="006C32D2" w:rsidRPr="00A564B4" w:rsidRDefault="006C32D2" w:rsidP="006C32D2">
            <w:pPr>
              <w:pStyle w:val="TAL"/>
              <w:rPr>
                <w:lang w:eastAsia="zh-CN"/>
              </w:rPr>
            </w:pPr>
            <w:r w:rsidRPr="00A564B4">
              <w:rPr>
                <w:lang w:eastAsia="zh-CN"/>
              </w:rPr>
              <w:t>9.1.18.2</w:t>
            </w:r>
          </w:p>
        </w:tc>
        <w:tc>
          <w:tcPr>
            <w:tcW w:w="2960" w:type="dxa"/>
            <w:gridSpan w:val="2"/>
          </w:tcPr>
          <w:p w14:paraId="40954970"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w:t>
            </w:r>
          </w:p>
        </w:tc>
        <w:tc>
          <w:tcPr>
            <w:tcW w:w="828" w:type="dxa"/>
            <w:gridSpan w:val="2"/>
          </w:tcPr>
          <w:p w14:paraId="3A2F1E6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CAD877E" w14:textId="77777777" w:rsidR="006C32D2" w:rsidRPr="00A564B4" w:rsidRDefault="006C32D2" w:rsidP="006C32D2">
            <w:pPr>
              <w:pStyle w:val="TAL"/>
              <w:rPr>
                <w:lang w:eastAsia="en-US"/>
              </w:rPr>
            </w:pPr>
            <w:r w:rsidRPr="00A564B4">
              <w:rPr>
                <w:lang w:eastAsia="en-US"/>
              </w:rPr>
              <w:t>C18</w:t>
            </w:r>
          </w:p>
        </w:tc>
        <w:tc>
          <w:tcPr>
            <w:tcW w:w="2471" w:type="dxa"/>
            <w:gridSpan w:val="3"/>
          </w:tcPr>
          <w:p w14:paraId="6833CA3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5E14080"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4D7441E5" w14:textId="77777777" w:rsidR="006C32D2" w:rsidRPr="00A564B4" w:rsidRDefault="006C32D2" w:rsidP="006C32D2">
            <w:pPr>
              <w:pStyle w:val="TAL"/>
              <w:rPr>
                <w:lang w:eastAsia="en-US"/>
              </w:rPr>
            </w:pPr>
          </w:p>
        </w:tc>
        <w:tc>
          <w:tcPr>
            <w:tcW w:w="1717" w:type="dxa"/>
            <w:gridSpan w:val="3"/>
          </w:tcPr>
          <w:p w14:paraId="0010CE67" w14:textId="77777777" w:rsidR="006C32D2" w:rsidRPr="00A564B4" w:rsidRDefault="006C32D2" w:rsidP="006C32D2">
            <w:pPr>
              <w:pStyle w:val="TAL"/>
              <w:rPr>
                <w:lang w:eastAsia="en-US"/>
              </w:rPr>
            </w:pPr>
            <w:r w:rsidRPr="00A564B4">
              <w:rPr>
                <w:lang w:eastAsia="en-US"/>
              </w:rPr>
              <w:t>2Rx, 4Rx</w:t>
            </w:r>
          </w:p>
        </w:tc>
      </w:tr>
      <w:tr w:rsidR="006C32D2" w:rsidRPr="00A564B4" w14:paraId="2F5C2B63" w14:textId="77777777" w:rsidTr="006C32D2">
        <w:trPr>
          <w:gridAfter w:val="2"/>
          <w:wAfter w:w="143" w:type="dxa"/>
          <w:cantSplit/>
          <w:jc w:val="center"/>
        </w:trPr>
        <w:tc>
          <w:tcPr>
            <w:tcW w:w="929" w:type="dxa"/>
            <w:gridSpan w:val="3"/>
          </w:tcPr>
          <w:p w14:paraId="4A08ABDD" w14:textId="77777777" w:rsidR="006C32D2" w:rsidRPr="00A564B4" w:rsidRDefault="006C32D2" w:rsidP="006C32D2">
            <w:pPr>
              <w:pStyle w:val="TAL"/>
              <w:rPr>
                <w:lang w:eastAsia="zh-CN"/>
              </w:rPr>
            </w:pPr>
            <w:r w:rsidRPr="00A564B4">
              <w:rPr>
                <w:lang w:eastAsia="zh-CN"/>
              </w:rPr>
              <w:t>9.1.18.2_1</w:t>
            </w:r>
          </w:p>
        </w:tc>
        <w:tc>
          <w:tcPr>
            <w:tcW w:w="2960" w:type="dxa"/>
            <w:gridSpan w:val="2"/>
          </w:tcPr>
          <w:p w14:paraId="49B612A1"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8F5800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D3E838F" w14:textId="77777777" w:rsidR="006C32D2" w:rsidRPr="00A564B4" w:rsidRDefault="006C32D2" w:rsidP="006C32D2">
            <w:pPr>
              <w:pStyle w:val="TAL"/>
              <w:rPr>
                <w:lang w:eastAsia="en-US"/>
              </w:rPr>
            </w:pPr>
            <w:r w:rsidRPr="00A564B4">
              <w:rPr>
                <w:lang w:eastAsia="en-US"/>
              </w:rPr>
              <w:t>C18</w:t>
            </w:r>
          </w:p>
        </w:tc>
        <w:tc>
          <w:tcPr>
            <w:tcW w:w="2471" w:type="dxa"/>
            <w:gridSpan w:val="3"/>
          </w:tcPr>
          <w:p w14:paraId="5249E30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79895AE"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3B32F3F" w14:textId="77777777" w:rsidR="006C32D2" w:rsidRPr="00A564B4" w:rsidRDefault="006C32D2" w:rsidP="006C32D2">
            <w:pPr>
              <w:pStyle w:val="TAL"/>
              <w:rPr>
                <w:lang w:eastAsia="en-US"/>
              </w:rPr>
            </w:pPr>
          </w:p>
        </w:tc>
        <w:tc>
          <w:tcPr>
            <w:tcW w:w="1717" w:type="dxa"/>
            <w:gridSpan w:val="3"/>
          </w:tcPr>
          <w:p w14:paraId="7C284140" w14:textId="77777777" w:rsidR="006C32D2" w:rsidRPr="00A564B4" w:rsidRDefault="006C32D2" w:rsidP="006C32D2">
            <w:pPr>
              <w:pStyle w:val="TAL"/>
              <w:rPr>
                <w:lang w:eastAsia="en-US"/>
              </w:rPr>
            </w:pPr>
            <w:r w:rsidRPr="00A564B4">
              <w:rPr>
                <w:lang w:eastAsia="en-US"/>
              </w:rPr>
              <w:t>2Rx, 4Rx</w:t>
            </w:r>
          </w:p>
        </w:tc>
      </w:tr>
      <w:tr w:rsidR="006C32D2" w:rsidRPr="00A564B4" w14:paraId="3090C7E6" w14:textId="77777777" w:rsidTr="006C32D2">
        <w:trPr>
          <w:gridAfter w:val="2"/>
          <w:wAfter w:w="143" w:type="dxa"/>
          <w:cantSplit/>
          <w:jc w:val="center"/>
        </w:trPr>
        <w:tc>
          <w:tcPr>
            <w:tcW w:w="929" w:type="dxa"/>
            <w:gridSpan w:val="3"/>
          </w:tcPr>
          <w:p w14:paraId="7DF9479B" w14:textId="77777777" w:rsidR="006C32D2" w:rsidRPr="00A564B4" w:rsidRDefault="006C32D2" w:rsidP="006C32D2">
            <w:pPr>
              <w:pStyle w:val="TAL"/>
              <w:rPr>
                <w:lang w:eastAsia="zh-CN"/>
              </w:rPr>
            </w:pPr>
            <w:r w:rsidRPr="00A564B4">
              <w:rPr>
                <w:lang w:eastAsia="zh-CN"/>
              </w:rPr>
              <w:t>9.1.19.1</w:t>
            </w:r>
          </w:p>
        </w:tc>
        <w:tc>
          <w:tcPr>
            <w:tcW w:w="2960" w:type="dxa"/>
            <w:gridSpan w:val="2"/>
          </w:tcPr>
          <w:p w14:paraId="5F3D12EC"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450BCD4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70CE61E6"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388E97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14CBB2D"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7B59A26" w14:textId="77777777" w:rsidR="006C32D2" w:rsidRPr="00A564B4" w:rsidRDefault="006C32D2" w:rsidP="006C32D2">
            <w:pPr>
              <w:pStyle w:val="TAL"/>
              <w:rPr>
                <w:lang w:eastAsia="en-US"/>
              </w:rPr>
            </w:pPr>
          </w:p>
        </w:tc>
        <w:tc>
          <w:tcPr>
            <w:tcW w:w="1717" w:type="dxa"/>
            <w:gridSpan w:val="3"/>
          </w:tcPr>
          <w:p w14:paraId="5CE74D63" w14:textId="77777777" w:rsidR="006C32D2" w:rsidRPr="00A564B4" w:rsidRDefault="006C32D2" w:rsidP="006C32D2">
            <w:pPr>
              <w:pStyle w:val="TAL"/>
              <w:rPr>
                <w:lang w:eastAsia="en-US"/>
              </w:rPr>
            </w:pPr>
            <w:r w:rsidRPr="00A564B4">
              <w:rPr>
                <w:lang w:eastAsia="en-US"/>
              </w:rPr>
              <w:t>2Rx, 4Rx</w:t>
            </w:r>
          </w:p>
        </w:tc>
      </w:tr>
      <w:tr w:rsidR="006C32D2" w:rsidRPr="00A564B4" w14:paraId="4F3978C3" w14:textId="77777777" w:rsidTr="006C32D2">
        <w:trPr>
          <w:gridAfter w:val="2"/>
          <w:wAfter w:w="143" w:type="dxa"/>
          <w:cantSplit/>
          <w:jc w:val="center"/>
        </w:trPr>
        <w:tc>
          <w:tcPr>
            <w:tcW w:w="929" w:type="dxa"/>
            <w:gridSpan w:val="3"/>
          </w:tcPr>
          <w:p w14:paraId="3D51A2D7" w14:textId="77777777" w:rsidR="006C32D2" w:rsidRPr="00A564B4" w:rsidRDefault="006C32D2" w:rsidP="006C32D2">
            <w:pPr>
              <w:pStyle w:val="TAL"/>
              <w:rPr>
                <w:lang w:eastAsia="zh-CN"/>
              </w:rPr>
            </w:pPr>
            <w:r w:rsidRPr="00A564B4">
              <w:rPr>
                <w:lang w:eastAsia="en-US"/>
              </w:rPr>
              <w:t>9.1.19.1_1</w:t>
            </w:r>
          </w:p>
        </w:tc>
        <w:tc>
          <w:tcPr>
            <w:tcW w:w="2960" w:type="dxa"/>
            <w:gridSpan w:val="2"/>
          </w:tcPr>
          <w:p w14:paraId="7FE0D53D"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F617BC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9D6231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0CD9D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430DAE39"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EE1A5A2" w14:textId="77777777" w:rsidR="006C32D2" w:rsidRPr="00A564B4" w:rsidRDefault="006C32D2" w:rsidP="006C32D2">
            <w:pPr>
              <w:pStyle w:val="TAL"/>
              <w:rPr>
                <w:lang w:eastAsia="en-US"/>
              </w:rPr>
            </w:pPr>
          </w:p>
        </w:tc>
        <w:tc>
          <w:tcPr>
            <w:tcW w:w="1717" w:type="dxa"/>
            <w:gridSpan w:val="3"/>
          </w:tcPr>
          <w:p w14:paraId="319C2B64" w14:textId="77777777" w:rsidR="006C32D2" w:rsidRPr="00A564B4" w:rsidRDefault="006C32D2" w:rsidP="006C32D2">
            <w:pPr>
              <w:pStyle w:val="TAL"/>
              <w:rPr>
                <w:lang w:eastAsia="en-US"/>
              </w:rPr>
            </w:pPr>
            <w:r w:rsidRPr="00A564B4">
              <w:rPr>
                <w:lang w:eastAsia="en-US"/>
              </w:rPr>
              <w:t>2Rx, 4Rx</w:t>
            </w:r>
          </w:p>
        </w:tc>
      </w:tr>
      <w:tr w:rsidR="006C32D2" w:rsidRPr="00A564B4" w14:paraId="1CB4E3BE" w14:textId="77777777" w:rsidTr="006C32D2">
        <w:trPr>
          <w:gridAfter w:val="2"/>
          <w:wAfter w:w="143" w:type="dxa"/>
          <w:cantSplit/>
          <w:jc w:val="center"/>
        </w:trPr>
        <w:tc>
          <w:tcPr>
            <w:tcW w:w="929" w:type="dxa"/>
            <w:gridSpan w:val="3"/>
          </w:tcPr>
          <w:p w14:paraId="6ADABE15" w14:textId="77777777" w:rsidR="006C32D2" w:rsidRPr="00A564B4" w:rsidRDefault="006C32D2" w:rsidP="006C32D2">
            <w:pPr>
              <w:pStyle w:val="TAL"/>
              <w:rPr>
                <w:lang w:eastAsia="zh-CN"/>
              </w:rPr>
            </w:pPr>
            <w:r w:rsidRPr="00A564B4">
              <w:rPr>
                <w:lang w:eastAsia="zh-CN"/>
              </w:rPr>
              <w:t>9.1.19.2</w:t>
            </w:r>
          </w:p>
        </w:tc>
        <w:tc>
          <w:tcPr>
            <w:tcW w:w="2960" w:type="dxa"/>
            <w:gridSpan w:val="2"/>
          </w:tcPr>
          <w:p w14:paraId="64BB256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7A96273F"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6D6C8562"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45F73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229C123"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26E3328F" w14:textId="77777777" w:rsidR="006C32D2" w:rsidRPr="00A564B4" w:rsidRDefault="006C32D2" w:rsidP="006C32D2">
            <w:pPr>
              <w:pStyle w:val="TAL"/>
              <w:rPr>
                <w:lang w:eastAsia="en-US"/>
              </w:rPr>
            </w:pPr>
          </w:p>
        </w:tc>
        <w:tc>
          <w:tcPr>
            <w:tcW w:w="1717" w:type="dxa"/>
            <w:gridSpan w:val="3"/>
          </w:tcPr>
          <w:p w14:paraId="75175F6E" w14:textId="77777777" w:rsidR="006C32D2" w:rsidRPr="00A564B4" w:rsidRDefault="006C32D2" w:rsidP="006C32D2">
            <w:pPr>
              <w:pStyle w:val="TAL"/>
              <w:rPr>
                <w:lang w:eastAsia="en-US"/>
              </w:rPr>
            </w:pPr>
            <w:r w:rsidRPr="00A564B4">
              <w:rPr>
                <w:lang w:eastAsia="en-US"/>
              </w:rPr>
              <w:t>2Rx, 4Rx</w:t>
            </w:r>
          </w:p>
        </w:tc>
      </w:tr>
      <w:tr w:rsidR="006C32D2" w:rsidRPr="00A564B4" w14:paraId="2E6C6BFC" w14:textId="77777777" w:rsidTr="006C32D2">
        <w:trPr>
          <w:gridAfter w:val="2"/>
          <w:wAfter w:w="143" w:type="dxa"/>
          <w:cantSplit/>
          <w:jc w:val="center"/>
        </w:trPr>
        <w:tc>
          <w:tcPr>
            <w:tcW w:w="929" w:type="dxa"/>
            <w:gridSpan w:val="3"/>
          </w:tcPr>
          <w:p w14:paraId="6291AF56" w14:textId="77777777" w:rsidR="006C32D2" w:rsidRPr="00A564B4" w:rsidRDefault="006C32D2" w:rsidP="006C32D2">
            <w:pPr>
              <w:pStyle w:val="TAL"/>
              <w:rPr>
                <w:lang w:eastAsia="zh-CN"/>
              </w:rPr>
            </w:pPr>
            <w:r w:rsidRPr="00A564B4">
              <w:rPr>
                <w:lang w:eastAsia="zh-CN"/>
              </w:rPr>
              <w:t>9.1.19.2_1</w:t>
            </w:r>
          </w:p>
        </w:tc>
        <w:tc>
          <w:tcPr>
            <w:tcW w:w="2960" w:type="dxa"/>
            <w:gridSpan w:val="2"/>
          </w:tcPr>
          <w:p w14:paraId="0A0062BE"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BD8C71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5AED23"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94836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25F9DB8"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09329827" w14:textId="77777777" w:rsidR="006C32D2" w:rsidRPr="00A564B4" w:rsidRDefault="006C32D2" w:rsidP="006C32D2">
            <w:pPr>
              <w:pStyle w:val="TAL"/>
              <w:rPr>
                <w:lang w:eastAsia="en-US"/>
              </w:rPr>
            </w:pPr>
          </w:p>
        </w:tc>
        <w:tc>
          <w:tcPr>
            <w:tcW w:w="1717" w:type="dxa"/>
            <w:gridSpan w:val="3"/>
          </w:tcPr>
          <w:p w14:paraId="7503D0C1" w14:textId="77777777" w:rsidR="006C32D2" w:rsidRPr="00A564B4" w:rsidRDefault="006C32D2" w:rsidP="006C32D2">
            <w:pPr>
              <w:pStyle w:val="TAL"/>
              <w:rPr>
                <w:lang w:eastAsia="en-US"/>
              </w:rPr>
            </w:pPr>
            <w:r w:rsidRPr="00A564B4">
              <w:rPr>
                <w:lang w:eastAsia="en-US"/>
              </w:rPr>
              <w:t>2Rx, 4Rx</w:t>
            </w:r>
          </w:p>
        </w:tc>
      </w:tr>
      <w:tr w:rsidR="006C32D2" w:rsidRPr="00A564B4" w14:paraId="6F55C641" w14:textId="77777777" w:rsidTr="006C32D2">
        <w:trPr>
          <w:gridAfter w:val="2"/>
          <w:wAfter w:w="143" w:type="dxa"/>
          <w:cantSplit/>
          <w:jc w:val="center"/>
        </w:trPr>
        <w:tc>
          <w:tcPr>
            <w:tcW w:w="929" w:type="dxa"/>
            <w:gridSpan w:val="3"/>
          </w:tcPr>
          <w:p w14:paraId="10775D5E" w14:textId="77777777" w:rsidR="006C32D2" w:rsidRPr="00A564B4" w:rsidRDefault="006C32D2" w:rsidP="006C32D2">
            <w:pPr>
              <w:pStyle w:val="TAL"/>
              <w:rPr>
                <w:lang w:eastAsia="zh-CN"/>
              </w:rPr>
            </w:pPr>
            <w:r w:rsidRPr="00A564B4">
              <w:rPr>
                <w:lang w:eastAsia="zh-CN"/>
              </w:rPr>
              <w:t>9.1.20.1</w:t>
            </w:r>
          </w:p>
        </w:tc>
        <w:tc>
          <w:tcPr>
            <w:tcW w:w="2960" w:type="dxa"/>
            <w:gridSpan w:val="2"/>
          </w:tcPr>
          <w:p w14:paraId="4E45A92D" w14:textId="77777777" w:rsidR="006C32D2" w:rsidRPr="00A564B4" w:rsidRDefault="006C32D2" w:rsidP="006C32D2">
            <w:pPr>
              <w:pStyle w:val="TAL"/>
              <w:rPr>
                <w:lang w:eastAsia="zh-CN"/>
              </w:rPr>
            </w:pPr>
            <w:r w:rsidRPr="00A564B4">
              <w:rPr>
                <w:lang w:eastAsia="en-US"/>
              </w:rPr>
              <w:t>FDD Absolute RSRP Accuracy for E-UTRA Carrier Aggregation</w:t>
            </w:r>
            <w:r w:rsidRPr="00A564B4">
              <w:rPr>
                <w:lang w:eastAsia="zh-CN"/>
              </w:rPr>
              <w:t xml:space="preserve"> for 5MHz + 5MHz bandwidth</w:t>
            </w:r>
          </w:p>
        </w:tc>
        <w:tc>
          <w:tcPr>
            <w:tcW w:w="828" w:type="dxa"/>
            <w:gridSpan w:val="2"/>
          </w:tcPr>
          <w:p w14:paraId="61780ED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55DF4D96" w14:textId="77777777" w:rsidR="006C32D2" w:rsidRPr="00A564B4" w:rsidRDefault="006C32D2" w:rsidP="006C32D2">
            <w:pPr>
              <w:pStyle w:val="TAL"/>
              <w:rPr>
                <w:lang w:eastAsia="en-US"/>
              </w:rPr>
            </w:pPr>
            <w:r w:rsidRPr="00A564B4">
              <w:rPr>
                <w:lang w:eastAsia="en-US"/>
              </w:rPr>
              <w:t>C18</w:t>
            </w:r>
          </w:p>
        </w:tc>
        <w:tc>
          <w:tcPr>
            <w:tcW w:w="2471" w:type="dxa"/>
            <w:gridSpan w:val="3"/>
          </w:tcPr>
          <w:p w14:paraId="72B065C1"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43C9D6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46EDDF8" w14:textId="77777777" w:rsidR="006C32D2" w:rsidRPr="00A564B4" w:rsidRDefault="006C32D2" w:rsidP="006C32D2">
            <w:pPr>
              <w:pStyle w:val="TAL"/>
              <w:rPr>
                <w:lang w:eastAsia="en-US"/>
              </w:rPr>
            </w:pPr>
          </w:p>
        </w:tc>
        <w:tc>
          <w:tcPr>
            <w:tcW w:w="1717" w:type="dxa"/>
            <w:gridSpan w:val="3"/>
          </w:tcPr>
          <w:p w14:paraId="3C464870" w14:textId="77777777" w:rsidR="006C32D2" w:rsidRPr="00A564B4" w:rsidRDefault="006C32D2" w:rsidP="006C32D2">
            <w:pPr>
              <w:pStyle w:val="TAL"/>
              <w:rPr>
                <w:lang w:eastAsia="en-US"/>
              </w:rPr>
            </w:pPr>
            <w:r w:rsidRPr="00A564B4">
              <w:rPr>
                <w:lang w:eastAsia="en-US"/>
              </w:rPr>
              <w:t>2Rx, 4Rx</w:t>
            </w:r>
          </w:p>
        </w:tc>
      </w:tr>
      <w:tr w:rsidR="006C32D2" w:rsidRPr="00A564B4" w14:paraId="726E866A" w14:textId="77777777" w:rsidTr="006C32D2">
        <w:trPr>
          <w:gridAfter w:val="2"/>
          <w:wAfter w:w="143" w:type="dxa"/>
          <w:cantSplit/>
          <w:jc w:val="center"/>
        </w:trPr>
        <w:tc>
          <w:tcPr>
            <w:tcW w:w="929" w:type="dxa"/>
            <w:gridSpan w:val="3"/>
          </w:tcPr>
          <w:p w14:paraId="48A39616" w14:textId="77777777" w:rsidR="006C32D2" w:rsidRPr="00A564B4" w:rsidRDefault="006C32D2" w:rsidP="006C32D2">
            <w:pPr>
              <w:pStyle w:val="TAL"/>
              <w:rPr>
                <w:lang w:eastAsia="zh-CN"/>
              </w:rPr>
            </w:pPr>
            <w:r w:rsidRPr="00A564B4">
              <w:rPr>
                <w:lang w:eastAsia="zh-CN"/>
              </w:rPr>
              <w:t>9.1.20.1_1</w:t>
            </w:r>
          </w:p>
        </w:tc>
        <w:tc>
          <w:tcPr>
            <w:tcW w:w="2960" w:type="dxa"/>
            <w:gridSpan w:val="2"/>
          </w:tcPr>
          <w:p w14:paraId="46C1A82D" w14:textId="77777777" w:rsidR="006C32D2" w:rsidRPr="00A564B4" w:rsidRDefault="006C32D2" w:rsidP="006C32D2">
            <w:pPr>
              <w:pStyle w:val="TAL"/>
              <w:rPr>
                <w:lang w:eastAsia="en-US"/>
              </w:rPr>
            </w:pPr>
            <w:r w:rsidRPr="00A564B4">
              <w:rPr>
                <w:lang w:eastAsia="en-US"/>
              </w:rPr>
              <w:t>FDD Absolute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E5DAC8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AB16DC5" w14:textId="77777777" w:rsidR="006C32D2" w:rsidRPr="00A564B4" w:rsidRDefault="006C32D2" w:rsidP="006C32D2">
            <w:pPr>
              <w:pStyle w:val="TAL"/>
              <w:rPr>
                <w:lang w:eastAsia="en-US"/>
              </w:rPr>
            </w:pPr>
            <w:r w:rsidRPr="00A564B4">
              <w:rPr>
                <w:lang w:eastAsia="en-US"/>
              </w:rPr>
              <w:t>C18</w:t>
            </w:r>
          </w:p>
        </w:tc>
        <w:tc>
          <w:tcPr>
            <w:tcW w:w="2471" w:type="dxa"/>
            <w:gridSpan w:val="3"/>
          </w:tcPr>
          <w:p w14:paraId="43CD028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AE68DF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9E235C4" w14:textId="77777777" w:rsidR="006C32D2" w:rsidRPr="00A564B4" w:rsidRDefault="006C32D2" w:rsidP="006C32D2">
            <w:pPr>
              <w:pStyle w:val="TAL"/>
              <w:rPr>
                <w:lang w:eastAsia="en-US"/>
              </w:rPr>
            </w:pPr>
          </w:p>
        </w:tc>
        <w:tc>
          <w:tcPr>
            <w:tcW w:w="1717" w:type="dxa"/>
            <w:gridSpan w:val="3"/>
          </w:tcPr>
          <w:p w14:paraId="2635A102" w14:textId="77777777" w:rsidR="006C32D2" w:rsidRPr="00A564B4" w:rsidRDefault="006C32D2" w:rsidP="006C32D2">
            <w:pPr>
              <w:pStyle w:val="TAL"/>
              <w:rPr>
                <w:lang w:eastAsia="en-US"/>
              </w:rPr>
            </w:pPr>
            <w:r w:rsidRPr="00A564B4">
              <w:rPr>
                <w:lang w:eastAsia="en-US"/>
              </w:rPr>
              <w:t>2Rx, 4Rx</w:t>
            </w:r>
          </w:p>
        </w:tc>
      </w:tr>
      <w:tr w:rsidR="006C32D2" w:rsidRPr="00A564B4" w14:paraId="0A4F4278" w14:textId="77777777" w:rsidTr="006C32D2">
        <w:trPr>
          <w:gridAfter w:val="2"/>
          <w:wAfter w:w="143" w:type="dxa"/>
          <w:cantSplit/>
          <w:jc w:val="center"/>
        </w:trPr>
        <w:tc>
          <w:tcPr>
            <w:tcW w:w="929" w:type="dxa"/>
            <w:gridSpan w:val="3"/>
          </w:tcPr>
          <w:p w14:paraId="152795A9" w14:textId="77777777" w:rsidR="006C32D2" w:rsidRPr="00A564B4" w:rsidRDefault="006C32D2" w:rsidP="006C32D2">
            <w:pPr>
              <w:pStyle w:val="TAL"/>
              <w:rPr>
                <w:lang w:eastAsia="zh-CN"/>
              </w:rPr>
            </w:pPr>
            <w:r w:rsidRPr="00A564B4">
              <w:rPr>
                <w:lang w:eastAsia="zh-CN"/>
              </w:rPr>
              <w:t>9.1.20.2</w:t>
            </w:r>
          </w:p>
        </w:tc>
        <w:tc>
          <w:tcPr>
            <w:tcW w:w="2960" w:type="dxa"/>
            <w:gridSpan w:val="2"/>
          </w:tcPr>
          <w:p w14:paraId="2AA51F54" w14:textId="77777777" w:rsidR="006C32D2" w:rsidRPr="00A564B4" w:rsidRDefault="006C32D2" w:rsidP="006C32D2">
            <w:pPr>
              <w:pStyle w:val="TAL"/>
              <w:rPr>
                <w:lang w:eastAsia="zh-CN"/>
              </w:rPr>
            </w:pPr>
            <w:r w:rsidRPr="00A564B4">
              <w:rPr>
                <w:lang w:eastAsia="en-US"/>
              </w:rPr>
              <w:t>FDD Relative RSRP Accuracy for E-UTRA Carrier Aggregation</w:t>
            </w:r>
            <w:r w:rsidRPr="00A564B4">
              <w:rPr>
                <w:lang w:eastAsia="zh-CN"/>
              </w:rPr>
              <w:t xml:space="preserve"> for 5MHz + 5MHz bandwidth</w:t>
            </w:r>
          </w:p>
        </w:tc>
        <w:tc>
          <w:tcPr>
            <w:tcW w:w="828" w:type="dxa"/>
            <w:gridSpan w:val="2"/>
          </w:tcPr>
          <w:p w14:paraId="1BAFB66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EF6566E" w14:textId="77777777" w:rsidR="006C32D2" w:rsidRPr="00A564B4" w:rsidRDefault="006C32D2" w:rsidP="006C32D2">
            <w:pPr>
              <w:pStyle w:val="TAL"/>
              <w:rPr>
                <w:lang w:eastAsia="en-US"/>
              </w:rPr>
            </w:pPr>
            <w:r w:rsidRPr="00A564B4">
              <w:rPr>
                <w:lang w:eastAsia="en-US"/>
              </w:rPr>
              <w:t>C18</w:t>
            </w:r>
          </w:p>
        </w:tc>
        <w:tc>
          <w:tcPr>
            <w:tcW w:w="2471" w:type="dxa"/>
            <w:gridSpan w:val="3"/>
          </w:tcPr>
          <w:p w14:paraId="0B5E83D8"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3F4ACB1"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C91D71F" w14:textId="77777777" w:rsidR="006C32D2" w:rsidRPr="00A564B4" w:rsidRDefault="006C32D2" w:rsidP="006C32D2">
            <w:pPr>
              <w:pStyle w:val="TAL"/>
              <w:rPr>
                <w:lang w:eastAsia="en-US"/>
              </w:rPr>
            </w:pPr>
          </w:p>
        </w:tc>
        <w:tc>
          <w:tcPr>
            <w:tcW w:w="1717" w:type="dxa"/>
            <w:gridSpan w:val="3"/>
          </w:tcPr>
          <w:p w14:paraId="21F68B6B" w14:textId="77777777" w:rsidR="006C32D2" w:rsidRPr="00A564B4" w:rsidRDefault="006C32D2" w:rsidP="006C32D2">
            <w:pPr>
              <w:pStyle w:val="TAL"/>
              <w:rPr>
                <w:lang w:eastAsia="en-US"/>
              </w:rPr>
            </w:pPr>
            <w:r w:rsidRPr="00A564B4">
              <w:rPr>
                <w:lang w:eastAsia="en-US"/>
              </w:rPr>
              <w:t>2Rx, 4Rx</w:t>
            </w:r>
          </w:p>
        </w:tc>
      </w:tr>
      <w:tr w:rsidR="006C32D2" w:rsidRPr="00A564B4" w14:paraId="7131E83D" w14:textId="77777777" w:rsidTr="006C32D2">
        <w:trPr>
          <w:gridAfter w:val="2"/>
          <w:wAfter w:w="143" w:type="dxa"/>
          <w:cantSplit/>
          <w:jc w:val="center"/>
        </w:trPr>
        <w:tc>
          <w:tcPr>
            <w:tcW w:w="929" w:type="dxa"/>
            <w:gridSpan w:val="3"/>
          </w:tcPr>
          <w:p w14:paraId="1DB5AAB8" w14:textId="77777777" w:rsidR="006C32D2" w:rsidRPr="00A564B4" w:rsidRDefault="006C32D2" w:rsidP="006C32D2">
            <w:pPr>
              <w:pStyle w:val="TAL"/>
              <w:rPr>
                <w:lang w:eastAsia="zh-CN"/>
              </w:rPr>
            </w:pPr>
            <w:r w:rsidRPr="00A564B4">
              <w:rPr>
                <w:lang w:eastAsia="zh-CN"/>
              </w:rPr>
              <w:t>9.1.20.2_1</w:t>
            </w:r>
          </w:p>
        </w:tc>
        <w:tc>
          <w:tcPr>
            <w:tcW w:w="2960" w:type="dxa"/>
            <w:gridSpan w:val="2"/>
          </w:tcPr>
          <w:p w14:paraId="5D63265D" w14:textId="77777777" w:rsidR="006C32D2" w:rsidRPr="00A564B4" w:rsidRDefault="006C32D2" w:rsidP="006C32D2">
            <w:pPr>
              <w:pStyle w:val="TAL"/>
              <w:rPr>
                <w:lang w:eastAsia="en-US"/>
              </w:rPr>
            </w:pPr>
            <w:r w:rsidRPr="00A564B4">
              <w:rPr>
                <w:lang w:eastAsia="en-US"/>
              </w:rPr>
              <w:t>FDD Relative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FC3AF9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1347D69" w14:textId="77777777" w:rsidR="006C32D2" w:rsidRPr="00A564B4" w:rsidRDefault="006C32D2" w:rsidP="006C32D2">
            <w:pPr>
              <w:pStyle w:val="TAL"/>
              <w:rPr>
                <w:lang w:eastAsia="en-US"/>
              </w:rPr>
            </w:pPr>
            <w:r w:rsidRPr="00A564B4">
              <w:rPr>
                <w:lang w:eastAsia="en-US"/>
              </w:rPr>
              <w:t>C18</w:t>
            </w:r>
          </w:p>
        </w:tc>
        <w:tc>
          <w:tcPr>
            <w:tcW w:w="2471" w:type="dxa"/>
            <w:gridSpan w:val="3"/>
          </w:tcPr>
          <w:p w14:paraId="65BC1682"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BB8729B"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E11AE66" w14:textId="77777777" w:rsidR="006C32D2" w:rsidRPr="00A564B4" w:rsidRDefault="006C32D2" w:rsidP="006C32D2">
            <w:pPr>
              <w:pStyle w:val="TAL"/>
              <w:rPr>
                <w:lang w:eastAsia="en-US"/>
              </w:rPr>
            </w:pPr>
          </w:p>
        </w:tc>
        <w:tc>
          <w:tcPr>
            <w:tcW w:w="1717" w:type="dxa"/>
            <w:gridSpan w:val="3"/>
          </w:tcPr>
          <w:p w14:paraId="375C7644" w14:textId="77777777" w:rsidR="006C32D2" w:rsidRPr="00A564B4" w:rsidRDefault="006C32D2" w:rsidP="006C32D2">
            <w:pPr>
              <w:pStyle w:val="TAL"/>
              <w:rPr>
                <w:lang w:eastAsia="en-US"/>
              </w:rPr>
            </w:pPr>
            <w:r w:rsidRPr="00A564B4">
              <w:rPr>
                <w:lang w:eastAsia="en-US"/>
              </w:rPr>
              <w:t>2Rx, 4Rx</w:t>
            </w:r>
          </w:p>
        </w:tc>
      </w:tr>
      <w:tr w:rsidR="006C32D2" w:rsidRPr="00A564B4" w14:paraId="757E504E" w14:textId="77777777" w:rsidTr="006C32D2">
        <w:trPr>
          <w:gridAfter w:val="2"/>
          <w:wAfter w:w="143" w:type="dxa"/>
          <w:cantSplit/>
          <w:jc w:val="center"/>
        </w:trPr>
        <w:tc>
          <w:tcPr>
            <w:tcW w:w="929" w:type="dxa"/>
            <w:gridSpan w:val="3"/>
          </w:tcPr>
          <w:p w14:paraId="22A76EB0" w14:textId="77777777" w:rsidR="006C32D2" w:rsidRPr="00A564B4" w:rsidRDefault="006C32D2" w:rsidP="006C32D2">
            <w:pPr>
              <w:pStyle w:val="TAL"/>
              <w:rPr>
                <w:lang w:eastAsia="zh-CN"/>
              </w:rPr>
            </w:pPr>
            <w:r w:rsidRPr="00A564B4">
              <w:rPr>
                <w:lang w:eastAsia="zh-CN"/>
              </w:rPr>
              <w:t>9.1.21.1</w:t>
            </w:r>
          </w:p>
        </w:tc>
        <w:tc>
          <w:tcPr>
            <w:tcW w:w="2960" w:type="dxa"/>
            <w:gridSpan w:val="2"/>
          </w:tcPr>
          <w:p w14:paraId="0C4E199A"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2B38DD3F"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F8C8B7C"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DCFE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BC95BF0"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6D8F7ED" w14:textId="77777777" w:rsidR="006C32D2" w:rsidRPr="00A564B4" w:rsidRDefault="006C32D2" w:rsidP="006C32D2">
            <w:pPr>
              <w:pStyle w:val="TAL"/>
              <w:rPr>
                <w:lang w:eastAsia="en-US"/>
              </w:rPr>
            </w:pPr>
          </w:p>
        </w:tc>
        <w:tc>
          <w:tcPr>
            <w:tcW w:w="1717" w:type="dxa"/>
            <w:gridSpan w:val="3"/>
          </w:tcPr>
          <w:p w14:paraId="7CAC351B" w14:textId="77777777" w:rsidR="006C32D2" w:rsidRPr="00A564B4" w:rsidRDefault="006C32D2" w:rsidP="006C32D2">
            <w:pPr>
              <w:pStyle w:val="TAL"/>
              <w:rPr>
                <w:lang w:eastAsia="en-US"/>
              </w:rPr>
            </w:pPr>
            <w:r w:rsidRPr="00A564B4">
              <w:rPr>
                <w:lang w:eastAsia="en-US"/>
              </w:rPr>
              <w:t>2Rx, 4Rx</w:t>
            </w:r>
          </w:p>
        </w:tc>
      </w:tr>
      <w:tr w:rsidR="006C32D2" w:rsidRPr="00A564B4" w14:paraId="425ED8AC" w14:textId="77777777" w:rsidTr="006C32D2">
        <w:trPr>
          <w:gridAfter w:val="2"/>
          <w:wAfter w:w="143" w:type="dxa"/>
          <w:cantSplit/>
          <w:jc w:val="center"/>
        </w:trPr>
        <w:tc>
          <w:tcPr>
            <w:tcW w:w="929" w:type="dxa"/>
            <w:gridSpan w:val="3"/>
          </w:tcPr>
          <w:p w14:paraId="09DBB826" w14:textId="77777777" w:rsidR="006C32D2" w:rsidRPr="00A564B4" w:rsidRDefault="006C32D2" w:rsidP="006C32D2">
            <w:pPr>
              <w:pStyle w:val="TAL"/>
              <w:rPr>
                <w:lang w:eastAsia="zh-CN"/>
              </w:rPr>
            </w:pPr>
            <w:r w:rsidRPr="00A564B4">
              <w:rPr>
                <w:lang w:eastAsia="ko-KR"/>
              </w:rPr>
              <w:t>9.1.21.1_1</w:t>
            </w:r>
          </w:p>
        </w:tc>
        <w:tc>
          <w:tcPr>
            <w:tcW w:w="2960" w:type="dxa"/>
            <w:gridSpan w:val="2"/>
          </w:tcPr>
          <w:p w14:paraId="4D344E5D" w14:textId="77777777" w:rsidR="006C32D2" w:rsidRPr="00A564B4" w:rsidRDefault="006C32D2" w:rsidP="006C32D2">
            <w:pPr>
              <w:pStyle w:val="TAL"/>
              <w:rPr>
                <w:lang w:eastAsia="zh-CN"/>
              </w:rPr>
            </w:pPr>
            <w:r w:rsidRPr="00A564B4">
              <w:rPr>
                <w:lang w:eastAsia="en-US"/>
              </w:rPr>
              <w:t>TDD</w:t>
            </w:r>
            <w:r w:rsidRPr="00A564B4">
              <w:rPr>
                <w:lang w:eastAsia="zh-CN"/>
              </w:rPr>
              <w:t xml:space="preserve"> </w:t>
            </w:r>
            <w:r w:rsidRPr="00A564B4">
              <w:rPr>
                <w:lang w:eastAsia="en-US"/>
              </w:rPr>
              <w:t>Absolute</w:t>
            </w:r>
            <w:r w:rsidRPr="00A564B4">
              <w:rPr>
                <w:lang w:eastAsia="zh-CN"/>
              </w:rPr>
              <w:t xml:space="preserve"> RSRP Accuracy for</w:t>
            </w:r>
            <w:r w:rsidRPr="00A564B4">
              <w:rPr>
                <w:lang w:eastAsia="en-US"/>
              </w:rPr>
              <w:t xml:space="preserve"> E-UTRAN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AF275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85217A"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A621C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0E21E9D"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DBD2768" w14:textId="77777777" w:rsidR="006C32D2" w:rsidRPr="00A564B4" w:rsidRDefault="006C32D2" w:rsidP="006C32D2">
            <w:pPr>
              <w:pStyle w:val="TAL"/>
              <w:rPr>
                <w:lang w:eastAsia="en-US"/>
              </w:rPr>
            </w:pPr>
          </w:p>
        </w:tc>
        <w:tc>
          <w:tcPr>
            <w:tcW w:w="1717" w:type="dxa"/>
            <w:gridSpan w:val="3"/>
          </w:tcPr>
          <w:p w14:paraId="7C9D875C" w14:textId="77777777" w:rsidR="006C32D2" w:rsidRPr="00A564B4" w:rsidRDefault="006C32D2" w:rsidP="006C32D2">
            <w:pPr>
              <w:pStyle w:val="TAL"/>
              <w:rPr>
                <w:lang w:eastAsia="en-US"/>
              </w:rPr>
            </w:pPr>
            <w:r w:rsidRPr="00A564B4">
              <w:rPr>
                <w:lang w:eastAsia="en-US"/>
              </w:rPr>
              <w:t>2Rx, 4Rx</w:t>
            </w:r>
          </w:p>
        </w:tc>
      </w:tr>
      <w:tr w:rsidR="006C32D2" w:rsidRPr="00A564B4" w14:paraId="10AB712E" w14:textId="77777777" w:rsidTr="006C32D2">
        <w:trPr>
          <w:gridAfter w:val="2"/>
          <w:wAfter w:w="143" w:type="dxa"/>
          <w:cantSplit/>
          <w:jc w:val="center"/>
        </w:trPr>
        <w:tc>
          <w:tcPr>
            <w:tcW w:w="929" w:type="dxa"/>
            <w:gridSpan w:val="3"/>
          </w:tcPr>
          <w:p w14:paraId="4BAB08E3" w14:textId="77777777" w:rsidR="006C32D2" w:rsidRPr="00A564B4" w:rsidRDefault="006C32D2" w:rsidP="006C32D2">
            <w:pPr>
              <w:pStyle w:val="TAL"/>
              <w:rPr>
                <w:lang w:eastAsia="zh-CN"/>
              </w:rPr>
            </w:pPr>
            <w:r w:rsidRPr="00A564B4">
              <w:rPr>
                <w:lang w:eastAsia="zh-CN"/>
              </w:rPr>
              <w:t>9.1.21.2</w:t>
            </w:r>
          </w:p>
        </w:tc>
        <w:tc>
          <w:tcPr>
            <w:tcW w:w="2960" w:type="dxa"/>
            <w:gridSpan w:val="2"/>
          </w:tcPr>
          <w:p w14:paraId="7B80D476"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1863B791"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486038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442215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8050102"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30488BC" w14:textId="77777777" w:rsidR="006C32D2" w:rsidRPr="00A564B4" w:rsidRDefault="006C32D2" w:rsidP="006C32D2">
            <w:pPr>
              <w:pStyle w:val="TAL"/>
              <w:rPr>
                <w:lang w:eastAsia="en-US"/>
              </w:rPr>
            </w:pPr>
          </w:p>
        </w:tc>
        <w:tc>
          <w:tcPr>
            <w:tcW w:w="1717" w:type="dxa"/>
            <w:gridSpan w:val="3"/>
          </w:tcPr>
          <w:p w14:paraId="6FFE7A6C" w14:textId="77777777" w:rsidR="006C32D2" w:rsidRPr="00A564B4" w:rsidRDefault="006C32D2" w:rsidP="006C32D2">
            <w:pPr>
              <w:pStyle w:val="TAL"/>
              <w:rPr>
                <w:lang w:eastAsia="en-US"/>
              </w:rPr>
            </w:pPr>
            <w:r w:rsidRPr="00A564B4">
              <w:rPr>
                <w:lang w:eastAsia="en-US"/>
              </w:rPr>
              <w:t>2Rx, 4Rx</w:t>
            </w:r>
          </w:p>
        </w:tc>
      </w:tr>
      <w:tr w:rsidR="006C32D2" w:rsidRPr="00A564B4" w14:paraId="05F080CC" w14:textId="77777777" w:rsidTr="006C32D2">
        <w:trPr>
          <w:gridAfter w:val="2"/>
          <w:wAfter w:w="143" w:type="dxa"/>
          <w:cantSplit/>
          <w:jc w:val="center"/>
        </w:trPr>
        <w:tc>
          <w:tcPr>
            <w:tcW w:w="929" w:type="dxa"/>
            <w:gridSpan w:val="3"/>
          </w:tcPr>
          <w:p w14:paraId="1C21B393" w14:textId="77777777" w:rsidR="006C32D2" w:rsidRPr="00A564B4" w:rsidRDefault="006C32D2" w:rsidP="006C32D2">
            <w:pPr>
              <w:pStyle w:val="TAL"/>
              <w:rPr>
                <w:lang w:eastAsia="zh-CN"/>
              </w:rPr>
            </w:pPr>
            <w:r w:rsidRPr="00A564B4">
              <w:rPr>
                <w:lang w:eastAsia="zh-CN"/>
              </w:rPr>
              <w:t>9.1.21.2_1</w:t>
            </w:r>
          </w:p>
        </w:tc>
        <w:tc>
          <w:tcPr>
            <w:tcW w:w="2960" w:type="dxa"/>
            <w:gridSpan w:val="2"/>
          </w:tcPr>
          <w:p w14:paraId="53F2DB47"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6D31A9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BAF1C79"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57E401B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123507A"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22D34797" w14:textId="77777777" w:rsidR="006C32D2" w:rsidRPr="00A564B4" w:rsidRDefault="006C32D2" w:rsidP="006C32D2">
            <w:pPr>
              <w:pStyle w:val="TAL"/>
              <w:rPr>
                <w:lang w:eastAsia="en-US"/>
              </w:rPr>
            </w:pPr>
          </w:p>
        </w:tc>
        <w:tc>
          <w:tcPr>
            <w:tcW w:w="1717" w:type="dxa"/>
            <w:gridSpan w:val="3"/>
          </w:tcPr>
          <w:p w14:paraId="1E6E3B95" w14:textId="77777777" w:rsidR="006C32D2" w:rsidRPr="00A564B4" w:rsidRDefault="006C32D2" w:rsidP="006C32D2">
            <w:pPr>
              <w:pStyle w:val="TAL"/>
              <w:rPr>
                <w:lang w:eastAsia="en-US"/>
              </w:rPr>
            </w:pPr>
            <w:r w:rsidRPr="00A564B4">
              <w:rPr>
                <w:lang w:eastAsia="en-US"/>
              </w:rPr>
              <w:t>2Rx, 4Rx</w:t>
            </w:r>
          </w:p>
        </w:tc>
      </w:tr>
      <w:tr w:rsidR="006C32D2" w:rsidRPr="00A564B4" w14:paraId="72B6A72B" w14:textId="77777777" w:rsidTr="006C32D2">
        <w:trPr>
          <w:gridAfter w:val="2"/>
          <w:wAfter w:w="143" w:type="dxa"/>
          <w:cantSplit/>
          <w:jc w:val="center"/>
        </w:trPr>
        <w:tc>
          <w:tcPr>
            <w:tcW w:w="929" w:type="dxa"/>
            <w:gridSpan w:val="3"/>
          </w:tcPr>
          <w:p w14:paraId="7689D864" w14:textId="77777777" w:rsidR="006C32D2" w:rsidRPr="00A564B4" w:rsidRDefault="006C32D2" w:rsidP="006C32D2">
            <w:pPr>
              <w:pStyle w:val="TAL"/>
              <w:rPr>
                <w:lang w:eastAsia="zh-CN"/>
              </w:rPr>
            </w:pPr>
            <w:r w:rsidRPr="00A564B4">
              <w:rPr>
                <w:lang w:eastAsia="zh-CN"/>
              </w:rPr>
              <w:t>9.1.22</w:t>
            </w:r>
          </w:p>
        </w:tc>
        <w:tc>
          <w:tcPr>
            <w:tcW w:w="2960" w:type="dxa"/>
            <w:gridSpan w:val="2"/>
          </w:tcPr>
          <w:p w14:paraId="213F5CB5" w14:textId="77777777" w:rsidR="006C32D2" w:rsidRPr="00A564B4" w:rsidRDefault="006C32D2" w:rsidP="006C32D2">
            <w:pPr>
              <w:pStyle w:val="TAL"/>
              <w:rPr>
                <w:lang w:eastAsia="zh-CN"/>
              </w:rPr>
            </w:pPr>
            <w:r w:rsidRPr="00A564B4">
              <w:rPr>
                <w:lang w:eastAsia="zh-CN"/>
              </w:rPr>
              <w:t>FDD-TDD RSRP Accuracy E-UTRA for Carrier Aggregation with PCell in FDD</w:t>
            </w:r>
          </w:p>
        </w:tc>
        <w:tc>
          <w:tcPr>
            <w:tcW w:w="828" w:type="dxa"/>
            <w:gridSpan w:val="2"/>
          </w:tcPr>
          <w:p w14:paraId="16D4404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2CA4B" w14:textId="77777777" w:rsidR="006C32D2" w:rsidRPr="00A564B4" w:rsidRDefault="006C32D2" w:rsidP="006C32D2">
            <w:pPr>
              <w:pStyle w:val="TAL"/>
              <w:rPr>
                <w:lang w:eastAsia="en-US"/>
              </w:rPr>
            </w:pPr>
            <w:r w:rsidRPr="00A564B4">
              <w:rPr>
                <w:lang w:eastAsia="en-US"/>
              </w:rPr>
              <w:t>C141</w:t>
            </w:r>
          </w:p>
        </w:tc>
        <w:tc>
          <w:tcPr>
            <w:tcW w:w="2471" w:type="dxa"/>
            <w:gridSpan w:val="3"/>
          </w:tcPr>
          <w:p w14:paraId="51078BA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2985F298" w14:textId="77777777" w:rsidR="006C32D2" w:rsidRPr="00A564B4" w:rsidRDefault="006C32D2" w:rsidP="006C32D2">
            <w:pPr>
              <w:pStyle w:val="TAL"/>
              <w:rPr>
                <w:lang w:eastAsia="en-US"/>
              </w:rPr>
            </w:pPr>
          </w:p>
        </w:tc>
        <w:tc>
          <w:tcPr>
            <w:tcW w:w="1695" w:type="dxa"/>
            <w:gridSpan w:val="3"/>
            <w:shd w:val="clear" w:color="auto" w:fill="auto"/>
          </w:tcPr>
          <w:p w14:paraId="12B87209" w14:textId="77777777" w:rsidR="006C32D2" w:rsidRPr="00A564B4" w:rsidRDefault="006C32D2" w:rsidP="006C32D2">
            <w:pPr>
              <w:pStyle w:val="TAL"/>
              <w:rPr>
                <w:lang w:eastAsia="en-US"/>
              </w:rPr>
            </w:pPr>
          </w:p>
        </w:tc>
        <w:tc>
          <w:tcPr>
            <w:tcW w:w="1717" w:type="dxa"/>
            <w:gridSpan w:val="3"/>
          </w:tcPr>
          <w:p w14:paraId="48FB7B51" w14:textId="77777777" w:rsidR="006C32D2" w:rsidRPr="00A564B4" w:rsidRDefault="006C32D2" w:rsidP="006C32D2">
            <w:pPr>
              <w:pStyle w:val="TAL"/>
              <w:rPr>
                <w:lang w:eastAsia="en-US"/>
              </w:rPr>
            </w:pPr>
            <w:r w:rsidRPr="00A564B4">
              <w:rPr>
                <w:lang w:eastAsia="en-US"/>
              </w:rPr>
              <w:t>2Rx, 4Rx</w:t>
            </w:r>
          </w:p>
        </w:tc>
      </w:tr>
      <w:tr w:rsidR="006C32D2" w:rsidRPr="00A564B4" w14:paraId="7541DB65" w14:textId="77777777" w:rsidTr="006C32D2">
        <w:trPr>
          <w:gridAfter w:val="2"/>
          <w:wAfter w:w="143" w:type="dxa"/>
          <w:cantSplit/>
          <w:jc w:val="center"/>
        </w:trPr>
        <w:tc>
          <w:tcPr>
            <w:tcW w:w="929" w:type="dxa"/>
            <w:gridSpan w:val="3"/>
          </w:tcPr>
          <w:p w14:paraId="6438072B" w14:textId="77777777" w:rsidR="006C32D2" w:rsidRPr="00A564B4" w:rsidRDefault="006C32D2" w:rsidP="006C32D2">
            <w:pPr>
              <w:pStyle w:val="TAL"/>
              <w:rPr>
                <w:lang w:eastAsia="zh-CN"/>
              </w:rPr>
            </w:pPr>
            <w:r w:rsidRPr="00A564B4">
              <w:rPr>
                <w:lang w:eastAsia="zh-CN"/>
              </w:rPr>
              <w:t>9.1.23</w:t>
            </w:r>
          </w:p>
        </w:tc>
        <w:tc>
          <w:tcPr>
            <w:tcW w:w="2960" w:type="dxa"/>
            <w:gridSpan w:val="2"/>
          </w:tcPr>
          <w:p w14:paraId="5477E1D9" w14:textId="77777777" w:rsidR="006C32D2" w:rsidRPr="00A564B4" w:rsidRDefault="006C32D2" w:rsidP="006C32D2">
            <w:pPr>
              <w:pStyle w:val="TAL"/>
              <w:rPr>
                <w:lang w:eastAsia="zh-CN"/>
              </w:rPr>
            </w:pPr>
            <w:r w:rsidRPr="00A564B4">
              <w:rPr>
                <w:lang w:eastAsia="zh-CN"/>
              </w:rPr>
              <w:t>FDD-TDD RSRP Accuracy E-UTRA for Carrier Aggregation with PCell in TDD</w:t>
            </w:r>
          </w:p>
        </w:tc>
        <w:tc>
          <w:tcPr>
            <w:tcW w:w="828" w:type="dxa"/>
            <w:gridSpan w:val="2"/>
          </w:tcPr>
          <w:p w14:paraId="16202AE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B19ECE7" w14:textId="77777777" w:rsidR="006C32D2" w:rsidRPr="00A564B4" w:rsidRDefault="006C32D2" w:rsidP="006C32D2">
            <w:pPr>
              <w:pStyle w:val="TAL"/>
              <w:rPr>
                <w:lang w:eastAsia="en-US"/>
              </w:rPr>
            </w:pPr>
            <w:r w:rsidRPr="00A564B4">
              <w:rPr>
                <w:lang w:eastAsia="en-US"/>
              </w:rPr>
              <w:t>C142</w:t>
            </w:r>
          </w:p>
        </w:tc>
        <w:tc>
          <w:tcPr>
            <w:tcW w:w="2471" w:type="dxa"/>
            <w:gridSpan w:val="3"/>
          </w:tcPr>
          <w:p w14:paraId="5CA23AB9"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56B3BF1F" w14:textId="77777777" w:rsidR="006C32D2" w:rsidRPr="00A564B4" w:rsidRDefault="006C32D2" w:rsidP="006C32D2">
            <w:pPr>
              <w:pStyle w:val="TAL"/>
              <w:rPr>
                <w:lang w:eastAsia="en-US"/>
              </w:rPr>
            </w:pPr>
          </w:p>
        </w:tc>
        <w:tc>
          <w:tcPr>
            <w:tcW w:w="1695" w:type="dxa"/>
            <w:gridSpan w:val="3"/>
            <w:shd w:val="clear" w:color="auto" w:fill="auto"/>
          </w:tcPr>
          <w:p w14:paraId="48B7E207" w14:textId="77777777" w:rsidR="006C32D2" w:rsidRPr="00A564B4" w:rsidRDefault="006C32D2" w:rsidP="006C32D2">
            <w:pPr>
              <w:pStyle w:val="TAL"/>
              <w:rPr>
                <w:lang w:eastAsia="en-US"/>
              </w:rPr>
            </w:pPr>
          </w:p>
        </w:tc>
        <w:tc>
          <w:tcPr>
            <w:tcW w:w="1717" w:type="dxa"/>
            <w:gridSpan w:val="3"/>
          </w:tcPr>
          <w:p w14:paraId="5166F13F" w14:textId="77777777" w:rsidR="006C32D2" w:rsidRPr="00A564B4" w:rsidRDefault="006C32D2" w:rsidP="006C32D2">
            <w:pPr>
              <w:pStyle w:val="TAL"/>
              <w:rPr>
                <w:lang w:eastAsia="en-US"/>
              </w:rPr>
            </w:pPr>
            <w:r w:rsidRPr="00A564B4">
              <w:rPr>
                <w:lang w:eastAsia="en-US"/>
              </w:rPr>
              <w:t>2Rx, 4Rx</w:t>
            </w:r>
          </w:p>
        </w:tc>
      </w:tr>
      <w:tr w:rsidR="006C32D2" w:rsidRPr="00A564B4" w14:paraId="250FC1E0" w14:textId="77777777" w:rsidTr="006C32D2">
        <w:trPr>
          <w:gridAfter w:val="2"/>
          <w:wAfter w:w="143" w:type="dxa"/>
          <w:cantSplit/>
          <w:jc w:val="center"/>
        </w:trPr>
        <w:tc>
          <w:tcPr>
            <w:tcW w:w="929" w:type="dxa"/>
            <w:gridSpan w:val="3"/>
          </w:tcPr>
          <w:p w14:paraId="7A8AA5E7" w14:textId="77777777" w:rsidR="006C32D2" w:rsidRPr="00A564B4" w:rsidRDefault="006C32D2" w:rsidP="006C32D2">
            <w:pPr>
              <w:pStyle w:val="TAL"/>
              <w:rPr>
                <w:lang w:eastAsia="en-US"/>
              </w:rPr>
            </w:pPr>
            <w:r w:rsidRPr="00A564B4">
              <w:rPr>
                <w:lang w:eastAsia="en-US"/>
              </w:rPr>
              <w:t>9.1.24.1</w:t>
            </w:r>
          </w:p>
        </w:tc>
        <w:tc>
          <w:tcPr>
            <w:tcW w:w="2960" w:type="dxa"/>
            <w:gridSpan w:val="2"/>
          </w:tcPr>
          <w:p w14:paraId="340B84A2"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38EBFC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033C664"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D4ECCB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310288E"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DF0792C" w14:textId="77777777" w:rsidR="006C32D2" w:rsidRPr="00A564B4" w:rsidRDefault="006C32D2" w:rsidP="006C32D2">
            <w:pPr>
              <w:pStyle w:val="TAL"/>
              <w:rPr>
                <w:lang w:eastAsia="en-US"/>
              </w:rPr>
            </w:pPr>
          </w:p>
        </w:tc>
        <w:tc>
          <w:tcPr>
            <w:tcW w:w="1717" w:type="dxa"/>
            <w:gridSpan w:val="3"/>
          </w:tcPr>
          <w:p w14:paraId="2D655F8F" w14:textId="77777777" w:rsidR="006C32D2" w:rsidRPr="00A564B4" w:rsidRDefault="006C32D2" w:rsidP="006C32D2">
            <w:pPr>
              <w:pStyle w:val="TAL"/>
              <w:rPr>
                <w:lang w:eastAsia="en-US"/>
              </w:rPr>
            </w:pPr>
            <w:r w:rsidRPr="00A564B4">
              <w:rPr>
                <w:lang w:eastAsia="en-US"/>
              </w:rPr>
              <w:t>2Rx, 4Rx</w:t>
            </w:r>
          </w:p>
        </w:tc>
      </w:tr>
      <w:tr w:rsidR="006C32D2" w:rsidRPr="00A564B4" w14:paraId="443E3CBC" w14:textId="77777777" w:rsidTr="006C32D2">
        <w:trPr>
          <w:gridAfter w:val="2"/>
          <w:wAfter w:w="143" w:type="dxa"/>
          <w:cantSplit/>
          <w:jc w:val="center"/>
        </w:trPr>
        <w:tc>
          <w:tcPr>
            <w:tcW w:w="929" w:type="dxa"/>
            <w:gridSpan w:val="3"/>
          </w:tcPr>
          <w:p w14:paraId="688D6871" w14:textId="77777777" w:rsidR="006C32D2" w:rsidRPr="00A564B4" w:rsidRDefault="006C32D2" w:rsidP="006C32D2">
            <w:pPr>
              <w:pStyle w:val="TAL"/>
              <w:rPr>
                <w:lang w:eastAsia="en-US"/>
              </w:rPr>
            </w:pPr>
            <w:r w:rsidRPr="00A564B4">
              <w:rPr>
                <w:lang w:eastAsia="en-US"/>
              </w:rPr>
              <w:t>9.1.24.1_1</w:t>
            </w:r>
          </w:p>
        </w:tc>
        <w:tc>
          <w:tcPr>
            <w:tcW w:w="2960" w:type="dxa"/>
            <w:gridSpan w:val="2"/>
          </w:tcPr>
          <w:p w14:paraId="13ECAE7D"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9EEB96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64C06B3"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3DA9F02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3B6EA398" w14:textId="77777777" w:rsidR="006C32D2" w:rsidRPr="00A564B4" w:rsidRDefault="006C32D2" w:rsidP="006C32D2">
            <w:pPr>
              <w:pStyle w:val="TAL"/>
              <w:rPr>
                <w:lang w:eastAsia="en-US"/>
              </w:rPr>
            </w:pPr>
          </w:p>
        </w:tc>
        <w:tc>
          <w:tcPr>
            <w:tcW w:w="1695" w:type="dxa"/>
            <w:gridSpan w:val="3"/>
            <w:shd w:val="clear" w:color="auto" w:fill="auto"/>
          </w:tcPr>
          <w:p w14:paraId="1E86C421" w14:textId="77777777" w:rsidR="006C32D2" w:rsidRPr="00A564B4" w:rsidRDefault="006C32D2" w:rsidP="006C32D2">
            <w:pPr>
              <w:pStyle w:val="TAL"/>
              <w:rPr>
                <w:lang w:eastAsia="en-US"/>
              </w:rPr>
            </w:pPr>
          </w:p>
        </w:tc>
        <w:tc>
          <w:tcPr>
            <w:tcW w:w="1717" w:type="dxa"/>
            <w:gridSpan w:val="3"/>
          </w:tcPr>
          <w:p w14:paraId="331EEB86" w14:textId="77777777" w:rsidR="006C32D2" w:rsidRPr="00A564B4" w:rsidRDefault="006C32D2" w:rsidP="006C32D2">
            <w:pPr>
              <w:pStyle w:val="TAL"/>
              <w:rPr>
                <w:lang w:eastAsia="en-US"/>
              </w:rPr>
            </w:pPr>
            <w:r w:rsidRPr="00A564B4">
              <w:rPr>
                <w:lang w:eastAsia="en-US"/>
              </w:rPr>
              <w:t>2Rx, 4Rx</w:t>
            </w:r>
          </w:p>
        </w:tc>
      </w:tr>
      <w:tr w:rsidR="006C32D2" w:rsidRPr="00A564B4" w14:paraId="33B53C20" w14:textId="77777777" w:rsidTr="006C32D2">
        <w:trPr>
          <w:gridAfter w:val="2"/>
          <w:wAfter w:w="143" w:type="dxa"/>
          <w:cantSplit/>
          <w:jc w:val="center"/>
        </w:trPr>
        <w:tc>
          <w:tcPr>
            <w:tcW w:w="929" w:type="dxa"/>
            <w:gridSpan w:val="3"/>
          </w:tcPr>
          <w:p w14:paraId="22ACD5F6" w14:textId="77777777" w:rsidR="006C32D2" w:rsidRPr="00A564B4" w:rsidRDefault="006C32D2" w:rsidP="006C32D2">
            <w:pPr>
              <w:pStyle w:val="TAL"/>
              <w:rPr>
                <w:lang w:eastAsia="en-US"/>
              </w:rPr>
            </w:pPr>
            <w:r w:rsidRPr="00A564B4">
              <w:rPr>
                <w:lang w:eastAsia="en-US"/>
              </w:rPr>
              <w:t>9.1.24.2</w:t>
            </w:r>
          </w:p>
        </w:tc>
        <w:tc>
          <w:tcPr>
            <w:tcW w:w="2960" w:type="dxa"/>
            <w:gridSpan w:val="2"/>
          </w:tcPr>
          <w:p w14:paraId="5B98F3CA"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15CD79C8"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6C5A8A1"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7E2DA1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4D587A4"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EC1458B" w14:textId="77777777" w:rsidR="006C32D2" w:rsidRPr="00A564B4" w:rsidRDefault="006C32D2" w:rsidP="006C32D2">
            <w:pPr>
              <w:pStyle w:val="TAL"/>
              <w:rPr>
                <w:lang w:eastAsia="en-US"/>
              </w:rPr>
            </w:pPr>
          </w:p>
        </w:tc>
        <w:tc>
          <w:tcPr>
            <w:tcW w:w="1717" w:type="dxa"/>
            <w:gridSpan w:val="3"/>
          </w:tcPr>
          <w:p w14:paraId="2795AA5B" w14:textId="77777777" w:rsidR="006C32D2" w:rsidRPr="00A564B4" w:rsidRDefault="006C32D2" w:rsidP="006C32D2">
            <w:pPr>
              <w:pStyle w:val="TAL"/>
              <w:rPr>
                <w:lang w:eastAsia="en-US"/>
              </w:rPr>
            </w:pPr>
            <w:r w:rsidRPr="00A564B4">
              <w:rPr>
                <w:lang w:eastAsia="en-US"/>
              </w:rPr>
              <w:t>2Rx, 4Rx</w:t>
            </w:r>
          </w:p>
        </w:tc>
      </w:tr>
      <w:tr w:rsidR="006C32D2" w:rsidRPr="00A564B4" w14:paraId="72940D8A" w14:textId="77777777" w:rsidTr="006C32D2">
        <w:trPr>
          <w:gridAfter w:val="2"/>
          <w:wAfter w:w="143" w:type="dxa"/>
          <w:cantSplit/>
          <w:jc w:val="center"/>
        </w:trPr>
        <w:tc>
          <w:tcPr>
            <w:tcW w:w="929" w:type="dxa"/>
            <w:gridSpan w:val="3"/>
          </w:tcPr>
          <w:p w14:paraId="4AD07403" w14:textId="77777777" w:rsidR="006C32D2" w:rsidRPr="00A564B4" w:rsidRDefault="006C32D2" w:rsidP="006C32D2">
            <w:pPr>
              <w:pStyle w:val="TAL"/>
              <w:rPr>
                <w:lang w:eastAsia="zh-CN"/>
              </w:rPr>
            </w:pPr>
            <w:r w:rsidRPr="00A564B4">
              <w:rPr>
                <w:lang w:eastAsia="en-US"/>
              </w:rPr>
              <w:t>9.1.24.2</w:t>
            </w:r>
            <w:r w:rsidRPr="00A564B4">
              <w:rPr>
                <w:lang w:eastAsia="zh-CN"/>
              </w:rPr>
              <w:t>_1</w:t>
            </w:r>
          </w:p>
        </w:tc>
        <w:tc>
          <w:tcPr>
            <w:tcW w:w="2960" w:type="dxa"/>
            <w:gridSpan w:val="2"/>
          </w:tcPr>
          <w:p w14:paraId="39FF6F82"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17658E9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E1C11D2"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05E46C6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71F46FE"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75F3521D" w14:textId="77777777" w:rsidR="006C32D2" w:rsidRPr="00A564B4" w:rsidRDefault="006C32D2" w:rsidP="006C32D2">
            <w:pPr>
              <w:pStyle w:val="TAL"/>
              <w:rPr>
                <w:lang w:eastAsia="en-US"/>
              </w:rPr>
            </w:pPr>
          </w:p>
        </w:tc>
        <w:tc>
          <w:tcPr>
            <w:tcW w:w="1717" w:type="dxa"/>
            <w:gridSpan w:val="3"/>
          </w:tcPr>
          <w:p w14:paraId="12A22C8E" w14:textId="77777777" w:rsidR="006C32D2" w:rsidRPr="00A564B4" w:rsidRDefault="006C32D2" w:rsidP="006C32D2">
            <w:pPr>
              <w:pStyle w:val="TAL"/>
              <w:rPr>
                <w:lang w:eastAsia="en-US"/>
              </w:rPr>
            </w:pPr>
            <w:r w:rsidRPr="00A564B4">
              <w:rPr>
                <w:lang w:eastAsia="en-US"/>
              </w:rPr>
              <w:t>2Rx, 4Rx</w:t>
            </w:r>
          </w:p>
        </w:tc>
      </w:tr>
      <w:tr w:rsidR="006C32D2" w:rsidRPr="00A564B4" w14:paraId="1716274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4D84BB0" w14:textId="77777777" w:rsidR="006C32D2" w:rsidRPr="00A564B4" w:rsidRDefault="006C32D2" w:rsidP="006C32D2">
            <w:pPr>
              <w:pStyle w:val="TAL"/>
              <w:rPr>
                <w:lang w:eastAsia="zh-CN"/>
              </w:rPr>
            </w:pPr>
            <w:r w:rsidRPr="00A564B4">
              <w:rPr>
                <w:lang w:eastAsia="zh-CN"/>
              </w:rPr>
              <w:t>9.1.25</w:t>
            </w:r>
          </w:p>
        </w:tc>
        <w:tc>
          <w:tcPr>
            <w:tcW w:w="2960" w:type="dxa"/>
            <w:gridSpan w:val="2"/>
            <w:tcBorders>
              <w:top w:val="single" w:sz="6" w:space="0" w:color="auto"/>
              <w:left w:val="single" w:sz="6" w:space="0" w:color="auto"/>
              <w:bottom w:val="single" w:sz="6" w:space="0" w:color="auto"/>
              <w:right w:val="single" w:sz="6" w:space="0" w:color="auto"/>
            </w:tcBorders>
          </w:tcPr>
          <w:p w14:paraId="68DC6FC8" w14:textId="77777777" w:rsidR="006C32D2" w:rsidRPr="00A564B4" w:rsidRDefault="006C32D2" w:rsidP="006C32D2">
            <w:pPr>
              <w:pStyle w:val="TAL"/>
              <w:rPr>
                <w:lang w:eastAsia="en-US"/>
              </w:rPr>
            </w:pPr>
            <w:r w:rsidRPr="00A564B4">
              <w:rPr>
                <w:lang w:eastAsia="en-US"/>
              </w:rPr>
              <w:t>FDD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BB94B7B"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E91A93E" w14:textId="77777777" w:rsidR="006C32D2" w:rsidRPr="00A564B4" w:rsidRDefault="006C32D2" w:rsidP="006C32D2">
            <w:pPr>
              <w:pStyle w:val="TAL"/>
              <w:rPr>
                <w:lang w:eastAsia="en-US"/>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7516773A" w14:textId="77777777" w:rsidR="006C32D2" w:rsidRPr="00A564B4" w:rsidRDefault="006C32D2" w:rsidP="006C32D2">
            <w:pPr>
              <w:pStyle w:val="TAL"/>
              <w:rPr>
                <w:lang w:eastAsia="zh-CN"/>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71C16C" w14:textId="77777777" w:rsidR="006C32D2" w:rsidRPr="00A564B4" w:rsidRDefault="006C32D2" w:rsidP="006C32D2">
            <w:pPr>
              <w:pStyle w:val="TAL"/>
              <w:rPr>
                <w:lang w:eastAsia="en-US"/>
              </w:rPr>
            </w:pPr>
            <w:r w:rsidRPr="00A564B4">
              <w:rPr>
                <w:lang w:eastAsia="en-US"/>
              </w:rPr>
              <w:t>2Rx, 4Rx</w:t>
            </w:r>
          </w:p>
        </w:tc>
      </w:tr>
      <w:tr w:rsidR="006C32D2" w:rsidRPr="00A564B4" w14:paraId="4457FB8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ED7681" w14:textId="77777777" w:rsidR="006C32D2" w:rsidRPr="00A564B4" w:rsidRDefault="006C32D2" w:rsidP="006C32D2">
            <w:pPr>
              <w:pStyle w:val="TAL"/>
              <w:rPr>
                <w:lang w:eastAsia="zh-CN"/>
              </w:rPr>
            </w:pPr>
            <w:r w:rsidRPr="00A564B4">
              <w:rPr>
                <w:lang w:eastAsia="zh-CN"/>
              </w:rPr>
              <w:t>9.1.26</w:t>
            </w:r>
          </w:p>
        </w:tc>
        <w:tc>
          <w:tcPr>
            <w:tcW w:w="2960" w:type="dxa"/>
            <w:gridSpan w:val="2"/>
            <w:tcBorders>
              <w:top w:val="single" w:sz="6" w:space="0" w:color="auto"/>
              <w:left w:val="single" w:sz="6" w:space="0" w:color="auto"/>
              <w:bottom w:val="single" w:sz="6" w:space="0" w:color="auto"/>
              <w:right w:val="single" w:sz="6" w:space="0" w:color="auto"/>
            </w:tcBorders>
          </w:tcPr>
          <w:p w14:paraId="7BE8170A" w14:textId="77777777" w:rsidR="006C32D2" w:rsidRPr="00A564B4" w:rsidRDefault="006C32D2" w:rsidP="006C32D2">
            <w:pPr>
              <w:pStyle w:val="TAL"/>
              <w:rPr>
                <w:lang w:eastAsia="en-US"/>
              </w:rPr>
            </w:pPr>
            <w:r w:rsidRPr="00A564B4">
              <w:rPr>
                <w:lang w:eastAsia="en-US"/>
              </w:rPr>
              <w:t>TDD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1C8D5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0A87F1D" w14:textId="77777777" w:rsidR="006C32D2" w:rsidRPr="00A564B4" w:rsidRDefault="006C32D2" w:rsidP="006C32D2">
            <w:pPr>
              <w:pStyle w:val="TAL"/>
              <w:rPr>
                <w:lang w:eastAsia="en-US"/>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3B21571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2821B24" w14:textId="77777777" w:rsidR="006C32D2" w:rsidRPr="00A564B4" w:rsidRDefault="006C32D2" w:rsidP="006C32D2">
            <w:pPr>
              <w:pStyle w:val="TAL"/>
              <w:rPr>
                <w:lang w:eastAsia="en-US"/>
              </w:rPr>
            </w:pPr>
            <w:r w:rsidRPr="00A564B4">
              <w:rPr>
                <w:lang w:eastAsia="en-US"/>
              </w:rPr>
              <w:t>2Rx, 4Rx</w:t>
            </w:r>
          </w:p>
        </w:tc>
      </w:tr>
      <w:tr w:rsidR="006C32D2" w:rsidRPr="00A564B4" w14:paraId="28C53AD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E5A81B9" w14:textId="77777777" w:rsidR="006C32D2" w:rsidRPr="00A564B4" w:rsidRDefault="006C32D2" w:rsidP="006C32D2">
            <w:pPr>
              <w:pStyle w:val="TAL"/>
              <w:rPr>
                <w:lang w:eastAsia="zh-CN"/>
              </w:rPr>
            </w:pPr>
            <w:r w:rsidRPr="00A564B4">
              <w:rPr>
                <w:lang w:eastAsia="zh-CN"/>
              </w:rPr>
              <w:t>9.1.27</w:t>
            </w:r>
          </w:p>
        </w:tc>
        <w:tc>
          <w:tcPr>
            <w:tcW w:w="2960" w:type="dxa"/>
            <w:gridSpan w:val="2"/>
            <w:tcBorders>
              <w:top w:val="single" w:sz="6" w:space="0" w:color="auto"/>
              <w:left w:val="single" w:sz="6" w:space="0" w:color="auto"/>
              <w:bottom w:val="single" w:sz="6" w:space="0" w:color="auto"/>
              <w:right w:val="single" w:sz="6" w:space="0" w:color="auto"/>
            </w:tcBorders>
          </w:tcPr>
          <w:p w14:paraId="712FA22C"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B6D578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CC31B3A" w14:textId="77777777" w:rsidR="006C32D2" w:rsidRPr="00A564B4" w:rsidRDefault="006C32D2" w:rsidP="006C32D2">
            <w:pPr>
              <w:pStyle w:val="TAL"/>
              <w:rPr>
                <w:lang w:eastAsia="en-US"/>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3F8435C"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695B81E" w14:textId="77777777" w:rsidR="006C32D2" w:rsidRPr="00A564B4" w:rsidRDefault="006C32D2" w:rsidP="006C32D2">
            <w:pPr>
              <w:pStyle w:val="TAL"/>
              <w:rPr>
                <w:lang w:eastAsia="en-US"/>
              </w:rPr>
            </w:pPr>
            <w:r w:rsidRPr="00A564B4">
              <w:rPr>
                <w:lang w:eastAsia="en-US"/>
              </w:rPr>
              <w:t>2Rx, 4Rx</w:t>
            </w:r>
          </w:p>
        </w:tc>
      </w:tr>
      <w:tr w:rsidR="006C32D2" w:rsidRPr="00A564B4" w14:paraId="5FAD2C1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6FA2E0" w14:textId="77777777" w:rsidR="006C32D2" w:rsidRPr="00A564B4" w:rsidRDefault="006C32D2" w:rsidP="006C32D2">
            <w:pPr>
              <w:pStyle w:val="TAL"/>
              <w:rPr>
                <w:lang w:eastAsia="zh-CN"/>
              </w:rPr>
            </w:pPr>
            <w:r w:rsidRPr="00A564B4">
              <w:rPr>
                <w:lang w:eastAsia="zh-CN"/>
              </w:rPr>
              <w:t>9.1.28</w:t>
            </w:r>
          </w:p>
        </w:tc>
        <w:tc>
          <w:tcPr>
            <w:tcW w:w="2960" w:type="dxa"/>
            <w:gridSpan w:val="2"/>
            <w:tcBorders>
              <w:top w:val="single" w:sz="6" w:space="0" w:color="auto"/>
              <w:left w:val="single" w:sz="6" w:space="0" w:color="auto"/>
              <w:bottom w:val="single" w:sz="6" w:space="0" w:color="auto"/>
              <w:right w:val="single" w:sz="6" w:space="0" w:color="auto"/>
            </w:tcBorders>
          </w:tcPr>
          <w:p w14:paraId="22C83183"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52022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CDEB6D0" w14:textId="77777777" w:rsidR="006C32D2" w:rsidRPr="00A564B4" w:rsidRDefault="006C32D2" w:rsidP="006C32D2">
            <w:pPr>
              <w:pStyle w:val="TAL"/>
              <w:rPr>
                <w:lang w:eastAsia="en-US"/>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371828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BF1C4B" w14:textId="77777777" w:rsidR="006C32D2" w:rsidRPr="00A564B4" w:rsidRDefault="006C32D2" w:rsidP="006C32D2">
            <w:pPr>
              <w:pStyle w:val="TAL"/>
              <w:rPr>
                <w:lang w:eastAsia="en-US"/>
              </w:rPr>
            </w:pPr>
            <w:r w:rsidRPr="00A564B4">
              <w:rPr>
                <w:lang w:eastAsia="en-US"/>
              </w:rPr>
              <w:t>2Rx, 4Rx</w:t>
            </w:r>
          </w:p>
        </w:tc>
      </w:tr>
      <w:tr w:rsidR="006C32D2" w:rsidRPr="00A564B4" w14:paraId="60B540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80FC5F" w14:textId="77777777" w:rsidR="006C32D2" w:rsidRPr="00A564B4" w:rsidRDefault="006C32D2" w:rsidP="006C32D2">
            <w:pPr>
              <w:pStyle w:val="TAL"/>
              <w:rPr>
                <w:lang w:eastAsia="zh-CN"/>
              </w:rPr>
            </w:pPr>
            <w:r w:rsidRPr="00A564B4">
              <w:rPr>
                <w:lang w:eastAsia="zh-CN"/>
              </w:rPr>
              <w:t>9.1.29</w:t>
            </w:r>
          </w:p>
        </w:tc>
        <w:tc>
          <w:tcPr>
            <w:tcW w:w="2960" w:type="dxa"/>
            <w:gridSpan w:val="2"/>
            <w:tcBorders>
              <w:top w:val="single" w:sz="6" w:space="0" w:color="auto"/>
              <w:left w:val="single" w:sz="6" w:space="0" w:color="auto"/>
              <w:bottom w:val="single" w:sz="6" w:space="0" w:color="auto"/>
              <w:right w:val="single" w:sz="6" w:space="0" w:color="auto"/>
            </w:tcBorders>
          </w:tcPr>
          <w:p w14:paraId="1C5E7AB7" w14:textId="77777777" w:rsidR="006C32D2" w:rsidRPr="00A564B4" w:rsidRDefault="006C32D2" w:rsidP="006C32D2">
            <w:pPr>
              <w:pStyle w:val="TAL"/>
              <w:rPr>
                <w:lang w:eastAsia="en-US"/>
              </w:rPr>
            </w:pPr>
            <w:r w:rsidRPr="00A564B4">
              <w:rPr>
                <w:lang w:eastAsia="en-US"/>
              </w:rPr>
              <w:t xml:space="preserve">FDD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F968CC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DA3A760" w14:textId="77777777" w:rsidR="006C32D2" w:rsidRPr="00A564B4" w:rsidRDefault="006C32D2" w:rsidP="006C32D2">
            <w:pPr>
              <w:pStyle w:val="TAL"/>
              <w:rPr>
                <w:lang w:eastAsia="en-US"/>
              </w:rPr>
            </w:pPr>
            <w:r w:rsidRPr="00A564B4">
              <w:rPr>
                <w:lang w:eastAsia="zh-CN"/>
              </w:rPr>
              <w:t>C114</w:t>
            </w:r>
          </w:p>
        </w:tc>
        <w:tc>
          <w:tcPr>
            <w:tcW w:w="2471" w:type="dxa"/>
            <w:gridSpan w:val="3"/>
            <w:tcBorders>
              <w:top w:val="single" w:sz="6" w:space="0" w:color="auto"/>
              <w:left w:val="single" w:sz="6" w:space="0" w:color="auto"/>
              <w:bottom w:val="single" w:sz="6" w:space="0" w:color="auto"/>
              <w:right w:val="single" w:sz="6" w:space="0" w:color="auto"/>
            </w:tcBorders>
          </w:tcPr>
          <w:p w14:paraId="0A58FC19"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E215B37" w14:textId="77777777" w:rsidR="006C32D2" w:rsidRPr="00A564B4" w:rsidRDefault="006C32D2" w:rsidP="006C32D2">
            <w:pPr>
              <w:pStyle w:val="TAL"/>
              <w:rPr>
                <w:lang w:eastAsia="en-US"/>
              </w:rPr>
            </w:pPr>
            <w:r w:rsidRPr="00A564B4">
              <w:rPr>
                <w:lang w:eastAsia="en-US"/>
              </w:rPr>
              <w:t>2Rx, 4Rx</w:t>
            </w:r>
          </w:p>
        </w:tc>
      </w:tr>
      <w:tr w:rsidR="006C32D2" w:rsidRPr="00A564B4" w14:paraId="535B8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47ECB58" w14:textId="77777777" w:rsidR="006C32D2" w:rsidRPr="00A564B4" w:rsidRDefault="006C32D2" w:rsidP="006C32D2">
            <w:pPr>
              <w:pStyle w:val="TAL"/>
              <w:rPr>
                <w:lang w:eastAsia="zh-CN"/>
              </w:rPr>
            </w:pPr>
            <w:r w:rsidRPr="00A564B4">
              <w:rPr>
                <w:lang w:eastAsia="zh-CN"/>
              </w:rPr>
              <w:t>9.1.30</w:t>
            </w:r>
          </w:p>
        </w:tc>
        <w:tc>
          <w:tcPr>
            <w:tcW w:w="2960" w:type="dxa"/>
            <w:gridSpan w:val="2"/>
            <w:tcBorders>
              <w:top w:val="single" w:sz="6" w:space="0" w:color="auto"/>
              <w:left w:val="single" w:sz="6" w:space="0" w:color="auto"/>
              <w:bottom w:val="single" w:sz="6" w:space="0" w:color="auto"/>
              <w:right w:val="single" w:sz="6" w:space="0" w:color="auto"/>
            </w:tcBorders>
          </w:tcPr>
          <w:p w14:paraId="2F4BC609" w14:textId="77777777" w:rsidR="006C32D2" w:rsidRPr="00A564B4" w:rsidRDefault="006C32D2" w:rsidP="006C32D2">
            <w:pPr>
              <w:pStyle w:val="TAL"/>
              <w:rPr>
                <w:lang w:eastAsia="en-US"/>
              </w:rPr>
            </w:pPr>
            <w:r w:rsidRPr="00A564B4">
              <w:rPr>
                <w:lang w:eastAsia="ko-KR"/>
              </w:rPr>
              <w:t>T</w:t>
            </w:r>
            <w:r w:rsidRPr="00A564B4">
              <w:rPr>
                <w:lang w:eastAsia="en-US"/>
              </w:rPr>
              <w:t xml:space="preserve">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8F923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D9BC72" w14:textId="77777777" w:rsidR="006C32D2" w:rsidRPr="00A564B4" w:rsidRDefault="006C32D2" w:rsidP="006C32D2">
            <w:pPr>
              <w:pStyle w:val="TAL"/>
              <w:rPr>
                <w:lang w:eastAsia="en-US"/>
              </w:rPr>
            </w:pPr>
            <w:r w:rsidRPr="00A564B4">
              <w:rPr>
                <w:lang w:eastAsia="zh-CN"/>
              </w:rPr>
              <w:t>C115</w:t>
            </w:r>
          </w:p>
        </w:tc>
        <w:tc>
          <w:tcPr>
            <w:tcW w:w="2471" w:type="dxa"/>
            <w:gridSpan w:val="3"/>
            <w:tcBorders>
              <w:top w:val="single" w:sz="6" w:space="0" w:color="auto"/>
              <w:left w:val="single" w:sz="6" w:space="0" w:color="auto"/>
              <w:bottom w:val="single" w:sz="6" w:space="0" w:color="auto"/>
              <w:right w:val="single" w:sz="6" w:space="0" w:color="auto"/>
            </w:tcBorders>
          </w:tcPr>
          <w:p w14:paraId="341F4824" w14:textId="77777777" w:rsidR="006C32D2" w:rsidRPr="00A564B4" w:rsidRDefault="006C32D2" w:rsidP="006C32D2">
            <w:pPr>
              <w:pStyle w:val="TAL"/>
              <w:rPr>
                <w:lang w:eastAsia="en-US"/>
              </w:rPr>
            </w:pPr>
            <w:r w:rsidRPr="00A564B4">
              <w:rPr>
                <w:lang w:eastAsia="en-US"/>
              </w:rPr>
              <w:t xml:space="preserve">UE supporting E-UTRA TDD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AED0EBF" w14:textId="77777777" w:rsidR="006C32D2" w:rsidRPr="00A564B4" w:rsidRDefault="006C32D2" w:rsidP="006C32D2">
            <w:pPr>
              <w:pStyle w:val="TAL"/>
              <w:rPr>
                <w:lang w:eastAsia="en-US"/>
              </w:rPr>
            </w:pPr>
            <w:r w:rsidRPr="00A564B4">
              <w:rPr>
                <w:lang w:eastAsia="en-US"/>
              </w:rPr>
              <w:t>2Rx, 4Rx</w:t>
            </w:r>
          </w:p>
        </w:tc>
      </w:tr>
      <w:tr w:rsidR="006C32D2" w:rsidRPr="00A564B4" w14:paraId="02408E1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9AC8016" w14:textId="77777777" w:rsidR="006C32D2" w:rsidRPr="00A564B4" w:rsidRDefault="006C32D2" w:rsidP="006C32D2">
            <w:pPr>
              <w:pStyle w:val="TAL"/>
              <w:rPr>
                <w:lang w:eastAsia="zh-CN"/>
              </w:rPr>
            </w:pPr>
            <w:r w:rsidRPr="00A564B4">
              <w:rPr>
                <w:lang w:eastAsia="zh-CN"/>
              </w:rPr>
              <w:t>9.1.31</w:t>
            </w:r>
          </w:p>
        </w:tc>
        <w:tc>
          <w:tcPr>
            <w:tcW w:w="2960" w:type="dxa"/>
            <w:gridSpan w:val="2"/>
            <w:tcBorders>
              <w:top w:val="single" w:sz="6" w:space="0" w:color="auto"/>
              <w:left w:val="single" w:sz="6" w:space="0" w:color="auto"/>
              <w:bottom w:val="single" w:sz="6" w:space="0" w:color="auto"/>
              <w:right w:val="single" w:sz="6" w:space="0" w:color="auto"/>
            </w:tcBorders>
          </w:tcPr>
          <w:p w14:paraId="69BABC28"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D1479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B42566" w14:textId="77777777" w:rsidR="006C32D2" w:rsidRPr="00A564B4" w:rsidRDefault="006C32D2" w:rsidP="006C32D2">
            <w:pPr>
              <w:pStyle w:val="TAL"/>
              <w:rPr>
                <w:lang w:eastAsia="en-US"/>
              </w:rPr>
            </w:pPr>
            <w:r w:rsidRPr="00A564B4">
              <w:rPr>
                <w:lang w:eastAsia="zh-CN"/>
              </w:rPr>
              <w:t>C116</w:t>
            </w:r>
          </w:p>
        </w:tc>
        <w:tc>
          <w:tcPr>
            <w:tcW w:w="2471" w:type="dxa"/>
            <w:gridSpan w:val="3"/>
            <w:tcBorders>
              <w:top w:val="single" w:sz="6" w:space="0" w:color="auto"/>
              <w:left w:val="single" w:sz="6" w:space="0" w:color="auto"/>
              <w:bottom w:val="single" w:sz="6" w:space="0" w:color="auto"/>
              <w:right w:val="single" w:sz="6" w:space="0" w:color="auto"/>
            </w:tcBorders>
          </w:tcPr>
          <w:p w14:paraId="280BA714"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013AFC" w14:textId="77777777" w:rsidR="006C32D2" w:rsidRPr="00A564B4" w:rsidRDefault="006C32D2" w:rsidP="006C32D2">
            <w:pPr>
              <w:pStyle w:val="TAL"/>
              <w:rPr>
                <w:lang w:eastAsia="en-US"/>
              </w:rPr>
            </w:pPr>
            <w:r w:rsidRPr="00A564B4">
              <w:rPr>
                <w:lang w:eastAsia="en-US"/>
              </w:rPr>
              <w:t>2Rx, 4Rx</w:t>
            </w:r>
          </w:p>
        </w:tc>
      </w:tr>
      <w:tr w:rsidR="006C32D2" w:rsidRPr="00A564B4" w14:paraId="3AE7810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98F410" w14:textId="77777777" w:rsidR="006C32D2" w:rsidRPr="00A564B4" w:rsidRDefault="006C32D2" w:rsidP="006C32D2">
            <w:pPr>
              <w:pStyle w:val="TAL"/>
              <w:rPr>
                <w:lang w:eastAsia="zh-CN"/>
              </w:rPr>
            </w:pPr>
            <w:r w:rsidRPr="00A564B4">
              <w:rPr>
                <w:lang w:eastAsia="zh-CN"/>
              </w:rPr>
              <w:t>9.1.32</w:t>
            </w:r>
          </w:p>
        </w:tc>
        <w:tc>
          <w:tcPr>
            <w:tcW w:w="2960" w:type="dxa"/>
            <w:gridSpan w:val="2"/>
            <w:tcBorders>
              <w:top w:val="single" w:sz="6" w:space="0" w:color="auto"/>
              <w:left w:val="single" w:sz="6" w:space="0" w:color="auto"/>
              <w:bottom w:val="single" w:sz="6" w:space="0" w:color="auto"/>
              <w:right w:val="single" w:sz="6" w:space="0" w:color="auto"/>
            </w:tcBorders>
          </w:tcPr>
          <w:p w14:paraId="63D7B126"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4B3FD8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8110A83" w14:textId="77777777" w:rsidR="006C32D2" w:rsidRPr="00A564B4" w:rsidRDefault="006C32D2" w:rsidP="006C32D2">
            <w:pPr>
              <w:pStyle w:val="TAL"/>
              <w:rPr>
                <w:lang w:eastAsia="en-US"/>
              </w:rPr>
            </w:pPr>
            <w:r w:rsidRPr="00A564B4">
              <w:rPr>
                <w:lang w:eastAsia="zh-CN"/>
              </w:rPr>
              <w:t>C117</w:t>
            </w:r>
          </w:p>
        </w:tc>
        <w:tc>
          <w:tcPr>
            <w:tcW w:w="2471" w:type="dxa"/>
            <w:gridSpan w:val="3"/>
            <w:tcBorders>
              <w:top w:val="single" w:sz="6" w:space="0" w:color="auto"/>
              <w:left w:val="single" w:sz="6" w:space="0" w:color="auto"/>
              <w:bottom w:val="single" w:sz="6" w:space="0" w:color="auto"/>
              <w:right w:val="single" w:sz="6" w:space="0" w:color="auto"/>
            </w:tcBorders>
          </w:tcPr>
          <w:p w14:paraId="70CD3CD2" w14:textId="77777777" w:rsidR="006C32D2" w:rsidRPr="00A564B4" w:rsidRDefault="006C32D2" w:rsidP="006C32D2">
            <w:pPr>
              <w:pStyle w:val="TAL"/>
              <w:rPr>
                <w:lang w:eastAsia="zh-CN"/>
              </w:rPr>
            </w:pPr>
            <w:r w:rsidRPr="00A564B4">
              <w:rPr>
                <w:lang w:eastAsia="en-US"/>
              </w:rPr>
              <w:t xml:space="preserve">UE supporting E-UTRA TDD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C0E395" w14:textId="77777777" w:rsidR="006C32D2" w:rsidRPr="00A564B4" w:rsidRDefault="006C32D2" w:rsidP="006C32D2">
            <w:pPr>
              <w:pStyle w:val="TAL"/>
              <w:rPr>
                <w:lang w:eastAsia="en-US"/>
              </w:rPr>
            </w:pPr>
            <w:r w:rsidRPr="00A564B4">
              <w:rPr>
                <w:lang w:eastAsia="en-US"/>
              </w:rPr>
              <w:t>2Rx, 4Rx</w:t>
            </w:r>
          </w:p>
        </w:tc>
      </w:tr>
      <w:tr w:rsidR="006C32D2" w:rsidRPr="00A564B4" w14:paraId="47B5BD9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4CCDD7" w14:textId="77777777" w:rsidR="006C32D2" w:rsidRPr="00A564B4" w:rsidRDefault="006C32D2" w:rsidP="006C32D2">
            <w:pPr>
              <w:pStyle w:val="TAL"/>
              <w:rPr>
                <w:lang w:eastAsia="zh-CN"/>
              </w:rPr>
            </w:pPr>
            <w:r w:rsidRPr="00A564B4">
              <w:rPr>
                <w:lang w:eastAsia="zh-CN"/>
              </w:rPr>
              <w:t>9.1.33</w:t>
            </w:r>
          </w:p>
        </w:tc>
        <w:tc>
          <w:tcPr>
            <w:tcW w:w="2960" w:type="dxa"/>
            <w:gridSpan w:val="2"/>
            <w:tcBorders>
              <w:top w:val="single" w:sz="6" w:space="0" w:color="auto"/>
              <w:left w:val="single" w:sz="6" w:space="0" w:color="auto"/>
              <w:bottom w:val="single" w:sz="6" w:space="0" w:color="auto"/>
              <w:right w:val="single" w:sz="6" w:space="0" w:color="auto"/>
            </w:tcBorders>
          </w:tcPr>
          <w:p w14:paraId="4381A013" w14:textId="77777777" w:rsidR="006C32D2" w:rsidRPr="00A564B4" w:rsidRDefault="006C32D2" w:rsidP="006C32D2">
            <w:pPr>
              <w:pStyle w:val="TAL"/>
              <w:rPr>
                <w:lang w:eastAsia="en-US"/>
              </w:rPr>
            </w:pPr>
            <w:r w:rsidRPr="00A564B4">
              <w:rPr>
                <w:lang w:eastAsia="en-US"/>
              </w:rPr>
              <w:t>FDD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EE6D31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3DF40C"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5BC85B81"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F3E570" w14:textId="77777777" w:rsidR="006C32D2" w:rsidRPr="00A564B4" w:rsidRDefault="006C32D2" w:rsidP="006C32D2">
            <w:pPr>
              <w:pStyle w:val="TAL"/>
              <w:rPr>
                <w:lang w:eastAsia="en-US"/>
              </w:rPr>
            </w:pPr>
            <w:r w:rsidRPr="00A564B4">
              <w:rPr>
                <w:lang w:eastAsia="en-US"/>
              </w:rPr>
              <w:t>2Rx, 4Rx</w:t>
            </w:r>
          </w:p>
        </w:tc>
      </w:tr>
      <w:tr w:rsidR="006C32D2" w:rsidRPr="00A564B4" w14:paraId="67FAD54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36799C" w14:textId="77777777" w:rsidR="006C32D2" w:rsidRPr="00A564B4" w:rsidRDefault="006C32D2" w:rsidP="006C32D2">
            <w:pPr>
              <w:pStyle w:val="TAL"/>
              <w:rPr>
                <w:lang w:eastAsia="zh-CN"/>
              </w:rPr>
            </w:pPr>
            <w:r w:rsidRPr="00A564B4">
              <w:rPr>
                <w:lang w:eastAsia="zh-CN"/>
              </w:rPr>
              <w:t>9.1.34</w:t>
            </w:r>
          </w:p>
        </w:tc>
        <w:tc>
          <w:tcPr>
            <w:tcW w:w="2960" w:type="dxa"/>
            <w:gridSpan w:val="2"/>
            <w:tcBorders>
              <w:top w:val="single" w:sz="6" w:space="0" w:color="auto"/>
              <w:left w:val="single" w:sz="6" w:space="0" w:color="auto"/>
              <w:bottom w:val="single" w:sz="6" w:space="0" w:color="auto"/>
              <w:right w:val="single" w:sz="6" w:space="0" w:color="auto"/>
            </w:tcBorders>
          </w:tcPr>
          <w:p w14:paraId="1EE41AE8" w14:textId="77777777" w:rsidR="006C32D2" w:rsidRPr="00A564B4" w:rsidRDefault="006C32D2" w:rsidP="006C32D2">
            <w:pPr>
              <w:pStyle w:val="TAL"/>
              <w:rPr>
                <w:lang w:eastAsia="en-US"/>
              </w:rPr>
            </w:pPr>
            <w:r w:rsidRPr="00A564B4">
              <w:rPr>
                <w:lang w:eastAsia="en-US"/>
              </w:rPr>
              <w:t>TDD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E909D4"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A2AD1CD"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7BF596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27AB190" w14:textId="77777777" w:rsidR="006C32D2" w:rsidRPr="00A564B4" w:rsidRDefault="006C32D2" w:rsidP="006C32D2">
            <w:pPr>
              <w:pStyle w:val="TAL"/>
              <w:rPr>
                <w:lang w:eastAsia="en-US"/>
              </w:rPr>
            </w:pPr>
            <w:r w:rsidRPr="00A564B4">
              <w:rPr>
                <w:lang w:eastAsia="en-US"/>
              </w:rPr>
              <w:t>2Rx, 4Rx</w:t>
            </w:r>
          </w:p>
        </w:tc>
      </w:tr>
      <w:tr w:rsidR="006C32D2" w:rsidRPr="00A564B4" w14:paraId="4C3DA0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D5CBB5" w14:textId="77777777" w:rsidR="006C32D2" w:rsidRPr="00A564B4" w:rsidRDefault="006C32D2" w:rsidP="006C32D2">
            <w:pPr>
              <w:pStyle w:val="TAL"/>
              <w:rPr>
                <w:lang w:eastAsia="zh-CN"/>
              </w:rPr>
            </w:pPr>
            <w:r w:rsidRPr="00A564B4">
              <w:rPr>
                <w:lang w:eastAsia="zh-CN"/>
              </w:rPr>
              <w:t>9.1.35</w:t>
            </w:r>
          </w:p>
        </w:tc>
        <w:tc>
          <w:tcPr>
            <w:tcW w:w="2960" w:type="dxa"/>
            <w:gridSpan w:val="2"/>
            <w:tcBorders>
              <w:top w:val="single" w:sz="6" w:space="0" w:color="auto"/>
              <w:left w:val="single" w:sz="6" w:space="0" w:color="auto"/>
              <w:bottom w:val="single" w:sz="6" w:space="0" w:color="auto"/>
              <w:right w:val="single" w:sz="6" w:space="0" w:color="auto"/>
            </w:tcBorders>
          </w:tcPr>
          <w:p w14:paraId="50F4A556" w14:textId="77777777" w:rsidR="006C32D2" w:rsidRPr="00A564B4" w:rsidRDefault="006C32D2" w:rsidP="006C32D2">
            <w:pPr>
              <w:pStyle w:val="TAL"/>
              <w:rPr>
                <w:lang w:eastAsia="en-US"/>
              </w:rPr>
            </w:pPr>
            <w:r w:rsidRPr="00A564B4">
              <w:rPr>
                <w:lang w:eastAsia="en-US"/>
              </w:rPr>
              <w:t>FDD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477B22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EF96652" w14:textId="77777777" w:rsidR="006C32D2" w:rsidRPr="00A564B4" w:rsidRDefault="006C32D2" w:rsidP="006C32D2">
            <w:pPr>
              <w:pStyle w:val="TAL"/>
              <w:rPr>
                <w:lang w:eastAsia="en-US"/>
              </w:rPr>
            </w:pPr>
            <w:r w:rsidRPr="00A564B4">
              <w:rPr>
                <w:lang w:eastAsia="zh-CN"/>
              </w:rPr>
              <w:t>C118</w:t>
            </w:r>
          </w:p>
        </w:tc>
        <w:tc>
          <w:tcPr>
            <w:tcW w:w="2471" w:type="dxa"/>
            <w:gridSpan w:val="3"/>
            <w:tcBorders>
              <w:top w:val="single" w:sz="6" w:space="0" w:color="auto"/>
              <w:left w:val="single" w:sz="6" w:space="0" w:color="auto"/>
              <w:bottom w:val="single" w:sz="6" w:space="0" w:color="auto"/>
              <w:right w:val="single" w:sz="6" w:space="0" w:color="auto"/>
            </w:tcBorders>
          </w:tcPr>
          <w:p w14:paraId="10D71276"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0D7A764" w14:textId="77777777" w:rsidR="006C32D2" w:rsidRPr="00A564B4" w:rsidRDefault="006C32D2" w:rsidP="006C32D2">
            <w:pPr>
              <w:pStyle w:val="TAL"/>
              <w:rPr>
                <w:lang w:eastAsia="en-US"/>
              </w:rPr>
            </w:pPr>
            <w:r w:rsidRPr="00A564B4">
              <w:rPr>
                <w:lang w:eastAsia="en-US"/>
              </w:rPr>
              <w:t>2Rx, 4Rx</w:t>
            </w:r>
          </w:p>
        </w:tc>
      </w:tr>
      <w:tr w:rsidR="006C32D2" w:rsidRPr="00A564B4" w14:paraId="3CA1268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4869F9" w14:textId="77777777" w:rsidR="006C32D2" w:rsidRPr="00A564B4" w:rsidRDefault="006C32D2" w:rsidP="006C32D2">
            <w:pPr>
              <w:pStyle w:val="TAL"/>
              <w:rPr>
                <w:lang w:eastAsia="zh-CN"/>
              </w:rPr>
            </w:pPr>
            <w:r w:rsidRPr="00A564B4">
              <w:rPr>
                <w:lang w:eastAsia="zh-CN"/>
              </w:rPr>
              <w:t>9.1.36</w:t>
            </w:r>
          </w:p>
        </w:tc>
        <w:tc>
          <w:tcPr>
            <w:tcW w:w="2960" w:type="dxa"/>
            <w:gridSpan w:val="2"/>
            <w:tcBorders>
              <w:top w:val="single" w:sz="6" w:space="0" w:color="auto"/>
              <w:left w:val="single" w:sz="6" w:space="0" w:color="auto"/>
              <w:bottom w:val="single" w:sz="6" w:space="0" w:color="auto"/>
              <w:right w:val="single" w:sz="6" w:space="0" w:color="auto"/>
            </w:tcBorders>
          </w:tcPr>
          <w:p w14:paraId="3C1670B7"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3EEEEA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04746A7" w14:textId="77777777" w:rsidR="006C32D2" w:rsidRPr="00A564B4" w:rsidRDefault="006C32D2" w:rsidP="006C32D2">
            <w:pPr>
              <w:pStyle w:val="TAL"/>
              <w:rPr>
                <w:lang w:eastAsia="en-US"/>
              </w:rPr>
            </w:pPr>
            <w:r w:rsidRPr="00A564B4">
              <w:rPr>
                <w:lang w:eastAsia="zh-CN"/>
              </w:rPr>
              <w:t>C119</w:t>
            </w:r>
          </w:p>
        </w:tc>
        <w:tc>
          <w:tcPr>
            <w:tcW w:w="2471" w:type="dxa"/>
            <w:gridSpan w:val="3"/>
            <w:tcBorders>
              <w:top w:val="single" w:sz="6" w:space="0" w:color="auto"/>
              <w:left w:val="single" w:sz="6" w:space="0" w:color="auto"/>
              <w:bottom w:val="single" w:sz="6" w:space="0" w:color="auto"/>
              <w:right w:val="single" w:sz="6" w:space="0" w:color="auto"/>
            </w:tcBorders>
          </w:tcPr>
          <w:p w14:paraId="096E4C6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3778E77" w14:textId="77777777" w:rsidR="006C32D2" w:rsidRPr="00A564B4" w:rsidRDefault="006C32D2" w:rsidP="006C32D2">
            <w:pPr>
              <w:pStyle w:val="TAL"/>
              <w:rPr>
                <w:lang w:eastAsia="en-US"/>
              </w:rPr>
            </w:pPr>
            <w:r w:rsidRPr="00A564B4">
              <w:rPr>
                <w:lang w:eastAsia="en-US"/>
              </w:rPr>
              <w:t>2Rx, 4Rx</w:t>
            </w:r>
          </w:p>
        </w:tc>
      </w:tr>
      <w:tr w:rsidR="006C32D2" w:rsidRPr="00A564B4" w14:paraId="2AD7DC80" w14:textId="77777777" w:rsidTr="006C32D2">
        <w:trPr>
          <w:gridAfter w:val="2"/>
          <w:wAfter w:w="143" w:type="dxa"/>
          <w:cantSplit/>
          <w:jc w:val="center"/>
        </w:trPr>
        <w:tc>
          <w:tcPr>
            <w:tcW w:w="929" w:type="dxa"/>
            <w:gridSpan w:val="3"/>
          </w:tcPr>
          <w:p w14:paraId="0D4EC9FB" w14:textId="77777777" w:rsidR="006C32D2" w:rsidRPr="00A564B4" w:rsidRDefault="006C32D2" w:rsidP="006C32D2">
            <w:pPr>
              <w:pStyle w:val="TAL"/>
              <w:rPr>
                <w:lang w:eastAsia="en-US"/>
              </w:rPr>
            </w:pPr>
            <w:r w:rsidRPr="00A564B4">
              <w:rPr>
                <w:lang w:eastAsia="en-US"/>
              </w:rPr>
              <w:t>9.1.41.1</w:t>
            </w:r>
          </w:p>
        </w:tc>
        <w:tc>
          <w:tcPr>
            <w:tcW w:w="2960" w:type="dxa"/>
            <w:gridSpan w:val="2"/>
          </w:tcPr>
          <w:p w14:paraId="22A74E9E" w14:textId="77777777" w:rsidR="006C32D2" w:rsidRPr="00A564B4" w:rsidRDefault="006C32D2" w:rsidP="006C32D2">
            <w:pPr>
              <w:pStyle w:val="TAL"/>
              <w:rPr>
                <w:lang w:eastAsia="en-US"/>
              </w:rPr>
            </w:pPr>
            <w:r w:rsidRPr="00A564B4">
              <w:rPr>
                <w:lang w:eastAsia="zh-CN"/>
              </w:rPr>
              <w:t>FD-FDD Intra Frequency Absolute RSRP Accuracy for UE category 0</w:t>
            </w:r>
          </w:p>
        </w:tc>
        <w:tc>
          <w:tcPr>
            <w:tcW w:w="828" w:type="dxa"/>
            <w:gridSpan w:val="2"/>
          </w:tcPr>
          <w:p w14:paraId="077FD23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DB0B1D8" w14:textId="77777777" w:rsidR="006C32D2" w:rsidRPr="00A564B4" w:rsidRDefault="006C32D2" w:rsidP="006C32D2">
            <w:pPr>
              <w:pStyle w:val="TAL"/>
              <w:rPr>
                <w:lang w:eastAsia="en-US"/>
              </w:rPr>
            </w:pPr>
            <w:r w:rsidRPr="00A564B4">
              <w:rPr>
                <w:lang w:eastAsia="en-US"/>
              </w:rPr>
              <w:t>C88</w:t>
            </w:r>
          </w:p>
        </w:tc>
        <w:tc>
          <w:tcPr>
            <w:tcW w:w="2471" w:type="dxa"/>
            <w:gridSpan w:val="3"/>
          </w:tcPr>
          <w:p w14:paraId="0EA37CD8"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30F927FC" w14:textId="77777777" w:rsidR="006C32D2" w:rsidRPr="00A564B4" w:rsidRDefault="006C32D2" w:rsidP="006C32D2">
            <w:pPr>
              <w:pStyle w:val="TAL"/>
              <w:rPr>
                <w:lang w:eastAsia="en-US"/>
              </w:rPr>
            </w:pPr>
          </w:p>
        </w:tc>
        <w:tc>
          <w:tcPr>
            <w:tcW w:w="1695" w:type="dxa"/>
            <w:gridSpan w:val="3"/>
            <w:shd w:val="clear" w:color="auto" w:fill="auto"/>
          </w:tcPr>
          <w:p w14:paraId="617FCD41" w14:textId="77777777" w:rsidR="006C32D2" w:rsidRPr="00A564B4" w:rsidRDefault="006C32D2" w:rsidP="006C32D2">
            <w:pPr>
              <w:pStyle w:val="TAL"/>
              <w:rPr>
                <w:lang w:eastAsia="en-US"/>
              </w:rPr>
            </w:pPr>
          </w:p>
        </w:tc>
        <w:tc>
          <w:tcPr>
            <w:tcW w:w="1717" w:type="dxa"/>
            <w:gridSpan w:val="3"/>
          </w:tcPr>
          <w:p w14:paraId="7EF2273A" w14:textId="77777777" w:rsidR="006C32D2" w:rsidRPr="00A564B4" w:rsidRDefault="006C32D2" w:rsidP="006C32D2">
            <w:pPr>
              <w:pStyle w:val="TAL"/>
              <w:rPr>
                <w:lang w:eastAsia="en-US"/>
              </w:rPr>
            </w:pPr>
          </w:p>
        </w:tc>
      </w:tr>
      <w:tr w:rsidR="006C32D2" w:rsidRPr="00A564B4" w14:paraId="7EAD5787" w14:textId="77777777" w:rsidTr="006C32D2">
        <w:trPr>
          <w:gridAfter w:val="2"/>
          <w:wAfter w:w="143" w:type="dxa"/>
          <w:cantSplit/>
          <w:jc w:val="center"/>
        </w:trPr>
        <w:tc>
          <w:tcPr>
            <w:tcW w:w="929" w:type="dxa"/>
            <w:gridSpan w:val="3"/>
          </w:tcPr>
          <w:p w14:paraId="3632DADD" w14:textId="77777777" w:rsidR="006C32D2" w:rsidRPr="00A564B4" w:rsidRDefault="006C32D2" w:rsidP="006C32D2">
            <w:pPr>
              <w:pStyle w:val="TAL"/>
              <w:rPr>
                <w:lang w:eastAsia="en-US"/>
              </w:rPr>
            </w:pPr>
            <w:r w:rsidRPr="00A564B4">
              <w:rPr>
                <w:lang w:eastAsia="en-US"/>
              </w:rPr>
              <w:t>9.1.41.2</w:t>
            </w:r>
          </w:p>
        </w:tc>
        <w:tc>
          <w:tcPr>
            <w:tcW w:w="2960" w:type="dxa"/>
            <w:gridSpan w:val="2"/>
          </w:tcPr>
          <w:p w14:paraId="58032B3F" w14:textId="77777777" w:rsidR="006C32D2" w:rsidRPr="00A564B4" w:rsidRDefault="006C32D2" w:rsidP="006C32D2">
            <w:pPr>
              <w:pStyle w:val="TAL"/>
              <w:rPr>
                <w:lang w:eastAsia="en-US"/>
              </w:rPr>
            </w:pPr>
            <w:r w:rsidRPr="00A564B4">
              <w:rPr>
                <w:lang w:eastAsia="zh-CN"/>
              </w:rPr>
              <w:t>FD-FDD Intra Frequency Relative RSRP Accuracy for UE category 0</w:t>
            </w:r>
          </w:p>
        </w:tc>
        <w:tc>
          <w:tcPr>
            <w:tcW w:w="828" w:type="dxa"/>
            <w:gridSpan w:val="2"/>
          </w:tcPr>
          <w:p w14:paraId="0C9EFD5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A6A745C" w14:textId="77777777" w:rsidR="006C32D2" w:rsidRPr="00A564B4" w:rsidRDefault="006C32D2" w:rsidP="006C32D2">
            <w:pPr>
              <w:pStyle w:val="TAL"/>
              <w:rPr>
                <w:lang w:eastAsia="en-US"/>
              </w:rPr>
            </w:pPr>
            <w:r w:rsidRPr="00A564B4">
              <w:rPr>
                <w:lang w:eastAsia="en-US"/>
              </w:rPr>
              <w:t>C88</w:t>
            </w:r>
          </w:p>
        </w:tc>
        <w:tc>
          <w:tcPr>
            <w:tcW w:w="2471" w:type="dxa"/>
            <w:gridSpan w:val="3"/>
          </w:tcPr>
          <w:p w14:paraId="70FEC144"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849315B" w14:textId="77777777" w:rsidR="006C32D2" w:rsidRPr="00A564B4" w:rsidRDefault="006C32D2" w:rsidP="006C32D2">
            <w:pPr>
              <w:pStyle w:val="TAL"/>
              <w:rPr>
                <w:lang w:eastAsia="en-US"/>
              </w:rPr>
            </w:pPr>
          </w:p>
        </w:tc>
        <w:tc>
          <w:tcPr>
            <w:tcW w:w="1695" w:type="dxa"/>
            <w:gridSpan w:val="3"/>
            <w:shd w:val="clear" w:color="auto" w:fill="auto"/>
          </w:tcPr>
          <w:p w14:paraId="2AF76061" w14:textId="77777777" w:rsidR="006C32D2" w:rsidRPr="00A564B4" w:rsidRDefault="006C32D2" w:rsidP="006C32D2">
            <w:pPr>
              <w:pStyle w:val="TAL"/>
              <w:rPr>
                <w:lang w:eastAsia="en-US"/>
              </w:rPr>
            </w:pPr>
          </w:p>
        </w:tc>
        <w:tc>
          <w:tcPr>
            <w:tcW w:w="1717" w:type="dxa"/>
            <w:gridSpan w:val="3"/>
          </w:tcPr>
          <w:p w14:paraId="6F392780" w14:textId="77777777" w:rsidR="006C32D2" w:rsidRPr="00A564B4" w:rsidRDefault="006C32D2" w:rsidP="006C32D2">
            <w:pPr>
              <w:pStyle w:val="TAL"/>
              <w:rPr>
                <w:lang w:eastAsia="en-US"/>
              </w:rPr>
            </w:pPr>
          </w:p>
        </w:tc>
      </w:tr>
      <w:tr w:rsidR="006C32D2" w:rsidRPr="00A564B4" w14:paraId="05EBBA31" w14:textId="77777777" w:rsidTr="006C32D2">
        <w:trPr>
          <w:gridAfter w:val="2"/>
          <w:wAfter w:w="143" w:type="dxa"/>
          <w:cantSplit/>
          <w:jc w:val="center"/>
        </w:trPr>
        <w:tc>
          <w:tcPr>
            <w:tcW w:w="929" w:type="dxa"/>
            <w:gridSpan w:val="3"/>
          </w:tcPr>
          <w:p w14:paraId="5B03C3F6" w14:textId="77777777" w:rsidR="006C32D2" w:rsidRPr="00A564B4" w:rsidRDefault="006C32D2" w:rsidP="006C32D2">
            <w:pPr>
              <w:pStyle w:val="TAL"/>
              <w:rPr>
                <w:lang w:eastAsia="en-US"/>
              </w:rPr>
            </w:pPr>
            <w:r w:rsidRPr="00A564B4">
              <w:rPr>
                <w:lang w:eastAsia="en-US"/>
              </w:rPr>
              <w:t>9.1.42.1</w:t>
            </w:r>
          </w:p>
        </w:tc>
        <w:tc>
          <w:tcPr>
            <w:tcW w:w="2960" w:type="dxa"/>
            <w:gridSpan w:val="2"/>
          </w:tcPr>
          <w:p w14:paraId="3A81A031" w14:textId="77777777" w:rsidR="006C32D2" w:rsidRPr="00A564B4" w:rsidRDefault="006C32D2" w:rsidP="006C32D2">
            <w:pPr>
              <w:pStyle w:val="TAL"/>
              <w:rPr>
                <w:lang w:eastAsia="en-US"/>
              </w:rPr>
            </w:pPr>
            <w:r w:rsidRPr="00A564B4">
              <w:rPr>
                <w:lang w:eastAsia="zh-CN"/>
              </w:rPr>
              <w:t>HD-FDD Intra Frequency Absolute RSRP Accuracy for UE category 0</w:t>
            </w:r>
          </w:p>
        </w:tc>
        <w:tc>
          <w:tcPr>
            <w:tcW w:w="828" w:type="dxa"/>
            <w:gridSpan w:val="2"/>
          </w:tcPr>
          <w:p w14:paraId="19EB39E4"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0189B3E" w14:textId="77777777" w:rsidR="006C32D2" w:rsidRPr="00A564B4" w:rsidRDefault="006C32D2" w:rsidP="006C32D2">
            <w:pPr>
              <w:pStyle w:val="TAL"/>
              <w:rPr>
                <w:lang w:eastAsia="en-US"/>
              </w:rPr>
            </w:pPr>
            <w:r w:rsidRPr="00A564B4">
              <w:rPr>
                <w:lang w:eastAsia="en-US"/>
              </w:rPr>
              <w:t>C89</w:t>
            </w:r>
          </w:p>
        </w:tc>
        <w:tc>
          <w:tcPr>
            <w:tcW w:w="2471" w:type="dxa"/>
            <w:gridSpan w:val="3"/>
          </w:tcPr>
          <w:p w14:paraId="7B089B4C"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143AA388" w14:textId="77777777" w:rsidR="006C32D2" w:rsidRPr="00A564B4" w:rsidRDefault="006C32D2" w:rsidP="006C32D2">
            <w:pPr>
              <w:pStyle w:val="TAL"/>
              <w:rPr>
                <w:lang w:eastAsia="en-US"/>
              </w:rPr>
            </w:pPr>
          </w:p>
        </w:tc>
        <w:tc>
          <w:tcPr>
            <w:tcW w:w="1695" w:type="dxa"/>
            <w:gridSpan w:val="3"/>
            <w:shd w:val="clear" w:color="auto" w:fill="auto"/>
          </w:tcPr>
          <w:p w14:paraId="28A041B2" w14:textId="77777777" w:rsidR="006C32D2" w:rsidRPr="00A564B4" w:rsidRDefault="006C32D2" w:rsidP="006C32D2">
            <w:pPr>
              <w:pStyle w:val="TAL"/>
              <w:rPr>
                <w:lang w:eastAsia="en-US"/>
              </w:rPr>
            </w:pPr>
          </w:p>
        </w:tc>
        <w:tc>
          <w:tcPr>
            <w:tcW w:w="1717" w:type="dxa"/>
            <w:gridSpan w:val="3"/>
          </w:tcPr>
          <w:p w14:paraId="2705005D" w14:textId="77777777" w:rsidR="006C32D2" w:rsidRPr="00A564B4" w:rsidRDefault="006C32D2" w:rsidP="006C32D2">
            <w:pPr>
              <w:pStyle w:val="TAL"/>
              <w:rPr>
                <w:lang w:eastAsia="en-US"/>
              </w:rPr>
            </w:pPr>
          </w:p>
        </w:tc>
      </w:tr>
      <w:tr w:rsidR="006C32D2" w:rsidRPr="00A564B4" w14:paraId="77693A4C" w14:textId="77777777" w:rsidTr="006C32D2">
        <w:trPr>
          <w:gridAfter w:val="2"/>
          <w:wAfter w:w="143" w:type="dxa"/>
          <w:cantSplit/>
          <w:jc w:val="center"/>
        </w:trPr>
        <w:tc>
          <w:tcPr>
            <w:tcW w:w="929" w:type="dxa"/>
            <w:gridSpan w:val="3"/>
          </w:tcPr>
          <w:p w14:paraId="3F52AB70" w14:textId="77777777" w:rsidR="006C32D2" w:rsidRPr="00A564B4" w:rsidRDefault="006C32D2" w:rsidP="006C32D2">
            <w:pPr>
              <w:pStyle w:val="TAL"/>
              <w:rPr>
                <w:lang w:eastAsia="en-US"/>
              </w:rPr>
            </w:pPr>
            <w:r w:rsidRPr="00A564B4">
              <w:rPr>
                <w:lang w:eastAsia="en-US"/>
              </w:rPr>
              <w:t>9.1.42.2</w:t>
            </w:r>
          </w:p>
        </w:tc>
        <w:tc>
          <w:tcPr>
            <w:tcW w:w="2960" w:type="dxa"/>
            <w:gridSpan w:val="2"/>
          </w:tcPr>
          <w:p w14:paraId="6187C605" w14:textId="77777777" w:rsidR="006C32D2" w:rsidRPr="00A564B4" w:rsidRDefault="006C32D2" w:rsidP="006C32D2">
            <w:pPr>
              <w:pStyle w:val="TAL"/>
              <w:rPr>
                <w:lang w:eastAsia="en-US"/>
              </w:rPr>
            </w:pPr>
            <w:r w:rsidRPr="00A564B4">
              <w:rPr>
                <w:lang w:eastAsia="zh-CN"/>
              </w:rPr>
              <w:t>HD-FDD Intra Frequency Relative RSRP Accuracy for UE category 0</w:t>
            </w:r>
          </w:p>
        </w:tc>
        <w:tc>
          <w:tcPr>
            <w:tcW w:w="828" w:type="dxa"/>
            <w:gridSpan w:val="2"/>
          </w:tcPr>
          <w:p w14:paraId="30C4A1F5" w14:textId="77777777" w:rsidR="006C32D2" w:rsidRPr="00A564B4" w:rsidRDefault="006C32D2" w:rsidP="006C32D2">
            <w:pPr>
              <w:pStyle w:val="TAL"/>
              <w:rPr>
                <w:lang w:eastAsia="en-US"/>
              </w:rPr>
            </w:pPr>
            <w:r w:rsidRPr="00A564B4">
              <w:rPr>
                <w:lang w:eastAsia="zh-CN"/>
              </w:rPr>
              <w:t>Rel-12</w:t>
            </w:r>
          </w:p>
        </w:tc>
        <w:tc>
          <w:tcPr>
            <w:tcW w:w="1275" w:type="dxa"/>
            <w:gridSpan w:val="4"/>
          </w:tcPr>
          <w:p w14:paraId="0285FC50" w14:textId="77777777" w:rsidR="006C32D2" w:rsidRPr="00A564B4" w:rsidRDefault="006C32D2" w:rsidP="006C32D2">
            <w:pPr>
              <w:pStyle w:val="TAL"/>
              <w:rPr>
                <w:lang w:eastAsia="en-US"/>
              </w:rPr>
            </w:pPr>
            <w:r w:rsidRPr="00A564B4">
              <w:rPr>
                <w:lang w:eastAsia="en-US"/>
              </w:rPr>
              <w:t>C89</w:t>
            </w:r>
          </w:p>
        </w:tc>
        <w:tc>
          <w:tcPr>
            <w:tcW w:w="2471" w:type="dxa"/>
            <w:gridSpan w:val="3"/>
          </w:tcPr>
          <w:p w14:paraId="692D4767"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0919190F" w14:textId="77777777" w:rsidR="006C32D2" w:rsidRPr="00A564B4" w:rsidRDefault="006C32D2" w:rsidP="006C32D2">
            <w:pPr>
              <w:pStyle w:val="TAL"/>
              <w:rPr>
                <w:lang w:eastAsia="en-US"/>
              </w:rPr>
            </w:pPr>
          </w:p>
        </w:tc>
        <w:tc>
          <w:tcPr>
            <w:tcW w:w="1695" w:type="dxa"/>
            <w:gridSpan w:val="3"/>
            <w:shd w:val="clear" w:color="auto" w:fill="auto"/>
          </w:tcPr>
          <w:p w14:paraId="22E30860" w14:textId="77777777" w:rsidR="006C32D2" w:rsidRPr="00A564B4" w:rsidRDefault="006C32D2" w:rsidP="006C32D2">
            <w:pPr>
              <w:pStyle w:val="TAL"/>
              <w:rPr>
                <w:lang w:eastAsia="en-US"/>
              </w:rPr>
            </w:pPr>
          </w:p>
        </w:tc>
        <w:tc>
          <w:tcPr>
            <w:tcW w:w="1717" w:type="dxa"/>
            <w:gridSpan w:val="3"/>
          </w:tcPr>
          <w:p w14:paraId="7AC51FFE" w14:textId="77777777" w:rsidR="006C32D2" w:rsidRPr="00A564B4" w:rsidRDefault="006C32D2" w:rsidP="006C32D2">
            <w:pPr>
              <w:pStyle w:val="TAL"/>
              <w:rPr>
                <w:lang w:eastAsia="en-US"/>
              </w:rPr>
            </w:pPr>
          </w:p>
        </w:tc>
      </w:tr>
      <w:tr w:rsidR="006C32D2" w:rsidRPr="00A564B4" w14:paraId="2311241F" w14:textId="77777777" w:rsidTr="006C32D2">
        <w:trPr>
          <w:gridAfter w:val="2"/>
          <w:wAfter w:w="143" w:type="dxa"/>
          <w:cantSplit/>
          <w:jc w:val="center"/>
        </w:trPr>
        <w:tc>
          <w:tcPr>
            <w:tcW w:w="929" w:type="dxa"/>
            <w:gridSpan w:val="3"/>
          </w:tcPr>
          <w:p w14:paraId="1AEE6C86" w14:textId="77777777" w:rsidR="006C32D2" w:rsidRPr="00A564B4" w:rsidRDefault="006C32D2" w:rsidP="006C32D2">
            <w:pPr>
              <w:pStyle w:val="TAL"/>
              <w:rPr>
                <w:lang w:eastAsia="en-US"/>
              </w:rPr>
            </w:pPr>
            <w:r w:rsidRPr="00A564B4">
              <w:rPr>
                <w:lang w:eastAsia="en-US"/>
              </w:rPr>
              <w:t>9.1.43.1</w:t>
            </w:r>
          </w:p>
        </w:tc>
        <w:tc>
          <w:tcPr>
            <w:tcW w:w="2960" w:type="dxa"/>
            <w:gridSpan w:val="2"/>
          </w:tcPr>
          <w:p w14:paraId="47C60E58" w14:textId="77777777" w:rsidR="006C32D2" w:rsidRPr="00A564B4" w:rsidRDefault="006C32D2" w:rsidP="006C32D2">
            <w:pPr>
              <w:pStyle w:val="TAL"/>
              <w:rPr>
                <w:lang w:eastAsia="en-US"/>
              </w:rPr>
            </w:pPr>
            <w:r w:rsidRPr="00A564B4">
              <w:rPr>
                <w:lang w:eastAsia="zh-CN"/>
              </w:rPr>
              <w:t>TDD Intra Frequency Absolute RSRP Accuracy for UE category 0</w:t>
            </w:r>
          </w:p>
        </w:tc>
        <w:tc>
          <w:tcPr>
            <w:tcW w:w="828" w:type="dxa"/>
            <w:gridSpan w:val="2"/>
          </w:tcPr>
          <w:p w14:paraId="1421329E"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89F9969" w14:textId="77777777" w:rsidR="006C32D2" w:rsidRPr="00A564B4" w:rsidRDefault="006C32D2" w:rsidP="006C32D2">
            <w:pPr>
              <w:pStyle w:val="TAL"/>
              <w:rPr>
                <w:lang w:eastAsia="en-US"/>
              </w:rPr>
            </w:pPr>
            <w:r w:rsidRPr="00A564B4">
              <w:rPr>
                <w:lang w:eastAsia="en-US"/>
              </w:rPr>
              <w:t>C90</w:t>
            </w:r>
          </w:p>
        </w:tc>
        <w:tc>
          <w:tcPr>
            <w:tcW w:w="2471" w:type="dxa"/>
            <w:gridSpan w:val="3"/>
          </w:tcPr>
          <w:p w14:paraId="7DCD2BF4"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431C358A" w14:textId="77777777" w:rsidR="006C32D2" w:rsidRPr="00A564B4" w:rsidRDefault="006C32D2" w:rsidP="006C32D2">
            <w:pPr>
              <w:pStyle w:val="TAL"/>
              <w:rPr>
                <w:lang w:eastAsia="en-US"/>
              </w:rPr>
            </w:pPr>
          </w:p>
        </w:tc>
        <w:tc>
          <w:tcPr>
            <w:tcW w:w="1695" w:type="dxa"/>
            <w:gridSpan w:val="3"/>
            <w:shd w:val="clear" w:color="auto" w:fill="auto"/>
          </w:tcPr>
          <w:p w14:paraId="2C3EB963" w14:textId="77777777" w:rsidR="006C32D2" w:rsidRPr="00A564B4" w:rsidRDefault="006C32D2" w:rsidP="006C32D2">
            <w:pPr>
              <w:pStyle w:val="TAL"/>
              <w:rPr>
                <w:lang w:eastAsia="en-US"/>
              </w:rPr>
            </w:pPr>
          </w:p>
        </w:tc>
        <w:tc>
          <w:tcPr>
            <w:tcW w:w="1717" w:type="dxa"/>
            <w:gridSpan w:val="3"/>
          </w:tcPr>
          <w:p w14:paraId="7D5AE506" w14:textId="77777777" w:rsidR="006C32D2" w:rsidRPr="00A564B4" w:rsidRDefault="006C32D2" w:rsidP="006C32D2">
            <w:pPr>
              <w:pStyle w:val="TAL"/>
              <w:rPr>
                <w:lang w:eastAsia="en-US"/>
              </w:rPr>
            </w:pPr>
          </w:p>
        </w:tc>
      </w:tr>
      <w:tr w:rsidR="006C32D2" w:rsidRPr="00A564B4" w14:paraId="38619E25" w14:textId="77777777" w:rsidTr="006C32D2">
        <w:trPr>
          <w:gridAfter w:val="2"/>
          <w:wAfter w:w="143" w:type="dxa"/>
          <w:cantSplit/>
          <w:jc w:val="center"/>
        </w:trPr>
        <w:tc>
          <w:tcPr>
            <w:tcW w:w="929" w:type="dxa"/>
            <w:gridSpan w:val="3"/>
          </w:tcPr>
          <w:p w14:paraId="63A3865C" w14:textId="77777777" w:rsidR="006C32D2" w:rsidRPr="00A564B4" w:rsidRDefault="006C32D2" w:rsidP="006C32D2">
            <w:pPr>
              <w:pStyle w:val="TAL"/>
              <w:rPr>
                <w:lang w:eastAsia="en-US"/>
              </w:rPr>
            </w:pPr>
            <w:r w:rsidRPr="00A564B4">
              <w:rPr>
                <w:lang w:eastAsia="en-US"/>
              </w:rPr>
              <w:t>9.1.43.2</w:t>
            </w:r>
          </w:p>
        </w:tc>
        <w:tc>
          <w:tcPr>
            <w:tcW w:w="2960" w:type="dxa"/>
            <w:gridSpan w:val="2"/>
          </w:tcPr>
          <w:p w14:paraId="1366741B" w14:textId="77777777" w:rsidR="006C32D2" w:rsidRPr="00A564B4" w:rsidRDefault="006C32D2" w:rsidP="006C32D2">
            <w:pPr>
              <w:pStyle w:val="TAL"/>
              <w:rPr>
                <w:lang w:eastAsia="en-US"/>
              </w:rPr>
            </w:pPr>
            <w:r w:rsidRPr="00A564B4">
              <w:rPr>
                <w:lang w:eastAsia="zh-CN"/>
              </w:rPr>
              <w:t>TDD Intra Frequency Relative RSRP Accuracy for UE category 0</w:t>
            </w:r>
          </w:p>
        </w:tc>
        <w:tc>
          <w:tcPr>
            <w:tcW w:w="828" w:type="dxa"/>
            <w:gridSpan w:val="2"/>
          </w:tcPr>
          <w:p w14:paraId="5C80ECE0"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90C28A3" w14:textId="77777777" w:rsidR="006C32D2" w:rsidRPr="00A564B4" w:rsidRDefault="006C32D2" w:rsidP="006C32D2">
            <w:pPr>
              <w:pStyle w:val="TAL"/>
              <w:rPr>
                <w:lang w:eastAsia="en-US"/>
              </w:rPr>
            </w:pPr>
            <w:r w:rsidRPr="00A564B4">
              <w:rPr>
                <w:lang w:eastAsia="en-US"/>
              </w:rPr>
              <w:t>C90</w:t>
            </w:r>
          </w:p>
        </w:tc>
        <w:tc>
          <w:tcPr>
            <w:tcW w:w="2471" w:type="dxa"/>
            <w:gridSpan w:val="3"/>
          </w:tcPr>
          <w:p w14:paraId="427FD832"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3D95CDFB" w14:textId="77777777" w:rsidR="006C32D2" w:rsidRPr="00A564B4" w:rsidRDefault="006C32D2" w:rsidP="006C32D2">
            <w:pPr>
              <w:pStyle w:val="TAL"/>
              <w:rPr>
                <w:lang w:eastAsia="en-US"/>
              </w:rPr>
            </w:pPr>
          </w:p>
        </w:tc>
        <w:tc>
          <w:tcPr>
            <w:tcW w:w="1695" w:type="dxa"/>
            <w:gridSpan w:val="3"/>
            <w:shd w:val="clear" w:color="auto" w:fill="auto"/>
          </w:tcPr>
          <w:p w14:paraId="370BEB87" w14:textId="77777777" w:rsidR="006C32D2" w:rsidRPr="00A564B4" w:rsidRDefault="006C32D2" w:rsidP="006C32D2">
            <w:pPr>
              <w:pStyle w:val="TAL"/>
              <w:rPr>
                <w:lang w:eastAsia="en-US"/>
              </w:rPr>
            </w:pPr>
          </w:p>
        </w:tc>
        <w:tc>
          <w:tcPr>
            <w:tcW w:w="1717" w:type="dxa"/>
            <w:gridSpan w:val="3"/>
          </w:tcPr>
          <w:p w14:paraId="5F576F9C" w14:textId="77777777" w:rsidR="006C32D2" w:rsidRPr="00A564B4" w:rsidRDefault="006C32D2" w:rsidP="006C32D2">
            <w:pPr>
              <w:pStyle w:val="TAL"/>
              <w:rPr>
                <w:lang w:eastAsia="en-US"/>
              </w:rPr>
            </w:pPr>
          </w:p>
        </w:tc>
      </w:tr>
      <w:tr w:rsidR="006C32D2" w:rsidRPr="00A564B4" w14:paraId="0A88F113" w14:textId="77777777" w:rsidTr="006C32D2">
        <w:trPr>
          <w:gridAfter w:val="2"/>
          <w:wAfter w:w="143" w:type="dxa"/>
          <w:cantSplit/>
          <w:jc w:val="center"/>
        </w:trPr>
        <w:tc>
          <w:tcPr>
            <w:tcW w:w="929" w:type="dxa"/>
            <w:gridSpan w:val="3"/>
          </w:tcPr>
          <w:p w14:paraId="13FCCF8E" w14:textId="77777777" w:rsidR="006C32D2" w:rsidRPr="00A564B4" w:rsidRDefault="006C32D2" w:rsidP="006C32D2">
            <w:pPr>
              <w:pStyle w:val="TAL"/>
              <w:rPr>
                <w:lang w:eastAsia="en-US"/>
              </w:rPr>
            </w:pPr>
            <w:r w:rsidRPr="00A564B4">
              <w:rPr>
                <w:lang w:eastAsia="en-US"/>
              </w:rPr>
              <w:t>9.1.52</w:t>
            </w:r>
          </w:p>
        </w:tc>
        <w:tc>
          <w:tcPr>
            <w:tcW w:w="2960" w:type="dxa"/>
            <w:gridSpan w:val="2"/>
          </w:tcPr>
          <w:p w14:paraId="64B33374" w14:textId="77777777" w:rsidR="006C32D2" w:rsidRPr="00A564B4" w:rsidRDefault="006C32D2" w:rsidP="006C32D2">
            <w:pPr>
              <w:pStyle w:val="TAL"/>
              <w:rPr>
                <w:lang w:eastAsia="zh-CN"/>
              </w:rPr>
            </w:pPr>
            <w:r w:rsidRPr="00A564B4">
              <w:rPr>
                <w:rFonts w:eastAsia="SimSun" w:cs="v4.2.0"/>
                <w:snapToGrid w:val="0"/>
                <w:lang w:eastAsia="en-US"/>
              </w:rPr>
              <w:t>FD-FDD RSRP Intra frequency case for BL/CE UE in CEModeA</w:t>
            </w:r>
          </w:p>
        </w:tc>
        <w:tc>
          <w:tcPr>
            <w:tcW w:w="828" w:type="dxa"/>
            <w:gridSpan w:val="2"/>
          </w:tcPr>
          <w:p w14:paraId="49C9E42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434F90" w14:textId="77777777" w:rsidR="006C32D2" w:rsidRPr="00A564B4" w:rsidRDefault="006C32D2" w:rsidP="006C32D2">
            <w:pPr>
              <w:pStyle w:val="TAL"/>
              <w:rPr>
                <w:lang w:eastAsia="en-US"/>
              </w:rPr>
            </w:pPr>
            <w:r w:rsidRPr="00A564B4">
              <w:rPr>
                <w:lang w:eastAsia="en-US"/>
              </w:rPr>
              <w:t>C94c</w:t>
            </w:r>
          </w:p>
        </w:tc>
        <w:tc>
          <w:tcPr>
            <w:tcW w:w="2471" w:type="dxa"/>
            <w:gridSpan w:val="3"/>
          </w:tcPr>
          <w:p w14:paraId="6E50308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561EC55" w14:textId="77777777" w:rsidR="006C32D2" w:rsidRPr="00A564B4" w:rsidRDefault="006C32D2" w:rsidP="006C32D2">
            <w:pPr>
              <w:pStyle w:val="TAL"/>
              <w:rPr>
                <w:lang w:eastAsia="en-US"/>
              </w:rPr>
            </w:pPr>
          </w:p>
        </w:tc>
        <w:tc>
          <w:tcPr>
            <w:tcW w:w="1695" w:type="dxa"/>
            <w:gridSpan w:val="3"/>
            <w:shd w:val="clear" w:color="auto" w:fill="auto"/>
          </w:tcPr>
          <w:p w14:paraId="68B42B27" w14:textId="77777777" w:rsidR="006C32D2" w:rsidRPr="00A564B4" w:rsidRDefault="006C32D2" w:rsidP="006C32D2">
            <w:pPr>
              <w:pStyle w:val="TAL"/>
              <w:rPr>
                <w:lang w:eastAsia="en-US"/>
              </w:rPr>
            </w:pPr>
          </w:p>
        </w:tc>
        <w:tc>
          <w:tcPr>
            <w:tcW w:w="1717" w:type="dxa"/>
            <w:gridSpan w:val="3"/>
          </w:tcPr>
          <w:p w14:paraId="62E872CC" w14:textId="77777777" w:rsidR="006C32D2" w:rsidRPr="00A564B4" w:rsidRDefault="006C32D2" w:rsidP="006C32D2">
            <w:pPr>
              <w:pStyle w:val="TAL"/>
              <w:rPr>
                <w:lang w:eastAsia="en-US"/>
              </w:rPr>
            </w:pPr>
          </w:p>
        </w:tc>
      </w:tr>
      <w:tr w:rsidR="006C32D2" w:rsidRPr="00A564B4" w14:paraId="1A43BE3E" w14:textId="77777777" w:rsidTr="006C32D2">
        <w:trPr>
          <w:gridAfter w:val="2"/>
          <w:wAfter w:w="143" w:type="dxa"/>
          <w:cantSplit/>
          <w:jc w:val="center"/>
        </w:trPr>
        <w:tc>
          <w:tcPr>
            <w:tcW w:w="929" w:type="dxa"/>
            <w:gridSpan w:val="3"/>
          </w:tcPr>
          <w:p w14:paraId="42952E22" w14:textId="77777777" w:rsidR="006C32D2" w:rsidRPr="00A564B4" w:rsidRDefault="006C32D2" w:rsidP="006C32D2">
            <w:pPr>
              <w:pStyle w:val="TAL"/>
              <w:rPr>
                <w:lang w:eastAsia="en-US"/>
              </w:rPr>
            </w:pPr>
            <w:r w:rsidRPr="00A564B4">
              <w:rPr>
                <w:lang w:eastAsia="en-US"/>
              </w:rPr>
              <w:t>9.1.53</w:t>
            </w:r>
          </w:p>
        </w:tc>
        <w:tc>
          <w:tcPr>
            <w:tcW w:w="2960" w:type="dxa"/>
            <w:gridSpan w:val="2"/>
          </w:tcPr>
          <w:p w14:paraId="7017AC16"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HD-FDD RSRP Intra frequency case for BL/CE UE in CEModeA</w:t>
            </w:r>
          </w:p>
        </w:tc>
        <w:tc>
          <w:tcPr>
            <w:tcW w:w="828" w:type="dxa"/>
            <w:gridSpan w:val="2"/>
          </w:tcPr>
          <w:p w14:paraId="5731AAB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7704AD0" w14:textId="77777777" w:rsidR="006C32D2" w:rsidRPr="00A564B4" w:rsidRDefault="006C32D2" w:rsidP="006C32D2">
            <w:pPr>
              <w:pStyle w:val="TAL"/>
              <w:rPr>
                <w:lang w:eastAsia="en-US"/>
              </w:rPr>
            </w:pPr>
            <w:r w:rsidRPr="00A564B4">
              <w:rPr>
                <w:lang w:eastAsia="en-US"/>
              </w:rPr>
              <w:t>C107d</w:t>
            </w:r>
          </w:p>
        </w:tc>
        <w:tc>
          <w:tcPr>
            <w:tcW w:w="2471" w:type="dxa"/>
            <w:gridSpan w:val="3"/>
          </w:tcPr>
          <w:p w14:paraId="19F2D6D8"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428E8AC" w14:textId="77777777" w:rsidR="006C32D2" w:rsidRPr="00A564B4" w:rsidRDefault="006C32D2" w:rsidP="006C32D2">
            <w:pPr>
              <w:pStyle w:val="TAL"/>
              <w:rPr>
                <w:lang w:eastAsia="en-US"/>
              </w:rPr>
            </w:pPr>
          </w:p>
        </w:tc>
        <w:tc>
          <w:tcPr>
            <w:tcW w:w="1695" w:type="dxa"/>
            <w:gridSpan w:val="3"/>
            <w:shd w:val="clear" w:color="auto" w:fill="auto"/>
          </w:tcPr>
          <w:p w14:paraId="0072DDEA" w14:textId="77777777" w:rsidR="006C32D2" w:rsidRPr="00A564B4" w:rsidRDefault="006C32D2" w:rsidP="006C32D2">
            <w:pPr>
              <w:pStyle w:val="TAL"/>
              <w:rPr>
                <w:lang w:eastAsia="en-US"/>
              </w:rPr>
            </w:pPr>
          </w:p>
        </w:tc>
        <w:tc>
          <w:tcPr>
            <w:tcW w:w="1717" w:type="dxa"/>
            <w:gridSpan w:val="3"/>
          </w:tcPr>
          <w:p w14:paraId="51B7FBCD" w14:textId="77777777" w:rsidR="006C32D2" w:rsidRPr="00A564B4" w:rsidRDefault="006C32D2" w:rsidP="006C32D2">
            <w:pPr>
              <w:pStyle w:val="TAL"/>
              <w:rPr>
                <w:lang w:eastAsia="en-US"/>
              </w:rPr>
            </w:pPr>
          </w:p>
        </w:tc>
      </w:tr>
      <w:tr w:rsidR="006C32D2" w:rsidRPr="00A564B4" w14:paraId="2B2EECC0" w14:textId="77777777" w:rsidTr="006C32D2">
        <w:trPr>
          <w:gridAfter w:val="2"/>
          <w:wAfter w:w="143" w:type="dxa"/>
          <w:cantSplit/>
          <w:jc w:val="center"/>
        </w:trPr>
        <w:tc>
          <w:tcPr>
            <w:tcW w:w="929" w:type="dxa"/>
            <w:gridSpan w:val="3"/>
          </w:tcPr>
          <w:p w14:paraId="33E61C80" w14:textId="77777777" w:rsidR="006C32D2" w:rsidRPr="00A564B4" w:rsidRDefault="006C32D2" w:rsidP="006C32D2">
            <w:pPr>
              <w:pStyle w:val="TAL"/>
              <w:rPr>
                <w:lang w:eastAsia="en-US"/>
              </w:rPr>
            </w:pPr>
            <w:r w:rsidRPr="00A564B4">
              <w:rPr>
                <w:lang w:eastAsia="en-US"/>
              </w:rPr>
              <w:t>9.1.54</w:t>
            </w:r>
          </w:p>
        </w:tc>
        <w:tc>
          <w:tcPr>
            <w:tcW w:w="2960" w:type="dxa"/>
            <w:gridSpan w:val="2"/>
          </w:tcPr>
          <w:p w14:paraId="1DE03B62"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TDD RSRP Intra frequency case for BL/CE UE in CEModeA</w:t>
            </w:r>
          </w:p>
        </w:tc>
        <w:tc>
          <w:tcPr>
            <w:tcW w:w="828" w:type="dxa"/>
            <w:gridSpan w:val="2"/>
          </w:tcPr>
          <w:p w14:paraId="3E52F31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F45C1E8" w14:textId="77777777" w:rsidR="006C32D2" w:rsidRPr="00A564B4" w:rsidRDefault="006C32D2" w:rsidP="006C32D2">
            <w:pPr>
              <w:pStyle w:val="TAL"/>
              <w:rPr>
                <w:lang w:eastAsia="en-US"/>
              </w:rPr>
            </w:pPr>
            <w:r w:rsidRPr="00A564B4">
              <w:rPr>
                <w:lang w:eastAsia="en-US"/>
              </w:rPr>
              <w:t>C93b</w:t>
            </w:r>
          </w:p>
        </w:tc>
        <w:tc>
          <w:tcPr>
            <w:tcW w:w="2471" w:type="dxa"/>
            <w:gridSpan w:val="3"/>
          </w:tcPr>
          <w:p w14:paraId="022CAC5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06DD1F6A" w14:textId="77777777" w:rsidR="006C32D2" w:rsidRPr="00A564B4" w:rsidRDefault="006C32D2" w:rsidP="006C32D2">
            <w:pPr>
              <w:pStyle w:val="TAL"/>
              <w:rPr>
                <w:lang w:eastAsia="en-US"/>
              </w:rPr>
            </w:pPr>
          </w:p>
        </w:tc>
        <w:tc>
          <w:tcPr>
            <w:tcW w:w="1695" w:type="dxa"/>
            <w:gridSpan w:val="3"/>
            <w:shd w:val="clear" w:color="auto" w:fill="auto"/>
          </w:tcPr>
          <w:p w14:paraId="6C0ADEC1" w14:textId="77777777" w:rsidR="006C32D2" w:rsidRPr="00A564B4" w:rsidRDefault="006C32D2" w:rsidP="006C32D2">
            <w:pPr>
              <w:pStyle w:val="TAL"/>
              <w:rPr>
                <w:lang w:eastAsia="en-US"/>
              </w:rPr>
            </w:pPr>
          </w:p>
        </w:tc>
        <w:tc>
          <w:tcPr>
            <w:tcW w:w="1717" w:type="dxa"/>
            <w:gridSpan w:val="3"/>
          </w:tcPr>
          <w:p w14:paraId="78107A40" w14:textId="77777777" w:rsidR="006C32D2" w:rsidRPr="00A564B4" w:rsidRDefault="006C32D2" w:rsidP="006C32D2">
            <w:pPr>
              <w:pStyle w:val="TAL"/>
              <w:rPr>
                <w:lang w:eastAsia="en-US"/>
              </w:rPr>
            </w:pPr>
          </w:p>
        </w:tc>
      </w:tr>
      <w:tr w:rsidR="006C32D2" w:rsidRPr="00A564B4" w14:paraId="53C33D08" w14:textId="77777777" w:rsidTr="006C32D2">
        <w:trPr>
          <w:gridAfter w:val="2"/>
          <w:wAfter w:w="143" w:type="dxa"/>
          <w:cantSplit/>
          <w:jc w:val="center"/>
        </w:trPr>
        <w:tc>
          <w:tcPr>
            <w:tcW w:w="929" w:type="dxa"/>
            <w:gridSpan w:val="3"/>
          </w:tcPr>
          <w:p w14:paraId="423D5332" w14:textId="77777777" w:rsidR="006C32D2" w:rsidRPr="00A564B4" w:rsidRDefault="006C32D2" w:rsidP="006C32D2">
            <w:pPr>
              <w:pStyle w:val="TAL"/>
              <w:rPr>
                <w:lang w:eastAsia="en-US"/>
              </w:rPr>
            </w:pPr>
            <w:r w:rsidRPr="00A564B4">
              <w:rPr>
                <w:lang w:eastAsia="en-US"/>
              </w:rPr>
              <w:t>9.1.55</w:t>
            </w:r>
          </w:p>
        </w:tc>
        <w:tc>
          <w:tcPr>
            <w:tcW w:w="2960" w:type="dxa"/>
            <w:gridSpan w:val="2"/>
          </w:tcPr>
          <w:p w14:paraId="45AD9003"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FDD PCell</w:t>
            </w:r>
          </w:p>
        </w:tc>
        <w:tc>
          <w:tcPr>
            <w:tcW w:w="828" w:type="dxa"/>
            <w:gridSpan w:val="2"/>
          </w:tcPr>
          <w:p w14:paraId="2E7A9DAE" w14:textId="77777777" w:rsidR="006C32D2" w:rsidRPr="00A564B4" w:rsidRDefault="006C32D2" w:rsidP="006C32D2">
            <w:pPr>
              <w:pStyle w:val="TAL"/>
              <w:rPr>
                <w:lang w:eastAsia="en-US"/>
              </w:rPr>
            </w:pPr>
            <w:r w:rsidRPr="00A564B4">
              <w:rPr>
                <w:lang w:eastAsia="zh-CN"/>
              </w:rPr>
              <w:t>Rel-13</w:t>
            </w:r>
          </w:p>
        </w:tc>
        <w:tc>
          <w:tcPr>
            <w:tcW w:w="1275" w:type="dxa"/>
            <w:gridSpan w:val="4"/>
          </w:tcPr>
          <w:p w14:paraId="30FFE6D7" w14:textId="77777777" w:rsidR="006C32D2" w:rsidRPr="00A564B4" w:rsidRDefault="006C32D2" w:rsidP="006C32D2">
            <w:pPr>
              <w:pStyle w:val="TAL"/>
              <w:rPr>
                <w:lang w:eastAsia="en-US"/>
              </w:rPr>
            </w:pPr>
            <w:r w:rsidRPr="00A564B4">
              <w:rPr>
                <w:lang w:eastAsia="en-US"/>
              </w:rPr>
              <w:t>C149</w:t>
            </w:r>
          </w:p>
        </w:tc>
        <w:tc>
          <w:tcPr>
            <w:tcW w:w="2471" w:type="dxa"/>
            <w:gridSpan w:val="3"/>
          </w:tcPr>
          <w:p w14:paraId="64479CA5"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2A515E47" w14:textId="77777777" w:rsidR="006C32D2" w:rsidRPr="00A564B4" w:rsidRDefault="006C32D2" w:rsidP="006C32D2">
            <w:pPr>
              <w:pStyle w:val="TAL"/>
              <w:rPr>
                <w:lang w:eastAsia="en-US"/>
              </w:rPr>
            </w:pPr>
          </w:p>
        </w:tc>
        <w:tc>
          <w:tcPr>
            <w:tcW w:w="1695" w:type="dxa"/>
            <w:gridSpan w:val="3"/>
            <w:shd w:val="clear" w:color="auto" w:fill="auto"/>
          </w:tcPr>
          <w:p w14:paraId="0E9A98B2" w14:textId="77777777" w:rsidR="006C32D2" w:rsidRPr="00A564B4" w:rsidRDefault="006C32D2" w:rsidP="006C32D2">
            <w:pPr>
              <w:pStyle w:val="TAL"/>
              <w:rPr>
                <w:lang w:eastAsia="en-US"/>
              </w:rPr>
            </w:pPr>
          </w:p>
        </w:tc>
        <w:tc>
          <w:tcPr>
            <w:tcW w:w="1717" w:type="dxa"/>
            <w:gridSpan w:val="3"/>
          </w:tcPr>
          <w:p w14:paraId="5BE0A267" w14:textId="77777777" w:rsidR="006C32D2" w:rsidRPr="00A564B4" w:rsidRDefault="006C32D2" w:rsidP="006C32D2">
            <w:pPr>
              <w:pStyle w:val="TAL"/>
              <w:rPr>
                <w:lang w:eastAsia="en-US"/>
              </w:rPr>
            </w:pPr>
            <w:r w:rsidRPr="00A564B4">
              <w:rPr>
                <w:lang w:eastAsia="en-US"/>
              </w:rPr>
              <w:t>2Rx, 4Rx</w:t>
            </w:r>
          </w:p>
        </w:tc>
      </w:tr>
      <w:tr w:rsidR="006C32D2" w:rsidRPr="00A564B4" w14:paraId="3C8AADB2" w14:textId="77777777" w:rsidTr="006C32D2">
        <w:trPr>
          <w:gridAfter w:val="2"/>
          <w:wAfter w:w="143" w:type="dxa"/>
          <w:cantSplit/>
          <w:jc w:val="center"/>
        </w:trPr>
        <w:tc>
          <w:tcPr>
            <w:tcW w:w="929" w:type="dxa"/>
            <w:gridSpan w:val="3"/>
          </w:tcPr>
          <w:p w14:paraId="0409402A" w14:textId="77777777" w:rsidR="006C32D2" w:rsidRPr="00A564B4" w:rsidRDefault="006C32D2" w:rsidP="006C32D2">
            <w:pPr>
              <w:pStyle w:val="TAL"/>
              <w:rPr>
                <w:lang w:eastAsia="en-US"/>
              </w:rPr>
            </w:pPr>
            <w:r w:rsidRPr="00A564B4">
              <w:rPr>
                <w:lang w:eastAsia="en-US"/>
              </w:rPr>
              <w:t>9.1.56</w:t>
            </w:r>
          </w:p>
        </w:tc>
        <w:tc>
          <w:tcPr>
            <w:tcW w:w="2960" w:type="dxa"/>
            <w:gridSpan w:val="2"/>
          </w:tcPr>
          <w:p w14:paraId="71EF4014"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TDD PCell</w:t>
            </w:r>
          </w:p>
        </w:tc>
        <w:tc>
          <w:tcPr>
            <w:tcW w:w="828" w:type="dxa"/>
            <w:gridSpan w:val="2"/>
          </w:tcPr>
          <w:p w14:paraId="027A41A5" w14:textId="77777777" w:rsidR="006C32D2" w:rsidRPr="00A564B4" w:rsidRDefault="006C32D2" w:rsidP="006C32D2">
            <w:pPr>
              <w:pStyle w:val="TAL"/>
              <w:rPr>
                <w:lang w:eastAsia="en-US"/>
              </w:rPr>
            </w:pPr>
            <w:r w:rsidRPr="00A564B4">
              <w:rPr>
                <w:lang w:eastAsia="zh-CN"/>
              </w:rPr>
              <w:t>Rel-13</w:t>
            </w:r>
          </w:p>
        </w:tc>
        <w:tc>
          <w:tcPr>
            <w:tcW w:w="1275" w:type="dxa"/>
            <w:gridSpan w:val="4"/>
          </w:tcPr>
          <w:p w14:paraId="27350C84" w14:textId="77777777" w:rsidR="006C32D2" w:rsidRPr="00A564B4" w:rsidRDefault="006C32D2" w:rsidP="006C32D2">
            <w:pPr>
              <w:pStyle w:val="TAL"/>
              <w:rPr>
                <w:lang w:eastAsia="en-US"/>
              </w:rPr>
            </w:pPr>
            <w:r w:rsidRPr="00A564B4">
              <w:rPr>
                <w:lang w:eastAsia="en-US"/>
              </w:rPr>
              <w:t>C152</w:t>
            </w:r>
          </w:p>
        </w:tc>
        <w:tc>
          <w:tcPr>
            <w:tcW w:w="2471" w:type="dxa"/>
            <w:gridSpan w:val="3"/>
          </w:tcPr>
          <w:p w14:paraId="392DF8ED"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3B365D4" w14:textId="77777777" w:rsidR="006C32D2" w:rsidRPr="00A564B4" w:rsidRDefault="006C32D2" w:rsidP="006C32D2">
            <w:pPr>
              <w:pStyle w:val="TAL"/>
              <w:rPr>
                <w:lang w:eastAsia="en-US"/>
              </w:rPr>
            </w:pPr>
          </w:p>
        </w:tc>
        <w:tc>
          <w:tcPr>
            <w:tcW w:w="1695" w:type="dxa"/>
            <w:gridSpan w:val="3"/>
            <w:shd w:val="clear" w:color="auto" w:fill="auto"/>
          </w:tcPr>
          <w:p w14:paraId="045645AB" w14:textId="77777777" w:rsidR="006C32D2" w:rsidRPr="00A564B4" w:rsidRDefault="006C32D2" w:rsidP="006C32D2">
            <w:pPr>
              <w:pStyle w:val="TAL"/>
              <w:rPr>
                <w:lang w:eastAsia="en-US"/>
              </w:rPr>
            </w:pPr>
          </w:p>
        </w:tc>
        <w:tc>
          <w:tcPr>
            <w:tcW w:w="1717" w:type="dxa"/>
            <w:gridSpan w:val="3"/>
          </w:tcPr>
          <w:p w14:paraId="7CBB67D1" w14:textId="77777777" w:rsidR="006C32D2" w:rsidRPr="00A564B4" w:rsidRDefault="006C32D2" w:rsidP="006C32D2">
            <w:pPr>
              <w:pStyle w:val="TAL"/>
              <w:rPr>
                <w:lang w:eastAsia="en-US"/>
              </w:rPr>
            </w:pPr>
            <w:r w:rsidRPr="00A564B4">
              <w:rPr>
                <w:lang w:eastAsia="en-US"/>
              </w:rPr>
              <w:t>2Rx, 4Rx</w:t>
            </w:r>
          </w:p>
        </w:tc>
      </w:tr>
      <w:tr w:rsidR="006C32D2" w:rsidRPr="00A564B4" w14:paraId="2DD1A1A7" w14:textId="77777777" w:rsidTr="006C32D2">
        <w:trPr>
          <w:gridAfter w:val="2"/>
          <w:wAfter w:w="143" w:type="dxa"/>
          <w:cantSplit/>
          <w:jc w:val="center"/>
        </w:trPr>
        <w:tc>
          <w:tcPr>
            <w:tcW w:w="929" w:type="dxa"/>
            <w:gridSpan w:val="3"/>
          </w:tcPr>
          <w:p w14:paraId="2F364761" w14:textId="77777777" w:rsidR="006C32D2" w:rsidRPr="00A564B4" w:rsidRDefault="006C32D2" w:rsidP="006C32D2">
            <w:pPr>
              <w:pStyle w:val="TAL"/>
              <w:rPr>
                <w:lang w:eastAsia="en-US"/>
              </w:rPr>
            </w:pPr>
            <w:r w:rsidRPr="00A564B4">
              <w:rPr>
                <w:lang w:eastAsia="en-US"/>
              </w:rPr>
              <w:t>9.1.57</w:t>
            </w:r>
          </w:p>
        </w:tc>
        <w:tc>
          <w:tcPr>
            <w:tcW w:w="2960" w:type="dxa"/>
            <w:gridSpan w:val="2"/>
          </w:tcPr>
          <w:p w14:paraId="505D132D" w14:textId="77777777" w:rsidR="006C32D2" w:rsidRPr="00A564B4" w:rsidRDefault="006C32D2" w:rsidP="006C32D2">
            <w:pPr>
              <w:pStyle w:val="TAL"/>
              <w:rPr>
                <w:rFonts w:eastAsia="SimSun" w:cs="v4.2.0"/>
                <w:snapToGrid w:val="0"/>
                <w:lang w:eastAsia="en-US"/>
              </w:rPr>
            </w:pPr>
            <w:r w:rsidRPr="00A564B4">
              <w:rPr>
                <w:lang w:eastAsia="en-US"/>
              </w:rPr>
              <w:t>FD-FDD RSRP Intra frequency case for BL/CE UE in CEModeB</w:t>
            </w:r>
          </w:p>
        </w:tc>
        <w:tc>
          <w:tcPr>
            <w:tcW w:w="828" w:type="dxa"/>
            <w:gridSpan w:val="2"/>
          </w:tcPr>
          <w:p w14:paraId="1DB5955E" w14:textId="77777777" w:rsidR="006C32D2" w:rsidRPr="00A564B4" w:rsidRDefault="006C32D2" w:rsidP="006C32D2">
            <w:pPr>
              <w:pStyle w:val="TAL"/>
              <w:rPr>
                <w:lang w:eastAsia="zh-CN"/>
              </w:rPr>
            </w:pPr>
            <w:r w:rsidRPr="00A564B4">
              <w:rPr>
                <w:lang w:eastAsia="en-US"/>
              </w:rPr>
              <w:t>Rel-13</w:t>
            </w:r>
          </w:p>
        </w:tc>
        <w:tc>
          <w:tcPr>
            <w:tcW w:w="1275" w:type="dxa"/>
            <w:gridSpan w:val="4"/>
          </w:tcPr>
          <w:p w14:paraId="5A2FFFD4" w14:textId="77777777" w:rsidR="006C32D2" w:rsidRPr="00A564B4" w:rsidRDefault="006C32D2" w:rsidP="006C32D2">
            <w:pPr>
              <w:pStyle w:val="TAL"/>
              <w:rPr>
                <w:lang w:eastAsia="en-US"/>
              </w:rPr>
            </w:pPr>
            <w:r w:rsidRPr="00A564B4">
              <w:rPr>
                <w:lang w:eastAsia="en-US"/>
              </w:rPr>
              <w:t>C107f</w:t>
            </w:r>
          </w:p>
        </w:tc>
        <w:tc>
          <w:tcPr>
            <w:tcW w:w="2471" w:type="dxa"/>
            <w:gridSpan w:val="3"/>
          </w:tcPr>
          <w:p w14:paraId="7E764932" w14:textId="77777777" w:rsidR="006C32D2" w:rsidRPr="00A564B4" w:rsidRDefault="006C32D2" w:rsidP="006C32D2">
            <w:pPr>
              <w:pStyle w:val="TAL"/>
              <w:rPr>
                <w:lang w:eastAsia="en-US"/>
              </w:rPr>
            </w:pPr>
            <w:r w:rsidRPr="00A564B4">
              <w:rPr>
                <w:lang w:eastAsia="en-US"/>
              </w:rPr>
              <w:t xml:space="preserve">UE supporting E-UTRA FD-FDD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AE2F38F" w14:textId="77777777" w:rsidR="006C32D2" w:rsidRPr="00A564B4" w:rsidRDefault="006C32D2" w:rsidP="006C32D2">
            <w:pPr>
              <w:pStyle w:val="TAL"/>
              <w:rPr>
                <w:lang w:eastAsia="en-US"/>
              </w:rPr>
            </w:pPr>
          </w:p>
        </w:tc>
        <w:tc>
          <w:tcPr>
            <w:tcW w:w="1695" w:type="dxa"/>
            <w:gridSpan w:val="3"/>
            <w:shd w:val="clear" w:color="auto" w:fill="auto"/>
          </w:tcPr>
          <w:p w14:paraId="0FA67A1C" w14:textId="77777777" w:rsidR="006C32D2" w:rsidRPr="00A564B4" w:rsidRDefault="006C32D2" w:rsidP="006C32D2">
            <w:pPr>
              <w:pStyle w:val="TAL"/>
              <w:rPr>
                <w:lang w:eastAsia="en-US"/>
              </w:rPr>
            </w:pPr>
          </w:p>
        </w:tc>
        <w:tc>
          <w:tcPr>
            <w:tcW w:w="1717" w:type="dxa"/>
            <w:gridSpan w:val="3"/>
          </w:tcPr>
          <w:p w14:paraId="00A750C1" w14:textId="77777777" w:rsidR="006C32D2" w:rsidRPr="00A564B4" w:rsidRDefault="006C32D2" w:rsidP="006C32D2">
            <w:pPr>
              <w:pStyle w:val="TAL"/>
              <w:rPr>
                <w:lang w:eastAsia="en-US"/>
              </w:rPr>
            </w:pPr>
          </w:p>
        </w:tc>
      </w:tr>
      <w:tr w:rsidR="006C32D2" w:rsidRPr="00A564B4" w14:paraId="72AB15EF" w14:textId="77777777" w:rsidTr="006C32D2">
        <w:trPr>
          <w:gridAfter w:val="2"/>
          <w:wAfter w:w="143" w:type="dxa"/>
          <w:cantSplit/>
          <w:jc w:val="center"/>
        </w:trPr>
        <w:tc>
          <w:tcPr>
            <w:tcW w:w="929" w:type="dxa"/>
            <w:gridSpan w:val="3"/>
          </w:tcPr>
          <w:p w14:paraId="5E335D95" w14:textId="77777777" w:rsidR="006C32D2" w:rsidRPr="00A564B4" w:rsidRDefault="006C32D2" w:rsidP="006C32D2">
            <w:pPr>
              <w:pStyle w:val="TAL"/>
              <w:rPr>
                <w:lang w:eastAsia="en-US"/>
              </w:rPr>
            </w:pPr>
            <w:r w:rsidRPr="00A564B4">
              <w:rPr>
                <w:lang w:eastAsia="en-US"/>
              </w:rPr>
              <w:t>9.1.58</w:t>
            </w:r>
          </w:p>
        </w:tc>
        <w:tc>
          <w:tcPr>
            <w:tcW w:w="2960" w:type="dxa"/>
            <w:gridSpan w:val="2"/>
          </w:tcPr>
          <w:p w14:paraId="739A0145" w14:textId="77777777" w:rsidR="006C32D2" w:rsidRPr="00A564B4" w:rsidRDefault="006C32D2" w:rsidP="006C32D2">
            <w:pPr>
              <w:pStyle w:val="TAL"/>
              <w:rPr>
                <w:rFonts w:eastAsia="SimSun" w:cs="v4.2.0"/>
                <w:snapToGrid w:val="0"/>
                <w:lang w:eastAsia="en-US"/>
              </w:rPr>
            </w:pPr>
            <w:r w:rsidRPr="00A564B4">
              <w:rPr>
                <w:lang w:eastAsia="en-US"/>
              </w:rPr>
              <w:t>HD-FDD RSRP Intra frequency case for BL/CE UE in CEModeB</w:t>
            </w:r>
          </w:p>
        </w:tc>
        <w:tc>
          <w:tcPr>
            <w:tcW w:w="828" w:type="dxa"/>
            <w:gridSpan w:val="2"/>
          </w:tcPr>
          <w:p w14:paraId="762F9805" w14:textId="77777777" w:rsidR="006C32D2" w:rsidRPr="00A564B4" w:rsidRDefault="006C32D2" w:rsidP="006C32D2">
            <w:pPr>
              <w:pStyle w:val="TAL"/>
              <w:rPr>
                <w:lang w:eastAsia="zh-CN"/>
              </w:rPr>
            </w:pPr>
            <w:r w:rsidRPr="00A564B4">
              <w:rPr>
                <w:lang w:eastAsia="en-US"/>
              </w:rPr>
              <w:t>Rel-13</w:t>
            </w:r>
          </w:p>
        </w:tc>
        <w:tc>
          <w:tcPr>
            <w:tcW w:w="1275" w:type="dxa"/>
            <w:gridSpan w:val="4"/>
          </w:tcPr>
          <w:p w14:paraId="1AE7DDA6" w14:textId="77777777" w:rsidR="006C32D2" w:rsidRPr="00A564B4" w:rsidRDefault="006C32D2" w:rsidP="006C32D2">
            <w:pPr>
              <w:pStyle w:val="TAL"/>
              <w:rPr>
                <w:lang w:eastAsia="en-US"/>
              </w:rPr>
            </w:pPr>
            <w:r w:rsidRPr="00A564B4">
              <w:rPr>
                <w:lang w:eastAsia="en-US"/>
              </w:rPr>
              <w:t>C107e</w:t>
            </w:r>
          </w:p>
        </w:tc>
        <w:tc>
          <w:tcPr>
            <w:tcW w:w="2471" w:type="dxa"/>
            <w:gridSpan w:val="3"/>
          </w:tcPr>
          <w:p w14:paraId="4C2ED716" w14:textId="77777777" w:rsidR="006C32D2" w:rsidRPr="00A564B4" w:rsidRDefault="006C32D2" w:rsidP="006C32D2">
            <w:pPr>
              <w:pStyle w:val="TAL"/>
              <w:rPr>
                <w:lang w:eastAsia="en-US"/>
              </w:rPr>
            </w:pPr>
            <w:r w:rsidRPr="00A564B4">
              <w:rPr>
                <w:lang w:eastAsia="en-US"/>
              </w:rPr>
              <w:t xml:space="preserve">UE supporting E-UTRA HD-FDD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3BFE4028" w14:textId="77777777" w:rsidR="006C32D2" w:rsidRPr="00A564B4" w:rsidRDefault="006C32D2" w:rsidP="006C32D2">
            <w:pPr>
              <w:pStyle w:val="TAL"/>
              <w:rPr>
                <w:lang w:eastAsia="en-US"/>
              </w:rPr>
            </w:pPr>
          </w:p>
        </w:tc>
        <w:tc>
          <w:tcPr>
            <w:tcW w:w="1695" w:type="dxa"/>
            <w:gridSpan w:val="3"/>
            <w:shd w:val="clear" w:color="auto" w:fill="auto"/>
          </w:tcPr>
          <w:p w14:paraId="23F01E37" w14:textId="77777777" w:rsidR="006C32D2" w:rsidRPr="00A564B4" w:rsidRDefault="006C32D2" w:rsidP="006C32D2">
            <w:pPr>
              <w:pStyle w:val="TAL"/>
              <w:rPr>
                <w:lang w:eastAsia="en-US"/>
              </w:rPr>
            </w:pPr>
          </w:p>
        </w:tc>
        <w:tc>
          <w:tcPr>
            <w:tcW w:w="1717" w:type="dxa"/>
            <w:gridSpan w:val="3"/>
          </w:tcPr>
          <w:p w14:paraId="4DC3FC18" w14:textId="77777777" w:rsidR="006C32D2" w:rsidRPr="00A564B4" w:rsidRDefault="006C32D2" w:rsidP="006C32D2">
            <w:pPr>
              <w:pStyle w:val="TAL"/>
              <w:rPr>
                <w:lang w:eastAsia="en-US"/>
              </w:rPr>
            </w:pPr>
          </w:p>
        </w:tc>
      </w:tr>
      <w:tr w:rsidR="006C32D2" w:rsidRPr="00A564B4" w14:paraId="2F2716AD" w14:textId="77777777" w:rsidTr="006C32D2">
        <w:trPr>
          <w:gridAfter w:val="2"/>
          <w:wAfter w:w="143" w:type="dxa"/>
          <w:cantSplit/>
          <w:jc w:val="center"/>
        </w:trPr>
        <w:tc>
          <w:tcPr>
            <w:tcW w:w="929" w:type="dxa"/>
            <w:gridSpan w:val="3"/>
          </w:tcPr>
          <w:p w14:paraId="28755D46" w14:textId="77777777" w:rsidR="006C32D2" w:rsidRPr="00A564B4" w:rsidRDefault="006C32D2" w:rsidP="006C32D2">
            <w:pPr>
              <w:pStyle w:val="TAL"/>
              <w:rPr>
                <w:lang w:eastAsia="en-US"/>
              </w:rPr>
            </w:pPr>
            <w:r w:rsidRPr="00A564B4">
              <w:rPr>
                <w:lang w:eastAsia="en-US"/>
              </w:rPr>
              <w:t>9.1.59</w:t>
            </w:r>
          </w:p>
        </w:tc>
        <w:tc>
          <w:tcPr>
            <w:tcW w:w="2960" w:type="dxa"/>
            <w:gridSpan w:val="2"/>
          </w:tcPr>
          <w:p w14:paraId="39880C30" w14:textId="77777777" w:rsidR="006C32D2" w:rsidRPr="00A564B4" w:rsidRDefault="006C32D2" w:rsidP="006C32D2">
            <w:pPr>
              <w:pStyle w:val="TAL"/>
              <w:rPr>
                <w:rFonts w:eastAsia="SimSun" w:cs="v4.2.0"/>
                <w:snapToGrid w:val="0"/>
                <w:lang w:eastAsia="en-US"/>
              </w:rPr>
            </w:pPr>
            <w:r w:rsidRPr="00A564B4">
              <w:rPr>
                <w:lang w:eastAsia="en-US"/>
              </w:rPr>
              <w:t>TDD RSRP Intra frequency case for BL/CE UE in CEModeB</w:t>
            </w:r>
          </w:p>
        </w:tc>
        <w:tc>
          <w:tcPr>
            <w:tcW w:w="828" w:type="dxa"/>
            <w:gridSpan w:val="2"/>
          </w:tcPr>
          <w:p w14:paraId="33486B66"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C4CF959" w14:textId="77777777" w:rsidR="006C32D2" w:rsidRPr="00A564B4" w:rsidRDefault="006C32D2" w:rsidP="006C32D2">
            <w:pPr>
              <w:pStyle w:val="TAL"/>
              <w:rPr>
                <w:lang w:eastAsia="en-US"/>
              </w:rPr>
            </w:pPr>
            <w:r w:rsidRPr="00A564B4">
              <w:rPr>
                <w:lang w:eastAsia="en-US"/>
              </w:rPr>
              <w:t>C93d</w:t>
            </w:r>
          </w:p>
        </w:tc>
        <w:tc>
          <w:tcPr>
            <w:tcW w:w="2471" w:type="dxa"/>
            <w:gridSpan w:val="3"/>
          </w:tcPr>
          <w:p w14:paraId="3006CE9C" w14:textId="77777777" w:rsidR="006C32D2" w:rsidRPr="00A564B4" w:rsidRDefault="006C32D2" w:rsidP="006C32D2">
            <w:pPr>
              <w:pStyle w:val="TAL"/>
              <w:rPr>
                <w:lang w:eastAsia="en-US"/>
              </w:rPr>
            </w:pPr>
            <w:r w:rsidRPr="00A564B4">
              <w:rPr>
                <w:lang w:eastAsia="en-US"/>
              </w:rPr>
              <w:t xml:space="preserve">UE supporting E-UTRA TDD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030F324" w14:textId="77777777" w:rsidR="006C32D2" w:rsidRPr="00A564B4" w:rsidRDefault="006C32D2" w:rsidP="006C32D2">
            <w:pPr>
              <w:pStyle w:val="TAL"/>
              <w:rPr>
                <w:lang w:eastAsia="en-US"/>
              </w:rPr>
            </w:pPr>
          </w:p>
        </w:tc>
        <w:tc>
          <w:tcPr>
            <w:tcW w:w="1695" w:type="dxa"/>
            <w:gridSpan w:val="3"/>
            <w:shd w:val="clear" w:color="auto" w:fill="auto"/>
          </w:tcPr>
          <w:p w14:paraId="40EC75F5" w14:textId="77777777" w:rsidR="006C32D2" w:rsidRPr="00A564B4" w:rsidRDefault="006C32D2" w:rsidP="006C32D2">
            <w:pPr>
              <w:pStyle w:val="TAL"/>
              <w:rPr>
                <w:lang w:eastAsia="en-US"/>
              </w:rPr>
            </w:pPr>
          </w:p>
        </w:tc>
        <w:tc>
          <w:tcPr>
            <w:tcW w:w="1717" w:type="dxa"/>
            <w:gridSpan w:val="3"/>
          </w:tcPr>
          <w:p w14:paraId="4A761597" w14:textId="77777777" w:rsidR="006C32D2" w:rsidRPr="00A564B4" w:rsidRDefault="006C32D2" w:rsidP="006C32D2">
            <w:pPr>
              <w:pStyle w:val="TAL"/>
              <w:rPr>
                <w:lang w:eastAsia="en-US"/>
              </w:rPr>
            </w:pPr>
          </w:p>
        </w:tc>
      </w:tr>
      <w:tr w:rsidR="006C32D2" w:rsidRPr="00A564B4" w14:paraId="152A4D06" w14:textId="77777777" w:rsidTr="006C32D2">
        <w:trPr>
          <w:gridAfter w:val="2"/>
          <w:wAfter w:w="143" w:type="dxa"/>
          <w:cantSplit/>
          <w:jc w:val="center"/>
        </w:trPr>
        <w:tc>
          <w:tcPr>
            <w:tcW w:w="929" w:type="dxa"/>
            <w:gridSpan w:val="3"/>
          </w:tcPr>
          <w:p w14:paraId="099DB601" w14:textId="77777777" w:rsidR="006C32D2" w:rsidRPr="00A564B4" w:rsidRDefault="006C32D2" w:rsidP="006C32D2">
            <w:pPr>
              <w:pStyle w:val="TAL"/>
              <w:rPr>
                <w:lang w:eastAsia="en-US"/>
              </w:rPr>
            </w:pPr>
            <w:r w:rsidRPr="00A564B4">
              <w:rPr>
                <w:lang w:eastAsia="en-US"/>
              </w:rPr>
              <w:t>9.1.60</w:t>
            </w:r>
          </w:p>
        </w:tc>
        <w:tc>
          <w:tcPr>
            <w:tcW w:w="2960" w:type="dxa"/>
            <w:gridSpan w:val="2"/>
          </w:tcPr>
          <w:p w14:paraId="025BFEF6"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FDD PCell</w:t>
            </w:r>
          </w:p>
        </w:tc>
        <w:tc>
          <w:tcPr>
            <w:tcW w:w="828" w:type="dxa"/>
            <w:gridSpan w:val="2"/>
          </w:tcPr>
          <w:p w14:paraId="1E50D87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8E2B4D" w14:textId="77777777" w:rsidR="006C32D2" w:rsidRPr="00A564B4" w:rsidRDefault="006C32D2" w:rsidP="006C32D2">
            <w:pPr>
              <w:pStyle w:val="TAL"/>
              <w:rPr>
                <w:lang w:eastAsia="en-US"/>
              </w:rPr>
            </w:pPr>
            <w:r w:rsidRPr="00A564B4">
              <w:rPr>
                <w:lang w:eastAsia="en-US"/>
              </w:rPr>
              <w:t>C150</w:t>
            </w:r>
          </w:p>
        </w:tc>
        <w:tc>
          <w:tcPr>
            <w:tcW w:w="2471" w:type="dxa"/>
            <w:gridSpan w:val="3"/>
          </w:tcPr>
          <w:p w14:paraId="4F1FE511"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CSI-RS based discovery signals and Feature Group Indicator 16</w:t>
            </w:r>
          </w:p>
        </w:tc>
        <w:tc>
          <w:tcPr>
            <w:tcW w:w="1668" w:type="dxa"/>
            <w:gridSpan w:val="3"/>
            <w:shd w:val="clear" w:color="auto" w:fill="auto"/>
          </w:tcPr>
          <w:p w14:paraId="15A38A94" w14:textId="77777777" w:rsidR="006C32D2" w:rsidRPr="00A564B4" w:rsidRDefault="006C32D2" w:rsidP="006C32D2">
            <w:pPr>
              <w:pStyle w:val="TAL"/>
              <w:rPr>
                <w:lang w:eastAsia="en-US"/>
              </w:rPr>
            </w:pPr>
          </w:p>
        </w:tc>
        <w:tc>
          <w:tcPr>
            <w:tcW w:w="1695" w:type="dxa"/>
            <w:gridSpan w:val="3"/>
            <w:shd w:val="clear" w:color="auto" w:fill="auto"/>
          </w:tcPr>
          <w:p w14:paraId="3E081B98" w14:textId="77777777" w:rsidR="006C32D2" w:rsidRPr="00A564B4" w:rsidRDefault="006C32D2" w:rsidP="006C32D2">
            <w:pPr>
              <w:pStyle w:val="TAL"/>
              <w:rPr>
                <w:lang w:eastAsia="en-US"/>
              </w:rPr>
            </w:pPr>
          </w:p>
        </w:tc>
        <w:tc>
          <w:tcPr>
            <w:tcW w:w="1717" w:type="dxa"/>
            <w:gridSpan w:val="3"/>
          </w:tcPr>
          <w:p w14:paraId="5817692A" w14:textId="77777777" w:rsidR="006C32D2" w:rsidRPr="00A564B4" w:rsidRDefault="006C32D2" w:rsidP="006C32D2">
            <w:pPr>
              <w:pStyle w:val="TAL"/>
              <w:rPr>
                <w:lang w:eastAsia="en-US"/>
              </w:rPr>
            </w:pPr>
            <w:r w:rsidRPr="00A564B4">
              <w:rPr>
                <w:lang w:eastAsia="en-US"/>
              </w:rPr>
              <w:t>2Rx, 4Rx</w:t>
            </w:r>
          </w:p>
        </w:tc>
      </w:tr>
      <w:tr w:rsidR="006C32D2" w:rsidRPr="00A564B4" w14:paraId="6912816C" w14:textId="77777777" w:rsidTr="006C32D2">
        <w:trPr>
          <w:gridAfter w:val="2"/>
          <w:wAfter w:w="143" w:type="dxa"/>
          <w:cantSplit/>
          <w:jc w:val="center"/>
        </w:trPr>
        <w:tc>
          <w:tcPr>
            <w:tcW w:w="929" w:type="dxa"/>
            <w:gridSpan w:val="3"/>
          </w:tcPr>
          <w:p w14:paraId="12D98DB7" w14:textId="77777777" w:rsidR="006C32D2" w:rsidRPr="00A564B4" w:rsidRDefault="006C32D2" w:rsidP="006C32D2">
            <w:pPr>
              <w:pStyle w:val="TAL"/>
              <w:rPr>
                <w:lang w:eastAsia="en-US"/>
              </w:rPr>
            </w:pPr>
            <w:r w:rsidRPr="00A564B4">
              <w:rPr>
                <w:lang w:eastAsia="en-US"/>
              </w:rPr>
              <w:t>9.1.61</w:t>
            </w:r>
          </w:p>
        </w:tc>
        <w:tc>
          <w:tcPr>
            <w:tcW w:w="2960" w:type="dxa"/>
            <w:gridSpan w:val="2"/>
          </w:tcPr>
          <w:p w14:paraId="3F1E513D"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TDD PCell</w:t>
            </w:r>
          </w:p>
        </w:tc>
        <w:tc>
          <w:tcPr>
            <w:tcW w:w="828" w:type="dxa"/>
            <w:gridSpan w:val="2"/>
          </w:tcPr>
          <w:p w14:paraId="091F6E0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CBAB80" w14:textId="77777777" w:rsidR="006C32D2" w:rsidRPr="00A564B4" w:rsidRDefault="006C32D2" w:rsidP="006C32D2">
            <w:pPr>
              <w:pStyle w:val="TAL"/>
              <w:rPr>
                <w:lang w:eastAsia="en-US"/>
              </w:rPr>
            </w:pPr>
            <w:r w:rsidRPr="00A564B4">
              <w:rPr>
                <w:lang w:eastAsia="en-US"/>
              </w:rPr>
              <w:t>C151</w:t>
            </w:r>
          </w:p>
        </w:tc>
        <w:tc>
          <w:tcPr>
            <w:tcW w:w="2471" w:type="dxa"/>
            <w:gridSpan w:val="3"/>
          </w:tcPr>
          <w:p w14:paraId="417F1B80"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en-US"/>
              </w:rPr>
              <w:t>and CSI-RS based discovery signals and Feature Group Indicator 16</w:t>
            </w:r>
          </w:p>
        </w:tc>
        <w:tc>
          <w:tcPr>
            <w:tcW w:w="1668" w:type="dxa"/>
            <w:gridSpan w:val="3"/>
            <w:shd w:val="clear" w:color="auto" w:fill="auto"/>
          </w:tcPr>
          <w:p w14:paraId="444EDAB6" w14:textId="77777777" w:rsidR="006C32D2" w:rsidRPr="00A564B4" w:rsidRDefault="006C32D2" w:rsidP="006C32D2">
            <w:pPr>
              <w:pStyle w:val="TAL"/>
              <w:rPr>
                <w:lang w:eastAsia="en-US"/>
              </w:rPr>
            </w:pPr>
          </w:p>
        </w:tc>
        <w:tc>
          <w:tcPr>
            <w:tcW w:w="1695" w:type="dxa"/>
            <w:gridSpan w:val="3"/>
            <w:shd w:val="clear" w:color="auto" w:fill="auto"/>
          </w:tcPr>
          <w:p w14:paraId="20295076" w14:textId="77777777" w:rsidR="006C32D2" w:rsidRPr="00A564B4" w:rsidRDefault="006C32D2" w:rsidP="006C32D2">
            <w:pPr>
              <w:pStyle w:val="TAL"/>
              <w:rPr>
                <w:lang w:eastAsia="en-US"/>
              </w:rPr>
            </w:pPr>
          </w:p>
        </w:tc>
        <w:tc>
          <w:tcPr>
            <w:tcW w:w="1717" w:type="dxa"/>
            <w:gridSpan w:val="3"/>
          </w:tcPr>
          <w:p w14:paraId="6C007843" w14:textId="77777777" w:rsidR="006C32D2" w:rsidRPr="00A564B4" w:rsidRDefault="006C32D2" w:rsidP="006C32D2">
            <w:pPr>
              <w:pStyle w:val="TAL"/>
              <w:rPr>
                <w:lang w:eastAsia="en-US"/>
              </w:rPr>
            </w:pPr>
            <w:r w:rsidRPr="00A564B4">
              <w:rPr>
                <w:lang w:eastAsia="en-US"/>
              </w:rPr>
              <w:t>2Rx, 4Rx</w:t>
            </w:r>
          </w:p>
        </w:tc>
      </w:tr>
      <w:tr w:rsidR="006C32D2" w:rsidRPr="00A564B4" w14:paraId="12D11637" w14:textId="77777777" w:rsidTr="006C32D2">
        <w:trPr>
          <w:gridAfter w:val="2"/>
          <w:wAfter w:w="143" w:type="dxa"/>
          <w:cantSplit/>
          <w:jc w:val="center"/>
        </w:trPr>
        <w:tc>
          <w:tcPr>
            <w:tcW w:w="929" w:type="dxa"/>
            <w:gridSpan w:val="3"/>
          </w:tcPr>
          <w:p w14:paraId="05FBF969" w14:textId="77777777" w:rsidR="006C32D2" w:rsidRPr="00A564B4" w:rsidRDefault="006C32D2" w:rsidP="006C32D2">
            <w:pPr>
              <w:pStyle w:val="TAL"/>
              <w:rPr>
                <w:lang w:eastAsia="en-US"/>
              </w:rPr>
            </w:pPr>
            <w:r w:rsidRPr="00A564B4">
              <w:t>9.1.68</w:t>
            </w:r>
          </w:p>
        </w:tc>
        <w:tc>
          <w:tcPr>
            <w:tcW w:w="2960" w:type="dxa"/>
            <w:gridSpan w:val="2"/>
          </w:tcPr>
          <w:p w14:paraId="2E9BD736" w14:textId="77777777" w:rsidR="006C32D2" w:rsidRPr="00A564B4" w:rsidRDefault="006C32D2" w:rsidP="006C32D2">
            <w:pPr>
              <w:pStyle w:val="TAL"/>
              <w:rPr>
                <w:lang w:eastAsia="zh-CN"/>
              </w:rPr>
            </w:pPr>
            <w:r w:rsidRPr="00A564B4">
              <w:rPr>
                <w:lang w:eastAsia="zh-CN"/>
              </w:rPr>
              <w:t>3 DL RSRP for E-UTRAN in Carrier Aggregation with generic duplex modes</w:t>
            </w:r>
          </w:p>
        </w:tc>
        <w:tc>
          <w:tcPr>
            <w:tcW w:w="828" w:type="dxa"/>
            <w:gridSpan w:val="2"/>
          </w:tcPr>
          <w:p w14:paraId="2B9BF096" w14:textId="77777777" w:rsidR="006C32D2" w:rsidRPr="00A564B4" w:rsidRDefault="006C32D2" w:rsidP="006C32D2">
            <w:pPr>
              <w:pStyle w:val="TAL"/>
              <w:rPr>
                <w:lang w:eastAsia="en-US"/>
              </w:rPr>
            </w:pPr>
            <w:r w:rsidRPr="00A564B4">
              <w:t>Rel-12</w:t>
            </w:r>
          </w:p>
        </w:tc>
        <w:tc>
          <w:tcPr>
            <w:tcW w:w="1275" w:type="dxa"/>
            <w:gridSpan w:val="4"/>
          </w:tcPr>
          <w:p w14:paraId="1869664A" w14:textId="77777777" w:rsidR="006C32D2" w:rsidRPr="00A564B4" w:rsidRDefault="006C32D2" w:rsidP="006C32D2">
            <w:pPr>
              <w:pStyle w:val="TAL"/>
              <w:rPr>
                <w:lang w:eastAsia="en-US"/>
              </w:rPr>
            </w:pPr>
            <w:r w:rsidRPr="00A564B4">
              <w:t>C229</w:t>
            </w:r>
          </w:p>
        </w:tc>
        <w:tc>
          <w:tcPr>
            <w:tcW w:w="2471" w:type="dxa"/>
            <w:gridSpan w:val="3"/>
          </w:tcPr>
          <w:p w14:paraId="1E85D66A"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6C32D2" w:rsidRPr="00A564B4" w:rsidRDefault="006C32D2" w:rsidP="006C32D2">
            <w:pPr>
              <w:pStyle w:val="TAL"/>
              <w:rPr>
                <w:lang w:eastAsia="en-US"/>
              </w:rPr>
            </w:pPr>
          </w:p>
        </w:tc>
        <w:tc>
          <w:tcPr>
            <w:tcW w:w="1695" w:type="dxa"/>
            <w:gridSpan w:val="3"/>
            <w:shd w:val="clear" w:color="auto" w:fill="auto"/>
          </w:tcPr>
          <w:p w14:paraId="232497F4" w14:textId="77777777" w:rsidR="006C32D2" w:rsidRPr="00A564B4" w:rsidRDefault="006C32D2" w:rsidP="006C32D2">
            <w:pPr>
              <w:pStyle w:val="TAL"/>
              <w:rPr>
                <w:lang w:eastAsia="en-US"/>
              </w:rPr>
            </w:pPr>
          </w:p>
        </w:tc>
        <w:tc>
          <w:tcPr>
            <w:tcW w:w="1717" w:type="dxa"/>
            <w:gridSpan w:val="3"/>
          </w:tcPr>
          <w:p w14:paraId="4DE63020" w14:textId="77777777" w:rsidR="006C32D2" w:rsidRPr="00A564B4" w:rsidRDefault="006C32D2" w:rsidP="006C32D2">
            <w:pPr>
              <w:pStyle w:val="TAL"/>
              <w:rPr>
                <w:lang w:eastAsia="en-US"/>
              </w:rPr>
            </w:pPr>
          </w:p>
        </w:tc>
      </w:tr>
      <w:tr w:rsidR="006C32D2" w:rsidRPr="00A564B4" w14:paraId="798A33A1"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7A4E069B" w14:textId="77777777" w:rsidR="006C32D2" w:rsidRPr="00A564B4" w:rsidRDefault="006C32D2" w:rsidP="006C32D2">
            <w:pPr>
              <w:pStyle w:val="TAL"/>
              <w:rPr>
                <w:lang w:eastAsia="en-US"/>
              </w:rPr>
            </w:pPr>
            <w:r w:rsidRPr="00A564B4">
              <w:rPr>
                <w:lang w:eastAsia="en-US"/>
              </w:rPr>
              <w:t>9.1.69</w:t>
            </w:r>
          </w:p>
        </w:tc>
        <w:tc>
          <w:tcPr>
            <w:tcW w:w="2960" w:type="dxa"/>
            <w:gridSpan w:val="2"/>
            <w:vMerge w:val="restart"/>
            <w:tcBorders>
              <w:top w:val="single" w:sz="6" w:space="0" w:color="auto"/>
              <w:left w:val="single" w:sz="6" w:space="0" w:color="auto"/>
              <w:right w:val="single" w:sz="6" w:space="0" w:color="auto"/>
            </w:tcBorders>
          </w:tcPr>
          <w:p w14:paraId="1E606537" w14:textId="77777777" w:rsidR="006C32D2" w:rsidRPr="00A564B4" w:rsidRDefault="006C32D2" w:rsidP="006C32D2">
            <w:pPr>
              <w:pStyle w:val="TAL"/>
              <w:rPr>
                <w:lang w:eastAsia="zh-CN"/>
              </w:rPr>
            </w:pPr>
            <w:r w:rsidRPr="00A564B4">
              <w:rPr>
                <w:lang w:eastAsia="zh-CN"/>
              </w:rPr>
              <w:t>4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317C10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154FF68" w14:textId="77777777" w:rsidR="006C32D2" w:rsidRPr="00A564B4" w:rsidRDefault="006C32D2" w:rsidP="006C32D2">
            <w:pPr>
              <w:pStyle w:val="TAL"/>
              <w:rPr>
                <w:lang w:eastAsia="en-US"/>
              </w:rPr>
            </w:pPr>
            <w:r w:rsidRPr="00A564B4">
              <w:rPr>
                <w:lang w:eastAsia="en-US"/>
              </w:rPr>
              <w:t>C191b</w:t>
            </w:r>
          </w:p>
        </w:tc>
        <w:tc>
          <w:tcPr>
            <w:tcW w:w="2471" w:type="dxa"/>
            <w:gridSpan w:val="3"/>
            <w:tcBorders>
              <w:top w:val="single" w:sz="6" w:space="0" w:color="auto"/>
              <w:left w:val="single" w:sz="6" w:space="0" w:color="auto"/>
              <w:bottom w:val="single" w:sz="6" w:space="0" w:color="auto"/>
              <w:right w:val="single" w:sz="6" w:space="0" w:color="auto"/>
            </w:tcBorders>
          </w:tcPr>
          <w:p w14:paraId="64D73F4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6C32D2" w:rsidRPr="00A564B4" w:rsidRDefault="006C32D2" w:rsidP="006C32D2">
            <w:pPr>
              <w:pStyle w:val="TAL"/>
              <w:rPr>
                <w:lang w:eastAsia="en-US"/>
              </w:rPr>
            </w:pPr>
            <w:r w:rsidRPr="00A564B4">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DEAF372" w14:textId="77777777" w:rsidR="006C32D2" w:rsidRPr="00A564B4" w:rsidRDefault="006C32D2" w:rsidP="006C32D2">
            <w:pPr>
              <w:pStyle w:val="TAL"/>
              <w:rPr>
                <w:lang w:eastAsia="en-US"/>
              </w:rPr>
            </w:pPr>
            <w:r w:rsidRPr="00A564B4">
              <w:rPr>
                <w:lang w:eastAsia="en-US"/>
              </w:rPr>
              <w:t>2Rx, 4Rx</w:t>
            </w:r>
          </w:p>
        </w:tc>
      </w:tr>
      <w:tr w:rsidR="006C32D2" w:rsidRPr="00A564B4" w14:paraId="0367CF72"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5EB91D0"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7945A8C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069FBA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CE7B8E3" w14:textId="77777777" w:rsidR="006C32D2" w:rsidRPr="00A564B4" w:rsidRDefault="006C32D2" w:rsidP="006C32D2">
            <w:pPr>
              <w:pStyle w:val="TAL"/>
              <w:rPr>
                <w:lang w:eastAsia="en-US"/>
              </w:rPr>
            </w:pPr>
            <w:r w:rsidRPr="00A564B4">
              <w:rPr>
                <w:lang w:eastAsia="en-US"/>
              </w:rPr>
              <w:t>C191f</w:t>
            </w:r>
          </w:p>
        </w:tc>
        <w:tc>
          <w:tcPr>
            <w:tcW w:w="2471" w:type="dxa"/>
            <w:gridSpan w:val="3"/>
            <w:tcBorders>
              <w:top w:val="single" w:sz="6" w:space="0" w:color="auto"/>
              <w:left w:val="single" w:sz="6" w:space="0" w:color="auto"/>
              <w:bottom w:val="single" w:sz="6" w:space="0" w:color="auto"/>
              <w:right w:val="single" w:sz="6" w:space="0" w:color="auto"/>
            </w:tcBorders>
          </w:tcPr>
          <w:p w14:paraId="60ACD566"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FC92A48" w14:textId="77777777" w:rsidR="006C32D2" w:rsidRPr="00A564B4" w:rsidRDefault="006C32D2" w:rsidP="006C32D2">
            <w:pPr>
              <w:pStyle w:val="TAL"/>
              <w:rPr>
                <w:lang w:eastAsia="en-US"/>
              </w:rPr>
            </w:pPr>
            <w:r w:rsidRPr="00A564B4">
              <w:rPr>
                <w:lang w:eastAsia="en-US"/>
              </w:rPr>
              <w:t>2Rx, 4Rx</w:t>
            </w:r>
          </w:p>
        </w:tc>
      </w:tr>
      <w:tr w:rsidR="006C32D2" w:rsidRPr="00A564B4" w14:paraId="072E9F1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408E003C" w14:textId="77777777" w:rsidR="006C32D2" w:rsidRPr="00A564B4" w:rsidRDefault="006C32D2" w:rsidP="006C32D2">
            <w:pPr>
              <w:pStyle w:val="TAL"/>
              <w:rPr>
                <w:lang w:eastAsia="en-US"/>
              </w:rPr>
            </w:pPr>
            <w:r w:rsidRPr="00A564B4">
              <w:rPr>
                <w:lang w:eastAsia="en-US"/>
              </w:rPr>
              <w:t>9.1.70</w:t>
            </w:r>
          </w:p>
        </w:tc>
        <w:tc>
          <w:tcPr>
            <w:tcW w:w="2960" w:type="dxa"/>
            <w:gridSpan w:val="2"/>
            <w:vMerge w:val="restart"/>
            <w:tcBorders>
              <w:top w:val="single" w:sz="6" w:space="0" w:color="auto"/>
              <w:left w:val="single" w:sz="6" w:space="0" w:color="auto"/>
              <w:right w:val="single" w:sz="6" w:space="0" w:color="auto"/>
            </w:tcBorders>
          </w:tcPr>
          <w:p w14:paraId="22ABE400" w14:textId="77777777" w:rsidR="006C32D2" w:rsidRPr="00A564B4" w:rsidRDefault="006C32D2" w:rsidP="006C32D2">
            <w:pPr>
              <w:pStyle w:val="TAL"/>
              <w:rPr>
                <w:lang w:eastAsia="zh-CN"/>
              </w:rPr>
            </w:pPr>
            <w:r w:rsidRPr="00A564B4">
              <w:rPr>
                <w:lang w:eastAsia="zh-CN"/>
              </w:rPr>
              <w:t>5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756A48C" w14:textId="77777777" w:rsidR="006C32D2" w:rsidRPr="00A564B4" w:rsidRDefault="006C32D2" w:rsidP="006C32D2">
            <w:pPr>
              <w:pStyle w:val="TAL"/>
              <w:rPr>
                <w:lang w:eastAsia="en-US"/>
              </w:rPr>
            </w:pPr>
            <w:r w:rsidRPr="00A564B4">
              <w:rPr>
                <w:lang w:eastAsia="en-US"/>
              </w:rPr>
              <w:t>Rel-11</w:t>
            </w:r>
          </w:p>
        </w:tc>
        <w:tc>
          <w:tcPr>
            <w:tcW w:w="1275" w:type="dxa"/>
            <w:gridSpan w:val="4"/>
            <w:tcBorders>
              <w:top w:val="single" w:sz="6" w:space="0" w:color="auto"/>
              <w:left w:val="single" w:sz="6" w:space="0" w:color="auto"/>
              <w:bottom w:val="single" w:sz="6" w:space="0" w:color="auto"/>
              <w:right w:val="single" w:sz="6" w:space="0" w:color="auto"/>
            </w:tcBorders>
          </w:tcPr>
          <w:p w14:paraId="11F372D1" w14:textId="77777777" w:rsidR="006C32D2" w:rsidRPr="00A564B4" w:rsidRDefault="006C32D2" w:rsidP="006C32D2">
            <w:pPr>
              <w:pStyle w:val="TAL"/>
              <w:rPr>
                <w:lang w:eastAsia="en-US"/>
              </w:rPr>
            </w:pPr>
            <w:r w:rsidRPr="00A564B4">
              <w:rPr>
                <w:lang w:eastAsia="en-US"/>
              </w:rPr>
              <w:t>C191c</w:t>
            </w:r>
          </w:p>
        </w:tc>
        <w:tc>
          <w:tcPr>
            <w:tcW w:w="2471" w:type="dxa"/>
            <w:gridSpan w:val="3"/>
            <w:tcBorders>
              <w:top w:val="single" w:sz="6" w:space="0" w:color="auto"/>
              <w:left w:val="single" w:sz="6" w:space="0" w:color="auto"/>
              <w:bottom w:val="single" w:sz="6" w:space="0" w:color="auto"/>
              <w:right w:val="single" w:sz="6" w:space="0" w:color="auto"/>
            </w:tcBorders>
          </w:tcPr>
          <w:p w14:paraId="43887B3E"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6C32D2" w:rsidRPr="00A564B4" w:rsidRDefault="006C32D2" w:rsidP="006C32D2">
            <w:pPr>
              <w:pStyle w:val="TAL"/>
              <w:rPr>
                <w:lang w:eastAsia="en-US"/>
              </w:rPr>
            </w:pPr>
            <w:r w:rsidRPr="00A564B4">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DE60A5" w14:textId="77777777" w:rsidR="006C32D2" w:rsidRPr="00A564B4" w:rsidRDefault="006C32D2" w:rsidP="006C32D2">
            <w:pPr>
              <w:pStyle w:val="TAL"/>
              <w:rPr>
                <w:lang w:eastAsia="en-US"/>
              </w:rPr>
            </w:pPr>
            <w:r w:rsidRPr="00A564B4">
              <w:rPr>
                <w:lang w:eastAsia="en-US"/>
              </w:rPr>
              <w:t>2Rx, 4Rx</w:t>
            </w:r>
          </w:p>
        </w:tc>
      </w:tr>
      <w:tr w:rsidR="006C32D2" w:rsidRPr="00A564B4" w14:paraId="3805DCA8"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229A06A8"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09FE119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2F53D9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548E076" w14:textId="77777777" w:rsidR="006C32D2" w:rsidRPr="00A564B4" w:rsidRDefault="006C32D2" w:rsidP="006C32D2">
            <w:pPr>
              <w:pStyle w:val="TAL"/>
              <w:rPr>
                <w:lang w:eastAsia="en-US"/>
              </w:rPr>
            </w:pPr>
            <w:r w:rsidRPr="00A564B4">
              <w:rPr>
                <w:lang w:eastAsia="en-US"/>
              </w:rPr>
              <w:t>C191g</w:t>
            </w:r>
          </w:p>
        </w:tc>
        <w:tc>
          <w:tcPr>
            <w:tcW w:w="2471" w:type="dxa"/>
            <w:gridSpan w:val="3"/>
            <w:tcBorders>
              <w:top w:val="single" w:sz="6" w:space="0" w:color="auto"/>
              <w:left w:val="single" w:sz="6" w:space="0" w:color="auto"/>
              <w:bottom w:val="single" w:sz="6" w:space="0" w:color="auto"/>
              <w:right w:val="single" w:sz="6" w:space="0" w:color="auto"/>
            </w:tcBorders>
          </w:tcPr>
          <w:p w14:paraId="17D7EC9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FE179AD" w14:textId="77777777" w:rsidR="006C32D2" w:rsidRPr="00A564B4" w:rsidRDefault="006C32D2" w:rsidP="006C32D2">
            <w:pPr>
              <w:pStyle w:val="TAL"/>
              <w:rPr>
                <w:lang w:eastAsia="en-US"/>
              </w:rPr>
            </w:pPr>
            <w:r w:rsidRPr="00A564B4">
              <w:rPr>
                <w:lang w:eastAsia="en-US"/>
              </w:rPr>
              <w:t>2Rx, 4Rx</w:t>
            </w:r>
          </w:p>
        </w:tc>
      </w:tr>
      <w:tr w:rsidR="006C32D2" w:rsidRPr="00A564B4" w14:paraId="0C723340"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7C7D57B5" w14:textId="64EFB044" w:rsidR="006C32D2" w:rsidRPr="00A564B4" w:rsidRDefault="006C32D2" w:rsidP="006C32D2">
            <w:pPr>
              <w:pStyle w:val="TAL"/>
              <w:rPr>
                <w:lang w:eastAsia="en-US"/>
              </w:rPr>
            </w:pPr>
            <w:r w:rsidRPr="00A564B4">
              <w:t>9.1.71</w:t>
            </w:r>
          </w:p>
        </w:tc>
        <w:tc>
          <w:tcPr>
            <w:tcW w:w="2960" w:type="dxa"/>
            <w:gridSpan w:val="2"/>
            <w:tcBorders>
              <w:left w:val="single" w:sz="6" w:space="0" w:color="auto"/>
              <w:bottom w:val="single" w:sz="6" w:space="0" w:color="auto"/>
              <w:right w:val="single" w:sz="6" w:space="0" w:color="auto"/>
            </w:tcBorders>
          </w:tcPr>
          <w:p w14:paraId="6F9AA2C0" w14:textId="5A4A057B" w:rsidR="006C32D2" w:rsidRPr="00A564B4" w:rsidRDefault="006C32D2" w:rsidP="006C32D2">
            <w:pPr>
              <w:pStyle w:val="TAL"/>
              <w:rPr>
                <w:lang w:eastAsia="zh-CN"/>
              </w:rPr>
            </w:pPr>
            <w:r w:rsidRPr="00A564B4">
              <w:rPr>
                <w:rFonts w:eastAsia="Batang"/>
                <w:lang w:eastAsia="ja-JP"/>
              </w:rPr>
              <w:t>6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1A62A473" w14:textId="64C12549"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54B9DA0" w14:textId="4708FE60" w:rsidR="006C32D2" w:rsidRPr="00A564B4" w:rsidRDefault="006C32D2" w:rsidP="006C32D2">
            <w:pPr>
              <w:pStyle w:val="TAL"/>
              <w:rPr>
                <w:lang w:eastAsia="en-US"/>
              </w:rPr>
            </w:pPr>
            <w:r w:rsidRPr="00A564B4">
              <w:rPr>
                <w:lang w:eastAsia="zh-TW"/>
              </w:rPr>
              <w:t>C241</w:t>
            </w:r>
          </w:p>
        </w:tc>
        <w:tc>
          <w:tcPr>
            <w:tcW w:w="2471" w:type="dxa"/>
            <w:gridSpan w:val="3"/>
            <w:tcBorders>
              <w:top w:val="single" w:sz="6" w:space="0" w:color="auto"/>
              <w:left w:val="single" w:sz="6" w:space="0" w:color="auto"/>
              <w:bottom w:val="single" w:sz="6" w:space="0" w:color="auto"/>
              <w:right w:val="single" w:sz="6" w:space="0" w:color="auto"/>
            </w:tcBorders>
          </w:tcPr>
          <w:p w14:paraId="50EAF8C3" w14:textId="4B7275EB" w:rsidR="006C32D2" w:rsidRPr="00A564B4" w:rsidRDefault="006C32D2" w:rsidP="006C32D2">
            <w:pPr>
              <w:pStyle w:val="TAL"/>
              <w:rPr>
                <w:lang w:eastAsia="zh-CN"/>
              </w:rPr>
            </w:pPr>
            <w:r w:rsidRPr="00A564B4">
              <w:rPr>
                <w:lang w:eastAsia="zh-CN"/>
              </w:rPr>
              <w:t>UE supporting E-UTRA</w:t>
            </w:r>
            <w:r w:rsidRPr="00A564B4">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91BFA6" w14:textId="01229B0E" w:rsidR="006C32D2" w:rsidRPr="00A564B4" w:rsidRDefault="006C32D2" w:rsidP="006C32D2">
            <w:pPr>
              <w:pStyle w:val="TAL"/>
              <w:rPr>
                <w:lang w:eastAsia="en-US"/>
              </w:rPr>
            </w:pPr>
            <w:r w:rsidRPr="00A564B4">
              <w:t>2Rx, 4Rx</w:t>
            </w:r>
          </w:p>
        </w:tc>
      </w:tr>
      <w:tr w:rsidR="006C32D2" w:rsidRPr="00A564B4" w14:paraId="77CAA145"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25AD7B77" w14:textId="74D47976" w:rsidR="006C32D2" w:rsidRPr="00A564B4" w:rsidRDefault="006C32D2" w:rsidP="006C32D2">
            <w:pPr>
              <w:pStyle w:val="TAL"/>
            </w:pPr>
            <w:r w:rsidRPr="00A564B4">
              <w:t>9.1.72</w:t>
            </w:r>
          </w:p>
        </w:tc>
        <w:tc>
          <w:tcPr>
            <w:tcW w:w="2960" w:type="dxa"/>
            <w:gridSpan w:val="2"/>
            <w:tcBorders>
              <w:left w:val="single" w:sz="6" w:space="0" w:color="auto"/>
              <w:bottom w:val="single" w:sz="6" w:space="0" w:color="auto"/>
              <w:right w:val="single" w:sz="6" w:space="0" w:color="auto"/>
            </w:tcBorders>
          </w:tcPr>
          <w:p w14:paraId="0B6652E9" w14:textId="1644A891" w:rsidR="006C32D2" w:rsidRPr="00A564B4" w:rsidRDefault="006C32D2" w:rsidP="006C32D2">
            <w:pPr>
              <w:pStyle w:val="TAL"/>
              <w:rPr>
                <w:rFonts w:eastAsia="Batang"/>
                <w:lang w:eastAsia="ja-JP"/>
              </w:rPr>
            </w:pPr>
            <w:r w:rsidRPr="00A564B4">
              <w:rPr>
                <w:rFonts w:eastAsia="Batang"/>
                <w:lang w:eastAsia="ja-JP"/>
              </w:rPr>
              <w:t>7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6F875D7A" w14:textId="63039086" w:rsidR="006C32D2" w:rsidRPr="00A564B4" w:rsidRDefault="006C32D2" w:rsidP="006C32D2">
            <w:pPr>
              <w:pStyle w:val="TAL"/>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71A114C" w14:textId="1ACA3B3F" w:rsidR="006C32D2" w:rsidRPr="00A564B4" w:rsidRDefault="006C32D2" w:rsidP="006C32D2">
            <w:pPr>
              <w:pStyle w:val="TAL"/>
              <w:rPr>
                <w:lang w:eastAsia="zh-TW"/>
              </w:rPr>
            </w:pPr>
            <w:r w:rsidRPr="00A564B4">
              <w:rPr>
                <w:lang w:eastAsia="zh-TW"/>
              </w:rPr>
              <w:t>C242</w:t>
            </w:r>
          </w:p>
        </w:tc>
        <w:tc>
          <w:tcPr>
            <w:tcW w:w="2471" w:type="dxa"/>
            <w:gridSpan w:val="3"/>
            <w:tcBorders>
              <w:top w:val="single" w:sz="6" w:space="0" w:color="auto"/>
              <w:left w:val="single" w:sz="6" w:space="0" w:color="auto"/>
              <w:bottom w:val="single" w:sz="6" w:space="0" w:color="auto"/>
              <w:right w:val="single" w:sz="6" w:space="0" w:color="auto"/>
            </w:tcBorders>
          </w:tcPr>
          <w:p w14:paraId="7E1673BC" w14:textId="2CB1B603" w:rsidR="006C32D2" w:rsidRPr="00A564B4" w:rsidRDefault="006C32D2" w:rsidP="006C32D2">
            <w:pPr>
              <w:pStyle w:val="TAL"/>
              <w:rPr>
                <w:lang w:eastAsia="zh-CN"/>
              </w:rPr>
            </w:pPr>
            <w:r w:rsidRPr="00A564B4">
              <w:rPr>
                <w:lang w:eastAsia="zh-CN"/>
              </w:rPr>
              <w:t>UE supporting E-UTRA</w:t>
            </w:r>
            <w:r w:rsidRPr="00A564B4">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3E62FF6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76ED52C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98CC0BC" w14:textId="38A049BD" w:rsidR="006C32D2" w:rsidRPr="00A564B4" w:rsidRDefault="006C32D2" w:rsidP="006C32D2">
            <w:pPr>
              <w:pStyle w:val="TAL"/>
            </w:pPr>
            <w:r w:rsidRPr="00A564B4">
              <w:t>2Rx, 4Rx</w:t>
            </w:r>
          </w:p>
        </w:tc>
      </w:tr>
      <w:tr w:rsidR="006C32D2" w:rsidRPr="00A564B4" w14:paraId="2F0FD098" w14:textId="77777777" w:rsidTr="006C32D2">
        <w:trPr>
          <w:gridAfter w:val="2"/>
          <w:wAfter w:w="143" w:type="dxa"/>
          <w:cantSplit/>
          <w:jc w:val="center"/>
        </w:trPr>
        <w:tc>
          <w:tcPr>
            <w:tcW w:w="929" w:type="dxa"/>
            <w:gridSpan w:val="3"/>
          </w:tcPr>
          <w:p w14:paraId="53EEE7C8" w14:textId="77777777" w:rsidR="006C32D2" w:rsidRPr="00A564B4" w:rsidRDefault="006C32D2" w:rsidP="006C32D2">
            <w:pPr>
              <w:pStyle w:val="TAL"/>
              <w:rPr>
                <w:lang w:eastAsia="en-US"/>
              </w:rPr>
            </w:pPr>
            <w:r w:rsidRPr="00A564B4">
              <w:rPr>
                <w:lang w:eastAsia="en-US"/>
              </w:rPr>
              <w:t>9.2.1.1</w:t>
            </w:r>
          </w:p>
        </w:tc>
        <w:tc>
          <w:tcPr>
            <w:tcW w:w="2960" w:type="dxa"/>
            <w:gridSpan w:val="2"/>
          </w:tcPr>
          <w:p w14:paraId="0F3EB9D4" w14:textId="77777777" w:rsidR="006C32D2" w:rsidRPr="00A564B4" w:rsidRDefault="006C32D2" w:rsidP="006C32D2">
            <w:pPr>
              <w:pStyle w:val="TAL"/>
              <w:rPr>
                <w:lang w:eastAsia="en-US"/>
              </w:rPr>
            </w:pPr>
            <w:r w:rsidRPr="00A564B4">
              <w:rPr>
                <w:lang w:eastAsia="en-US"/>
              </w:rPr>
              <w:t>FDD Intra Frequency Absolute RSRQ Accuracy</w:t>
            </w:r>
          </w:p>
        </w:tc>
        <w:tc>
          <w:tcPr>
            <w:tcW w:w="828" w:type="dxa"/>
            <w:gridSpan w:val="2"/>
          </w:tcPr>
          <w:p w14:paraId="746BA925" w14:textId="77777777" w:rsidR="006C32D2" w:rsidRPr="00A564B4" w:rsidRDefault="006C32D2" w:rsidP="006C32D2">
            <w:pPr>
              <w:pStyle w:val="TAL"/>
              <w:rPr>
                <w:lang w:eastAsia="en-US"/>
              </w:rPr>
            </w:pPr>
            <w:r w:rsidRPr="00A564B4">
              <w:rPr>
                <w:lang w:eastAsia="en-US"/>
              </w:rPr>
              <w:t>Rel-8</w:t>
            </w:r>
          </w:p>
        </w:tc>
        <w:tc>
          <w:tcPr>
            <w:tcW w:w="1275" w:type="dxa"/>
            <w:gridSpan w:val="4"/>
          </w:tcPr>
          <w:p w14:paraId="6144D3F2" w14:textId="77777777" w:rsidR="006C32D2" w:rsidRPr="00A564B4" w:rsidRDefault="006C32D2" w:rsidP="006C32D2">
            <w:pPr>
              <w:pStyle w:val="TAL"/>
              <w:rPr>
                <w:lang w:eastAsia="en-US"/>
              </w:rPr>
            </w:pPr>
            <w:r w:rsidRPr="00A564B4">
              <w:rPr>
                <w:lang w:eastAsia="en-US"/>
              </w:rPr>
              <w:t>C01f</w:t>
            </w:r>
          </w:p>
        </w:tc>
        <w:tc>
          <w:tcPr>
            <w:tcW w:w="2471" w:type="dxa"/>
            <w:gridSpan w:val="3"/>
          </w:tcPr>
          <w:p w14:paraId="2883CD26"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6361E34C" w14:textId="77777777" w:rsidR="006C32D2" w:rsidRPr="00A564B4" w:rsidRDefault="006C32D2" w:rsidP="006C32D2">
            <w:pPr>
              <w:pStyle w:val="TAL"/>
              <w:rPr>
                <w:lang w:eastAsia="en-US"/>
              </w:rPr>
            </w:pPr>
          </w:p>
        </w:tc>
        <w:tc>
          <w:tcPr>
            <w:tcW w:w="1695" w:type="dxa"/>
            <w:gridSpan w:val="3"/>
            <w:shd w:val="clear" w:color="auto" w:fill="auto"/>
          </w:tcPr>
          <w:p w14:paraId="3D59D92A" w14:textId="77777777" w:rsidR="006C32D2" w:rsidRPr="00A564B4" w:rsidRDefault="006C32D2" w:rsidP="006C32D2">
            <w:pPr>
              <w:pStyle w:val="TAL"/>
              <w:rPr>
                <w:lang w:eastAsia="en-US"/>
              </w:rPr>
            </w:pPr>
          </w:p>
        </w:tc>
        <w:tc>
          <w:tcPr>
            <w:tcW w:w="1717" w:type="dxa"/>
            <w:gridSpan w:val="3"/>
          </w:tcPr>
          <w:p w14:paraId="3AECF215" w14:textId="77777777" w:rsidR="006C32D2" w:rsidRPr="00A564B4" w:rsidRDefault="006C32D2" w:rsidP="006C32D2">
            <w:pPr>
              <w:pStyle w:val="TAL"/>
              <w:rPr>
                <w:lang w:eastAsia="en-US"/>
              </w:rPr>
            </w:pPr>
            <w:r w:rsidRPr="00A564B4">
              <w:rPr>
                <w:lang w:eastAsia="en-US"/>
              </w:rPr>
              <w:t>2Rx, 4Rx</w:t>
            </w:r>
          </w:p>
        </w:tc>
      </w:tr>
      <w:tr w:rsidR="006C32D2" w:rsidRPr="00A564B4" w14:paraId="7B411DAB" w14:textId="77777777" w:rsidTr="006C32D2">
        <w:trPr>
          <w:gridAfter w:val="2"/>
          <w:wAfter w:w="143" w:type="dxa"/>
          <w:cantSplit/>
          <w:jc w:val="center"/>
        </w:trPr>
        <w:tc>
          <w:tcPr>
            <w:tcW w:w="929" w:type="dxa"/>
            <w:gridSpan w:val="3"/>
            <w:tcBorders>
              <w:bottom w:val="single" w:sz="6" w:space="0" w:color="auto"/>
            </w:tcBorders>
          </w:tcPr>
          <w:p w14:paraId="0CC21D35" w14:textId="77777777" w:rsidR="006C32D2" w:rsidRPr="00A564B4" w:rsidRDefault="006C32D2" w:rsidP="006C32D2">
            <w:pPr>
              <w:pStyle w:val="TAL"/>
              <w:rPr>
                <w:lang w:eastAsia="en-US"/>
              </w:rPr>
            </w:pPr>
            <w:r w:rsidRPr="00A564B4">
              <w:rPr>
                <w:lang w:eastAsia="en-US"/>
              </w:rPr>
              <w:t>9.2.1.1_2</w:t>
            </w:r>
          </w:p>
        </w:tc>
        <w:tc>
          <w:tcPr>
            <w:tcW w:w="2960" w:type="dxa"/>
            <w:gridSpan w:val="2"/>
            <w:tcBorders>
              <w:bottom w:val="single" w:sz="6" w:space="0" w:color="auto"/>
            </w:tcBorders>
          </w:tcPr>
          <w:p w14:paraId="0DE72065" w14:textId="77777777" w:rsidR="006C32D2" w:rsidRPr="00A564B4" w:rsidRDefault="006C32D2" w:rsidP="006C32D2">
            <w:pPr>
              <w:pStyle w:val="TAL"/>
              <w:rPr>
                <w:lang w:eastAsia="en-US"/>
              </w:rPr>
            </w:pPr>
            <w:r w:rsidRPr="00A564B4">
              <w:rPr>
                <w:lang w:eastAsia="en-US"/>
              </w:rPr>
              <w:t>FDD Intra Frequency Absolute RSRQ Accuracy for UE Category 1bis</w:t>
            </w:r>
          </w:p>
        </w:tc>
        <w:tc>
          <w:tcPr>
            <w:tcW w:w="828" w:type="dxa"/>
            <w:gridSpan w:val="2"/>
            <w:tcBorders>
              <w:bottom w:val="single" w:sz="6" w:space="0" w:color="auto"/>
            </w:tcBorders>
          </w:tcPr>
          <w:p w14:paraId="76D2879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05A9E32A" w14:textId="77777777" w:rsidR="006C32D2" w:rsidRPr="00A564B4" w:rsidRDefault="006C32D2" w:rsidP="006C32D2">
            <w:pPr>
              <w:pStyle w:val="TAL"/>
              <w:rPr>
                <w:lang w:eastAsia="en-US"/>
              </w:rPr>
            </w:pPr>
            <w:r w:rsidRPr="00A564B4">
              <w:rPr>
                <w:lang w:eastAsia="zh-CN"/>
              </w:rPr>
              <w:t>C01k</w:t>
            </w:r>
          </w:p>
        </w:tc>
        <w:tc>
          <w:tcPr>
            <w:tcW w:w="2471" w:type="dxa"/>
            <w:gridSpan w:val="3"/>
            <w:tcBorders>
              <w:bottom w:val="single" w:sz="6" w:space="0" w:color="auto"/>
            </w:tcBorders>
          </w:tcPr>
          <w:p w14:paraId="617C743C" w14:textId="77777777" w:rsidR="006C32D2" w:rsidRPr="00A564B4" w:rsidRDefault="006C32D2" w:rsidP="006C32D2">
            <w:pPr>
              <w:pStyle w:val="TAL"/>
              <w:rPr>
                <w:lang w:eastAsia="en-US"/>
              </w:rPr>
            </w:pPr>
            <w:r w:rsidRPr="00A564B4">
              <w:t>UE supporting E-UTRA FDD and UE Category 1bis and Feature Group Indicator 16</w:t>
            </w:r>
          </w:p>
        </w:tc>
        <w:tc>
          <w:tcPr>
            <w:tcW w:w="1668" w:type="dxa"/>
            <w:gridSpan w:val="3"/>
            <w:shd w:val="clear" w:color="auto" w:fill="auto"/>
          </w:tcPr>
          <w:p w14:paraId="7E84018D" w14:textId="77777777" w:rsidR="006C32D2" w:rsidRPr="00A564B4" w:rsidRDefault="006C32D2" w:rsidP="006C32D2">
            <w:pPr>
              <w:pStyle w:val="TAL"/>
              <w:rPr>
                <w:lang w:eastAsia="en-US"/>
              </w:rPr>
            </w:pPr>
          </w:p>
        </w:tc>
        <w:tc>
          <w:tcPr>
            <w:tcW w:w="1695" w:type="dxa"/>
            <w:gridSpan w:val="3"/>
            <w:shd w:val="clear" w:color="auto" w:fill="auto"/>
          </w:tcPr>
          <w:p w14:paraId="293C83AC" w14:textId="77777777" w:rsidR="006C32D2" w:rsidRPr="00A564B4" w:rsidRDefault="006C32D2" w:rsidP="006C32D2">
            <w:pPr>
              <w:pStyle w:val="TAL"/>
              <w:rPr>
                <w:lang w:eastAsia="en-US"/>
              </w:rPr>
            </w:pPr>
          </w:p>
        </w:tc>
        <w:tc>
          <w:tcPr>
            <w:tcW w:w="1717" w:type="dxa"/>
            <w:gridSpan w:val="3"/>
          </w:tcPr>
          <w:p w14:paraId="1194244B" w14:textId="77777777" w:rsidR="006C32D2" w:rsidRPr="00A564B4" w:rsidRDefault="006C32D2" w:rsidP="006C32D2">
            <w:pPr>
              <w:pStyle w:val="TAL"/>
              <w:rPr>
                <w:lang w:eastAsia="en-US"/>
              </w:rPr>
            </w:pPr>
          </w:p>
        </w:tc>
      </w:tr>
      <w:tr w:rsidR="006C32D2" w:rsidRPr="00A564B4" w14:paraId="505DE7E1" w14:textId="77777777" w:rsidTr="006C32D2">
        <w:trPr>
          <w:gridAfter w:val="2"/>
          <w:wAfter w:w="143" w:type="dxa"/>
          <w:cantSplit/>
          <w:jc w:val="center"/>
        </w:trPr>
        <w:tc>
          <w:tcPr>
            <w:tcW w:w="929" w:type="dxa"/>
            <w:gridSpan w:val="3"/>
            <w:tcBorders>
              <w:bottom w:val="single" w:sz="6" w:space="0" w:color="auto"/>
            </w:tcBorders>
          </w:tcPr>
          <w:p w14:paraId="27D28900" w14:textId="6953CBA3" w:rsidR="006C32D2" w:rsidRPr="00A564B4" w:rsidRDefault="006C32D2" w:rsidP="006C32D2">
            <w:pPr>
              <w:pStyle w:val="TAL"/>
              <w:rPr>
                <w:lang w:eastAsia="en-US"/>
              </w:rPr>
            </w:pPr>
            <w:r w:rsidRPr="00A564B4">
              <w:t>9.2.1.1_3</w:t>
            </w:r>
          </w:p>
        </w:tc>
        <w:tc>
          <w:tcPr>
            <w:tcW w:w="2960" w:type="dxa"/>
            <w:gridSpan w:val="2"/>
            <w:tcBorders>
              <w:bottom w:val="single" w:sz="6" w:space="0" w:color="auto"/>
            </w:tcBorders>
          </w:tcPr>
          <w:p w14:paraId="52DE7FD1" w14:textId="4EB81364" w:rsidR="006C32D2" w:rsidRPr="00A564B4" w:rsidRDefault="006C32D2" w:rsidP="006C32D2">
            <w:pPr>
              <w:pStyle w:val="TAL"/>
              <w:rPr>
                <w:lang w:eastAsia="en-US"/>
              </w:rPr>
            </w:pPr>
            <w:r w:rsidRPr="00A564B4">
              <w:t>FDD Intra Frequency Absolute RSRQ Accuracy for CA Idle Mode Measurements</w:t>
            </w:r>
          </w:p>
        </w:tc>
        <w:tc>
          <w:tcPr>
            <w:tcW w:w="828" w:type="dxa"/>
            <w:gridSpan w:val="2"/>
            <w:tcBorders>
              <w:bottom w:val="single" w:sz="6" w:space="0" w:color="auto"/>
            </w:tcBorders>
          </w:tcPr>
          <w:p w14:paraId="3CDA6552" w14:textId="06CCC1BE" w:rsidR="006C32D2" w:rsidRPr="00A564B4" w:rsidRDefault="006C32D2" w:rsidP="006C32D2">
            <w:pPr>
              <w:pStyle w:val="TAL"/>
            </w:pPr>
            <w:r w:rsidRPr="00A564B4">
              <w:t>Rel-15</w:t>
            </w:r>
          </w:p>
        </w:tc>
        <w:tc>
          <w:tcPr>
            <w:tcW w:w="1275" w:type="dxa"/>
            <w:gridSpan w:val="4"/>
            <w:tcBorders>
              <w:bottom w:val="single" w:sz="6" w:space="0" w:color="auto"/>
            </w:tcBorders>
          </w:tcPr>
          <w:p w14:paraId="216DBFF3" w14:textId="78314467"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A6999DC" w14:textId="151A0DF8"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10403277" w14:textId="77777777" w:rsidR="006C32D2" w:rsidRPr="00A564B4" w:rsidRDefault="006C32D2" w:rsidP="006C32D2">
            <w:pPr>
              <w:pStyle w:val="TAL"/>
              <w:rPr>
                <w:lang w:eastAsia="en-US"/>
              </w:rPr>
            </w:pPr>
          </w:p>
        </w:tc>
        <w:tc>
          <w:tcPr>
            <w:tcW w:w="1695" w:type="dxa"/>
            <w:gridSpan w:val="3"/>
            <w:shd w:val="clear" w:color="auto" w:fill="auto"/>
          </w:tcPr>
          <w:p w14:paraId="09DCB2C9" w14:textId="77777777" w:rsidR="006C32D2" w:rsidRPr="00A564B4" w:rsidRDefault="006C32D2" w:rsidP="006C32D2">
            <w:pPr>
              <w:pStyle w:val="TAL"/>
              <w:rPr>
                <w:lang w:eastAsia="en-US"/>
              </w:rPr>
            </w:pPr>
          </w:p>
        </w:tc>
        <w:tc>
          <w:tcPr>
            <w:tcW w:w="1717" w:type="dxa"/>
            <w:gridSpan w:val="3"/>
          </w:tcPr>
          <w:p w14:paraId="72C37B4B" w14:textId="77777777" w:rsidR="006C32D2" w:rsidRPr="00A564B4" w:rsidRDefault="006C32D2" w:rsidP="006C32D2">
            <w:pPr>
              <w:pStyle w:val="TAL"/>
              <w:rPr>
                <w:lang w:eastAsia="en-US"/>
              </w:rPr>
            </w:pPr>
          </w:p>
        </w:tc>
      </w:tr>
      <w:tr w:rsidR="006C32D2" w:rsidRPr="00A564B4" w14:paraId="57572251" w14:textId="77777777" w:rsidTr="006C32D2">
        <w:trPr>
          <w:gridAfter w:val="2"/>
          <w:wAfter w:w="143" w:type="dxa"/>
          <w:cantSplit/>
          <w:jc w:val="center"/>
        </w:trPr>
        <w:tc>
          <w:tcPr>
            <w:tcW w:w="929" w:type="dxa"/>
            <w:gridSpan w:val="3"/>
          </w:tcPr>
          <w:p w14:paraId="0C1C33D1" w14:textId="77777777" w:rsidR="006C32D2" w:rsidRPr="00A564B4" w:rsidRDefault="006C32D2" w:rsidP="006C32D2">
            <w:pPr>
              <w:pStyle w:val="TAL"/>
              <w:rPr>
                <w:lang w:eastAsia="en-US"/>
              </w:rPr>
            </w:pPr>
            <w:r w:rsidRPr="00A564B4">
              <w:rPr>
                <w:lang w:eastAsia="en-US"/>
              </w:rPr>
              <w:t>9.2.2.1</w:t>
            </w:r>
          </w:p>
        </w:tc>
        <w:tc>
          <w:tcPr>
            <w:tcW w:w="2960" w:type="dxa"/>
            <w:gridSpan w:val="2"/>
          </w:tcPr>
          <w:p w14:paraId="30FC94CB" w14:textId="77777777" w:rsidR="006C32D2" w:rsidRPr="00A564B4" w:rsidRDefault="006C32D2" w:rsidP="006C32D2">
            <w:pPr>
              <w:pStyle w:val="TAL"/>
              <w:rPr>
                <w:lang w:eastAsia="en-US"/>
              </w:rPr>
            </w:pPr>
            <w:r w:rsidRPr="00A564B4">
              <w:rPr>
                <w:lang w:eastAsia="en-US"/>
              </w:rPr>
              <w:t>TDD Intra Frequency Absolute RSRQ Accuracy</w:t>
            </w:r>
          </w:p>
        </w:tc>
        <w:tc>
          <w:tcPr>
            <w:tcW w:w="828" w:type="dxa"/>
            <w:gridSpan w:val="2"/>
          </w:tcPr>
          <w:p w14:paraId="64E50E9A" w14:textId="77777777" w:rsidR="006C32D2" w:rsidRPr="00A564B4" w:rsidRDefault="006C32D2" w:rsidP="006C32D2">
            <w:pPr>
              <w:pStyle w:val="TAL"/>
              <w:rPr>
                <w:lang w:eastAsia="en-US"/>
              </w:rPr>
            </w:pPr>
            <w:r w:rsidRPr="00A564B4">
              <w:rPr>
                <w:lang w:eastAsia="en-US"/>
              </w:rPr>
              <w:t>Rel-8</w:t>
            </w:r>
          </w:p>
        </w:tc>
        <w:tc>
          <w:tcPr>
            <w:tcW w:w="1275" w:type="dxa"/>
            <w:gridSpan w:val="4"/>
          </w:tcPr>
          <w:p w14:paraId="426E2880" w14:textId="77777777" w:rsidR="006C32D2" w:rsidRPr="00A564B4" w:rsidRDefault="006C32D2" w:rsidP="006C32D2">
            <w:pPr>
              <w:pStyle w:val="TAL"/>
              <w:rPr>
                <w:lang w:eastAsia="en-US"/>
              </w:rPr>
            </w:pPr>
            <w:r w:rsidRPr="00A564B4">
              <w:rPr>
                <w:lang w:eastAsia="en-US"/>
              </w:rPr>
              <w:t>C02f</w:t>
            </w:r>
          </w:p>
        </w:tc>
        <w:tc>
          <w:tcPr>
            <w:tcW w:w="2471" w:type="dxa"/>
            <w:gridSpan w:val="3"/>
          </w:tcPr>
          <w:p w14:paraId="17148853"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9BE991E" w14:textId="77777777" w:rsidR="006C32D2" w:rsidRPr="00A564B4" w:rsidRDefault="006C32D2" w:rsidP="006C32D2">
            <w:pPr>
              <w:pStyle w:val="TAL"/>
              <w:rPr>
                <w:lang w:eastAsia="en-US"/>
              </w:rPr>
            </w:pPr>
          </w:p>
        </w:tc>
        <w:tc>
          <w:tcPr>
            <w:tcW w:w="1695" w:type="dxa"/>
            <w:gridSpan w:val="3"/>
            <w:shd w:val="clear" w:color="auto" w:fill="auto"/>
          </w:tcPr>
          <w:p w14:paraId="7004D9E1" w14:textId="77777777" w:rsidR="006C32D2" w:rsidRPr="00A564B4" w:rsidRDefault="006C32D2" w:rsidP="006C32D2">
            <w:pPr>
              <w:pStyle w:val="TAL"/>
              <w:rPr>
                <w:lang w:eastAsia="en-US"/>
              </w:rPr>
            </w:pPr>
          </w:p>
        </w:tc>
        <w:tc>
          <w:tcPr>
            <w:tcW w:w="1717" w:type="dxa"/>
            <w:gridSpan w:val="3"/>
          </w:tcPr>
          <w:p w14:paraId="05277F9B" w14:textId="77777777" w:rsidR="006C32D2" w:rsidRPr="00A564B4" w:rsidRDefault="006C32D2" w:rsidP="006C32D2">
            <w:pPr>
              <w:pStyle w:val="TAL"/>
              <w:rPr>
                <w:lang w:eastAsia="en-US"/>
              </w:rPr>
            </w:pPr>
            <w:r w:rsidRPr="00A564B4">
              <w:rPr>
                <w:lang w:eastAsia="en-US"/>
              </w:rPr>
              <w:t>2Rx, 4Rx</w:t>
            </w:r>
          </w:p>
        </w:tc>
      </w:tr>
      <w:tr w:rsidR="006C32D2" w:rsidRPr="00A564B4" w14:paraId="6DB14BE0" w14:textId="77777777" w:rsidTr="006C32D2">
        <w:trPr>
          <w:gridAfter w:val="2"/>
          <w:wAfter w:w="143" w:type="dxa"/>
          <w:cantSplit/>
          <w:jc w:val="center"/>
        </w:trPr>
        <w:tc>
          <w:tcPr>
            <w:tcW w:w="929" w:type="dxa"/>
            <w:gridSpan w:val="3"/>
            <w:tcBorders>
              <w:bottom w:val="single" w:sz="6" w:space="0" w:color="auto"/>
            </w:tcBorders>
          </w:tcPr>
          <w:p w14:paraId="44CC626E" w14:textId="77777777" w:rsidR="006C32D2" w:rsidRPr="00A564B4" w:rsidRDefault="006C32D2" w:rsidP="006C32D2">
            <w:pPr>
              <w:pStyle w:val="TAL"/>
              <w:rPr>
                <w:lang w:eastAsia="en-US"/>
              </w:rPr>
            </w:pPr>
            <w:r w:rsidRPr="00A564B4">
              <w:rPr>
                <w:lang w:eastAsia="en-US"/>
              </w:rPr>
              <w:t>9.2.2.1_2</w:t>
            </w:r>
          </w:p>
        </w:tc>
        <w:tc>
          <w:tcPr>
            <w:tcW w:w="2960" w:type="dxa"/>
            <w:gridSpan w:val="2"/>
            <w:tcBorders>
              <w:bottom w:val="single" w:sz="6" w:space="0" w:color="auto"/>
            </w:tcBorders>
          </w:tcPr>
          <w:p w14:paraId="6FE8EA1A" w14:textId="77777777" w:rsidR="006C32D2" w:rsidRPr="00A564B4" w:rsidRDefault="006C32D2" w:rsidP="006C32D2">
            <w:pPr>
              <w:pStyle w:val="TAL"/>
              <w:rPr>
                <w:lang w:eastAsia="en-US"/>
              </w:rPr>
            </w:pPr>
            <w:r w:rsidRPr="00A564B4">
              <w:rPr>
                <w:lang w:eastAsia="en-US"/>
              </w:rPr>
              <w:t>TDD Intra Frequency Absolute RSRQ Accuracy for UE Category 1bis</w:t>
            </w:r>
          </w:p>
        </w:tc>
        <w:tc>
          <w:tcPr>
            <w:tcW w:w="828" w:type="dxa"/>
            <w:gridSpan w:val="2"/>
            <w:tcBorders>
              <w:bottom w:val="single" w:sz="6" w:space="0" w:color="auto"/>
            </w:tcBorders>
          </w:tcPr>
          <w:p w14:paraId="5569E6F9"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ACEBE4A" w14:textId="77777777" w:rsidR="006C32D2" w:rsidRPr="00A564B4" w:rsidRDefault="006C32D2" w:rsidP="006C32D2">
            <w:pPr>
              <w:pStyle w:val="TAL"/>
              <w:rPr>
                <w:lang w:eastAsia="en-US"/>
              </w:rPr>
            </w:pPr>
            <w:r w:rsidRPr="00A564B4">
              <w:rPr>
                <w:lang w:eastAsia="zh-CN"/>
              </w:rPr>
              <w:t>C02k</w:t>
            </w:r>
          </w:p>
        </w:tc>
        <w:tc>
          <w:tcPr>
            <w:tcW w:w="2471" w:type="dxa"/>
            <w:gridSpan w:val="3"/>
            <w:tcBorders>
              <w:bottom w:val="single" w:sz="6" w:space="0" w:color="auto"/>
            </w:tcBorders>
          </w:tcPr>
          <w:p w14:paraId="486702EF" w14:textId="77777777" w:rsidR="006C32D2" w:rsidRPr="00A564B4" w:rsidRDefault="006C32D2" w:rsidP="006C32D2">
            <w:pPr>
              <w:pStyle w:val="TAL"/>
              <w:rPr>
                <w:lang w:eastAsia="en-US"/>
              </w:rPr>
            </w:pPr>
            <w:r w:rsidRPr="00A564B4">
              <w:t>UE supporting E-UTRA TDD and UE Category 1bis and Feature Group Indicator 16</w:t>
            </w:r>
          </w:p>
        </w:tc>
        <w:tc>
          <w:tcPr>
            <w:tcW w:w="1668" w:type="dxa"/>
            <w:gridSpan w:val="3"/>
            <w:shd w:val="clear" w:color="auto" w:fill="auto"/>
          </w:tcPr>
          <w:p w14:paraId="32E873CD" w14:textId="77777777" w:rsidR="006C32D2" w:rsidRPr="00A564B4" w:rsidRDefault="006C32D2" w:rsidP="006C32D2">
            <w:pPr>
              <w:pStyle w:val="TAL"/>
              <w:rPr>
                <w:lang w:eastAsia="en-US"/>
              </w:rPr>
            </w:pPr>
          </w:p>
        </w:tc>
        <w:tc>
          <w:tcPr>
            <w:tcW w:w="1695" w:type="dxa"/>
            <w:gridSpan w:val="3"/>
            <w:shd w:val="clear" w:color="auto" w:fill="auto"/>
          </w:tcPr>
          <w:p w14:paraId="1AAF454F" w14:textId="77777777" w:rsidR="006C32D2" w:rsidRPr="00A564B4" w:rsidRDefault="006C32D2" w:rsidP="006C32D2">
            <w:pPr>
              <w:pStyle w:val="TAL"/>
              <w:rPr>
                <w:lang w:eastAsia="en-US"/>
              </w:rPr>
            </w:pPr>
          </w:p>
        </w:tc>
        <w:tc>
          <w:tcPr>
            <w:tcW w:w="1717" w:type="dxa"/>
            <w:gridSpan w:val="3"/>
          </w:tcPr>
          <w:p w14:paraId="5102A643" w14:textId="77777777" w:rsidR="006C32D2" w:rsidRPr="00A564B4" w:rsidRDefault="006C32D2" w:rsidP="006C32D2">
            <w:pPr>
              <w:pStyle w:val="TAL"/>
              <w:rPr>
                <w:lang w:eastAsia="en-US"/>
              </w:rPr>
            </w:pPr>
          </w:p>
        </w:tc>
      </w:tr>
      <w:tr w:rsidR="006C32D2" w:rsidRPr="00A564B4" w14:paraId="59106988" w14:textId="77777777" w:rsidTr="006C32D2">
        <w:trPr>
          <w:gridAfter w:val="2"/>
          <w:wAfter w:w="143" w:type="dxa"/>
          <w:cantSplit/>
          <w:jc w:val="center"/>
        </w:trPr>
        <w:tc>
          <w:tcPr>
            <w:tcW w:w="929" w:type="dxa"/>
            <w:gridSpan w:val="3"/>
          </w:tcPr>
          <w:p w14:paraId="45B8D406" w14:textId="77777777" w:rsidR="006C32D2" w:rsidRPr="00A564B4" w:rsidRDefault="006C32D2" w:rsidP="006C32D2">
            <w:pPr>
              <w:pStyle w:val="TAL"/>
              <w:rPr>
                <w:lang w:eastAsia="en-US"/>
              </w:rPr>
            </w:pPr>
            <w:r w:rsidRPr="00A564B4">
              <w:rPr>
                <w:lang w:eastAsia="en-US"/>
              </w:rPr>
              <w:t>9.2.3.1</w:t>
            </w:r>
          </w:p>
        </w:tc>
        <w:tc>
          <w:tcPr>
            <w:tcW w:w="2960" w:type="dxa"/>
            <w:gridSpan w:val="2"/>
          </w:tcPr>
          <w:p w14:paraId="5EAAC990" w14:textId="77777777" w:rsidR="006C32D2" w:rsidRPr="00A564B4" w:rsidRDefault="006C32D2" w:rsidP="006C32D2">
            <w:pPr>
              <w:pStyle w:val="TAL"/>
              <w:rPr>
                <w:lang w:eastAsia="en-US"/>
              </w:rPr>
            </w:pPr>
            <w:r w:rsidRPr="00A564B4">
              <w:rPr>
                <w:lang w:eastAsia="en-US"/>
              </w:rPr>
              <w:t>FDD - FDD Inter Frequency Absolute RSRQ Accuracy</w:t>
            </w:r>
          </w:p>
        </w:tc>
        <w:tc>
          <w:tcPr>
            <w:tcW w:w="828" w:type="dxa"/>
            <w:gridSpan w:val="2"/>
          </w:tcPr>
          <w:p w14:paraId="59037BEB" w14:textId="77777777" w:rsidR="006C32D2" w:rsidRPr="00A564B4" w:rsidRDefault="006C32D2" w:rsidP="006C32D2">
            <w:pPr>
              <w:pStyle w:val="TAL"/>
              <w:rPr>
                <w:lang w:eastAsia="en-US"/>
              </w:rPr>
            </w:pPr>
            <w:r w:rsidRPr="00A564B4">
              <w:rPr>
                <w:lang w:eastAsia="en-US"/>
              </w:rPr>
              <w:t>Rel-8</w:t>
            </w:r>
          </w:p>
        </w:tc>
        <w:tc>
          <w:tcPr>
            <w:tcW w:w="1275" w:type="dxa"/>
            <w:gridSpan w:val="4"/>
          </w:tcPr>
          <w:p w14:paraId="75B5C1B5" w14:textId="77777777" w:rsidR="006C32D2" w:rsidRPr="00A564B4" w:rsidRDefault="006C32D2" w:rsidP="006C32D2">
            <w:pPr>
              <w:pStyle w:val="TAL"/>
              <w:rPr>
                <w:lang w:eastAsia="en-US"/>
              </w:rPr>
            </w:pPr>
            <w:r w:rsidRPr="00A564B4">
              <w:rPr>
                <w:lang w:eastAsia="en-US"/>
              </w:rPr>
              <w:t>C01g</w:t>
            </w:r>
          </w:p>
        </w:tc>
        <w:tc>
          <w:tcPr>
            <w:tcW w:w="2471" w:type="dxa"/>
            <w:gridSpan w:val="3"/>
          </w:tcPr>
          <w:p w14:paraId="58D526B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043A9B3D" w14:textId="77777777" w:rsidR="006C32D2" w:rsidRPr="00A564B4" w:rsidRDefault="006C32D2" w:rsidP="006C32D2">
            <w:pPr>
              <w:pStyle w:val="TAL"/>
              <w:rPr>
                <w:lang w:eastAsia="en-US"/>
              </w:rPr>
            </w:pPr>
          </w:p>
        </w:tc>
        <w:tc>
          <w:tcPr>
            <w:tcW w:w="1695" w:type="dxa"/>
            <w:gridSpan w:val="3"/>
            <w:shd w:val="clear" w:color="auto" w:fill="auto"/>
          </w:tcPr>
          <w:p w14:paraId="57623073" w14:textId="77777777" w:rsidR="006C32D2" w:rsidRPr="00A564B4" w:rsidRDefault="006C32D2" w:rsidP="006C32D2">
            <w:pPr>
              <w:pStyle w:val="TAL"/>
              <w:rPr>
                <w:lang w:eastAsia="en-US"/>
              </w:rPr>
            </w:pPr>
          </w:p>
        </w:tc>
        <w:tc>
          <w:tcPr>
            <w:tcW w:w="1717" w:type="dxa"/>
            <w:gridSpan w:val="3"/>
          </w:tcPr>
          <w:p w14:paraId="6CE99BF1" w14:textId="77777777" w:rsidR="006C32D2" w:rsidRPr="00A564B4" w:rsidRDefault="006C32D2" w:rsidP="006C32D2">
            <w:pPr>
              <w:pStyle w:val="TAL"/>
              <w:rPr>
                <w:lang w:eastAsia="en-US"/>
              </w:rPr>
            </w:pPr>
            <w:r w:rsidRPr="00A564B4">
              <w:rPr>
                <w:lang w:eastAsia="en-US"/>
              </w:rPr>
              <w:t>2Rx, 4Rx</w:t>
            </w:r>
          </w:p>
        </w:tc>
      </w:tr>
      <w:tr w:rsidR="006C32D2" w:rsidRPr="00A564B4" w14:paraId="1BD5AE79" w14:textId="77777777" w:rsidTr="006C32D2">
        <w:trPr>
          <w:gridAfter w:val="2"/>
          <w:wAfter w:w="143" w:type="dxa"/>
          <w:cantSplit/>
          <w:jc w:val="center"/>
        </w:trPr>
        <w:tc>
          <w:tcPr>
            <w:tcW w:w="929" w:type="dxa"/>
            <w:gridSpan w:val="3"/>
            <w:tcBorders>
              <w:bottom w:val="single" w:sz="6" w:space="0" w:color="auto"/>
            </w:tcBorders>
          </w:tcPr>
          <w:p w14:paraId="65AD5F58" w14:textId="77777777" w:rsidR="006C32D2" w:rsidRPr="00A564B4" w:rsidRDefault="006C32D2" w:rsidP="006C32D2">
            <w:pPr>
              <w:pStyle w:val="TAL"/>
              <w:rPr>
                <w:lang w:eastAsia="en-US"/>
              </w:rPr>
            </w:pPr>
            <w:r w:rsidRPr="00A564B4">
              <w:rPr>
                <w:lang w:eastAsia="en-US"/>
              </w:rPr>
              <w:t>9.2.3.1_2</w:t>
            </w:r>
          </w:p>
        </w:tc>
        <w:tc>
          <w:tcPr>
            <w:tcW w:w="2960" w:type="dxa"/>
            <w:gridSpan w:val="2"/>
            <w:tcBorders>
              <w:bottom w:val="single" w:sz="6" w:space="0" w:color="auto"/>
            </w:tcBorders>
          </w:tcPr>
          <w:p w14:paraId="472FA41C" w14:textId="77777777" w:rsidR="006C32D2" w:rsidRPr="00A564B4" w:rsidRDefault="006C32D2" w:rsidP="006C32D2">
            <w:pPr>
              <w:pStyle w:val="TAL"/>
              <w:rPr>
                <w:lang w:eastAsia="en-US"/>
              </w:rPr>
            </w:pPr>
            <w:r w:rsidRPr="00A564B4">
              <w:rPr>
                <w:lang w:eastAsia="en-US"/>
              </w:rPr>
              <w:t>FDD - FDD Inter Frequency Absolute RSRQ Accuracy for UE Category 1bis</w:t>
            </w:r>
          </w:p>
        </w:tc>
        <w:tc>
          <w:tcPr>
            <w:tcW w:w="828" w:type="dxa"/>
            <w:gridSpan w:val="2"/>
            <w:tcBorders>
              <w:bottom w:val="single" w:sz="6" w:space="0" w:color="auto"/>
            </w:tcBorders>
          </w:tcPr>
          <w:p w14:paraId="09B7AAA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661A9265"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246F22B5"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56933073" w14:textId="77777777" w:rsidR="006C32D2" w:rsidRPr="00A564B4" w:rsidRDefault="006C32D2" w:rsidP="006C32D2">
            <w:pPr>
              <w:pStyle w:val="TAL"/>
              <w:rPr>
                <w:lang w:eastAsia="en-US"/>
              </w:rPr>
            </w:pPr>
          </w:p>
        </w:tc>
        <w:tc>
          <w:tcPr>
            <w:tcW w:w="1695" w:type="dxa"/>
            <w:gridSpan w:val="3"/>
            <w:shd w:val="clear" w:color="auto" w:fill="auto"/>
          </w:tcPr>
          <w:p w14:paraId="67B69C8B" w14:textId="77777777" w:rsidR="006C32D2" w:rsidRPr="00A564B4" w:rsidRDefault="006C32D2" w:rsidP="006C32D2">
            <w:pPr>
              <w:pStyle w:val="TAL"/>
              <w:rPr>
                <w:lang w:eastAsia="en-US"/>
              </w:rPr>
            </w:pPr>
          </w:p>
        </w:tc>
        <w:tc>
          <w:tcPr>
            <w:tcW w:w="1717" w:type="dxa"/>
            <w:gridSpan w:val="3"/>
          </w:tcPr>
          <w:p w14:paraId="63A0687F" w14:textId="77777777" w:rsidR="006C32D2" w:rsidRPr="00A564B4" w:rsidRDefault="006C32D2" w:rsidP="006C32D2">
            <w:pPr>
              <w:pStyle w:val="TAL"/>
              <w:rPr>
                <w:lang w:eastAsia="en-US"/>
              </w:rPr>
            </w:pPr>
          </w:p>
        </w:tc>
      </w:tr>
      <w:tr w:rsidR="006C32D2" w:rsidRPr="00A564B4" w14:paraId="247593EA" w14:textId="77777777" w:rsidTr="006C32D2">
        <w:trPr>
          <w:gridAfter w:val="2"/>
          <w:wAfter w:w="143" w:type="dxa"/>
          <w:cantSplit/>
          <w:jc w:val="center"/>
        </w:trPr>
        <w:tc>
          <w:tcPr>
            <w:tcW w:w="929" w:type="dxa"/>
            <w:gridSpan w:val="3"/>
            <w:tcBorders>
              <w:bottom w:val="single" w:sz="6" w:space="0" w:color="auto"/>
            </w:tcBorders>
          </w:tcPr>
          <w:p w14:paraId="279152DA" w14:textId="5A02C17A" w:rsidR="006C32D2" w:rsidRPr="00A564B4" w:rsidRDefault="006C32D2" w:rsidP="006C32D2">
            <w:pPr>
              <w:pStyle w:val="TAL"/>
              <w:rPr>
                <w:lang w:eastAsia="en-US"/>
              </w:rPr>
            </w:pPr>
            <w:r w:rsidRPr="00A564B4">
              <w:t>9.2.3.1_3</w:t>
            </w:r>
          </w:p>
        </w:tc>
        <w:tc>
          <w:tcPr>
            <w:tcW w:w="2960" w:type="dxa"/>
            <w:gridSpan w:val="2"/>
            <w:tcBorders>
              <w:bottom w:val="single" w:sz="6" w:space="0" w:color="auto"/>
            </w:tcBorders>
          </w:tcPr>
          <w:p w14:paraId="0D244D64" w14:textId="36C54C59" w:rsidR="006C32D2" w:rsidRPr="00A564B4" w:rsidRDefault="006C32D2" w:rsidP="006C32D2">
            <w:pPr>
              <w:pStyle w:val="TAL"/>
              <w:rPr>
                <w:lang w:eastAsia="en-US"/>
              </w:rPr>
            </w:pPr>
            <w:r w:rsidRPr="00A564B4">
              <w:t>FDD - FDD Inter Frequency Absolute RSRQ Accuracy for CA Idle Mode Measurements for Overlapping Carrier</w:t>
            </w:r>
          </w:p>
        </w:tc>
        <w:tc>
          <w:tcPr>
            <w:tcW w:w="828" w:type="dxa"/>
            <w:gridSpan w:val="2"/>
            <w:tcBorders>
              <w:bottom w:val="single" w:sz="6" w:space="0" w:color="auto"/>
            </w:tcBorders>
          </w:tcPr>
          <w:p w14:paraId="44B9A0C9" w14:textId="4A0EC2CE" w:rsidR="006C32D2" w:rsidRPr="00A564B4" w:rsidRDefault="006C32D2" w:rsidP="006C32D2">
            <w:pPr>
              <w:pStyle w:val="TAL"/>
            </w:pPr>
            <w:r w:rsidRPr="00A564B4">
              <w:t>Rel-15</w:t>
            </w:r>
          </w:p>
        </w:tc>
        <w:tc>
          <w:tcPr>
            <w:tcW w:w="1275" w:type="dxa"/>
            <w:gridSpan w:val="4"/>
            <w:tcBorders>
              <w:bottom w:val="single" w:sz="6" w:space="0" w:color="auto"/>
            </w:tcBorders>
          </w:tcPr>
          <w:p w14:paraId="205A2659" w14:textId="335435D3"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3D7DEA51" w14:textId="40A1A317"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2292F1EE" w14:textId="77777777" w:rsidR="006C32D2" w:rsidRPr="00A564B4" w:rsidRDefault="006C32D2" w:rsidP="006C32D2">
            <w:pPr>
              <w:pStyle w:val="TAL"/>
              <w:rPr>
                <w:lang w:eastAsia="en-US"/>
              </w:rPr>
            </w:pPr>
          </w:p>
        </w:tc>
        <w:tc>
          <w:tcPr>
            <w:tcW w:w="1695" w:type="dxa"/>
            <w:gridSpan w:val="3"/>
            <w:shd w:val="clear" w:color="auto" w:fill="auto"/>
          </w:tcPr>
          <w:p w14:paraId="7A57FC64" w14:textId="77777777" w:rsidR="006C32D2" w:rsidRPr="00A564B4" w:rsidRDefault="006C32D2" w:rsidP="006C32D2">
            <w:pPr>
              <w:pStyle w:val="TAL"/>
              <w:rPr>
                <w:lang w:eastAsia="en-US"/>
              </w:rPr>
            </w:pPr>
          </w:p>
        </w:tc>
        <w:tc>
          <w:tcPr>
            <w:tcW w:w="1717" w:type="dxa"/>
            <w:gridSpan w:val="3"/>
          </w:tcPr>
          <w:p w14:paraId="1C7A8CBB" w14:textId="77777777" w:rsidR="006C32D2" w:rsidRPr="00A564B4" w:rsidRDefault="006C32D2" w:rsidP="006C32D2">
            <w:pPr>
              <w:pStyle w:val="TAL"/>
              <w:rPr>
                <w:lang w:eastAsia="en-US"/>
              </w:rPr>
            </w:pPr>
          </w:p>
        </w:tc>
      </w:tr>
      <w:tr w:rsidR="006C32D2" w:rsidRPr="00A564B4" w14:paraId="5A6E2596" w14:textId="77777777" w:rsidTr="006C32D2">
        <w:trPr>
          <w:gridAfter w:val="2"/>
          <w:wAfter w:w="143" w:type="dxa"/>
          <w:cantSplit/>
          <w:jc w:val="center"/>
        </w:trPr>
        <w:tc>
          <w:tcPr>
            <w:tcW w:w="929" w:type="dxa"/>
            <w:gridSpan w:val="3"/>
            <w:tcBorders>
              <w:bottom w:val="single" w:sz="6" w:space="0" w:color="auto"/>
            </w:tcBorders>
          </w:tcPr>
          <w:p w14:paraId="6ACC9AB8" w14:textId="13FA6F1E" w:rsidR="006C32D2" w:rsidRPr="00A564B4" w:rsidRDefault="006C32D2" w:rsidP="006C32D2">
            <w:pPr>
              <w:pStyle w:val="TAL"/>
              <w:rPr>
                <w:lang w:eastAsia="en-US"/>
              </w:rPr>
            </w:pPr>
            <w:r w:rsidRPr="00A564B4">
              <w:t>9.2.3.1_4</w:t>
            </w:r>
          </w:p>
        </w:tc>
        <w:tc>
          <w:tcPr>
            <w:tcW w:w="2960" w:type="dxa"/>
            <w:gridSpan w:val="2"/>
            <w:tcBorders>
              <w:bottom w:val="single" w:sz="6" w:space="0" w:color="auto"/>
            </w:tcBorders>
          </w:tcPr>
          <w:p w14:paraId="465873AA" w14:textId="09858980" w:rsidR="006C32D2" w:rsidRPr="00A564B4" w:rsidRDefault="006C32D2" w:rsidP="006C32D2">
            <w:pPr>
              <w:pStyle w:val="TAL"/>
              <w:rPr>
                <w:lang w:eastAsia="en-US"/>
              </w:rPr>
            </w:pPr>
            <w:r w:rsidRPr="00A564B4">
              <w:t>FDD - FDD Inter Frequency Absolute RSRQ Accuracy for CA Idle Mode Measurements for Non-overlapping Carriers</w:t>
            </w:r>
          </w:p>
        </w:tc>
        <w:tc>
          <w:tcPr>
            <w:tcW w:w="828" w:type="dxa"/>
            <w:gridSpan w:val="2"/>
            <w:tcBorders>
              <w:bottom w:val="single" w:sz="6" w:space="0" w:color="auto"/>
            </w:tcBorders>
          </w:tcPr>
          <w:p w14:paraId="4A5A0D1C" w14:textId="62F89E6F" w:rsidR="006C32D2" w:rsidRPr="00A564B4" w:rsidRDefault="006C32D2" w:rsidP="006C32D2">
            <w:pPr>
              <w:pStyle w:val="TAL"/>
            </w:pPr>
            <w:r w:rsidRPr="00A564B4">
              <w:t>Rel-15</w:t>
            </w:r>
          </w:p>
        </w:tc>
        <w:tc>
          <w:tcPr>
            <w:tcW w:w="1275" w:type="dxa"/>
            <w:gridSpan w:val="4"/>
            <w:tcBorders>
              <w:bottom w:val="single" w:sz="6" w:space="0" w:color="auto"/>
            </w:tcBorders>
          </w:tcPr>
          <w:p w14:paraId="7BB5C887" w14:textId="76E2E53B"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7DAEFB0" w14:textId="798111A0"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7529E42A" w14:textId="77777777" w:rsidR="006C32D2" w:rsidRPr="00A564B4" w:rsidRDefault="006C32D2" w:rsidP="006C32D2">
            <w:pPr>
              <w:pStyle w:val="TAL"/>
              <w:rPr>
                <w:lang w:eastAsia="en-US"/>
              </w:rPr>
            </w:pPr>
          </w:p>
        </w:tc>
        <w:tc>
          <w:tcPr>
            <w:tcW w:w="1695" w:type="dxa"/>
            <w:gridSpan w:val="3"/>
            <w:shd w:val="clear" w:color="auto" w:fill="auto"/>
          </w:tcPr>
          <w:p w14:paraId="6323060F" w14:textId="77777777" w:rsidR="006C32D2" w:rsidRPr="00A564B4" w:rsidRDefault="006C32D2" w:rsidP="006C32D2">
            <w:pPr>
              <w:pStyle w:val="TAL"/>
              <w:rPr>
                <w:lang w:eastAsia="en-US"/>
              </w:rPr>
            </w:pPr>
          </w:p>
        </w:tc>
        <w:tc>
          <w:tcPr>
            <w:tcW w:w="1717" w:type="dxa"/>
            <w:gridSpan w:val="3"/>
          </w:tcPr>
          <w:p w14:paraId="51AC4F61" w14:textId="77777777" w:rsidR="006C32D2" w:rsidRPr="00A564B4" w:rsidRDefault="006C32D2" w:rsidP="006C32D2">
            <w:pPr>
              <w:pStyle w:val="TAL"/>
              <w:rPr>
                <w:lang w:eastAsia="en-US"/>
              </w:rPr>
            </w:pPr>
          </w:p>
        </w:tc>
      </w:tr>
      <w:tr w:rsidR="006C32D2" w:rsidRPr="00A564B4" w14:paraId="2EE21D39" w14:textId="77777777" w:rsidTr="006C32D2">
        <w:trPr>
          <w:gridAfter w:val="2"/>
          <w:wAfter w:w="143" w:type="dxa"/>
          <w:cantSplit/>
          <w:jc w:val="center"/>
        </w:trPr>
        <w:tc>
          <w:tcPr>
            <w:tcW w:w="929" w:type="dxa"/>
            <w:gridSpan w:val="3"/>
          </w:tcPr>
          <w:p w14:paraId="6F9325BB" w14:textId="77777777" w:rsidR="006C32D2" w:rsidRPr="00A564B4" w:rsidRDefault="006C32D2" w:rsidP="006C32D2">
            <w:pPr>
              <w:pStyle w:val="TAL"/>
              <w:rPr>
                <w:lang w:eastAsia="en-US"/>
              </w:rPr>
            </w:pPr>
            <w:r w:rsidRPr="00A564B4">
              <w:rPr>
                <w:lang w:eastAsia="en-US"/>
              </w:rPr>
              <w:t>9.2.3.2</w:t>
            </w:r>
          </w:p>
        </w:tc>
        <w:tc>
          <w:tcPr>
            <w:tcW w:w="2960" w:type="dxa"/>
            <w:gridSpan w:val="2"/>
          </w:tcPr>
          <w:p w14:paraId="7B1B6599" w14:textId="77777777" w:rsidR="006C32D2" w:rsidRPr="00A564B4" w:rsidRDefault="006C32D2" w:rsidP="006C32D2">
            <w:pPr>
              <w:pStyle w:val="TAL"/>
              <w:rPr>
                <w:lang w:eastAsia="en-US"/>
              </w:rPr>
            </w:pPr>
            <w:r w:rsidRPr="00A564B4">
              <w:rPr>
                <w:lang w:eastAsia="en-US"/>
              </w:rPr>
              <w:t>FDD - FDD Inter Frequency Relative Accuracy of RSRQ</w:t>
            </w:r>
          </w:p>
        </w:tc>
        <w:tc>
          <w:tcPr>
            <w:tcW w:w="828" w:type="dxa"/>
            <w:gridSpan w:val="2"/>
          </w:tcPr>
          <w:p w14:paraId="6515A9B9" w14:textId="77777777" w:rsidR="006C32D2" w:rsidRPr="00A564B4" w:rsidRDefault="006C32D2" w:rsidP="006C32D2">
            <w:pPr>
              <w:pStyle w:val="TAL"/>
              <w:rPr>
                <w:lang w:eastAsia="en-US"/>
              </w:rPr>
            </w:pPr>
            <w:r w:rsidRPr="00A564B4">
              <w:rPr>
                <w:lang w:eastAsia="en-US"/>
              </w:rPr>
              <w:t>Rel-8</w:t>
            </w:r>
          </w:p>
        </w:tc>
        <w:tc>
          <w:tcPr>
            <w:tcW w:w="1275" w:type="dxa"/>
            <w:gridSpan w:val="4"/>
          </w:tcPr>
          <w:p w14:paraId="0B1D03E3" w14:textId="77777777" w:rsidR="006C32D2" w:rsidRPr="00A564B4" w:rsidRDefault="006C32D2" w:rsidP="006C32D2">
            <w:pPr>
              <w:pStyle w:val="TAL"/>
              <w:rPr>
                <w:lang w:eastAsia="en-US"/>
              </w:rPr>
            </w:pPr>
            <w:r w:rsidRPr="00A564B4">
              <w:rPr>
                <w:lang w:eastAsia="en-US"/>
              </w:rPr>
              <w:t>C01g</w:t>
            </w:r>
          </w:p>
        </w:tc>
        <w:tc>
          <w:tcPr>
            <w:tcW w:w="2471" w:type="dxa"/>
            <w:gridSpan w:val="3"/>
          </w:tcPr>
          <w:p w14:paraId="732AE198"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4F1D8505" w14:textId="77777777" w:rsidR="006C32D2" w:rsidRPr="00A564B4" w:rsidRDefault="006C32D2" w:rsidP="006C32D2">
            <w:pPr>
              <w:pStyle w:val="TAL"/>
              <w:rPr>
                <w:lang w:eastAsia="en-US"/>
              </w:rPr>
            </w:pPr>
          </w:p>
        </w:tc>
        <w:tc>
          <w:tcPr>
            <w:tcW w:w="1695" w:type="dxa"/>
            <w:gridSpan w:val="3"/>
            <w:shd w:val="clear" w:color="auto" w:fill="auto"/>
          </w:tcPr>
          <w:p w14:paraId="3A84F3F2" w14:textId="77777777" w:rsidR="006C32D2" w:rsidRPr="00A564B4" w:rsidRDefault="006C32D2" w:rsidP="006C32D2">
            <w:pPr>
              <w:pStyle w:val="TAL"/>
              <w:rPr>
                <w:lang w:eastAsia="en-US"/>
              </w:rPr>
            </w:pPr>
          </w:p>
        </w:tc>
        <w:tc>
          <w:tcPr>
            <w:tcW w:w="1717" w:type="dxa"/>
            <w:gridSpan w:val="3"/>
          </w:tcPr>
          <w:p w14:paraId="198F70AB" w14:textId="77777777" w:rsidR="006C32D2" w:rsidRPr="00A564B4" w:rsidRDefault="006C32D2" w:rsidP="006C32D2">
            <w:pPr>
              <w:pStyle w:val="TAL"/>
              <w:rPr>
                <w:lang w:eastAsia="en-US"/>
              </w:rPr>
            </w:pPr>
            <w:r w:rsidRPr="00A564B4">
              <w:rPr>
                <w:lang w:eastAsia="en-US"/>
              </w:rPr>
              <w:t>2Rx, 4Rx</w:t>
            </w:r>
          </w:p>
        </w:tc>
      </w:tr>
      <w:tr w:rsidR="006C32D2" w:rsidRPr="00A564B4" w14:paraId="10349FD3" w14:textId="77777777" w:rsidTr="006C32D2">
        <w:trPr>
          <w:gridAfter w:val="2"/>
          <w:wAfter w:w="143" w:type="dxa"/>
          <w:cantSplit/>
          <w:jc w:val="center"/>
        </w:trPr>
        <w:tc>
          <w:tcPr>
            <w:tcW w:w="929" w:type="dxa"/>
            <w:gridSpan w:val="3"/>
            <w:tcBorders>
              <w:bottom w:val="single" w:sz="6" w:space="0" w:color="auto"/>
            </w:tcBorders>
          </w:tcPr>
          <w:p w14:paraId="3387EA07" w14:textId="77777777" w:rsidR="006C32D2" w:rsidRPr="00A564B4" w:rsidRDefault="006C32D2" w:rsidP="006C32D2">
            <w:pPr>
              <w:pStyle w:val="TAL"/>
              <w:rPr>
                <w:lang w:eastAsia="en-US"/>
              </w:rPr>
            </w:pPr>
            <w:r w:rsidRPr="00A564B4">
              <w:rPr>
                <w:lang w:eastAsia="en-US"/>
              </w:rPr>
              <w:t>9.2.3.2_2</w:t>
            </w:r>
          </w:p>
        </w:tc>
        <w:tc>
          <w:tcPr>
            <w:tcW w:w="2960" w:type="dxa"/>
            <w:gridSpan w:val="2"/>
            <w:tcBorders>
              <w:bottom w:val="single" w:sz="6" w:space="0" w:color="auto"/>
            </w:tcBorders>
          </w:tcPr>
          <w:p w14:paraId="0029CB9D" w14:textId="77777777" w:rsidR="006C32D2" w:rsidRPr="00A564B4" w:rsidRDefault="006C32D2" w:rsidP="006C32D2">
            <w:pPr>
              <w:pStyle w:val="TAL"/>
              <w:rPr>
                <w:lang w:eastAsia="en-US"/>
              </w:rPr>
            </w:pPr>
            <w:r w:rsidRPr="00A564B4">
              <w:rPr>
                <w:lang w:eastAsia="en-US"/>
              </w:rPr>
              <w:t>FDD - FDD Inter Frequency Relative Accuracy of RSRQ for UE Category 1bis</w:t>
            </w:r>
          </w:p>
        </w:tc>
        <w:tc>
          <w:tcPr>
            <w:tcW w:w="828" w:type="dxa"/>
            <w:gridSpan w:val="2"/>
            <w:tcBorders>
              <w:bottom w:val="single" w:sz="6" w:space="0" w:color="auto"/>
            </w:tcBorders>
          </w:tcPr>
          <w:p w14:paraId="5E74FAE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8CB85CE"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42D9160A"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1D2F4E2F" w14:textId="77777777" w:rsidR="006C32D2" w:rsidRPr="00A564B4" w:rsidRDefault="006C32D2" w:rsidP="006C32D2">
            <w:pPr>
              <w:pStyle w:val="TAL"/>
              <w:rPr>
                <w:lang w:eastAsia="en-US"/>
              </w:rPr>
            </w:pPr>
          </w:p>
        </w:tc>
        <w:tc>
          <w:tcPr>
            <w:tcW w:w="1695" w:type="dxa"/>
            <w:gridSpan w:val="3"/>
            <w:shd w:val="clear" w:color="auto" w:fill="auto"/>
          </w:tcPr>
          <w:p w14:paraId="3AD71EAA" w14:textId="77777777" w:rsidR="006C32D2" w:rsidRPr="00A564B4" w:rsidRDefault="006C32D2" w:rsidP="006C32D2">
            <w:pPr>
              <w:pStyle w:val="TAL"/>
              <w:rPr>
                <w:lang w:eastAsia="en-US"/>
              </w:rPr>
            </w:pPr>
          </w:p>
        </w:tc>
        <w:tc>
          <w:tcPr>
            <w:tcW w:w="1717" w:type="dxa"/>
            <w:gridSpan w:val="3"/>
          </w:tcPr>
          <w:p w14:paraId="69C0456F" w14:textId="77777777" w:rsidR="006C32D2" w:rsidRPr="00A564B4" w:rsidRDefault="006C32D2" w:rsidP="006C32D2">
            <w:pPr>
              <w:pStyle w:val="TAL"/>
              <w:rPr>
                <w:lang w:eastAsia="en-US"/>
              </w:rPr>
            </w:pPr>
          </w:p>
        </w:tc>
      </w:tr>
      <w:tr w:rsidR="006C32D2" w:rsidRPr="00A564B4" w14:paraId="533FC836" w14:textId="77777777" w:rsidTr="006C32D2">
        <w:trPr>
          <w:gridAfter w:val="2"/>
          <w:wAfter w:w="143" w:type="dxa"/>
          <w:cantSplit/>
          <w:jc w:val="center"/>
        </w:trPr>
        <w:tc>
          <w:tcPr>
            <w:tcW w:w="929" w:type="dxa"/>
            <w:gridSpan w:val="3"/>
          </w:tcPr>
          <w:p w14:paraId="4DE415BA" w14:textId="77777777" w:rsidR="006C32D2" w:rsidRPr="00A564B4" w:rsidDel="007E1FF5" w:rsidRDefault="006C32D2" w:rsidP="006C32D2">
            <w:pPr>
              <w:pStyle w:val="TAL"/>
              <w:rPr>
                <w:lang w:eastAsia="en-US"/>
              </w:rPr>
            </w:pPr>
            <w:r w:rsidRPr="00A564B4">
              <w:rPr>
                <w:lang w:eastAsia="en-US"/>
              </w:rPr>
              <w:t>9.2.4.1</w:t>
            </w:r>
          </w:p>
        </w:tc>
        <w:tc>
          <w:tcPr>
            <w:tcW w:w="2960" w:type="dxa"/>
            <w:gridSpan w:val="2"/>
          </w:tcPr>
          <w:p w14:paraId="422263A0" w14:textId="77777777" w:rsidR="006C32D2" w:rsidRPr="00A564B4" w:rsidRDefault="006C32D2" w:rsidP="006C32D2">
            <w:pPr>
              <w:pStyle w:val="TAL"/>
              <w:rPr>
                <w:lang w:eastAsia="en-US"/>
              </w:rPr>
            </w:pPr>
            <w:r w:rsidRPr="00A564B4">
              <w:rPr>
                <w:lang w:eastAsia="en-US"/>
              </w:rPr>
              <w:t>TDD - TDD Inter Frequency Absolute RSRQ Accuracy</w:t>
            </w:r>
          </w:p>
        </w:tc>
        <w:tc>
          <w:tcPr>
            <w:tcW w:w="828" w:type="dxa"/>
            <w:gridSpan w:val="2"/>
          </w:tcPr>
          <w:p w14:paraId="3C54CFE9" w14:textId="77777777" w:rsidR="006C32D2" w:rsidRPr="00A564B4" w:rsidRDefault="006C32D2" w:rsidP="006C32D2">
            <w:pPr>
              <w:pStyle w:val="TAL"/>
              <w:rPr>
                <w:lang w:eastAsia="en-US"/>
              </w:rPr>
            </w:pPr>
            <w:r w:rsidRPr="00A564B4">
              <w:rPr>
                <w:lang w:eastAsia="en-US"/>
              </w:rPr>
              <w:t>Rel-8 to Rel-11</w:t>
            </w:r>
          </w:p>
        </w:tc>
        <w:tc>
          <w:tcPr>
            <w:tcW w:w="1275" w:type="dxa"/>
            <w:gridSpan w:val="4"/>
          </w:tcPr>
          <w:p w14:paraId="1CB8EEDF" w14:textId="77777777" w:rsidR="006C32D2" w:rsidRPr="00A564B4" w:rsidRDefault="006C32D2" w:rsidP="006C32D2">
            <w:pPr>
              <w:pStyle w:val="TAL"/>
              <w:rPr>
                <w:lang w:eastAsia="en-US"/>
              </w:rPr>
            </w:pPr>
            <w:r w:rsidRPr="00A564B4">
              <w:rPr>
                <w:lang w:eastAsia="en-US"/>
              </w:rPr>
              <w:t>C02g</w:t>
            </w:r>
          </w:p>
        </w:tc>
        <w:tc>
          <w:tcPr>
            <w:tcW w:w="2471" w:type="dxa"/>
            <w:gridSpan w:val="3"/>
          </w:tcPr>
          <w:p w14:paraId="7DB09096"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9A7D7CE" w14:textId="77777777" w:rsidR="006C32D2" w:rsidRPr="00A564B4" w:rsidRDefault="006C32D2" w:rsidP="006C32D2">
            <w:pPr>
              <w:pStyle w:val="TAL"/>
              <w:rPr>
                <w:lang w:eastAsia="en-US"/>
              </w:rPr>
            </w:pPr>
          </w:p>
        </w:tc>
        <w:tc>
          <w:tcPr>
            <w:tcW w:w="1695" w:type="dxa"/>
            <w:gridSpan w:val="3"/>
            <w:shd w:val="clear" w:color="auto" w:fill="auto"/>
          </w:tcPr>
          <w:p w14:paraId="370EE9DB" w14:textId="77777777" w:rsidR="006C32D2" w:rsidRPr="00A564B4" w:rsidRDefault="006C32D2" w:rsidP="006C32D2">
            <w:pPr>
              <w:pStyle w:val="TAL"/>
              <w:rPr>
                <w:lang w:eastAsia="en-US"/>
              </w:rPr>
            </w:pPr>
          </w:p>
        </w:tc>
        <w:tc>
          <w:tcPr>
            <w:tcW w:w="1717" w:type="dxa"/>
            <w:gridSpan w:val="3"/>
          </w:tcPr>
          <w:p w14:paraId="522E3F50" w14:textId="77777777" w:rsidR="006C32D2" w:rsidRPr="00A564B4" w:rsidRDefault="006C32D2" w:rsidP="006C32D2">
            <w:pPr>
              <w:pStyle w:val="TAL"/>
              <w:rPr>
                <w:lang w:eastAsia="en-US"/>
              </w:rPr>
            </w:pPr>
            <w:r w:rsidRPr="00A564B4">
              <w:rPr>
                <w:lang w:eastAsia="en-US"/>
              </w:rPr>
              <w:t>2Rx, 4Rx</w:t>
            </w:r>
          </w:p>
        </w:tc>
      </w:tr>
      <w:tr w:rsidR="006C32D2" w:rsidRPr="00A564B4" w14:paraId="44C7D146" w14:textId="77777777" w:rsidTr="006C32D2">
        <w:trPr>
          <w:gridAfter w:val="2"/>
          <w:wAfter w:w="143" w:type="dxa"/>
          <w:cantSplit/>
          <w:jc w:val="center"/>
        </w:trPr>
        <w:tc>
          <w:tcPr>
            <w:tcW w:w="929" w:type="dxa"/>
            <w:gridSpan w:val="3"/>
          </w:tcPr>
          <w:p w14:paraId="50F0ABE3" w14:textId="77777777" w:rsidR="006C32D2" w:rsidRPr="00A564B4" w:rsidRDefault="006C32D2" w:rsidP="006C32D2">
            <w:pPr>
              <w:pStyle w:val="TAL"/>
              <w:rPr>
                <w:lang w:eastAsia="en-US"/>
              </w:rPr>
            </w:pPr>
            <w:r w:rsidRPr="00A564B4">
              <w:rPr>
                <w:lang w:eastAsia="en-US"/>
              </w:rPr>
              <w:t>9.2.4.1_1</w:t>
            </w:r>
          </w:p>
        </w:tc>
        <w:tc>
          <w:tcPr>
            <w:tcW w:w="2960" w:type="dxa"/>
            <w:gridSpan w:val="2"/>
          </w:tcPr>
          <w:p w14:paraId="3BFF0F5D" w14:textId="77777777" w:rsidR="006C32D2" w:rsidRPr="00A564B4" w:rsidRDefault="006C32D2" w:rsidP="006C32D2">
            <w:pPr>
              <w:pStyle w:val="TAL"/>
              <w:rPr>
                <w:lang w:eastAsia="en-US"/>
              </w:rPr>
            </w:pPr>
            <w:r w:rsidRPr="00A564B4">
              <w:rPr>
                <w:lang w:eastAsia="en-US"/>
              </w:rPr>
              <w:t>TDD - TDD Inter Frequency Absolute RSRQ Accuracy (Rel-1</w:t>
            </w:r>
            <w:r w:rsidRPr="00A564B4">
              <w:rPr>
                <w:lang w:eastAsia="zh-CN"/>
              </w:rPr>
              <w:t>2</w:t>
            </w:r>
            <w:r w:rsidRPr="00A564B4">
              <w:rPr>
                <w:lang w:eastAsia="en-US"/>
              </w:rPr>
              <w:t xml:space="preserve"> and forward)</w:t>
            </w:r>
          </w:p>
        </w:tc>
        <w:tc>
          <w:tcPr>
            <w:tcW w:w="828" w:type="dxa"/>
            <w:gridSpan w:val="2"/>
          </w:tcPr>
          <w:p w14:paraId="42FD2BD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0587B4C5" w14:textId="77777777" w:rsidR="006C32D2" w:rsidRPr="00A564B4" w:rsidRDefault="006C32D2" w:rsidP="006C32D2">
            <w:pPr>
              <w:pStyle w:val="TAL"/>
              <w:rPr>
                <w:lang w:eastAsia="en-US"/>
              </w:rPr>
            </w:pPr>
            <w:r w:rsidRPr="00A564B4">
              <w:rPr>
                <w:lang w:eastAsia="en-US"/>
              </w:rPr>
              <w:t>C02g</w:t>
            </w:r>
          </w:p>
        </w:tc>
        <w:tc>
          <w:tcPr>
            <w:tcW w:w="2471" w:type="dxa"/>
            <w:gridSpan w:val="3"/>
          </w:tcPr>
          <w:p w14:paraId="422E9EF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1963D4F" w14:textId="77777777" w:rsidR="006C32D2" w:rsidRPr="00A564B4" w:rsidRDefault="006C32D2" w:rsidP="006C32D2">
            <w:pPr>
              <w:pStyle w:val="TAL"/>
              <w:rPr>
                <w:lang w:eastAsia="en-US"/>
              </w:rPr>
            </w:pPr>
          </w:p>
        </w:tc>
        <w:tc>
          <w:tcPr>
            <w:tcW w:w="1695" w:type="dxa"/>
            <w:gridSpan w:val="3"/>
            <w:shd w:val="clear" w:color="auto" w:fill="auto"/>
          </w:tcPr>
          <w:p w14:paraId="4BBABAAB" w14:textId="77777777" w:rsidR="006C32D2" w:rsidRPr="00A564B4" w:rsidRDefault="006C32D2" w:rsidP="006C32D2">
            <w:pPr>
              <w:pStyle w:val="TAL"/>
              <w:rPr>
                <w:lang w:eastAsia="en-US"/>
              </w:rPr>
            </w:pPr>
          </w:p>
        </w:tc>
        <w:tc>
          <w:tcPr>
            <w:tcW w:w="1717" w:type="dxa"/>
            <w:gridSpan w:val="3"/>
          </w:tcPr>
          <w:p w14:paraId="55980A16" w14:textId="77777777" w:rsidR="006C32D2" w:rsidRPr="00A564B4" w:rsidRDefault="006C32D2" w:rsidP="006C32D2">
            <w:pPr>
              <w:pStyle w:val="TAL"/>
              <w:rPr>
                <w:lang w:eastAsia="en-US"/>
              </w:rPr>
            </w:pPr>
            <w:r w:rsidRPr="00A564B4">
              <w:rPr>
                <w:lang w:eastAsia="en-US"/>
              </w:rPr>
              <w:t>2Rx, 4Rx</w:t>
            </w:r>
          </w:p>
        </w:tc>
      </w:tr>
      <w:tr w:rsidR="006C32D2" w:rsidRPr="00A564B4" w14:paraId="6B670394" w14:textId="77777777" w:rsidTr="006C32D2">
        <w:trPr>
          <w:gridAfter w:val="2"/>
          <w:wAfter w:w="143" w:type="dxa"/>
          <w:cantSplit/>
          <w:jc w:val="center"/>
        </w:trPr>
        <w:tc>
          <w:tcPr>
            <w:tcW w:w="929" w:type="dxa"/>
            <w:gridSpan w:val="3"/>
            <w:tcBorders>
              <w:bottom w:val="single" w:sz="6" w:space="0" w:color="auto"/>
            </w:tcBorders>
          </w:tcPr>
          <w:p w14:paraId="40B437C2" w14:textId="77777777" w:rsidR="006C32D2" w:rsidRPr="00A564B4" w:rsidRDefault="006C32D2" w:rsidP="006C32D2">
            <w:pPr>
              <w:pStyle w:val="TAL"/>
              <w:rPr>
                <w:lang w:eastAsia="en-US"/>
              </w:rPr>
            </w:pPr>
            <w:r w:rsidRPr="00A564B4">
              <w:rPr>
                <w:lang w:eastAsia="en-US"/>
              </w:rPr>
              <w:t>9.2.4.1_2</w:t>
            </w:r>
          </w:p>
        </w:tc>
        <w:tc>
          <w:tcPr>
            <w:tcW w:w="2960" w:type="dxa"/>
            <w:gridSpan w:val="2"/>
            <w:tcBorders>
              <w:bottom w:val="single" w:sz="6" w:space="0" w:color="auto"/>
            </w:tcBorders>
          </w:tcPr>
          <w:p w14:paraId="5CCBD256" w14:textId="77777777" w:rsidR="006C32D2" w:rsidRPr="00A564B4" w:rsidRDefault="006C32D2" w:rsidP="006C32D2">
            <w:pPr>
              <w:pStyle w:val="TAL"/>
              <w:rPr>
                <w:lang w:eastAsia="en-US"/>
              </w:rPr>
            </w:pPr>
            <w:r w:rsidRPr="00A564B4">
              <w:rPr>
                <w:lang w:eastAsia="en-US"/>
              </w:rPr>
              <w:t>TDD - TDD Inter Frequency Absolute RSRQ Accuracy for UE Category 1bis</w:t>
            </w:r>
          </w:p>
        </w:tc>
        <w:tc>
          <w:tcPr>
            <w:tcW w:w="828" w:type="dxa"/>
            <w:gridSpan w:val="2"/>
            <w:tcBorders>
              <w:bottom w:val="single" w:sz="6" w:space="0" w:color="auto"/>
            </w:tcBorders>
          </w:tcPr>
          <w:p w14:paraId="12510450"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91F2716"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4B2B4F6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57922F82" w14:textId="77777777" w:rsidR="006C32D2" w:rsidRPr="00A564B4" w:rsidRDefault="006C32D2" w:rsidP="006C32D2">
            <w:pPr>
              <w:pStyle w:val="TAL"/>
              <w:rPr>
                <w:lang w:eastAsia="en-US"/>
              </w:rPr>
            </w:pPr>
          </w:p>
        </w:tc>
        <w:tc>
          <w:tcPr>
            <w:tcW w:w="1695" w:type="dxa"/>
            <w:gridSpan w:val="3"/>
            <w:shd w:val="clear" w:color="auto" w:fill="auto"/>
          </w:tcPr>
          <w:p w14:paraId="1E356931" w14:textId="77777777" w:rsidR="006C32D2" w:rsidRPr="00A564B4" w:rsidRDefault="006C32D2" w:rsidP="006C32D2">
            <w:pPr>
              <w:pStyle w:val="TAL"/>
              <w:rPr>
                <w:lang w:eastAsia="en-US"/>
              </w:rPr>
            </w:pPr>
          </w:p>
        </w:tc>
        <w:tc>
          <w:tcPr>
            <w:tcW w:w="1717" w:type="dxa"/>
            <w:gridSpan w:val="3"/>
          </w:tcPr>
          <w:p w14:paraId="021143E9" w14:textId="77777777" w:rsidR="006C32D2" w:rsidRPr="00A564B4" w:rsidRDefault="006C32D2" w:rsidP="006C32D2">
            <w:pPr>
              <w:pStyle w:val="TAL"/>
              <w:rPr>
                <w:lang w:eastAsia="en-US"/>
              </w:rPr>
            </w:pPr>
          </w:p>
        </w:tc>
      </w:tr>
      <w:tr w:rsidR="006C32D2" w:rsidRPr="00A564B4" w14:paraId="024B5DDB" w14:textId="77777777" w:rsidTr="006C32D2">
        <w:trPr>
          <w:gridAfter w:val="2"/>
          <w:wAfter w:w="143" w:type="dxa"/>
          <w:cantSplit/>
          <w:jc w:val="center"/>
        </w:trPr>
        <w:tc>
          <w:tcPr>
            <w:tcW w:w="929" w:type="dxa"/>
            <w:gridSpan w:val="3"/>
            <w:tcBorders>
              <w:bottom w:val="single" w:sz="6" w:space="0" w:color="auto"/>
            </w:tcBorders>
          </w:tcPr>
          <w:p w14:paraId="6A013EF9" w14:textId="77777777" w:rsidR="006C32D2" w:rsidRPr="00A564B4" w:rsidDel="007E1FF5" w:rsidRDefault="006C32D2" w:rsidP="006C32D2">
            <w:pPr>
              <w:pStyle w:val="TAL"/>
              <w:rPr>
                <w:lang w:eastAsia="en-US"/>
              </w:rPr>
            </w:pPr>
            <w:r w:rsidRPr="00A564B4">
              <w:rPr>
                <w:lang w:eastAsia="en-US"/>
              </w:rPr>
              <w:t>9.2.4.2</w:t>
            </w:r>
          </w:p>
        </w:tc>
        <w:tc>
          <w:tcPr>
            <w:tcW w:w="2960" w:type="dxa"/>
            <w:gridSpan w:val="2"/>
            <w:tcBorders>
              <w:bottom w:val="single" w:sz="6" w:space="0" w:color="auto"/>
            </w:tcBorders>
          </w:tcPr>
          <w:p w14:paraId="4CD9D11D" w14:textId="77777777" w:rsidR="006C32D2" w:rsidRPr="00A564B4" w:rsidRDefault="006C32D2" w:rsidP="006C32D2">
            <w:pPr>
              <w:pStyle w:val="TAL"/>
              <w:rPr>
                <w:lang w:eastAsia="en-US"/>
              </w:rPr>
            </w:pPr>
            <w:r w:rsidRPr="00A564B4">
              <w:rPr>
                <w:lang w:eastAsia="en-US"/>
              </w:rPr>
              <w:t>TDD -TDD Inter Frequency Relative Accuracy of RSRQ</w:t>
            </w:r>
          </w:p>
        </w:tc>
        <w:tc>
          <w:tcPr>
            <w:tcW w:w="828" w:type="dxa"/>
            <w:gridSpan w:val="2"/>
            <w:tcBorders>
              <w:bottom w:val="single" w:sz="6" w:space="0" w:color="auto"/>
            </w:tcBorders>
          </w:tcPr>
          <w:p w14:paraId="5B382CA3" w14:textId="77777777" w:rsidR="006C32D2" w:rsidRPr="00A564B4" w:rsidRDefault="006C32D2" w:rsidP="006C32D2">
            <w:pPr>
              <w:pStyle w:val="TAL"/>
              <w:rPr>
                <w:lang w:eastAsia="en-US"/>
              </w:rPr>
            </w:pPr>
            <w:r w:rsidRPr="00A564B4">
              <w:rPr>
                <w:lang w:eastAsia="en-US"/>
              </w:rPr>
              <w:t>Rel-8 to Rel-11</w:t>
            </w:r>
          </w:p>
        </w:tc>
        <w:tc>
          <w:tcPr>
            <w:tcW w:w="1275" w:type="dxa"/>
            <w:gridSpan w:val="4"/>
            <w:tcBorders>
              <w:bottom w:val="single" w:sz="6" w:space="0" w:color="auto"/>
            </w:tcBorders>
          </w:tcPr>
          <w:p w14:paraId="151540A9"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6B5E45E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AAC4C5E" w14:textId="77777777" w:rsidR="006C32D2" w:rsidRPr="00A564B4" w:rsidRDefault="006C32D2" w:rsidP="006C32D2">
            <w:pPr>
              <w:pStyle w:val="TAL"/>
              <w:rPr>
                <w:lang w:eastAsia="en-US"/>
              </w:rPr>
            </w:pPr>
          </w:p>
        </w:tc>
        <w:tc>
          <w:tcPr>
            <w:tcW w:w="1695" w:type="dxa"/>
            <w:gridSpan w:val="3"/>
            <w:shd w:val="clear" w:color="auto" w:fill="auto"/>
          </w:tcPr>
          <w:p w14:paraId="5EFA7475" w14:textId="77777777" w:rsidR="006C32D2" w:rsidRPr="00A564B4" w:rsidRDefault="006C32D2" w:rsidP="006C32D2">
            <w:pPr>
              <w:pStyle w:val="TAL"/>
              <w:rPr>
                <w:lang w:eastAsia="en-US"/>
              </w:rPr>
            </w:pPr>
          </w:p>
        </w:tc>
        <w:tc>
          <w:tcPr>
            <w:tcW w:w="1717" w:type="dxa"/>
            <w:gridSpan w:val="3"/>
          </w:tcPr>
          <w:p w14:paraId="4952A331" w14:textId="77777777" w:rsidR="006C32D2" w:rsidRPr="00A564B4" w:rsidRDefault="006C32D2" w:rsidP="006C32D2">
            <w:pPr>
              <w:pStyle w:val="TAL"/>
              <w:rPr>
                <w:lang w:eastAsia="en-US"/>
              </w:rPr>
            </w:pPr>
            <w:r w:rsidRPr="00A564B4">
              <w:rPr>
                <w:lang w:eastAsia="en-US"/>
              </w:rPr>
              <w:t>2Rx, 4Rx</w:t>
            </w:r>
          </w:p>
        </w:tc>
      </w:tr>
      <w:tr w:rsidR="006C32D2" w:rsidRPr="00A564B4" w14:paraId="7F601795" w14:textId="77777777" w:rsidTr="006C32D2">
        <w:trPr>
          <w:gridAfter w:val="2"/>
          <w:wAfter w:w="143" w:type="dxa"/>
          <w:cantSplit/>
          <w:jc w:val="center"/>
        </w:trPr>
        <w:tc>
          <w:tcPr>
            <w:tcW w:w="929" w:type="dxa"/>
            <w:gridSpan w:val="3"/>
            <w:tcBorders>
              <w:bottom w:val="single" w:sz="6" w:space="0" w:color="auto"/>
            </w:tcBorders>
          </w:tcPr>
          <w:p w14:paraId="205C3FE0" w14:textId="77777777" w:rsidR="006C32D2" w:rsidRPr="00A564B4" w:rsidRDefault="006C32D2" w:rsidP="006C32D2">
            <w:pPr>
              <w:pStyle w:val="TAL"/>
              <w:rPr>
                <w:lang w:eastAsia="en-US"/>
              </w:rPr>
            </w:pPr>
            <w:r w:rsidRPr="00A564B4">
              <w:rPr>
                <w:lang w:eastAsia="en-US"/>
              </w:rPr>
              <w:t>9.2.4.2_1</w:t>
            </w:r>
          </w:p>
        </w:tc>
        <w:tc>
          <w:tcPr>
            <w:tcW w:w="2960" w:type="dxa"/>
            <w:gridSpan w:val="2"/>
            <w:tcBorders>
              <w:bottom w:val="single" w:sz="6" w:space="0" w:color="auto"/>
            </w:tcBorders>
          </w:tcPr>
          <w:p w14:paraId="0E0B3964" w14:textId="77777777" w:rsidR="006C32D2" w:rsidRPr="00A564B4" w:rsidRDefault="006C32D2" w:rsidP="006C32D2">
            <w:pPr>
              <w:pStyle w:val="TAL"/>
              <w:rPr>
                <w:lang w:eastAsia="en-US"/>
              </w:rPr>
            </w:pPr>
            <w:r w:rsidRPr="00A564B4">
              <w:rPr>
                <w:lang w:eastAsia="en-US"/>
              </w:rPr>
              <w:t>TDD -TDD Inter Frequency Relative Accuracy of RSRQ (Rel-1</w:t>
            </w:r>
            <w:r w:rsidRPr="00A564B4">
              <w:rPr>
                <w:lang w:eastAsia="zh-CN"/>
              </w:rPr>
              <w:t>2</w:t>
            </w:r>
            <w:r w:rsidRPr="00A564B4">
              <w:rPr>
                <w:lang w:eastAsia="en-US"/>
              </w:rPr>
              <w:t xml:space="preserve"> and forward)</w:t>
            </w:r>
          </w:p>
        </w:tc>
        <w:tc>
          <w:tcPr>
            <w:tcW w:w="828" w:type="dxa"/>
            <w:gridSpan w:val="2"/>
            <w:tcBorders>
              <w:bottom w:val="single" w:sz="6" w:space="0" w:color="auto"/>
            </w:tcBorders>
          </w:tcPr>
          <w:p w14:paraId="5FA5609B"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66780BBF"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26679EB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0419844" w14:textId="77777777" w:rsidR="006C32D2" w:rsidRPr="00A564B4" w:rsidRDefault="006C32D2" w:rsidP="006C32D2">
            <w:pPr>
              <w:pStyle w:val="TAL"/>
              <w:rPr>
                <w:lang w:eastAsia="en-US"/>
              </w:rPr>
            </w:pPr>
          </w:p>
        </w:tc>
        <w:tc>
          <w:tcPr>
            <w:tcW w:w="1695" w:type="dxa"/>
            <w:gridSpan w:val="3"/>
            <w:shd w:val="clear" w:color="auto" w:fill="auto"/>
          </w:tcPr>
          <w:p w14:paraId="1F7B6037" w14:textId="77777777" w:rsidR="006C32D2" w:rsidRPr="00A564B4" w:rsidRDefault="006C32D2" w:rsidP="006C32D2">
            <w:pPr>
              <w:pStyle w:val="TAL"/>
              <w:rPr>
                <w:lang w:eastAsia="en-US"/>
              </w:rPr>
            </w:pPr>
          </w:p>
        </w:tc>
        <w:tc>
          <w:tcPr>
            <w:tcW w:w="1717" w:type="dxa"/>
            <w:gridSpan w:val="3"/>
          </w:tcPr>
          <w:p w14:paraId="5B26ED07" w14:textId="77777777" w:rsidR="006C32D2" w:rsidRPr="00A564B4" w:rsidRDefault="006C32D2" w:rsidP="006C32D2">
            <w:pPr>
              <w:pStyle w:val="TAL"/>
              <w:rPr>
                <w:lang w:eastAsia="en-US"/>
              </w:rPr>
            </w:pPr>
            <w:r w:rsidRPr="00A564B4">
              <w:rPr>
                <w:lang w:eastAsia="en-US"/>
              </w:rPr>
              <w:t>2Rx, 4Rx</w:t>
            </w:r>
          </w:p>
        </w:tc>
      </w:tr>
      <w:tr w:rsidR="006C32D2" w:rsidRPr="00A564B4" w14:paraId="3DB8E202" w14:textId="77777777" w:rsidTr="006C32D2">
        <w:trPr>
          <w:gridAfter w:val="2"/>
          <w:wAfter w:w="143" w:type="dxa"/>
          <w:cantSplit/>
          <w:jc w:val="center"/>
        </w:trPr>
        <w:tc>
          <w:tcPr>
            <w:tcW w:w="929" w:type="dxa"/>
            <w:gridSpan w:val="3"/>
            <w:tcBorders>
              <w:bottom w:val="single" w:sz="6" w:space="0" w:color="auto"/>
            </w:tcBorders>
          </w:tcPr>
          <w:p w14:paraId="24759A81" w14:textId="77777777" w:rsidR="006C32D2" w:rsidRPr="00A564B4" w:rsidRDefault="006C32D2" w:rsidP="006C32D2">
            <w:pPr>
              <w:pStyle w:val="TAL"/>
              <w:rPr>
                <w:lang w:eastAsia="en-US"/>
              </w:rPr>
            </w:pPr>
            <w:r w:rsidRPr="00A564B4">
              <w:rPr>
                <w:lang w:eastAsia="en-US"/>
              </w:rPr>
              <w:t>9.2.4.2_2</w:t>
            </w:r>
          </w:p>
        </w:tc>
        <w:tc>
          <w:tcPr>
            <w:tcW w:w="2960" w:type="dxa"/>
            <w:gridSpan w:val="2"/>
            <w:tcBorders>
              <w:bottom w:val="single" w:sz="6" w:space="0" w:color="auto"/>
            </w:tcBorders>
          </w:tcPr>
          <w:p w14:paraId="4EB50594" w14:textId="77777777" w:rsidR="006C32D2" w:rsidRPr="00A564B4" w:rsidRDefault="006C32D2" w:rsidP="006C32D2">
            <w:pPr>
              <w:pStyle w:val="TAL"/>
              <w:rPr>
                <w:lang w:eastAsia="en-US"/>
              </w:rPr>
            </w:pPr>
            <w:r w:rsidRPr="00A564B4">
              <w:rPr>
                <w:lang w:eastAsia="en-US"/>
              </w:rPr>
              <w:t>TDD -TDD Inter Frequency Relative Accuracy of RSRQ for UE Category 1bis</w:t>
            </w:r>
          </w:p>
        </w:tc>
        <w:tc>
          <w:tcPr>
            <w:tcW w:w="828" w:type="dxa"/>
            <w:gridSpan w:val="2"/>
            <w:tcBorders>
              <w:bottom w:val="single" w:sz="6" w:space="0" w:color="auto"/>
            </w:tcBorders>
          </w:tcPr>
          <w:p w14:paraId="11A3D9E2"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5EA61C8"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1BB615B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336BE213" w14:textId="77777777" w:rsidR="006C32D2" w:rsidRPr="00A564B4" w:rsidRDefault="006C32D2" w:rsidP="006C32D2">
            <w:pPr>
              <w:pStyle w:val="TAL"/>
              <w:rPr>
                <w:lang w:eastAsia="en-US"/>
              </w:rPr>
            </w:pPr>
          </w:p>
        </w:tc>
        <w:tc>
          <w:tcPr>
            <w:tcW w:w="1695" w:type="dxa"/>
            <w:gridSpan w:val="3"/>
            <w:shd w:val="clear" w:color="auto" w:fill="auto"/>
          </w:tcPr>
          <w:p w14:paraId="4CCCCF83" w14:textId="77777777" w:rsidR="006C32D2" w:rsidRPr="00A564B4" w:rsidRDefault="006C32D2" w:rsidP="006C32D2">
            <w:pPr>
              <w:pStyle w:val="TAL"/>
              <w:rPr>
                <w:lang w:eastAsia="en-US"/>
              </w:rPr>
            </w:pPr>
          </w:p>
        </w:tc>
        <w:tc>
          <w:tcPr>
            <w:tcW w:w="1717" w:type="dxa"/>
            <w:gridSpan w:val="3"/>
          </w:tcPr>
          <w:p w14:paraId="6841C1E8" w14:textId="77777777" w:rsidR="006C32D2" w:rsidRPr="00A564B4" w:rsidRDefault="006C32D2" w:rsidP="006C32D2">
            <w:pPr>
              <w:pStyle w:val="TAL"/>
              <w:rPr>
                <w:lang w:eastAsia="en-US"/>
              </w:rPr>
            </w:pPr>
          </w:p>
        </w:tc>
      </w:tr>
      <w:tr w:rsidR="006C32D2" w:rsidRPr="00A564B4" w14:paraId="462ACFA0" w14:textId="77777777" w:rsidTr="006C32D2">
        <w:trPr>
          <w:gridAfter w:val="2"/>
          <w:wAfter w:w="143" w:type="dxa"/>
          <w:cantSplit/>
          <w:jc w:val="center"/>
        </w:trPr>
        <w:tc>
          <w:tcPr>
            <w:tcW w:w="929" w:type="dxa"/>
            <w:gridSpan w:val="3"/>
            <w:tcBorders>
              <w:bottom w:val="single" w:sz="6" w:space="0" w:color="auto"/>
            </w:tcBorders>
          </w:tcPr>
          <w:p w14:paraId="78C342CF" w14:textId="77777777" w:rsidR="006C32D2" w:rsidRPr="00A564B4" w:rsidRDefault="006C32D2" w:rsidP="006C32D2">
            <w:pPr>
              <w:pStyle w:val="TAL"/>
              <w:rPr>
                <w:lang w:eastAsia="zh-CN"/>
              </w:rPr>
            </w:pPr>
            <w:r w:rsidRPr="00A564B4">
              <w:rPr>
                <w:lang w:eastAsia="en-US"/>
              </w:rPr>
              <w:t>9.2.4A.1</w:t>
            </w:r>
          </w:p>
        </w:tc>
        <w:tc>
          <w:tcPr>
            <w:tcW w:w="2960" w:type="dxa"/>
            <w:gridSpan w:val="2"/>
            <w:tcBorders>
              <w:bottom w:val="single" w:sz="6" w:space="0" w:color="auto"/>
            </w:tcBorders>
          </w:tcPr>
          <w:p w14:paraId="75E70877" w14:textId="77777777" w:rsidR="006C32D2" w:rsidRPr="00A564B4" w:rsidRDefault="006C32D2" w:rsidP="006C32D2">
            <w:pPr>
              <w:pStyle w:val="TAL"/>
              <w:rPr>
                <w:lang w:eastAsia="en-US"/>
              </w:rPr>
            </w:pPr>
            <w:r w:rsidRPr="00A564B4">
              <w:rPr>
                <w:lang w:eastAsia="en-US"/>
              </w:rPr>
              <w:t>FDD - TDD Inter Frequency Absolute RSRQ Accuracy</w:t>
            </w:r>
          </w:p>
        </w:tc>
        <w:tc>
          <w:tcPr>
            <w:tcW w:w="828" w:type="dxa"/>
            <w:gridSpan w:val="2"/>
            <w:tcBorders>
              <w:bottom w:val="single" w:sz="6" w:space="0" w:color="auto"/>
            </w:tcBorders>
          </w:tcPr>
          <w:p w14:paraId="3B3CB471"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22E32C98"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00327906"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2B597854" w14:textId="77777777" w:rsidR="006C32D2" w:rsidRPr="00A564B4" w:rsidRDefault="006C32D2" w:rsidP="006C32D2">
            <w:pPr>
              <w:pStyle w:val="TAL"/>
              <w:rPr>
                <w:lang w:eastAsia="en-US"/>
              </w:rPr>
            </w:pPr>
          </w:p>
        </w:tc>
        <w:tc>
          <w:tcPr>
            <w:tcW w:w="1695" w:type="dxa"/>
            <w:gridSpan w:val="3"/>
            <w:shd w:val="clear" w:color="auto" w:fill="auto"/>
          </w:tcPr>
          <w:p w14:paraId="2269FB3F" w14:textId="77777777" w:rsidR="006C32D2" w:rsidRPr="00A564B4" w:rsidRDefault="006C32D2" w:rsidP="006C32D2">
            <w:pPr>
              <w:pStyle w:val="TAL"/>
              <w:rPr>
                <w:lang w:eastAsia="en-US"/>
              </w:rPr>
            </w:pPr>
          </w:p>
        </w:tc>
        <w:tc>
          <w:tcPr>
            <w:tcW w:w="1717" w:type="dxa"/>
            <w:gridSpan w:val="3"/>
          </w:tcPr>
          <w:p w14:paraId="56D861BF" w14:textId="77777777" w:rsidR="006C32D2" w:rsidRPr="00A564B4" w:rsidRDefault="006C32D2" w:rsidP="006C32D2">
            <w:pPr>
              <w:pStyle w:val="TAL"/>
              <w:rPr>
                <w:lang w:eastAsia="en-US"/>
              </w:rPr>
            </w:pPr>
            <w:r w:rsidRPr="00A564B4">
              <w:rPr>
                <w:lang w:eastAsia="en-US"/>
              </w:rPr>
              <w:t>2Rx, 4Rx</w:t>
            </w:r>
          </w:p>
        </w:tc>
      </w:tr>
      <w:tr w:rsidR="006C32D2" w:rsidRPr="00A564B4" w14:paraId="33398429" w14:textId="77777777" w:rsidTr="006C32D2">
        <w:trPr>
          <w:gridAfter w:val="2"/>
          <w:wAfter w:w="143" w:type="dxa"/>
          <w:cantSplit/>
          <w:jc w:val="center"/>
        </w:trPr>
        <w:tc>
          <w:tcPr>
            <w:tcW w:w="929" w:type="dxa"/>
            <w:gridSpan w:val="3"/>
            <w:tcBorders>
              <w:bottom w:val="single" w:sz="6" w:space="0" w:color="auto"/>
            </w:tcBorders>
          </w:tcPr>
          <w:p w14:paraId="736C14E6" w14:textId="77777777" w:rsidR="006C32D2" w:rsidRPr="00A564B4" w:rsidRDefault="006C32D2" w:rsidP="006C32D2">
            <w:pPr>
              <w:pStyle w:val="TAL"/>
              <w:rPr>
                <w:lang w:eastAsia="en-US"/>
              </w:rPr>
            </w:pPr>
            <w:r w:rsidRPr="00A564B4">
              <w:rPr>
                <w:lang w:eastAsia="en-US"/>
              </w:rPr>
              <w:t>9.2.4A.1_2</w:t>
            </w:r>
          </w:p>
        </w:tc>
        <w:tc>
          <w:tcPr>
            <w:tcW w:w="2960" w:type="dxa"/>
            <w:gridSpan w:val="2"/>
            <w:tcBorders>
              <w:bottom w:val="single" w:sz="6" w:space="0" w:color="auto"/>
            </w:tcBorders>
          </w:tcPr>
          <w:p w14:paraId="146AAB5A" w14:textId="77777777" w:rsidR="006C32D2" w:rsidRPr="00A564B4" w:rsidRDefault="006C32D2" w:rsidP="006C32D2">
            <w:pPr>
              <w:pStyle w:val="TAL"/>
              <w:rPr>
                <w:lang w:eastAsia="en-US"/>
              </w:rPr>
            </w:pPr>
            <w:r w:rsidRPr="00A564B4">
              <w:rPr>
                <w:lang w:eastAsia="en-US"/>
              </w:rPr>
              <w:t>FDD - TDD Inter Frequency Absolute RSRQ Accuracy for UE Category 1bis</w:t>
            </w:r>
          </w:p>
        </w:tc>
        <w:tc>
          <w:tcPr>
            <w:tcW w:w="828" w:type="dxa"/>
            <w:gridSpan w:val="2"/>
            <w:tcBorders>
              <w:bottom w:val="single" w:sz="6" w:space="0" w:color="auto"/>
            </w:tcBorders>
          </w:tcPr>
          <w:p w14:paraId="5B3C4F7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3C19C24"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258FD9FC"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AAA6846" w14:textId="77777777" w:rsidR="006C32D2" w:rsidRPr="00A564B4" w:rsidRDefault="006C32D2" w:rsidP="006C32D2">
            <w:pPr>
              <w:pStyle w:val="TAL"/>
              <w:rPr>
                <w:lang w:eastAsia="en-US"/>
              </w:rPr>
            </w:pPr>
          </w:p>
        </w:tc>
        <w:tc>
          <w:tcPr>
            <w:tcW w:w="1695" w:type="dxa"/>
            <w:gridSpan w:val="3"/>
            <w:shd w:val="clear" w:color="auto" w:fill="auto"/>
          </w:tcPr>
          <w:p w14:paraId="166F0319" w14:textId="77777777" w:rsidR="006C32D2" w:rsidRPr="00A564B4" w:rsidRDefault="006C32D2" w:rsidP="006C32D2">
            <w:pPr>
              <w:pStyle w:val="TAL"/>
              <w:rPr>
                <w:lang w:eastAsia="en-US"/>
              </w:rPr>
            </w:pPr>
          </w:p>
        </w:tc>
        <w:tc>
          <w:tcPr>
            <w:tcW w:w="1717" w:type="dxa"/>
            <w:gridSpan w:val="3"/>
          </w:tcPr>
          <w:p w14:paraId="3BD69C5E" w14:textId="77777777" w:rsidR="006C32D2" w:rsidRPr="00A564B4" w:rsidRDefault="006C32D2" w:rsidP="006C32D2">
            <w:pPr>
              <w:pStyle w:val="TAL"/>
              <w:rPr>
                <w:lang w:eastAsia="en-US"/>
              </w:rPr>
            </w:pPr>
          </w:p>
        </w:tc>
      </w:tr>
      <w:tr w:rsidR="006C32D2" w:rsidRPr="00A564B4" w14:paraId="6087A7BB" w14:textId="77777777" w:rsidTr="006C32D2">
        <w:trPr>
          <w:gridAfter w:val="2"/>
          <w:wAfter w:w="143" w:type="dxa"/>
          <w:cantSplit/>
          <w:jc w:val="center"/>
        </w:trPr>
        <w:tc>
          <w:tcPr>
            <w:tcW w:w="929" w:type="dxa"/>
            <w:gridSpan w:val="3"/>
            <w:tcBorders>
              <w:bottom w:val="single" w:sz="6" w:space="0" w:color="auto"/>
            </w:tcBorders>
          </w:tcPr>
          <w:p w14:paraId="408FF3B5" w14:textId="77777777" w:rsidR="006C32D2" w:rsidRPr="00A564B4" w:rsidRDefault="006C32D2" w:rsidP="006C32D2">
            <w:pPr>
              <w:pStyle w:val="TAL"/>
              <w:rPr>
                <w:lang w:eastAsia="en-US"/>
              </w:rPr>
            </w:pPr>
            <w:r w:rsidRPr="00A564B4">
              <w:rPr>
                <w:lang w:eastAsia="en-US"/>
              </w:rPr>
              <w:t>9.2.4A.2</w:t>
            </w:r>
          </w:p>
        </w:tc>
        <w:tc>
          <w:tcPr>
            <w:tcW w:w="2960" w:type="dxa"/>
            <w:gridSpan w:val="2"/>
            <w:tcBorders>
              <w:bottom w:val="single" w:sz="6" w:space="0" w:color="auto"/>
            </w:tcBorders>
          </w:tcPr>
          <w:p w14:paraId="6D854649" w14:textId="77777777" w:rsidR="006C32D2" w:rsidRPr="00A564B4" w:rsidRDefault="006C32D2" w:rsidP="006C32D2">
            <w:pPr>
              <w:pStyle w:val="TAL"/>
              <w:rPr>
                <w:lang w:eastAsia="en-US"/>
              </w:rPr>
            </w:pPr>
            <w:r w:rsidRPr="00A564B4">
              <w:rPr>
                <w:lang w:eastAsia="en-US"/>
              </w:rPr>
              <w:t>FDD - TDD Inter Frequency Relative Accuracy of RSRQ</w:t>
            </w:r>
          </w:p>
        </w:tc>
        <w:tc>
          <w:tcPr>
            <w:tcW w:w="828" w:type="dxa"/>
            <w:gridSpan w:val="2"/>
            <w:tcBorders>
              <w:bottom w:val="single" w:sz="6" w:space="0" w:color="auto"/>
            </w:tcBorders>
          </w:tcPr>
          <w:p w14:paraId="2CE64F10"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1A73EC0F"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6C33CDB8"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1A67F69F" w14:textId="77777777" w:rsidR="006C32D2" w:rsidRPr="00A564B4" w:rsidRDefault="006C32D2" w:rsidP="006C32D2">
            <w:pPr>
              <w:pStyle w:val="TAL"/>
              <w:rPr>
                <w:lang w:eastAsia="en-US"/>
              </w:rPr>
            </w:pPr>
          </w:p>
        </w:tc>
        <w:tc>
          <w:tcPr>
            <w:tcW w:w="1695" w:type="dxa"/>
            <w:gridSpan w:val="3"/>
            <w:shd w:val="clear" w:color="auto" w:fill="auto"/>
          </w:tcPr>
          <w:p w14:paraId="216CDF18" w14:textId="77777777" w:rsidR="006C32D2" w:rsidRPr="00A564B4" w:rsidRDefault="006C32D2" w:rsidP="006C32D2">
            <w:pPr>
              <w:pStyle w:val="TAL"/>
              <w:rPr>
                <w:lang w:eastAsia="en-US"/>
              </w:rPr>
            </w:pPr>
          </w:p>
        </w:tc>
        <w:tc>
          <w:tcPr>
            <w:tcW w:w="1717" w:type="dxa"/>
            <w:gridSpan w:val="3"/>
          </w:tcPr>
          <w:p w14:paraId="68B7716F" w14:textId="77777777" w:rsidR="006C32D2" w:rsidRPr="00A564B4" w:rsidRDefault="006C32D2" w:rsidP="006C32D2">
            <w:pPr>
              <w:pStyle w:val="TAL"/>
              <w:rPr>
                <w:lang w:eastAsia="en-US"/>
              </w:rPr>
            </w:pPr>
            <w:r w:rsidRPr="00A564B4">
              <w:rPr>
                <w:lang w:eastAsia="en-US"/>
              </w:rPr>
              <w:t>2Rx, 4Rx</w:t>
            </w:r>
          </w:p>
        </w:tc>
      </w:tr>
      <w:tr w:rsidR="006C32D2" w:rsidRPr="00A564B4" w14:paraId="0E592028" w14:textId="77777777" w:rsidTr="006C32D2">
        <w:trPr>
          <w:gridAfter w:val="2"/>
          <w:wAfter w:w="143" w:type="dxa"/>
          <w:cantSplit/>
          <w:jc w:val="center"/>
        </w:trPr>
        <w:tc>
          <w:tcPr>
            <w:tcW w:w="929" w:type="dxa"/>
            <w:gridSpan w:val="3"/>
            <w:tcBorders>
              <w:bottom w:val="single" w:sz="6" w:space="0" w:color="auto"/>
            </w:tcBorders>
          </w:tcPr>
          <w:p w14:paraId="4F3AAD2A" w14:textId="77777777" w:rsidR="006C32D2" w:rsidRPr="00A564B4" w:rsidRDefault="006C32D2" w:rsidP="006C32D2">
            <w:pPr>
              <w:pStyle w:val="TAL"/>
              <w:rPr>
                <w:lang w:eastAsia="en-US"/>
              </w:rPr>
            </w:pPr>
            <w:r w:rsidRPr="00A564B4">
              <w:rPr>
                <w:lang w:eastAsia="en-US"/>
              </w:rPr>
              <w:t>9.2.4A.2_2</w:t>
            </w:r>
          </w:p>
        </w:tc>
        <w:tc>
          <w:tcPr>
            <w:tcW w:w="2960" w:type="dxa"/>
            <w:gridSpan w:val="2"/>
            <w:tcBorders>
              <w:bottom w:val="single" w:sz="6" w:space="0" w:color="auto"/>
            </w:tcBorders>
          </w:tcPr>
          <w:p w14:paraId="1912043E" w14:textId="77777777" w:rsidR="006C32D2" w:rsidRPr="00A564B4" w:rsidRDefault="006C32D2" w:rsidP="006C32D2">
            <w:pPr>
              <w:pStyle w:val="TAL"/>
              <w:rPr>
                <w:lang w:eastAsia="en-US"/>
              </w:rPr>
            </w:pPr>
            <w:r w:rsidRPr="00A564B4">
              <w:rPr>
                <w:lang w:eastAsia="en-US"/>
              </w:rPr>
              <w:t>FDD - TDD Inter Frequency Relative Accuracy of RSRQ for UE Category 1bis</w:t>
            </w:r>
          </w:p>
        </w:tc>
        <w:tc>
          <w:tcPr>
            <w:tcW w:w="828" w:type="dxa"/>
            <w:gridSpan w:val="2"/>
            <w:tcBorders>
              <w:bottom w:val="single" w:sz="6" w:space="0" w:color="auto"/>
            </w:tcBorders>
          </w:tcPr>
          <w:p w14:paraId="63398C26"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1C26E8A"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0B176AB8"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C65CC5E" w14:textId="77777777" w:rsidR="006C32D2" w:rsidRPr="00A564B4" w:rsidRDefault="006C32D2" w:rsidP="006C32D2">
            <w:pPr>
              <w:pStyle w:val="TAL"/>
              <w:rPr>
                <w:lang w:eastAsia="en-US"/>
              </w:rPr>
            </w:pPr>
          </w:p>
        </w:tc>
        <w:tc>
          <w:tcPr>
            <w:tcW w:w="1695" w:type="dxa"/>
            <w:gridSpan w:val="3"/>
            <w:shd w:val="clear" w:color="auto" w:fill="auto"/>
          </w:tcPr>
          <w:p w14:paraId="085DFC7B" w14:textId="77777777" w:rsidR="006C32D2" w:rsidRPr="00A564B4" w:rsidRDefault="006C32D2" w:rsidP="006C32D2">
            <w:pPr>
              <w:pStyle w:val="TAL"/>
              <w:rPr>
                <w:lang w:eastAsia="en-US"/>
              </w:rPr>
            </w:pPr>
          </w:p>
        </w:tc>
        <w:tc>
          <w:tcPr>
            <w:tcW w:w="1717" w:type="dxa"/>
            <w:gridSpan w:val="3"/>
          </w:tcPr>
          <w:p w14:paraId="18ABB55B" w14:textId="77777777" w:rsidR="006C32D2" w:rsidRPr="00A564B4" w:rsidRDefault="006C32D2" w:rsidP="006C32D2">
            <w:pPr>
              <w:pStyle w:val="TAL"/>
              <w:rPr>
                <w:lang w:eastAsia="en-US"/>
              </w:rPr>
            </w:pPr>
          </w:p>
        </w:tc>
      </w:tr>
      <w:tr w:rsidR="006C32D2" w:rsidRPr="00A564B4" w14:paraId="5BF80564" w14:textId="77777777" w:rsidTr="006C32D2">
        <w:trPr>
          <w:gridAfter w:val="2"/>
          <w:wAfter w:w="143" w:type="dxa"/>
          <w:cantSplit/>
          <w:jc w:val="center"/>
        </w:trPr>
        <w:tc>
          <w:tcPr>
            <w:tcW w:w="929" w:type="dxa"/>
            <w:gridSpan w:val="3"/>
          </w:tcPr>
          <w:p w14:paraId="0C334593" w14:textId="77777777" w:rsidR="006C32D2" w:rsidRPr="00A564B4" w:rsidRDefault="006C32D2" w:rsidP="006C32D2">
            <w:pPr>
              <w:pStyle w:val="TAL"/>
              <w:rPr>
                <w:lang w:eastAsia="en-US"/>
              </w:rPr>
            </w:pPr>
            <w:r w:rsidRPr="00A564B4">
              <w:rPr>
                <w:lang w:eastAsia="en-US"/>
              </w:rPr>
              <w:t>9.2.5.1</w:t>
            </w:r>
          </w:p>
        </w:tc>
        <w:tc>
          <w:tcPr>
            <w:tcW w:w="2960" w:type="dxa"/>
            <w:gridSpan w:val="2"/>
          </w:tcPr>
          <w:p w14:paraId="2600BDDE" w14:textId="77777777" w:rsidR="006C32D2" w:rsidRPr="00A564B4" w:rsidRDefault="006C32D2" w:rsidP="006C32D2">
            <w:pPr>
              <w:pStyle w:val="TAL"/>
              <w:rPr>
                <w:lang w:eastAsia="zh-CN"/>
              </w:rPr>
            </w:pPr>
            <w:r w:rsidRPr="00A564B4">
              <w:rPr>
                <w:lang w:eastAsia="zh-CN"/>
              </w:rPr>
              <w:t>FDD Absolute RSRQ Accuracy for E-UTRA Carrier Aggregation</w:t>
            </w:r>
          </w:p>
        </w:tc>
        <w:tc>
          <w:tcPr>
            <w:tcW w:w="828" w:type="dxa"/>
            <w:gridSpan w:val="2"/>
          </w:tcPr>
          <w:p w14:paraId="0580C099"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76963FB"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612D691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624F66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30D10CC" w14:textId="77777777" w:rsidR="006C32D2" w:rsidRPr="00A564B4" w:rsidRDefault="006C32D2" w:rsidP="006C32D2">
            <w:pPr>
              <w:pStyle w:val="TAL"/>
              <w:rPr>
                <w:lang w:eastAsia="en-US"/>
              </w:rPr>
            </w:pPr>
          </w:p>
        </w:tc>
        <w:tc>
          <w:tcPr>
            <w:tcW w:w="1717" w:type="dxa"/>
            <w:gridSpan w:val="3"/>
          </w:tcPr>
          <w:p w14:paraId="574A6455" w14:textId="77777777" w:rsidR="006C32D2" w:rsidRPr="00A564B4" w:rsidRDefault="006C32D2" w:rsidP="006C32D2">
            <w:pPr>
              <w:pStyle w:val="TAL"/>
              <w:rPr>
                <w:lang w:eastAsia="en-US"/>
              </w:rPr>
            </w:pPr>
            <w:r w:rsidRPr="00A564B4">
              <w:rPr>
                <w:lang w:eastAsia="en-US"/>
              </w:rPr>
              <w:t>2Rx, 4Rx</w:t>
            </w:r>
          </w:p>
        </w:tc>
      </w:tr>
      <w:tr w:rsidR="006C32D2" w:rsidRPr="00A564B4" w14:paraId="47722D59" w14:textId="77777777" w:rsidTr="006C32D2">
        <w:trPr>
          <w:gridAfter w:val="2"/>
          <w:wAfter w:w="143" w:type="dxa"/>
          <w:cantSplit/>
          <w:jc w:val="center"/>
        </w:trPr>
        <w:tc>
          <w:tcPr>
            <w:tcW w:w="929" w:type="dxa"/>
            <w:gridSpan w:val="3"/>
          </w:tcPr>
          <w:p w14:paraId="54F3B87A" w14:textId="77777777" w:rsidR="006C32D2" w:rsidRPr="00A564B4" w:rsidRDefault="006C32D2" w:rsidP="006C32D2">
            <w:pPr>
              <w:pStyle w:val="TAL"/>
              <w:rPr>
                <w:lang w:eastAsia="en-US"/>
              </w:rPr>
            </w:pPr>
            <w:r w:rsidRPr="00A564B4">
              <w:rPr>
                <w:lang w:eastAsia="en-US"/>
              </w:rPr>
              <w:t>9.2.5.2</w:t>
            </w:r>
          </w:p>
        </w:tc>
        <w:tc>
          <w:tcPr>
            <w:tcW w:w="2960" w:type="dxa"/>
            <w:gridSpan w:val="2"/>
          </w:tcPr>
          <w:p w14:paraId="24F8F06C" w14:textId="77777777" w:rsidR="006C32D2" w:rsidRPr="00A564B4" w:rsidRDefault="006C32D2" w:rsidP="006C32D2">
            <w:pPr>
              <w:pStyle w:val="TAL"/>
              <w:rPr>
                <w:lang w:eastAsia="zh-CN"/>
              </w:rPr>
            </w:pPr>
            <w:r w:rsidRPr="00A564B4">
              <w:rPr>
                <w:lang w:eastAsia="zh-CN"/>
              </w:rPr>
              <w:t>FDD Relative RSRQ Accuracy E-UTRA for Carrier Aggregation</w:t>
            </w:r>
          </w:p>
        </w:tc>
        <w:tc>
          <w:tcPr>
            <w:tcW w:w="828" w:type="dxa"/>
            <w:gridSpan w:val="2"/>
          </w:tcPr>
          <w:p w14:paraId="7D2C1960"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FD6764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1846C1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0348B12"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AC81905" w14:textId="77777777" w:rsidR="006C32D2" w:rsidRPr="00A564B4" w:rsidRDefault="006C32D2" w:rsidP="006C32D2">
            <w:pPr>
              <w:pStyle w:val="TAL"/>
              <w:rPr>
                <w:lang w:eastAsia="en-US"/>
              </w:rPr>
            </w:pPr>
          </w:p>
        </w:tc>
        <w:tc>
          <w:tcPr>
            <w:tcW w:w="1717" w:type="dxa"/>
            <w:gridSpan w:val="3"/>
          </w:tcPr>
          <w:p w14:paraId="39748DD6" w14:textId="77777777" w:rsidR="006C32D2" w:rsidRPr="00A564B4" w:rsidRDefault="006C32D2" w:rsidP="006C32D2">
            <w:pPr>
              <w:pStyle w:val="TAL"/>
              <w:rPr>
                <w:lang w:eastAsia="en-US"/>
              </w:rPr>
            </w:pPr>
            <w:r w:rsidRPr="00A564B4">
              <w:rPr>
                <w:lang w:eastAsia="en-US"/>
              </w:rPr>
              <w:t>2Rx, 4Rx</w:t>
            </w:r>
          </w:p>
        </w:tc>
      </w:tr>
      <w:tr w:rsidR="006C32D2" w:rsidRPr="00A564B4" w14:paraId="3BD05955" w14:textId="77777777" w:rsidTr="006C32D2">
        <w:trPr>
          <w:gridAfter w:val="2"/>
          <w:wAfter w:w="143" w:type="dxa"/>
          <w:cantSplit/>
          <w:jc w:val="center"/>
        </w:trPr>
        <w:tc>
          <w:tcPr>
            <w:tcW w:w="929" w:type="dxa"/>
            <w:gridSpan w:val="3"/>
          </w:tcPr>
          <w:p w14:paraId="02428AAC" w14:textId="77777777" w:rsidR="006C32D2" w:rsidRPr="00A564B4" w:rsidRDefault="006C32D2" w:rsidP="006C32D2">
            <w:pPr>
              <w:pStyle w:val="TAL"/>
              <w:rPr>
                <w:lang w:eastAsia="en-US"/>
              </w:rPr>
            </w:pPr>
            <w:r w:rsidRPr="00A564B4">
              <w:rPr>
                <w:lang w:eastAsia="en-US"/>
              </w:rPr>
              <w:t>9.2.6.1</w:t>
            </w:r>
          </w:p>
        </w:tc>
        <w:tc>
          <w:tcPr>
            <w:tcW w:w="2960" w:type="dxa"/>
            <w:gridSpan w:val="2"/>
          </w:tcPr>
          <w:p w14:paraId="4DCEAC12" w14:textId="77777777" w:rsidR="006C32D2" w:rsidRPr="00A564B4" w:rsidRDefault="006C32D2" w:rsidP="006C32D2">
            <w:pPr>
              <w:pStyle w:val="TAL"/>
              <w:rPr>
                <w:lang w:eastAsia="zh-CN"/>
              </w:rPr>
            </w:pPr>
            <w:r w:rsidRPr="00A564B4">
              <w:rPr>
                <w:lang w:eastAsia="zh-CN"/>
              </w:rPr>
              <w:t>TDD Absolute RSRQ Accuracy for E-UTRA Carrier Aggregation</w:t>
            </w:r>
          </w:p>
        </w:tc>
        <w:tc>
          <w:tcPr>
            <w:tcW w:w="828" w:type="dxa"/>
            <w:gridSpan w:val="2"/>
          </w:tcPr>
          <w:p w14:paraId="0CAC023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DDEA485" w14:textId="77777777" w:rsidR="006C32D2" w:rsidRPr="00A564B4" w:rsidRDefault="006C32D2" w:rsidP="006C32D2">
            <w:pPr>
              <w:pStyle w:val="TAL"/>
              <w:rPr>
                <w:lang w:eastAsia="en-US"/>
              </w:rPr>
            </w:pPr>
            <w:r w:rsidRPr="00A564B4">
              <w:rPr>
                <w:lang w:eastAsia="en-US"/>
              </w:rPr>
              <w:t>C19</w:t>
            </w:r>
          </w:p>
        </w:tc>
        <w:tc>
          <w:tcPr>
            <w:tcW w:w="2471" w:type="dxa"/>
            <w:gridSpan w:val="3"/>
          </w:tcPr>
          <w:p w14:paraId="215A4B4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2007794E" w14:textId="77777777" w:rsidR="006C32D2" w:rsidRPr="00A564B4" w:rsidRDefault="006C32D2" w:rsidP="006C32D2">
            <w:pPr>
              <w:pStyle w:val="TAL"/>
              <w:rPr>
                <w:lang w:eastAsia="en-US"/>
              </w:rPr>
            </w:pPr>
            <w:r w:rsidRPr="00A564B4">
              <w:rPr>
                <w:lang w:eastAsia="en-US"/>
              </w:rPr>
              <w:t>Either TC 9.2.6.1 or TC 9.2.12.1 or TC 9.2.22.1 or TC 9.2.24.1</w:t>
            </w:r>
            <w:r w:rsidRPr="00A564B4">
              <w:rPr>
                <w:lang w:eastAsia="zh-CN"/>
              </w:rPr>
              <w:t xml:space="preserve"> or TC </w:t>
            </w:r>
            <w:r w:rsidRPr="00A564B4">
              <w:rPr>
                <w:lang w:eastAsia="en-US"/>
              </w:rPr>
              <w:t>9.2.27.1 shall be executed.</w:t>
            </w:r>
            <w:r w:rsidRPr="00A564B4">
              <w:rPr>
                <w:lang w:eastAsia="en-US"/>
              </w:rPr>
              <w:br/>
              <w:t>(Note 1)</w:t>
            </w:r>
          </w:p>
        </w:tc>
        <w:tc>
          <w:tcPr>
            <w:tcW w:w="1695" w:type="dxa"/>
            <w:gridSpan w:val="3"/>
            <w:shd w:val="clear" w:color="auto" w:fill="auto"/>
          </w:tcPr>
          <w:p w14:paraId="59C55EE1" w14:textId="77777777" w:rsidR="006C32D2" w:rsidRPr="00A564B4" w:rsidRDefault="006C32D2" w:rsidP="006C32D2">
            <w:pPr>
              <w:pStyle w:val="TAL"/>
              <w:rPr>
                <w:lang w:eastAsia="en-US"/>
              </w:rPr>
            </w:pPr>
          </w:p>
        </w:tc>
        <w:tc>
          <w:tcPr>
            <w:tcW w:w="1717" w:type="dxa"/>
            <w:gridSpan w:val="3"/>
          </w:tcPr>
          <w:p w14:paraId="03D5CAC3" w14:textId="77777777" w:rsidR="006C32D2" w:rsidRPr="00A564B4" w:rsidRDefault="006C32D2" w:rsidP="006C32D2">
            <w:pPr>
              <w:pStyle w:val="TAL"/>
              <w:rPr>
                <w:lang w:eastAsia="en-US"/>
              </w:rPr>
            </w:pPr>
            <w:r w:rsidRPr="00A564B4">
              <w:rPr>
                <w:lang w:eastAsia="en-US"/>
              </w:rPr>
              <w:t>2Rx, 4Rx</w:t>
            </w:r>
          </w:p>
        </w:tc>
      </w:tr>
      <w:tr w:rsidR="006C32D2" w:rsidRPr="00A564B4" w14:paraId="1ACD2E64" w14:textId="77777777" w:rsidTr="006C32D2">
        <w:trPr>
          <w:gridAfter w:val="2"/>
          <w:wAfter w:w="143" w:type="dxa"/>
          <w:cantSplit/>
          <w:jc w:val="center"/>
        </w:trPr>
        <w:tc>
          <w:tcPr>
            <w:tcW w:w="929" w:type="dxa"/>
            <w:gridSpan w:val="3"/>
          </w:tcPr>
          <w:p w14:paraId="42FFD816" w14:textId="77777777" w:rsidR="006C32D2" w:rsidRPr="00A564B4" w:rsidRDefault="006C32D2" w:rsidP="006C32D2">
            <w:pPr>
              <w:pStyle w:val="TAL"/>
              <w:rPr>
                <w:lang w:eastAsia="en-US"/>
              </w:rPr>
            </w:pPr>
            <w:r w:rsidRPr="00A564B4">
              <w:rPr>
                <w:lang w:eastAsia="en-US"/>
              </w:rPr>
              <w:t>9.2.6.2</w:t>
            </w:r>
          </w:p>
        </w:tc>
        <w:tc>
          <w:tcPr>
            <w:tcW w:w="2960" w:type="dxa"/>
            <w:gridSpan w:val="2"/>
          </w:tcPr>
          <w:p w14:paraId="6C11A566" w14:textId="77777777" w:rsidR="006C32D2" w:rsidRPr="00A564B4" w:rsidRDefault="006C32D2" w:rsidP="006C32D2">
            <w:pPr>
              <w:pStyle w:val="TAL"/>
              <w:rPr>
                <w:lang w:eastAsia="zh-CN"/>
              </w:rPr>
            </w:pPr>
            <w:r w:rsidRPr="00A564B4">
              <w:rPr>
                <w:lang w:eastAsia="zh-CN"/>
              </w:rPr>
              <w:t>TDD Relative RSRQ Accuracy for E-UTRA Carrier Aggregation</w:t>
            </w:r>
          </w:p>
        </w:tc>
        <w:tc>
          <w:tcPr>
            <w:tcW w:w="828" w:type="dxa"/>
            <w:gridSpan w:val="2"/>
          </w:tcPr>
          <w:p w14:paraId="7C0318F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E28125"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15813D3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A151EA0"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37449ED7" w14:textId="77777777" w:rsidR="006C32D2" w:rsidRPr="00A564B4" w:rsidRDefault="006C32D2" w:rsidP="006C32D2">
            <w:pPr>
              <w:pStyle w:val="TAL"/>
              <w:rPr>
                <w:lang w:eastAsia="en-US"/>
              </w:rPr>
            </w:pPr>
          </w:p>
        </w:tc>
        <w:tc>
          <w:tcPr>
            <w:tcW w:w="1717" w:type="dxa"/>
            <w:gridSpan w:val="3"/>
          </w:tcPr>
          <w:p w14:paraId="5E8E7937" w14:textId="77777777" w:rsidR="006C32D2" w:rsidRPr="00A564B4" w:rsidRDefault="006C32D2" w:rsidP="006C32D2">
            <w:pPr>
              <w:pStyle w:val="TAL"/>
              <w:rPr>
                <w:lang w:eastAsia="en-US"/>
              </w:rPr>
            </w:pPr>
            <w:r w:rsidRPr="00A564B4">
              <w:rPr>
                <w:lang w:eastAsia="en-US"/>
              </w:rPr>
              <w:t>2Rx, 4Rx</w:t>
            </w:r>
          </w:p>
        </w:tc>
      </w:tr>
      <w:tr w:rsidR="006C32D2" w:rsidRPr="00A564B4" w14:paraId="1F4C8617" w14:textId="77777777" w:rsidTr="006C32D2">
        <w:trPr>
          <w:gridAfter w:val="2"/>
          <w:wAfter w:w="143" w:type="dxa"/>
          <w:cantSplit/>
          <w:jc w:val="center"/>
        </w:trPr>
        <w:tc>
          <w:tcPr>
            <w:tcW w:w="929" w:type="dxa"/>
            <w:gridSpan w:val="3"/>
          </w:tcPr>
          <w:p w14:paraId="4C796C06" w14:textId="77777777" w:rsidR="006C32D2" w:rsidRPr="00A564B4" w:rsidRDefault="006C32D2" w:rsidP="006C32D2">
            <w:pPr>
              <w:pStyle w:val="TAL"/>
              <w:rPr>
                <w:lang w:eastAsia="en-US"/>
              </w:rPr>
            </w:pPr>
            <w:r w:rsidRPr="00A564B4">
              <w:rPr>
                <w:lang w:eastAsia="zh-CN"/>
              </w:rPr>
              <w:t>9.2.7.1</w:t>
            </w:r>
          </w:p>
        </w:tc>
        <w:tc>
          <w:tcPr>
            <w:tcW w:w="2960" w:type="dxa"/>
            <w:gridSpan w:val="2"/>
          </w:tcPr>
          <w:p w14:paraId="6931F6C6" w14:textId="77777777" w:rsidR="006C32D2" w:rsidRPr="00A564B4" w:rsidRDefault="006C32D2" w:rsidP="006C32D2">
            <w:pPr>
              <w:pStyle w:val="TAL"/>
              <w:rPr>
                <w:lang w:eastAsia="zh-CN"/>
              </w:rPr>
            </w:pPr>
            <w:r w:rsidRPr="00A564B4">
              <w:rPr>
                <w:rFonts w:cs="Arial"/>
                <w:lang w:eastAsia="en-US"/>
              </w:rPr>
              <w:t xml:space="preserve">FDD RSRQ under Time Domain Measurement Resource Restriction with Non-MBSFN ABS </w:t>
            </w:r>
            <w:r w:rsidRPr="00A564B4">
              <w:rPr>
                <w:rFonts w:cs="Arial"/>
                <w:lang w:eastAsia="zh-CN"/>
              </w:rPr>
              <w:t>(eICIC)</w:t>
            </w:r>
          </w:p>
        </w:tc>
        <w:tc>
          <w:tcPr>
            <w:tcW w:w="828" w:type="dxa"/>
            <w:gridSpan w:val="2"/>
          </w:tcPr>
          <w:p w14:paraId="3CD4E68B" w14:textId="77777777" w:rsidR="006C32D2" w:rsidRPr="00A564B4" w:rsidRDefault="006C32D2" w:rsidP="006C32D2">
            <w:pPr>
              <w:pStyle w:val="TAL"/>
              <w:rPr>
                <w:lang w:eastAsia="en-US"/>
              </w:rPr>
            </w:pPr>
            <w:r w:rsidRPr="00A564B4">
              <w:rPr>
                <w:lang w:eastAsia="zh-CN"/>
              </w:rPr>
              <w:t>Rel-10</w:t>
            </w:r>
          </w:p>
        </w:tc>
        <w:tc>
          <w:tcPr>
            <w:tcW w:w="1275" w:type="dxa"/>
            <w:gridSpan w:val="4"/>
          </w:tcPr>
          <w:p w14:paraId="4E9D2974" w14:textId="77777777" w:rsidR="006C32D2" w:rsidRPr="00A564B4" w:rsidRDefault="006C32D2" w:rsidP="006C32D2">
            <w:pPr>
              <w:pStyle w:val="TAL"/>
              <w:rPr>
                <w:lang w:eastAsia="en-US"/>
              </w:rPr>
            </w:pPr>
            <w:r w:rsidRPr="00A564B4">
              <w:rPr>
                <w:lang w:eastAsia="en-US"/>
              </w:rPr>
              <w:t>C45</w:t>
            </w:r>
          </w:p>
        </w:tc>
        <w:tc>
          <w:tcPr>
            <w:tcW w:w="2471" w:type="dxa"/>
            <w:gridSpan w:val="3"/>
          </w:tcPr>
          <w:p w14:paraId="7E4C218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9AE2DF3" w14:textId="77777777" w:rsidR="006C32D2" w:rsidRPr="00A564B4" w:rsidRDefault="006C32D2" w:rsidP="006C32D2">
            <w:pPr>
              <w:pStyle w:val="TAL"/>
              <w:rPr>
                <w:lang w:eastAsia="en-US"/>
              </w:rPr>
            </w:pPr>
          </w:p>
        </w:tc>
        <w:tc>
          <w:tcPr>
            <w:tcW w:w="1695" w:type="dxa"/>
            <w:gridSpan w:val="3"/>
            <w:shd w:val="clear" w:color="auto" w:fill="auto"/>
          </w:tcPr>
          <w:p w14:paraId="3A25A642" w14:textId="77777777" w:rsidR="006C32D2" w:rsidRPr="00A564B4" w:rsidRDefault="006C32D2" w:rsidP="006C32D2">
            <w:pPr>
              <w:pStyle w:val="TAL"/>
              <w:rPr>
                <w:lang w:eastAsia="en-US"/>
              </w:rPr>
            </w:pPr>
          </w:p>
        </w:tc>
        <w:tc>
          <w:tcPr>
            <w:tcW w:w="1717" w:type="dxa"/>
            <w:gridSpan w:val="3"/>
          </w:tcPr>
          <w:p w14:paraId="516809CB" w14:textId="77777777" w:rsidR="006C32D2" w:rsidRPr="00A564B4" w:rsidRDefault="006C32D2" w:rsidP="006C32D2">
            <w:pPr>
              <w:pStyle w:val="TAL"/>
              <w:rPr>
                <w:lang w:eastAsia="en-US"/>
              </w:rPr>
            </w:pPr>
          </w:p>
        </w:tc>
      </w:tr>
      <w:tr w:rsidR="006C32D2" w:rsidRPr="00A564B4" w14:paraId="4C352365" w14:textId="77777777" w:rsidTr="006C32D2">
        <w:trPr>
          <w:gridAfter w:val="2"/>
          <w:wAfter w:w="143" w:type="dxa"/>
          <w:cantSplit/>
          <w:jc w:val="center"/>
        </w:trPr>
        <w:tc>
          <w:tcPr>
            <w:tcW w:w="929" w:type="dxa"/>
            <w:gridSpan w:val="3"/>
          </w:tcPr>
          <w:p w14:paraId="55C0F5EC" w14:textId="77777777" w:rsidR="006C32D2" w:rsidRPr="00A564B4" w:rsidRDefault="006C32D2" w:rsidP="006C32D2">
            <w:pPr>
              <w:pStyle w:val="TAL"/>
              <w:rPr>
                <w:lang w:eastAsia="zh-CN"/>
              </w:rPr>
            </w:pPr>
            <w:r w:rsidRPr="00A564B4">
              <w:rPr>
                <w:lang w:eastAsia="zh-CN"/>
              </w:rPr>
              <w:t>9.2.8.1</w:t>
            </w:r>
          </w:p>
        </w:tc>
        <w:tc>
          <w:tcPr>
            <w:tcW w:w="2960" w:type="dxa"/>
            <w:gridSpan w:val="2"/>
          </w:tcPr>
          <w:p w14:paraId="66A74935" w14:textId="77777777" w:rsidR="006C32D2" w:rsidRPr="00A564B4" w:rsidRDefault="006C32D2" w:rsidP="006C32D2">
            <w:pPr>
              <w:pStyle w:val="TAL"/>
              <w:rPr>
                <w:rFonts w:cs="Arial"/>
                <w:lang w:eastAsia="zh-CN"/>
              </w:rPr>
            </w:pPr>
            <w:r w:rsidRPr="00A564B4">
              <w:rPr>
                <w:rFonts w:cs="Arial"/>
                <w:lang w:eastAsia="en-US"/>
              </w:rPr>
              <w:t xml:space="preserve">TDD RSRQ under Time Domain Measurement Resource Restriction with Non-MBSFN ABS </w:t>
            </w:r>
            <w:r w:rsidRPr="00A564B4">
              <w:rPr>
                <w:rFonts w:cs="Arial"/>
                <w:lang w:eastAsia="zh-CN"/>
              </w:rPr>
              <w:t>(eICIC)</w:t>
            </w:r>
          </w:p>
        </w:tc>
        <w:tc>
          <w:tcPr>
            <w:tcW w:w="828" w:type="dxa"/>
            <w:gridSpan w:val="2"/>
          </w:tcPr>
          <w:p w14:paraId="3AB0545D" w14:textId="77777777" w:rsidR="006C32D2" w:rsidRPr="00A564B4" w:rsidRDefault="006C32D2" w:rsidP="006C32D2">
            <w:pPr>
              <w:pStyle w:val="TAL"/>
              <w:rPr>
                <w:lang w:eastAsia="zh-CN"/>
              </w:rPr>
            </w:pPr>
            <w:r w:rsidRPr="00A564B4">
              <w:rPr>
                <w:lang w:eastAsia="zh-CN"/>
              </w:rPr>
              <w:t>Rel-10</w:t>
            </w:r>
          </w:p>
        </w:tc>
        <w:tc>
          <w:tcPr>
            <w:tcW w:w="1275" w:type="dxa"/>
            <w:gridSpan w:val="4"/>
          </w:tcPr>
          <w:p w14:paraId="19A15306" w14:textId="77777777" w:rsidR="006C32D2" w:rsidRPr="00A564B4" w:rsidRDefault="006C32D2" w:rsidP="006C32D2">
            <w:pPr>
              <w:pStyle w:val="TAL"/>
              <w:rPr>
                <w:lang w:eastAsia="en-US"/>
              </w:rPr>
            </w:pPr>
            <w:r w:rsidRPr="00A564B4">
              <w:rPr>
                <w:lang w:eastAsia="en-US"/>
              </w:rPr>
              <w:t>C46</w:t>
            </w:r>
          </w:p>
        </w:tc>
        <w:tc>
          <w:tcPr>
            <w:tcW w:w="2471" w:type="dxa"/>
            <w:gridSpan w:val="3"/>
          </w:tcPr>
          <w:p w14:paraId="5CFABB7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9F767A1" w14:textId="77777777" w:rsidR="006C32D2" w:rsidRPr="00A564B4" w:rsidRDefault="006C32D2" w:rsidP="006C32D2">
            <w:pPr>
              <w:pStyle w:val="TAL"/>
              <w:rPr>
                <w:lang w:eastAsia="en-US"/>
              </w:rPr>
            </w:pPr>
          </w:p>
        </w:tc>
        <w:tc>
          <w:tcPr>
            <w:tcW w:w="1695" w:type="dxa"/>
            <w:gridSpan w:val="3"/>
            <w:shd w:val="clear" w:color="auto" w:fill="auto"/>
          </w:tcPr>
          <w:p w14:paraId="434F4E53" w14:textId="77777777" w:rsidR="006C32D2" w:rsidRPr="00A564B4" w:rsidRDefault="006C32D2" w:rsidP="006C32D2">
            <w:pPr>
              <w:pStyle w:val="TAL"/>
              <w:rPr>
                <w:lang w:eastAsia="en-US"/>
              </w:rPr>
            </w:pPr>
          </w:p>
        </w:tc>
        <w:tc>
          <w:tcPr>
            <w:tcW w:w="1717" w:type="dxa"/>
            <w:gridSpan w:val="3"/>
          </w:tcPr>
          <w:p w14:paraId="547CA0E4" w14:textId="77777777" w:rsidR="006C32D2" w:rsidRPr="00A564B4" w:rsidRDefault="006C32D2" w:rsidP="006C32D2">
            <w:pPr>
              <w:pStyle w:val="TAL"/>
              <w:rPr>
                <w:lang w:eastAsia="en-US"/>
              </w:rPr>
            </w:pPr>
          </w:p>
        </w:tc>
      </w:tr>
      <w:tr w:rsidR="006C32D2" w:rsidRPr="00A564B4" w14:paraId="36DA0FF6" w14:textId="77777777" w:rsidTr="006C32D2">
        <w:trPr>
          <w:gridAfter w:val="2"/>
          <w:wAfter w:w="143" w:type="dxa"/>
          <w:cantSplit/>
          <w:jc w:val="center"/>
        </w:trPr>
        <w:tc>
          <w:tcPr>
            <w:tcW w:w="929" w:type="dxa"/>
            <w:gridSpan w:val="3"/>
          </w:tcPr>
          <w:p w14:paraId="2D9BA7FE" w14:textId="77777777" w:rsidR="006C32D2" w:rsidRPr="00A564B4" w:rsidRDefault="006C32D2" w:rsidP="006C32D2">
            <w:pPr>
              <w:pStyle w:val="TAL"/>
              <w:rPr>
                <w:lang w:eastAsia="en-US"/>
              </w:rPr>
            </w:pPr>
            <w:r w:rsidRPr="00A564B4">
              <w:rPr>
                <w:lang w:eastAsia="en-US"/>
              </w:rPr>
              <w:t>9.2.9.1</w:t>
            </w:r>
          </w:p>
        </w:tc>
        <w:tc>
          <w:tcPr>
            <w:tcW w:w="2960" w:type="dxa"/>
            <w:gridSpan w:val="2"/>
          </w:tcPr>
          <w:p w14:paraId="47888DFE" w14:textId="77777777" w:rsidR="006C32D2" w:rsidRPr="00A564B4" w:rsidRDefault="006C32D2" w:rsidP="006C32D2">
            <w:pPr>
              <w:pStyle w:val="TAL"/>
              <w:rPr>
                <w:lang w:eastAsia="en-US"/>
              </w:rPr>
            </w:pPr>
            <w:r w:rsidRPr="00A564B4">
              <w:rPr>
                <w:lang w:eastAsia="en-US"/>
              </w:rPr>
              <w:t>FDD Absolute RSRQ under Time Domain Measurement Resource Restriction with MBSFN ABS (eICIC)</w:t>
            </w:r>
          </w:p>
        </w:tc>
        <w:tc>
          <w:tcPr>
            <w:tcW w:w="828" w:type="dxa"/>
            <w:gridSpan w:val="2"/>
          </w:tcPr>
          <w:p w14:paraId="5CBC377E"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BA9BE08" w14:textId="77777777" w:rsidR="006C32D2" w:rsidRPr="00A564B4" w:rsidRDefault="006C32D2" w:rsidP="006C32D2">
            <w:pPr>
              <w:pStyle w:val="TAL"/>
              <w:rPr>
                <w:lang w:eastAsia="en-US"/>
              </w:rPr>
            </w:pPr>
            <w:r w:rsidRPr="00A564B4">
              <w:rPr>
                <w:lang w:eastAsia="en-US"/>
              </w:rPr>
              <w:t>C45</w:t>
            </w:r>
          </w:p>
        </w:tc>
        <w:tc>
          <w:tcPr>
            <w:tcW w:w="2471" w:type="dxa"/>
            <w:gridSpan w:val="3"/>
          </w:tcPr>
          <w:p w14:paraId="79EC09E7"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6F44CA51" w14:textId="77777777" w:rsidR="006C32D2" w:rsidRPr="00A564B4" w:rsidRDefault="006C32D2" w:rsidP="006C32D2">
            <w:pPr>
              <w:pStyle w:val="TAL"/>
              <w:rPr>
                <w:lang w:eastAsia="en-US"/>
              </w:rPr>
            </w:pPr>
          </w:p>
        </w:tc>
        <w:tc>
          <w:tcPr>
            <w:tcW w:w="1695" w:type="dxa"/>
            <w:gridSpan w:val="3"/>
            <w:shd w:val="clear" w:color="auto" w:fill="auto"/>
          </w:tcPr>
          <w:p w14:paraId="3D1278BE" w14:textId="77777777" w:rsidR="006C32D2" w:rsidRPr="00A564B4" w:rsidRDefault="006C32D2" w:rsidP="006C32D2">
            <w:pPr>
              <w:pStyle w:val="TAL"/>
              <w:rPr>
                <w:lang w:eastAsia="en-US"/>
              </w:rPr>
            </w:pPr>
          </w:p>
        </w:tc>
        <w:tc>
          <w:tcPr>
            <w:tcW w:w="1717" w:type="dxa"/>
            <w:gridSpan w:val="3"/>
          </w:tcPr>
          <w:p w14:paraId="08AED97C" w14:textId="77777777" w:rsidR="006C32D2" w:rsidRPr="00A564B4" w:rsidRDefault="006C32D2" w:rsidP="006C32D2">
            <w:pPr>
              <w:pStyle w:val="TAL"/>
              <w:rPr>
                <w:lang w:eastAsia="en-US"/>
              </w:rPr>
            </w:pPr>
          </w:p>
        </w:tc>
      </w:tr>
      <w:tr w:rsidR="006C32D2" w:rsidRPr="00A564B4" w14:paraId="604D0D42" w14:textId="77777777" w:rsidTr="006C32D2">
        <w:trPr>
          <w:gridAfter w:val="2"/>
          <w:wAfter w:w="143" w:type="dxa"/>
          <w:cantSplit/>
          <w:jc w:val="center"/>
        </w:trPr>
        <w:tc>
          <w:tcPr>
            <w:tcW w:w="929" w:type="dxa"/>
            <w:gridSpan w:val="3"/>
          </w:tcPr>
          <w:p w14:paraId="66A326C2" w14:textId="77777777" w:rsidR="006C32D2" w:rsidRPr="00A564B4" w:rsidRDefault="006C32D2" w:rsidP="006C32D2">
            <w:pPr>
              <w:pStyle w:val="TAL"/>
              <w:rPr>
                <w:lang w:eastAsia="en-US"/>
              </w:rPr>
            </w:pPr>
            <w:r w:rsidRPr="00A564B4">
              <w:rPr>
                <w:lang w:eastAsia="en-US"/>
              </w:rPr>
              <w:t>9.2.10.1</w:t>
            </w:r>
          </w:p>
        </w:tc>
        <w:tc>
          <w:tcPr>
            <w:tcW w:w="2960" w:type="dxa"/>
            <w:gridSpan w:val="2"/>
          </w:tcPr>
          <w:p w14:paraId="1C12CAE1" w14:textId="77777777" w:rsidR="006C32D2" w:rsidRPr="00A564B4" w:rsidRDefault="006C32D2" w:rsidP="006C32D2">
            <w:pPr>
              <w:pStyle w:val="TAL"/>
              <w:rPr>
                <w:lang w:eastAsia="en-US"/>
              </w:rPr>
            </w:pPr>
            <w:r w:rsidRPr="00A564B4">
              <w:rPr>
                <w:lang w:eastAsia="en-US"/>
              </w:rPr>
              <w:t>TDD Absolute RSRQ under Time Domain Measurement Resource Restriction with MBSFN ABS (eICIC)</w:t>
            </w:r>
          </w:p>
        </w:tc>
        <w:tc>
          <w:tcPr>
            <w:tcW w:w="828" w:type="dxa"/>
            <w:gridSpan w:val="2"/>
          </w:tcPr>
          <w:p w14:paraId="17FDCA85" w14:textId="77777777" w:rsidR="006C32D2" w:rsidRPr="00A564B4" w:rsidRDefault="006C32D2" w:rsidP="006C32D2">
            <w:pPr>
              <w:pStyle w:val="TAL"/>
              <w:rPr>
                <w:lang w:eastAsia="en-US"/>
              </w:rPr>
            </w:pPr>
            <w:r w:rsidRPr="00A564B4">
              <w:rPr>
                <w:lang w:eastAsia="zh-CN"/>
              </w:rPr>
              <w:t>Rel-10</w:t>
            </w:r>
          </w:p>
        </w:tc>
        <w:tc>
          <w:tcPr>
            <w:tcW w:w="1275" w:type="dxa"/>
            <w:gridSpan w:val="4"/>
          </w:tcPr>
          <w:p w14:paraId="7E4F0D4E" w14:textId="77777777" w:rsidR="006C32D2" w:rsidRPr="00A564B4" w:rsidRDefault="006C32D2" w:rsidP="006C32D2">
            <w:pPr>
              <w:pStyle w:val="TAL"/>
              <w:rPr>
                <w:lang w:eastAsia="en-US"/>
              </w:rPr>
            </w:pPr>
            <w:r w:rsidRPr="00A564B4">
              <w:rPr>
                <w:lang w:eastAsia="en-US"/>
              </w:rPr>
              <w:t>C46</w:t>
            </w:r>
          </w:p>
        </w:tc>
        <w:tc>
          <w:tcPr>
            <w:tcW w:w="2471" w:type="dxa"/>
            <w:gridSpan w:val="3"/>
          </w:tcPr>
          <w:p w14:paraId="39BE63FF"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80EEE73" w14:textId="77777777" w:rsidR="006C32D2" w:rsidRPr="00A564B4" w:rsidRDefault="006C32D2" w:rsidP="006C32D2">
            <w:pPr>
              <w:pStyle w:val="TAL"/>
              <w:rPr>
                <w:lang w:eastAsia="en-US"/>
              </w:rPr>
            </w:pPr>
          </w:p>
        </w:tc>
        <w:tc>
          <w:tcPr>
            <w:tcW w:w="1695" w:type="dxa"/>
            <w:gridSpan w:val="3"/>
            <w:shd w:val="clear" w:color="auto" w:fill="auto"/>
          </w:tcPr>
          <w:p w14:paraId="4FDE9030" w14:textId="77777777" w:rsidR="006C32D2" w:rsidRPr="00A564B4" w:rsidRDefault="006C32D2" w:rsidP="006C32D2">
            <w:pPr>
              <w:pStyle w:val="TAL"/>
              <w:rPr>
                <w:lang w:eastAsia="en-US"/>
              </w:rPr>
            </w:pPr>
          </w:p>
        </w:tc>
        <w:tc>
          <w:tcPr>
            <w:tcW w:w="1717" w:type="dxa"/>
            <w:gridSpan w:val="3"/>
          </w:tcPr>
          <w:p w14:paraId="284E562F" w14:textId="77777777" w:rsidR="006C32D2" w:rsidRPr="00A564B4" w:rsidRDefault="006C32D2" w:rsidP="006C32D2">
            <w:pPr>
              <w:pStyle w:val="TAL"/>
              <w:rPr>
                <w:lang w:eastAsia="en-US"/>
              </w:rPr>
            </w:pPr>
          </w:p>
        </w:tc>
      </w:tr>
      <w:tr w:rsidR="006C32D2" w:rsidRPr="00A564B4" w14:paraId="0933029B" w14:textId="77777777" w:rsidTr="006C32D2">
        <w:trPr>
          <w:gridAfter w:val="2"/>
          <w:wAfter w:w="143" w:type="dxa"/>
          <w:cantSplit/>
          <w:jc w:val="center"/>
        </w:trPr>
        <w:tc>
          <w:tcPr>
            <w:tcW w:w="929" w:type="dxa"/>
            <w:gridSpan w:val="3"/>
          </w:tcPr>
          <w:p w14:paraId="0702820F" w14:textId="77777777" w:rsidR="006C32D2" w:rsidRPr="00A564B4" w:rsidRDefault="006C32D2" w:rsidP="006C32D2">
            <w:pPr>
              <w:pStyle w:val="TAL"/>
              <w:rPr>
                <w:lang w:eastAsia="en-US"/>
              </w:rPr>
            </w:pPr>
            <w:r w:rsidRPr="00A564B4">
              <w:rPr>
                <w:lang w:eastAsia="en-US"/>
              </w:rPr>
              <w:t>9.2.11.1</w:t>
            </w:r>
          </w:p>
        </w:tc>
        <w:tc>
          <w:tcPr>
            <w:tcW w:w="2960" w:type="dxa"/>
            <w:gridSpan w:val="2"/>
          </w:tcPr>
          <w:p w14:paraId="06442E34"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20MHz</w:t>
            </w:r>
          </w:p>
        </w:tc>
        <w:tc>
          <w:tcPr>
            <w:tcW w:w="828" w:type="dxa"/>
            <w:gridSpan w:val="2"/>
          </w:tcPr>
          <w:p w14:paraId="00AD2F93" w14:textId="77777777" w:rsidR="006C32D2" w:rsidRPr="00A564B4" w:rsidRDefault="006C32D2" w:rsidP="006C32D2">
            <w:pPr>
              <w:pStyle w:val="TAL"/>
              <w:rPr>
                <w:lang w:eastAsia="zh-CN"/>
              </w:rPr>
            </w:pPr>
            <w:r w:rsidRPr="00A564B4">
              <w:rPr>
                <w:lang w:eastAsia="zh-CN"/>
              </w:rPr>
              <w:t>Rel-10</w:t>
            </w:r>
          </w:p>
        </w:tc>
        <w:tc>
          <w:tcPr>
            <w:tcW w:w="1275" w:type="dxa"/>
            <w:gridSpan w:val="4"/>
          </w:tcPr>
          <w:p w14:paraId="0F06D41A" w14:textId="77777777" w:rsidR="006C32D2" w:rsidRPr="00A564B4" w:rsidRDefault="006C32D2" w:rsidP="006C32D2">
            <w:pPr>
              <w:pStyle w:val="TAL"/>
              <w:rPr>
                <w:lang w:eastAsia="en-US"/>
              </w:rPr>
            </w:pPr>
            <w:r w:rsidRPr="00A564B4">
              <w:rPr>
                <w:lang w:eastAsia="en-US"/>
              </w:rPr>
              <w:t>C18</w:t>
            </w:r>
          </w:p>
        </w:tc>
        <w:tc>
          <w:tcPr>
            <w:tcW w:w="2471" w:type="dxa"/>
            <w:gridSpan w:val="3"/>
          </w:tcPr>
          <w:p w14:paraId="140397A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68DEAFF5"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421145F9" w14:textId="77777777" w:rsidR="006C32D2" w:rsidRPr="00A564B4" w:rsidRDefault="006C32D2" w:rsidP="006C32D2">
            <w:pPr>
              <w:pStyle w:val="TAL"/>
              <w:rPr>
                <w:lang w:eastAsia="en-US"/>
              </w:rPr>
            </w:pPr>
          </w:p>
        </w:tc>
        <w:tc>
          <w:tcPr>
            <w:tcW w:w="1717" w:type="dxa"/>
            <w:gridSpan w:val="3"/>
          </w:tcPr>
          <w:p w14:paraId="2BB63C46" w14:textId="77777777" w:rsidR="006C32D2" w:rsidRPr="00A564B4" w:rsidRDefault="006C32D2" w:rsidP="006C32D2">
            <w:pPr>
              <w:pStyle w:val="TAL"/>
              <w:rPr>
                <w:lang w:eastAsia="en-US"/>
              </w:rPr>
            </w:pPr>
            <w:r w:rsidRPr="00A564B4">
              <w:rPr>
                <w:lang w:eastAsia="en-US"/>
              </w:rPr>
              <w:t>2Rx, 4Rx</w:t>
            </w:r>
          </w:p>
        </w:tc>
      </w:tr>
      <w:tr w:rsidR="006C32D2" w:rsidRPr="00A564B4" w14:paraId="51FEE67E" w14:textId="77777777" w:rsidTr="006C32D2">
        <w:trPr>
          <w:gridAfter w:val="2"/>
          <w:wAfter w:w="143" w:type="dxa"/>
          <w:cantSplit/>
          <w:jc w:val="center"/>
        </w:trPr>
        <w:tc>
          <w:tcPr>
            <w:tcW w:w="929" w:type="dxa"/>
            <w:gridSpan w:val="3"/>
          </w:tcPr>
          <w:p w14:paraId="04F79821" w14:textId="77777777" w:rsidR="006C32D2" w:rsidRPr="00A564B4" w:rsidRDefault="006C32D2" w:rsidP="006C32D2">
            <w:pPr>
              <w:pStyle w:val="TAL"/>
              <w:rPr>
                <w:lang w:eastAsia="en-US"/>
              </w:rPr>
            </w:pPr>
            <w:r w:rsidRPr="00A564B4">
              <w:rPr>
                <w:lang w:eastAsia="en-US"/>
              </w:rPr>
              <w:t>9.2.11.2</w:t>
            </w:r>
          </w:p>
        </w:tc>
        <w:tc>
          <w:tcPr>
            <w:tcW w:w="2960" w:type="dxa"/>
            <w:gridSpan w:val="2"/>
          </w:tcPr>
          <w:p w14:paraId="2993D6B9" w14:textId="77777777" w:rsidR="006C32D2" w:rsidRPr="00A564B4" w:rsidRDefault="006C32D2" w:rsidP="006C32D2">
            <w:pPr>
              <w:pStyle w:val="TAL"/>
              <w:rPr>
                <w:lang w:eastAsia="en-US"/>
              </w:rPr>
            </w:pPr>
            <w:r w:rsidRPr="00A564B4">
              <w:rPr>
                <w:lang w:eastAsia="en-US"/>
              </w:rPr>
              <w:t>FDD Relative RSRQ Accuracy for E-UTRA Carrier Aggregation</w:t>
            </w:r>
            <w:r w:rsidRPr="00A564B4">
              <w:rPr>
                <w:lang w:eastAsia="zh-CN"/>
              </w:rPr>
              <w:t xml:space="preserve"> for 20MHz</w:t>
            </w:r>
          </w:p>
        </w:tc>
        <w:tc>
          <w:tcPr>
            <w:tcW w:w="828" w:type="dxa"/>
            <w:gridSpan w:val="2"/>
          </w:tcPr>
          <w:p w14:paraId="27A13B8B" w14:textId="77777777" w:rsidR="006C32D2" w:rsidRPr="00A564B4" w:rsidRDefault="006C32D2" w:rsidP="006C32D2">
            <w:pPr>
              <w:pStyle w:val="TAL"/>
              <w:rPr>
                <w:lang w:eastAsia="zh-CN"/>
              </w:rPr>
            </w:pPr>
            <w:r w:rsidRPr="00A564B4">
              <w:rPr>
                <w:lang w:eastAsia="zh-CN"/>
              </w:rPr>
              <w:t>Rel-10</w:t>
            </w:r>
          </w:p>
        </w:tc>
        <w:tc>
          <w:tcPr>
            <w:tcW w:w="1275" w:type="dxa"/>
            <w:gridSpan w:val="4"/>
          </w:tcPr>
          <w:p w14:paraId="6F761025" w14:textId="77777777" w:rsidR="006C32D2" w:rsidRPr="00A564B4" w:rsidRDefault="006C32D2" w:rsidP="006C32D2">
            <w:pPr>
              <w:pStyle w:val="TAL"/>
              <w:rPr>
                <w:lang w:eastAsia="en-US"/>
              </w:rPr>
            </w:pPr>
            <w:r w:rsidRPr="00A564B4">
              <w:rPr>
                <w:lang w:eastAsia="en-US"/>
              </w:rPr>
              <w:t>C18</w:t>
            </w:r>
          </w:p>
        </w:tc>
        <w:tc>
          <w:tcPr>
            <w:tcW w:w="2471" w:type="dxa"/>
            <w:gridSpan w:val="3"/>
          </w:tcPr>
          <w:p w14:paraId="1F5654A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DFB46CA"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3BD79A56" w14:textId="77777777" w:rsidR="006C32D2" w:rsidRPr="00A564B4" w:rsidRDefault="006C32D2" w:rsidP="006C32D2">
            <w:pPr>
              <w:pStyle w:val="TAL"/>
              <w:rPr>
                <w:lang w:eastAsia="en-US"/>
              </w:rPr>
            </w:pPr>
          </w:p>
        </w:tc>
        <w:tc>
          <w:tcPr>
            <w:tcW w:w="1717" w:type="dxa"/>
            <w:gridSpan w:val="3"/>
          </w:tcPr>
          <w:p w14:paraId="59489EBF" w14:textId="77777777" w:rsidR="006C32D2" w:rsidRPr="00A564B4" w:rsidRDefault="006C32D2" w:rsidP="006C32D2">
            <w:pPr>
              <w:pStyle w:val="TAL"/>
              <w:rPr>
                <w:lang w:eastAsia="en-US"/>
              </w:rPr>
            </w:pPr>
            <w:r w:rsidRPr="00A564B4">
              <w:rPr>
                <w:lang w:eastAsia="en-US"/>
              </w:rPr>
              <w:t>2Rx, 4Rx</w:t>
            </w:r>
          </w:p>
        </w:tc>
      </w:tr>
      <w:tr w:rsidR="006C32D2" w:rsidRPr="00A564B4" w14:paraId="03E66C5D" w14:textId="77777777" w:rsidTr="006C32D2">
        <w:trPr>
          <w:gridAfter w:val="2"/>
          <w:wAfter w:w="143" w:type="dxa"/>
          <w:cantSplit/>
          <w:jc w:val="center"/>
        </w:trPr>
        <w:tc>
          <w:tcPr>
            <w:tcW w:w="929" w:type="dxa"/>
            <w:gridSpan w:val="3"/>
          </w:tcPr>
          <w:p w14:paraId="3ADD5933" w14:textId="77777777" w:rsidR="006C32D2" w:rsidRPr="00A564B4" w:rsidRDefault="006C32D2" w:rsidP="006C32D2">
            <w:pPr>
              <w:pStyle w:val="TAL"/>
              <w:rPr>
                <w:lang w:eastAsia="en-US"/>
              </w:rPr>
            </w:pPr>
            <w:r w:rsidRPr="00A564B4">
              <w:rPr>
                <w:lang w:eastAsia="zh-CN"/>
              </w:rPr>
              <w:t>9.2.12.1</w:t>
            </w:r>
          </w:p>
        </w:tc>
        <w:tc>
          <w:tcPr>
            <w:tcW w:w="2960" w:type="dxa"/>
            <w:gridSpan w:val="2"/>
          </w:tcPr>
          <w:p w14:paraId="58B3C2C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w:t>
            </w:r>
          </w:p>
        </w:tc>
        <w:tc>
          <w:tcPr>
            <w:tcW w:w="828" w:type="dxa"/>
            <w:gridSpan w:val="2"/>
          </w:tcPr>
          <w:p w14:paraId="03454B6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46A7DD8" w14:textId="77777777" w:rsidR="006C32D2" w:rsidRPr="00A564B4" w:rsidRDefault="006C32D2" w:rsidP="006C32D2">
            <w:pPr>
              <w:pStyle w:val="TAL"/>
              <w:rPr>
                <w:lang w:eastAsia="en-US"/>
              </w:rPr>
            </w:pPr>
            <w:r w:rsidRPr="00A564B4">
              <w:rPr>
                <w:lang w:eastAsia="en-US"/>
              </w:rPr>
              <w:t>C19</w:t>
            </w:r>
          </w:p>
        </w:tc>
        <w:tc>
          <w:tcPr>
            <w:tcW w:w="2471" w:type="dxa"/>
            <w:gridSpan w:val="3"/>
          </w:tcPr>
          <w:p w14:paraId="546A8FA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714DAE6"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61E6101" w14:textId="77777777" w:rsidR="006C32D2" w:rsidRPr="00A564B4" w:rsidRDefault="006C32D2" w:rsidP="006C32D2">
            <w:pPr>
              <w:pStyle w:val="TAL"/>
              <w:rPr>
                <w:lang w:eastAsia="en-US"/>
              </w:rPr>
            </w:pPr>
          </w:p>
        </w:tc>
        <w:tc>
          <w:tcPr>
            <w:tcW w:w="1717" w:type="dxa"/>
            <w:gridSpan w:val="3"/>
          </w:tcPr>
          <w:p w14:paraId="267C26BA" w14:textId="77777777" w:rsidR="006C32D2" w:rsidRPr="00A564B4" w:rsidRDefault="006C32D2" w:rsidP="006C32D2">
            <w:pPr>
              <w:pStyle w:val="TAL"/>
              <w:rPr>
                <w:lang w:eastAsia="en-US"/>
              </w:rPr>
            </w:pPr>
            <w:r w:rsidRPr="00A564B4">
              <w:rPr>
                <w:lang w:eastAsia="en-US"/>
              </w:rPr>
              <w:t>2Rx, 4Rx</w:t>
            </w:r>
          </w:p>
        </w:tc>
      </w:tr>
      <w:tr w:rsidR="006C32D2" w:rsidRPr="00A564B4" w14:paraId="26647379" w14:textId="77777777" w:rsidTr="006C32D2">
        <w:trPr>
          <w:gridAfter w:val="2"/>
          <w:wAfter w:w="143" w:type="dxa"/>
          <w:cantSplit/>
          <w:jc w:val="center"/>
        </w:trPr>
        <w:tc>
          <w:tcPr>
            <w:tcW w:w="929" w:type="dxa"/>
            <w:gridSpan w:val="3"/>
          </w:tcPr>
          <w:p w14:paraId="39D7E781" w14:textId="77777777" w:rsidR="006C32D2" w:rsidRPr="00A564B4" w:rsidRDefault="006C32D2" w:rsidP="006C32D2">
            <w:pPr>
              <w:pStyle w:val="TAL"/>
              <w:rPr>
                <w:lang w:eastAsia="en-US"/>
              </w:rPr>
            </w:pPr>
            <w:r w:rsidRPr="00A564B4">
              <w:rPr>
                <w:lang w:eastAsia="zh-CN"/>
              </w:rPr>
              <w:t>9.2.12.2</w:t>
            </w:r>
          </w:p>
        </w:tc>
        <w:tc>
          <w:tcPr>
            <w:tcW w:w="2960" w:type="dxa"/>
            <w:gridSpan w:val="2"/>
          </w:tcPr>
          <w:p w14:paraId="2AD910CA"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w:t>
            </w:r>
          </w:p>
        </w:tc>
        <w:tc>
          <w:tcPr>
            <w:tcW w:w="828" w:type="dxa"/>
            <w:gridSpan w:val="2"/>
          </w:tcPr>
          <w:p w14:paraId="6465CF73"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0D46637" w14:textId="77777777" w:rsidR="006C32D2" w:rsidRPr="00A564B4" w:rsidRDefault="006C32D2" w:rsidP="006C32D2">
            <w:pPr>
              <w:pStyle w:val="TAL"/>
              <w:rPr>
                <w:lang w:eastAsia="en-US"/>
              </w:rPr>
            </w:pPr>
            <w:r w:rsidRPr="00A564B4">
              <w:rPr>
                <w:lang w:eastAsia="en-US"/>
              </w:rPr>
              <w:t>C19</w:t>
            </w:r>
          </w:p>
        </w:tc>
        <w:tc>
          <w:tcPr>
            <w:tcW w:w="2471" w:type="dxa"/>
            <w:gridSpan w:val="3"/>
          </w:tcPr>
          <w:p w14:paraId="5F6213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0A599BD"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7C07D6C7" w14:textId="77777777" w:rsidR="006C32D2" w:rsidRPr="00A564B4" w:rsidRDefault="006C32D2" w:rsidP="006C32D2">
            <w:pPr>
              <w:pStyle w:val="TAL"/>
              <w:rPr>
                <w:lang w:eastAsia="en-US"/>
              </w:rPr>
            </w:pPr>
          </w:p>
        </w:tc>
        <w:tc>
          <w:tcPr>
            <w:tcW w:w="1717" w:type="dxa"/>
            <w:gridSpan w:val="3"/>
          </w:tcPr>
          <w:p w14:paraId="53C77871" w14:textId="77777777" w:rsidR="006C32D2" w:rsidRPr="00A564B4" w:rsidRDefault="006C32D2" w:rsidP="006C32D2">
            <w:pPr>
              <w:pStyle w:val="TAL"/>
              <w:rPr>
                <w:lang w:eastAsia="en-US"/>
              </w:rPr>
            </w:pPr>
            <w:r w:rsidRPr="00A564B4">
              <w:rPr>
                <w:lang w:eastAsia="en-US"/>
              </w:rPr>
              <w:t>2Rx, 4Rx</w:t>
            </w:r>
          </w:p>
        </w:tc>
      </w:tr>
      <w:tr w:rsidR="006C32D2" w:rsidRPr="00A564B4" w14:paraId="3404ADD8" w14:textId="77777777" w:rsidTr="006C32D2">
        <w:trPr>
          <w:gridAfter w:val="2"/>
          <w:wAfter w:w="143" w:type="dxa"/>
          <w:cantSplit/>
          <w:jc w:val="center"/>
        </w:trPr>
        <w:tc>
          <w:tcPr>
            <w:tcW w:w="929" w:type="dxa"/>
            <w:gridSpan w:val="3"/>
          </w:tcPr>
          <w:p w14:paraId="76AEBC6D" w14:textId="77777777" w:rsidR="006C32D2" w:rsidRPr="00A564B4" w:rsidRDefault="006C32D2" w:rsidP="006C32D2">
            <w:pPr>
              <w:pStyle w:val="TAL"/>
              <w:rPr>
                <w:lang w:eastAsia="zh-CN"/>
              </w:rPr>
            </w:pPr>
            <w:r w:rsidRPr="00A564B4">
              <w:rPr>
                <w:lang w:eastAsia="zh-CN"/>
              </w:rPr>
              <w:t>9.2.15.1</w:t>
            </w:r>
          </w:p>
        </w:tc>
        <w:tc>
          <w:tcPr>
            <w:tcW w:w="2960" w:type="dxa"/>
            <w:gridSpan w:val="2"/>
          </w:tcPr>
          <w:p w14:paraId="287F88C7" w14:textId="77777777" w:rsidR="006C32D2" w:rsidRPr="00A564B4" w:rsidRDefault="006C32D2" w:rsidP="006C32D2">
            <w:pPr>
              <w:pStyle w:val="TAL"/>
              <w:rPr>
                <w:lang w:eastAsia="en-US"/>
              </w:rPr>
            </w:pPr>
            <w:r w:rsidRPr="00A564B4">
              <w:rPr>
                <w:lang w:eastAsia="en-US"/>
              </w:rPr>
              <w:t>FDD RSRQ Accuracy under Time Domain Measurement Resource Restriction with CRS Assistance Information and Non-MBSFN ABS (feICIC)</w:t>
            </w:r>
          </w:p>
        </w:tc>
        <w:tc>
          <w:tcPr>
            <w:tcW w:w="828" w:type="dxa"/>
            <w:gridSpan w:val="2"/>
          </w:tcPr>
          <w:p w14:paraId="3FAEF26A" w14:textId="77777777" w:rsidR="006C32D2" w:rsidRPr="00A564B4" w:rsidRDefault="006C32D2" w:rsidP="006C32D2">
            <w:pPr>
              <w:pStyle w:val="TAL"/>
              <w:rPr>
                <w:lang w:eastAsia="zh-CN"/>
              </w:rPr>
            </w:pPr>
            <w:r w:rsidRPr="00A564B4">
              <w:rPr>
                <w:lang w:eastAsia="zh-CN"/>
              </w:rPr>
              <w:t>Rel-11</w:t>
            </w:r>
          </w:p>
        </w:tc>
        <w:tc>
          <w:tcPr>
            <w:tcW w:w="1275" w:type="dxa"/>
            <w:gridSpan w:val="4"/>
          </w:tcPr>
          <w:p w14:paraId="3596A839" w14:textId="77777777" w:rsidR="006C32D2" w:rsidRPr="00A564B4" w:rsidRDefault="006C32D2" w:rsidP="006C32D2">
            <w:pPr>
              <w:pStyle w:val="TAL"/>
              <w:rPr>
                <w:lang w:eastAsia="en-US"/>
              </w:rPr>
            </w:pPr>
            <w:r w:rsidRPr="00A564B4">
              <w:rPr>
                <w:lang w:eastAsia="en-US"/>
              </w:rPr>
              <w:t>C59</w:t>
            </w:r>
          </w:p>
        </w:tc>
        <w:tc>
          <w:tcPr>
            <w:tcW w:w="2471" w:type="dxa"/>
            <w:gridSpan w:val="3"/>
          </w:tcPr>
          <w:p w14:paraId="6FC052C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0343505" w14:textId="77777777" w:rsidR="006C32D2" w:rsidRPr="00A564B4" w:rsidRDefault="006C32D2" w:rsidP="006C32D2">
            <w:pPr>
              <w:pStyle w:val="TAL"/>
              <w:rPr>
                <w:lang w:eastAsia="en-US"/>
              </w:rPr>
            </w:pPr>
          </w:p>
        </w:tc>
        <w:tc>
          <w:tcPr>
            <w:tcW w:w="1695" w:type="dxa"/>
            <w:gridSpan w:val="3"/>
            <w:shd w:val="clear" w:color="auto" w:fill="auto"/>
          </w:tcPr>
          <w:p w14:paraId="2DE2D88F" w14:textId="77777777" w:rsidR="006C32D2" w:rsidRPr="00A564B4" w:rsidRDefault="006C32D2" w:rsidP="006C32D2">
            <w:pPr>
              <w:pStyle w:val="TAL"/>
              <w:rPr>
                <w:lang w:eastAsia="en-US"/>
              </w:rPr>
            </w:pPr>
          </w:p>
        </w:tc>
        <w:tc>
          <w:tcPr>
            <w:tcW w:w="1717" w:type="dxa"/>
            <w:gridSpan w:val="3"/>
          </w:tcPr>
          <w:p w14:paraId="729AB452" w14:textId="77777777" w:rsidR="006C32D2" w:rsidRPr="00A564B4" w:rsidRDefault="006C32D2" w:rsidP="006C32D2">
            <w:pPr>
              <w:pStyle w:val="TAL"/>
              <w:rPr>
                <w:lang w:eastAsia="en-US"/>
              </w:rPr>
            </w:pPr>
          </w:p>
        </w:tc>
      </w:tr>
      <w:tr w:rsidR="006C32D2" w:rsidRPr="00A564B4" w14:paraId="3611B6C0" w14:textId="77777777" w:rsidTr="006C32D2">
        <w:trPr>
          <w:gridAfter w:val="2"/>
          <w:wAfter w:w="143" w:type="dxa"/>
          <w:cantSplit/>
          <w:jc w:val="center"/>
        </w:trPr>
        <w:tc>
          <w:tcPr>
            <w:tcW w:w="929" w:type="dxa"/>
            <w:gridSpan w:val="3"/>
          </w:tcPr>
          <w:p w14:paraId="328DFB48" w14:textId="77777777" w:rsidR="006C32D2" w:rsidRPr="00A564B4" w:rsidRDefault="006C32D2" w:rsidP="006C32D2">
            <w:pPr>
              <w:pStyle w:val="TAL"/>
              <w:rPr>
                <w:lang w:eastAsia="zh-CN"/>
              </w:rPr>
            </w:pPr>
            <w:r w:rsidRPr="00A564B4">
              <w:rPr>
                <w:lang w:eastAsia="zh-CN"/>
              </w:rPr>
              <w:t>9.2.16.1</w:t>
            </w:r>
          </w:p>
        </w:tc>
        <w:tc>
          <w:tcPr>
            <w:tcW w:w="2960" w:type="dxa"/>
            <w:gridSpan w:val="2"/>
          </w:tcPr>
          <w:p w14:paraId="0BEDBB65" w14:textId="77777777" w:rsidR="006C32D2" w:rsidRPr="00A564B4" w:rsidRDefault="006C32D2" w:rsidP="006C32D2">
            <w:pPr>
              <w:pStyle w:val="TAL"/>
              <w:rPr>
                <w:lang w:eastAsia="en-US"/>
              </w:rPr>
            </w:pPr>
            <w:r w:rsidRPr="00A564B4">
              <w:rPr>
                <w:lang w:eastAsia="en-US"/>
              </w:rPr>
              <w:t>TDD RSRQ Accuracy under Time Domain Measurement Resource Restriction with CRS Assistance Information and Non-MBSFN ABS (feICIC)</w:t>
            </w:r>
          </w:p>
        </w:tc>
        <w:tc>
          <w:tcPr>
            <w:tcW w:w="828" w:type="dxa"/>
            <w:gridSpan w:val="2"/>
          </w:tcPr>
          <w:p w14:paraId="3A3ADB0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7EF22E87" w14:textId="77777777" w:rsidR="006C32D2" w:rsidRPr="00A564B4" w:rsidRDefault="006C32D2" w:rsidP="006C32D2">
            <w:pPr>
              <w:pStyle w:val="TAL"/>
              <w:rPr>
                <w:lang w:eastAsia="en-US"/>
              </w:rPr>
            </w:pPr>
            <w:r w:rsidRPr="00A564B4">
              <w:rPr>
                <w:lang w:eastAsia="en-US"/>
              </w:rPr>
              <w:t>C60</w:t>
            </w:r>
          </w:p>
        </w:tc>
        <w:tc>
          <w:tcPr>
            <w:tcW w:w="2471" w:type="dxa"/>
            <w:gridSpan w:val="3"/>
          </w:tcPr>
          <w:p w14:paraId="2BEFE2B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CD928B9" w14:textId="77777777" w:rsidR="006C32D2" w:rsidRPr="00A564B4" w:rsidRDefault="006C32D2" w:rsidP="006C32D2">
            <w:pPr>
              <w:pStyle w:val="TAL"/>
              <w:rPr>
                <w:lang w:eastAsia="en-US"/>
              </w:rPr>
            </w:pPr>
          </w:p>
        </w:tc>
        <w:tc>
          <w:tcPr>
            <w:tcW w:w="1695" w:type="dxa"/>
            <w:gridSpan w:val="3"/>
            <w:shd w:val="clear" w:color="auto" w:fill="auto"/>
          </w:tcPr>
          <w:p w14:paraId="21FC1B6C" w14:textId="77777777" w:rsidR="006C32D2" w:rsidRPr="00A564B4" w:rsidRDefault="006C32D2" w:rsidP="006C32D2">
            <w:pPr>
              <w:pStyle w:val="TAL"/>
              <w:rPr>
                <w:lang w:eastAsia="en-US"/>
              </w:rPr>
            </w:pPr>
          </w:p>
        </w:tc>
        <w:tc>
          <w:tcPr>
            <w:tcW w:w="1717" w:type="dxa"/>
            <w:gridSpan w:val="3"/>
          </w:tcPr>
          <w:p w14:paraId="5FB4CC62" w14:textId="77777777" w:rsidR="006C32D2" w:rsidRPr="00A564B4" w:rsidRDefault="006C32D2" w:rsidP="006C32D2">
            <w:pPr>
              <w:pStyle w:val="TAL"/>
              <w:rPr>
                <w:lang w:eastAsia="en-US"/>
              </w:rPr>
            </w:pPr>
          </w:p>
        </w:tc>
      </w:tr>
      <w:tr w:rsidR="006C32D2" w:rsidRPr="00A564B4" w14:paraId="0C4DF995" w14:textId="77777777" w:rsidTr="006C32D2">
        <w:trPr>
          <w:gridAfter w:val="2"/>
          <w:wAfter w:w="143" w:type="dxa"/>
          <w:cantSplit/>
          <w:jc w:val="center"/>
        </w:trPr>
        <w:tc>
          <w:tcPr>
            <w:tcW w:w="929" w:type="dxa"/>
            <w:gridSpan w:val="3"/>
          </w:tcPr>
          <w:p w14:paraId="609CB3D9" w14:textId="77777777" w:rsidR="006C32D2" w:rsidRPr="00A564B4" w:rsidRDefault="006C32D2" w:rsidP="006C32D2">
            <w:pPr>
              <w:pStyle w:val="TAL"/>
              <w:rPr>
                <w:lang w:eastAsia="zh-CN"/>
              </w:rPr>
            </w:pPr>
            <w:r w:rsidRPr="00A564B4">
              <w:rPr>
                <w:lang w:eastAsia="zh-CN"/>
              </w:rPr>
              <w:t>9.2.17.1</w:t>
            </w:r>
          </w:p>
        </w:tc>
        <w:tc>
          <w:tcPr>
            <w:tcW w:w="2960" w:type="dxa"/>
            <w:gridSpan w:val="2"/>
          </w:tcPr>
          <w:p w14:paraId="76AC6C56" w14:textId="77777777" w:rsidR="006C32D2" w:rsidRPr="00A564B4" w:rsidRDefault="006C32D2" w:rsidP="006C32D2">
            <w:pPr>
              <w:pStyle w:val="TAL"/>
              <w:rPr>
                <w:lang w:eastAsia="en-US"/>
              </w:rPr>
            </w:pPr>
            <w:r w:rsidRPr="00A564B4">
              <w:rPr>
                <w:lang w:eastAsia="en-US"/>
              </w:rPr>
              <w:t>FDD Intra Frequency Absolute RSRQ Accuracy</w:t>
            </w:r>
            <w:r w:rsidRPr="00A564B4">
              <w:rPr>
                <w:lang w:eastAsia="zh-CN"/>
              </w:rPr>
              <w:t xml:space="preserve"> for 5MHz Bandwidth</w:t>
            </w:r>
          </w:p>
        </w:tc>
        <w:tc>
          <w:tcPr>
            <w:tcW w:w="828" w:type="dxa"/>
            <w:gridSpan w:val="2"/>
          </w:tcPr>
          <w:p w14:paraId="4FC51DA5" w14:textId="77777777" w:rsidR="006C32D2" w:rsidRPr="00A564B4" w:rsidRDefault="006C32D2" w:rsidP="006C32D2">
            <w:pPr>
              <w:pStyle w:val="TAL"/>
              <w:rPr>
                <w:lang w:eastAsia="zh-CN"/>
              </w:rPr>
            </w:pPr>
            <w:r w:rsidRPr="00A564B4">
              <w:rPr>
                <w:lang w:eastAsia="zh-CN"/>
              </w:rPr>
              <w:t>Rel-8</w:t>
            </w:r>
          </w:p>
        </w:tc>
        <w:tc>
          <w:tcPr>
            <w:tcW w:w="1275" w:type="dxa"/>
            <w:gridSpan w:val="4"/>
          </w:tcPr>
          <w:p w14:paraId="580F2D43" w14:textId="77777777" w:rsidR="006C32D2" w:rsidRPr="00A564B4" w:rsidRDefault="006C32D2" w:rsidP="006C32D2">
            <w:pPr>
              <w:pStyle w:val="TAL"/>
              <w:rPr>
                <w:lang w:eastAsia="zh-CN"/>
              </w:rPr>
            </w:pPr>
            <w:r w:rsidRPr="00A564B4">
              <w:rPr>
                <w:lang w:eastAsia="en-US"/>
              </w:rPr>
              <w:t>C50</w:t>
            </w:r>
          </w:p>
        </w:tc>
        <w:tc>
          <w:tcPr>
            <w:tcW w:w="2471" w:type="dxa"/>
            <w:gridSpan w:val="3"/>
          </w:tcPr>
          <w:p w14:paraId="594859E0"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47ACCDDA" w14:textId="77777777" w:rsidR="006C32D2" w:rsidRPr="00A564B4" w:rsidRDefault="006C32D2" w:rsidP="006C32D2">
            <w:pPr>
              <w:pStyle w:val="TAL"/>
              <w:rPr>
                <w:lang w:eastAsia="en-US"/>
              </w:rPr>
            </w:pPr>
          </w:p>
        </w:tc>
        <w:tc>
          <w:tcPr>
            <w:tcW w:w="1695" w:type="dxa"/>
            <w:gridSpan w:val="3"/>
            <w:shd w:val="clear" w:color="auto" w:fill="auto"/>
          </w:tcPr>
          <w:p w14:paraId="4B61F81D" w14:textId="77777777" w:rsidR="006C32D2" w:rsidRPr="00A564B4" w:rsidRDefault="006C32D2" w:rsidP="006C32D2">
            <w:pPr>
              <w:pStyle w:val="TAL"/>
              <w:rPr>
                <w:lang w:eastAsia="en-US"/>
              </w:rPr>
            </w:pPr>
          </w:p>
        </w:tc>
        <w:tc>
          <w:tcPr>
            <w:tcW w:w="1717" w:type="dxa"/>
            <w:gridSpan w:val="3"/>
          </w:tcPr>
          <w:p w14:paraId="08785B29" w14:textId="77777777" w:rsidR="006C32D2" w:rsidRPr="00A564B4" w:rsidRDefault="006C32D2" w:rsidP="006C32D2">
            <w:pPr>
              <w:pStyle w:val="TAL"/>
              <w:rPr>
                <w:lang w:eastAsia="en-US"/>
              </w:rPr>
            </w:pPr>
          </w:p>
        </w:tc>
      </w:tr>
      <w:tr w:rsidR="006C32D2" w:rsidRPr="00A564B4" w14:paraId="1A80CD97" w14:textId="77777777" w:rsidTr="006C32D2">
        <w:trPr>
          <w:gridAfter w:val="2"/>
          <w:wAfter w:w="143" w:type="dxa"/>
          <w:cantSplit/>
          <w:jc w:val="center"/>
        </w:trPr>
        <w:tc>
          <w:tcPr>
            <w:tcW w:w="929" w:type="dxa"/>
            <w:gridSpan w:val="3"/>
          </w:tcPr>
          <w:p w14:paraId="266C79C2" w14:textId="77777777" w:rsidR="006C32D2" w:rsidRPr="00A564B4" w:rsidRDefault="006C32D2" w:rsidP="006C32D2">
            <w:pPr>
              <w:pStyle w:val="TAL"/>
              <w:rPr>
                <w:lang w:eastAsia="zh-CN"/>
              </w:rPr>
            </w:pPr>
            <w:r w:rsidRPr="00A564B4">
              <w:rPr>
                <w:lang w:eastAsia="zh-CN"/>
              </w:rPr>
              <w:t>9.2.18.1</w:t>
            </w:r>
          </w:p>
        </w:tc>
        <w:tc>
          <w:tcPr>
            <w:tcW w:w="2960" w:type="dxa"/>
            <w:gridSpan w:val="2"/>
          </w:tcPr>
          <w:p w14:paraId="2A87DCE5" w14:textId="77777777" w:rsidR="006C32D2" w:rsidRPr="00A564B4" w:rsidRDefault="006C32D2" w:rsidP="006C32D2">
            <w:pPr>
              <w:pStyle w:val="TAL"/>
              <w:rPr>
                <w:lang w:eastAsia="en-US"/>
              </w:rPr>
            </w:pPr>
            <w:r w:rsidRPr="00A564B4">
              <w:rPr>
                <w:lang w:eastAsia="en-US"/>
              </w:rPr>
              <w:t>FDD - FDD Inter Frequency Absolute RSRQ Accuracy</w:t>
            </w:r>
            <w:r w:rsidRPr="00A564B4">
              <w:rPr>
                <w:lang w:eastAsia="zh-CN"/>
              </w:rPr>
              <w:t xml:space="preserve"> for 5MHz Bandwidth</w:t>
            </w:r>
          </w:p>
        </w:tc>
        <w:tc>
          <w:tcPr>
            <w:tcW w:w="828" w:type="dxa"/>
            <w:gridSpan w:val="2"/>
          </w:tcPr>
          <w:p w14:paraId="393219BB" w14:textId="77777777" w:rsidR="006C32D2" w:rsidRPr="00A564B4" w:rsidRDefault="006C32D2" w:rsidP="006C32D2">
            <w:pPr>
              <w:pStyle w:val="TAL"/>
              <w:rPr>
                <w:lang w:eastAsia="zh-CN"/>
              </w:rPr>
            </w:pPr>
            <w:r w:rsidRPr="00A564B4">
              <w:rPr>
                <w:lang w:eastAsia="zh-CN"/>
              </w:rPr>
              <w:t>Rel-8</w:t>
            </w:r>
          </w:p>
        </w:tc>
        <w:tc>
          <w:tcPr>
            <w:tcW w:w="1275" w:type="dxa"/>
            <w:gridSpan w:val="4"/>
          </w:tcPr>
          <w:p w14:paraId="5211DAEC" w14:textId="77777777" w:rsidR="006C32D2" w:rsidRPr="00A564B4" w:rsidRDefault="006C32D2" w:rsidP="006C32D2">
            <w:pPr>
              <w:pStyle w:val="TAL"/>
              <w:rPr>
                <w:lang w:eastAsia="zh-CN"/>
              </w:rPr>
            </w:pPr>
            <w:r w:rsidRPr="00A564B4">
              <w:rPr>
                <w:lang w:eastAsia="en-US"/>
              </w:rPr>
              <w:t>C51</w:t>
            </w:r>
          </w:p>
        </w:tc>
        <w:tc>
          <w:tcPr>
            <w:tcW w:w="2471" w:type="dxa"/>
            <w:gridSpan w:val="3"/>
          </w:tcPr>
          <w:p w14:paraId="12086E39"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6879360E" w14:textId="77777777" w:rsidR="006C32D2" w:rsidRPr="00A564B4" w:rsidRDefault="006C32D2" w:rsidP="006C32D2">
            <w:pPr>
              <w:pStyle w:val="TAL"/>
              <w:rPr>
                <w:lang w:eastAsia="en-US"/>
              </w:rPr>
            </w:pPr>
          </w:p>
        </w:tc>
        <w:tc>
          <w:tcPr>
            <w:tcW w:w="1695" w:type="dxa"/>
            <w:gridSpan w:val="3"/>
            <w:shd w:val="clear" w:color="auto" w:fill="auto"/>
          </w:tcPr>
          <w:p w14:paraId="0D1B9D84" w14:textId="77777777" w:rsidR="006C32D2" w:rsidRPr="00A564B4" w:rsidRDefault="006C32D2" w:rsidP="006C32D2">
            <w:pPr>
              <w:pStyle w:val="TAL"/>
              <w:rPr>
                <w:lang w:eastAsia="en-US"/>
              </w:rPr>
            </w:pPr>
          </w:p>
        </w:tc>
        <w:tc>
          <w:tcPr>
            <w:tcW w:w="1717" w:type="dxa"/>
            <w:gridSpan w:val="3"/>
          </w:tcPr>
          <w:p w14:paraId="7776900A" w14:textId="77777777" w:rsidR="006C32D2" w:rsidRPr="00A564B4" w:rsidRDefault="006C32D2" w:rsidP="006C32D2">
            <w:pPr>
              <w:pStyle w:val="TAL"/>
              <w:rPr>
                <w:lang w:eastAsia="en-US"/>
              </w:rPr>
            </w:pPr>
          </w:p>
        </w:tc>
      </w:tr>
      <w:tr w:rsidR="006C32D2" w:rsidRPr="00A564B4" w14:paraId="73B7CFB3" w14:textId="77777777" w:rsidTr="006C32D2">
        <w:trPr>
          <w:gridAfter w:val="2"/>
          <w:wAfter w:w="143" w:type="dxa"/>
          <w:cantSplit/>
          <w:jc w:val="center"/>
        </w:trPr>
        <w:tc>
          <w:tcPr>
            <w:tcW w:w="929" w:type="dxa"/>
            <w:gridSpan w:val="3"/>
          </w:tcPr>
          <w:p w14:paraId="5A5BDA5E" w14:textId="77777777" w:rsidR="006C32D2" w:rsidRPr="00A564B4" w:rsidRDefault="006C32D2" w:rsidP="006C32D2">
            <w:pPr>
              <w:pStyle w:val="TAL"/>
              <w:rPr>
                <w:lang w:eastAsia="zh-CN"/>
              </w:rPr>
            </w:pPr>
            <w:r w:rsidRPr="00A564B4">
              <w:rPr>
                <w:lang w:eastAsia="zh-CN"/>
              </w:rPr>
              <w:t>9.2.18.2</w:t>
            </w:r>
          </w:p>
        </w:tc>
        <w:tc>
          <w:tcPr>
            <w:tcW w:w="2960" w:type="dxa"/>
            <w:gridSpan w:val="2"/>
          </w:tcPr>
          <w:p w14:paraId="10D5310D" w14:textId="77777777" w:rsidR="006C32D2" w:rsidRPr="00A564B4" w:rsidRDefault="006C32D2" w:rsidP="006C32D2">
            <w:pPr>
              <w:pStyle w:val="TAL"/>
              <w:rPr>
                <w:lang w:eastAsia="en-US"/>
              </w:rPr>
            </w:pPr>
            <w:r w:rsidRPr="00A564B4">
              <w:rPr>
                <w:lang w:eastAsia="en-US"/>
              </w:rPr>
              <w:t>FDD - FDD Inter Frequency Relative Accuracy of RSRQ</w:t>
            </w:r>
            <w:r w:rsidRPr="00A564B4">
              <w:rPr>
                <w:lang w:eastAsia="zh-CN"/>
              </w:rPr>
              <w:t xml:space="preserve"> for 5MHz Bandwidth</w:t>
            </w:r>
          </w:p>
        </w:tc>
        <w:tc>
          <w:tcPr>
            <w:tcW w:w="828" w:type="dxa"/>
            <w:gridSpan w:val="2"/>
          </w:tcPr>
          <w:p w14:paraId="5DC77E9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950298B" w14:textId="77777777" w:rsidR="006C32D2" w:rsidRPr="00A564B4" w:rsidRDefault="006C32D2" w:rsidP="006C32D2">
            <w:pPr>
              <w:pStyle w:val="TAL"/>
              <w:rPr>
                <w:lang w:eastAsia="zh-CN"/>
              </w:rPr>
            </w:pPr>
            <w:r w:rsidRPr="00A564B4">
              <w:rPr>
                <w:lang w:eastAsia="en-US"/>
              </w:rPr>
              <w:t>C51</w:t>
            </w:r>
          </w:p>
        </w:tc>
        <w:tc>
          <w:tcPr>
            <w:tcW w:w="2471" w:type="dxa"/>
            <w:gridSpan w:val="3"/>
          </w:tcPr>
          <w:p w14:paraId="2356864D"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496AF26B" w14:textId="77777777" w:rsidR="006C32D2" w:rsidRPr="00A564B4" w:rsidRDefault="006C32D2" w:rsidP="006C32D2">
            <w:pPr>
              <w:pStyle w:val="TAL"/>
              <w:rPr>
                <w:lang w:eastAsia="en-US"/>
              </w:rPr>
            </w:pPr>
          </w:p>
        </w:tc>
        <w:tc>
          <w:tcPr>
            <w:tcW w:w="1695" w:type="dxa"/>
            <w:gridSpan w:val="3"/>
            <w:shd w:val="clear" w:color="auto" w:fill="auto"/>
          </w:tcPr>
          <w:p w14:paraId="26E2C06C" w14:textId="77777777" w:rsidR="006C32D2" w:rsidRPr="00A564B4" w:rsidRDefault="006C32D2" w:rsidP="006C32D2">
            <w:pPr>
              <w:pStyle w:val="TAL"/>
              <w:rPr>
                <w:lang w:eastAsia="en-US"/>
              </w:rPr>
            </w:pPr>
          </w:p>
        </w:tc>
        <w:tc>
          <w:tcPr>
            <w:tcW w:w="1717" w:type="dxa"/>
            <w:gridSpan w:val="3"/>
          </w:tcPr>
          <w:p w14:paraId="63FCC8FF" w14:textId="77777777" w:rsidR="006C32D2" w:rsidRPr="00A564B4" w:rsidRDefault="006C32D2" w:rsidP="006C32D2">
            <w:pPr>
              <w:pStyle w:val="TAL"/>
              <w:rPr>
                <w:lang w:eastAsia="en-US"/>
              </w:rPr>
            </w:pPr>
          </w:p>
        </w:tc>
      </w:tr>
      <w:tr w:rsidR="006C32D2" w:rsidRPr="00A564B4" w14:paraId="1E5833C8" w14:textId="77777777" w:rsidTr="006C32D2">
        <w:trPr>
          <w:gridAfter w:val="2"/>
          <w:wAfter w:w="143" w:type="dxa"/>
          <w:cantSplit/>
          <w:jc w:val="center"/>
        </w:trPr>
        <w:tc>
          <w:tcPr>
            <w:tcW w:w="929" w:type="dxa"/>
            <w:gridSpan w:val="3"/>
          </w:tcPr>
          <w:p w14:paraId="6DA809E6" w14:textId="77777777" w:rsidR="006C32D2" w:rsidRPr="00A564B4" w:rsidRDefault="006C32D2" w:rsidP="006C32D2">
            <w:pPr>
              <w:pStyle w:val="TAL"/>
              <w:rPr>
                <w:lang w:eastAsia="en-US"/>
              </w:rPr>
            </w:pPr>
            <w:r w:rsidRPr="00A564B4">
              <w:rPr>
                <w:lang w:eastAsia="en-US"/>
              </w:rPr>
              <w:t>9.2.19.1</w:t>
            </w:r>
          </w:p>
        </w:tc>
        <w:tc>
          <w:tcPr>
            <w:tcW w:w="2960" w:type="dxa"/>
            <w:gridSpan w:val="2"/>
          </w:tcPr>
          <w:p w14:paraId="6290B0C4" w14:textId="77777777" w:rsidR="006C32D2" w:rsidRPr="00A564B4" w:rsidRDefault="006C32D2" w:rsidP="006C32D2">
            <w:pPr>
              <w:pStyle w:val="TAL"/>
              <w:rPr>
                <w:lang w:eastAsia="en-US"/>
              </w:rPr>
            </w:pPr>
            <w:r w:rsidRPr="00A564B4">
              <w:rPr>
                <w:lang w:eastAsia="en-US"/>
              </w:rPr>
              <w:t>FDD-FDD Inter Frequency absolute WB-RSRQ</w:t>
            </w:r>
          </w:p>
        </w:tc>
        <w:tc>
          <w:tcPr>
            <w:tcW w:w="828" w:type="dxa"/>
            <w:gridSpan w:val="2"/>
          </w:tcPr>
          <w:p w14:paraId="63DA44EA"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792AC8F" w14:textId="77777777" w:rsidR="006C32D2" w:rsidRPr="00A564B4" w:rsidRDefault="006C32D2" w:rsidP="006C32D2">
            <w:pPr>
              <w:pStyle w:val="TAL"/>
              <w:rPr>
                <w:lang w:eastAsia="en-US"/>
              </w:rPr>
            </w:pPr>
            <w:r w:rsidRPr="00A564B4">
              <w:rPr>
                <w:lang w:eastAsia="en-US"/>
              </w:rPr>
              <w:t>C01h</w:t>
            </w:r>
          </w:p>
        </w:tc>
        <w:tc>
          <w:tcPr>
            <w:tcW w:w="2471" w:type="dxa"/>
            <w:gridSpan w:val="3"/>
          </w:tcPr>
          <w:p w14:paraId="60F2C4D6" w14:textId="77777777" w:rsidR="006C32D2" w:rsidRPr="00A564B4" w:rsidRDefault="006C32D2" w:rsidP="006C32D2">
            <w:pPr>
              <w:pStyle w:val="TAL"/>
              <w:rPr>
                <w:lang w:eastAsia="en-US"/>
              </w:rPr>
            </w:pPr>
            <w:r w:rsidRPr="00A564B4">
              <w:rPr>
                <w:lang w:eastAsia="en-US"/>
              </w:rPr>
              <w:t>UE supporting E-UTRA FDD and WB-RSRQ measurement and Feature Group Indicators 16 and 25</w:t>
            </w:r>
          </w:p>
        </w:tc>
        <w:tc>
          <w:tcPr>
            <w:tcW w:w="1668" w:type="dxa"/>
            <w:gridSpan w:val="3"/>
            <w:shd w:val="clear" w:color="auto" w:fill="auto"/>
          </w:tcPr>
          <w:p w14:paraId="5C762C3E" w14:textId="77777777" w:rsidR="006C32D2" w:rsidRPr="00A564B4" w:rsidRDefault="006C32D2" w:rsidP="006C32D2">
            <w:pPr>
              <w:pStyle w:val="TAL"/>
              <w:rPr>
                <w:lang w:eastAsia="en-US"/>
              </w:rPr>
            </w:pPr>
          </w:p>
        </w:tc>
        <w:tc>
          <w:tcPr>
            <w:tcW w:w="1695" w:type="dxa"/>
            <w:gridSpan w:val="3"/>
            <w:shd w:val="clear" w:color="auto" w:fill="auto"/>
          </w:tcPr>
          <w:p w14:paraId="3C8C32F2" w14:textId="77777777" w:rsidR="006C32D2" w:rsidRPr="00A564B4" w:rsidRDefault="006C32D2" w:rsidP="006C32D2">
            <w:pPr>
              <w:pStyle w:val="TAL"/>
              <w:rPr>
                <w:lang w:eastAsia="en-US"/>
              </w:rPr>
            </w:pPr>
          </w:p>
        </w:tc>
        <w:tc>
          <w:tcPr>
            <w:tcW w:w="1717" w:type="dxa"/>
            <w:gridSpan w:val="3"/>
          </w:tcPr>
          <w:p w14:paraId="698B4162" w14:textId="77777777" w:rsidR="006C32D2" w:rsidRPr="00A564B4" w:rsidRDefault="006C32D2" w:rsidP="006C32D2">
            <w:pPr>
              <w:pStyle w:val="TAL"/>
              <w:rPr>
                <w:lang w:eastAsia="en-US"/>
              </w:rPr>
            </w:pPr>
            <w:r w:rsidRPr="00A564B4">
              <w:rPr>
                <w:lang w:eastAsia="en-US"/>
              </w:rPr>
              <w:t>2Rx, 4Rx</w:t>
            </w:r>
          </w:p>
        </w:tc>
      </w:tr>
      <w:tr w:rsidR="006C32D2" w:rsidRPr="00A564B4" w14:paraId="696B5E79" w14:textId="77777777" w:rsidTr="006C32D2">
        <w:trPr>
          <w:gridAfter w:val="2"/>
          <w:wAfter w:w="143" w:type="dxa"/>
          <w:cantSplit/>
          <w:jc w:val="center"/>
        </w:trPr>
        <w:tc>
          <w:tcPr>
            <w:tcW w:w="929" w:type="dxa"/>
            <w:gridSpan w:val="3"/>
          </w:tcPr>
          <w:p w14:paraId="38C737B4" w14:textId="77777777" w:rsidR="006C32D2" w:rsidRPr="00A564B4" w:rsidRDefault="006C32D2" w:rsidP="006C32D2">
            <w:pPr>
              <w:pStyle w:val="TAL"/>
              <w:rPr>
                <w:lang w:eastAsia="zh-CN"/>
              </w:rPr>
            </w:pPr>
            <w:r w:rsidRPr="00A564B4">
              <w:rPr>
                <w:lang w:eastAsia="en-US"/>
              </w:rPr>
              <w:t>9.2.20.1</w:t>
            </w:r>
          </w:p>
        </w:tc>
        <w:tc>
          <w:tcPr>
            <w:tcW w:w="2960" w:type="dxa"/>
            <w:gridSpan w:val="2"/>
          </w:tcPr>
          <w:p w14:paraId="4DB0C922" w14:textId="77777777" w:rsidR="006C32D2" w:rsidRPr="00A564B4" w:rsidRDefault="006C32D2" w:rsidP="006C32D2">
            <w:pPr>
              <w:pStyle w:val="TAL"/>
              <w:rPr>
                <w:lang w:eastAsia="en-US"/>
              </w:rPr>
            </w:pPr>
            <w:r w:rsidRPr="00A564B4">
              <w:rPr>
                <w:lang w:eastAsia="en-US"/>
              </w:rPr>
              <w:t>TDD-TDD Inter Frequency absolute WB-RSRQ</w:t>
            </w:r>
          </w:p>
        </w:tc>
        <w:tc>
          <w:tcPr>
            <w:tcW w:w="828" w:type="dxa"/>
            <w:gridSpan w:val="2"/>
          </w:tcPr>
          <w:p w14:paraId="122107E7" w14:textId="77777777" w:rsidR="006C32D2" w:rsidRPr="00A564B4" w:rsidRDefault="006C32D2" w:rsidP="006C32D2">
            <w:pPr>
              <w:pStyle w:val="TAL"/>
              <w:rPr>
                <w:lang w:eastAsia="en-US"/>
              </w:rPr>
            </w:pPr>
            <w:r w:rsidRPr="00A564B4">
              <w:rPr>
                <w:lang w:eastAsia="en-US"/>
              </w:rPr>
              <w:t>Rel-11</w:t>
            </w:r>
          </w:p>
        </w:tc>
        <w:tc>
          <w:tcPr>
            <w:tcW w:w="1275" w:type="dxa"/>
            <w:gridSpan w:val="4"/>
          </w:tcPr>
          <w:p w14:paraId="1838E7A3" w14:textId="77777777" w:rsidR="006C32D2" w:rsidRPr="00A564B4" w:rsidRDefault="006C32D2" w:rsidP="006C32D2">
            <w:pPr>
              <w:pStyle w:val="TAL"/>
              <w:rPr>
                <w:lang w:eastAsia="en-US"/>
              </w:rPr>
            </w:pPr>
            <w:r w:rsidRPr="00A564B4">
              <w:rPr>
                <w:lang w:eastAsia="en-US"/>
              </w:rPr>
              <w:t>C02h</w:t>
            </w:r>
          </w:p>
        </w:tc>
        <w:tc>
          <w:tcPr>
            <w:tcW w:w="2471" w:type="dxa"/>
            <w:gridSpan w:val="3"/>
          </w:tcPr>
          <w:p w14:paraId="5A1B0CF7" w14:textId="77777777" w:rsidR="006C32D2" w:rsidRPr="00A564B4" w:rsidRDefault="006C32D2" w:rsidP="006C32D2">
            <w:pPr>
              <w:pStyle w:val="TAL"/>
              <w:rPr>
                <w:lang w:eastAsia="en-US"/>
              </w:rPr>
            </w:pPr>
            <w:r w:rsidRPr="00A564B4">
              <w:rPr>
                <w:lang w:eastAsia="en-US"/>
              </w:rPr>
              <w:t>UE supporting E-UTRA TDD and WB-RSRQ measurement and Feature Group Indicators 16 and 25</w:t>
            </w:r>
          </w:p>
        </w:tc>
        <w:tc>
          <w:tcPr>
            <w:tcW w:w="1668" w:type="dxa"/>
            <w:gridSpan w:val="3"/>
            <w:shd w:val="clear" w:color="auto" w:fill="auto"/>
          </w:tcPr>
          <w:p w14:paraId="5ACD34C6" w14:textId="77777777" w:rsidR="006C32D2" w:rsidRPr="00A564B4" w:rsidRDefault="006C32D2" w:rsidP="006C32D2">
            <w:pPr>
              <w:pStyle w:val="TAL"/>
              <w:rPr>
                <w:lang w:eastAsia="en-US"/>
              </w:rPr>
            </w:pPr>
          </w:p>
        </w:tc>
        <w:tc>
          <w:tcPr>
            <w:tcW w:w="1695" w:type="dxa"/>
            <w:gridSpan w:val="3"/>
            <w:shd w:val="clear" w:color="auto" w:fill="auto"/>
          </w:tcPr>
          <w:p w14:paraId="0D6E6FFE" w14:textId="77777777" w:rsidR="006C32D2" w:rsidRPr="00A564B4" w:rsidRDefault="006C32D2" w:rsidP="006C32D2">
            <w:pPr>
              <w:pStyle w:val="TAL"/>
              <w:rPr>
                <w:lang w:eastAsia="en-US"/>
              </w:rPr>
            </w:pPr>
          </w:p>
        </w:tc>
        <w:tc>
          <w:tcPr>
            <w:tcW w:w="1717" w:type="dxa"/>
            <w:gridSpan w:val="3"/>
          </w:tcPr>
          <w:p w14:paraId="60CB1181" w14:textId="77777777" w:rsidR="006C32D2" w:rsidRPr="00A564B4" w:rsidRDefault="006C32D2" w:rsidP="006C32D2">
            <w:pPr>
              <w:pStyle w:val="TAL"/>
              <w:rPr>
                <w:lang w:eastAsia="en-US"/>
              </w:rPr>
            </w:pPr>
            <w:r w:rsidRPr="00A564B4">
              <w:rPr>
                <w:lang w:eastAsia="en-US"/>
              </w:rPr>
              <w:t>2Rx, 4Rx</w:t>
            </w:r>
          </w:p>
        </w:tc>
      </w:tr>
      <w:tr w:rsidR="006C32D2" w:rsidRPr="00A564B4" w14:paraId="607D8928" w14:textId="77777777" w:rsidTr="006C32D2">
        <w:trPr>
          <w:gridAfter w:val="2"/>
          <w:wAfter w:w="143" w:type="dxa"/>
          <w:cantSplit/>
          <w:jc w:val="center"/>
        </w:trPr>
        <w:tc>
          <w:tcPr>
            <w:tcW w:w="929" w:type="dxa"/>
            <w:gridSpan w:val="3"/>
          </w:tcPr>
          <w:p w14:paraId="57143547" w14:textId="77777777" w:rsidR="006C32D2" w:rsidRPr="00A564B4" w:rsidRDefault="006C32D2" w:rsidP="006C32D2">
            <w:pPr>
              <w:pStyle w:val="TAL"/>
              <w:rPr>
                <w:lang w:eastAsia="zh-CN"/>
              </w:rPr>
            </w:pPr>
            <w:r w:rsidRPr="00A564B4">
              <w:rPr>
                <w:lang w:eastAsia="zh-CN"/>
              </w:rPr>
              <w:t>9.2.21.1</w:t>
            </w:r>
          </w:p>
        </w:tc>
        <w:tc>
          <w:tcPr>
            <w:tcW w:w="2960" w:type="dxa"/>
            <w:gridSpan w:val="2"/>
          </w:tcPr>
          <w:p w14:paraId="3D4CBF28"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10MHz+5MHz</w:t>
            </w:r>
          </w:p>
        </w:tc>
        <w:tc>
          <w:tcPr>
            <w:tcW w:w="828" w:type="dxa"/>
            <w:gridSpan w:val="2"/>
          </w:tcPr>
          <w:p w14:paraId="444E3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089EB94F"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C37B62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1055028B"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284F3D54" w14:textId="77777777" w:rsidR="006C32D2" w:rsidRPr="00A564B4" w:rsidRDefault="006C32D2" w:rsidP="006C32D2">
            <w:pPr>
              <w:pStyle w:val="TAL"/>
              <w:rPr>
                <w:lang w:eastAsia="en-US"/>
              </w:rPr>
            </w:pPr>
          </w:p>
        </w:tc>
        <w:tc>
          <w:tcPr>
            <w:tcW w:w="1717" w:type="dxa"/>
            <w:gridSpan w:val="3"/>
          </w:tcPr>
          <w:p w14:paraId="02F08727" w14:textId="77777777" w:rsidR="006C32D2" w:rsidRPr="00A564B4" w:rsidRDefault="006C32D2" w:rsidP="006C32D2">
            <w:pPr>
              <w:pStyle w:val="TAL"/>
              <w:rPr>
                <w:lang w:eastAsia="en-US"/>
              </w:rPr>
            </w:pPr>
            <w:r w:rsidRPr="00A564B4">
              <w:rPr>
                <w:lang w:eastAsia="en-US"/>
              </w:rPr>
              <w:t>2Rx, 4Rx</w:t>
            </w:r>
          </w:p>
        </w:tc>
      </w:tr>
      <w:tr w:rsidR="006C32D2" w:rsidRPr="00A564B4" w14:paraId="693C23CC" w14:textId="77777777" w:rsidTr="006C32D2">
        <w:trPr>
          <w:gridAfter w:val="2"/>
          <w:wAfter w:w="143" w:type="dxa"/>
          <w:cantSplit/>
          <w:jc w:val="center"/>
        </w:trPr>
        <w:tc>
          <w:tcPr>
            <w:tcW w:w="929" w:type="dxa"/>
            <w:gridSpan w:val="3"/>
          </w:tcPr>
          <w:p w14:paraId="4B03A0E5" w14:textId="77777777" w:rsidR="006C32D2" w:rsidRPr="00A564B4" w:rsidRDefault="006C32D2" w:rsidP="006C32D2">
            <w:pPr>
              <w:pStyle w:val="TAL"/>
              <w:rPr>
                <w:lang w:eastAsia="zh-CN"/>
              </w:rPr>
            </w:pPr>
            <w:r w:rsidRPr="00A564B4">
              <w:rPr>
                <w:lang w:eastAsia="zh-CN"/>
              </w:rPr>
              <w:t>9.2.21.2</w:t>
            </w:r>
          </w:p>
        </w:tc>
        <w:tc>
          <w:tcPr>
            <w:tcW w:w="2960" w:type="dxa"/>
            <w:gridSpan w:val="2"/>
          </w:tcPr>
          <w:p w14:paraId="6540481B"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10MHz+5MHz</w:t>
            </w:r>
          </w:p>
        </w:tc>
        <w:tc>
          <w:tcPr>
            <w:tcW w:w="828" w:type="dxa"/>
            <w:gridSpan w:val="2"/>
          </w:tcPr>
          <w:p w14:paraId="6E1B289F"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2F23C6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204BB00"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A86B894"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2D63EDD8" w14:textId="77777777" w:rsidR="006C32D2" w:rsidRPr="00A564B4" w:rsidRDefault="006C32D2" w:rsidP="006C32D2">
            <w:pPr>
              <w:pStyle w:val="TAL"/>
              <w:rPr>
                <w:lang w:eastAsia="en-US"/>
              </w:rPr>
            </w:pPr>
          </w:p>
        </w:tc>
        <w:tc>
          <w:tcPr>
            <w:tcW w:w="1717" w:type="dxa"/>
            <w:gridSpan w:val="3"/>
          </w:tcPr>
          <w:p w14:paraId="6DA83668" w14:textId="77777777" w:rsidR="006C32D2" w:rsidRPr="00A564B4" w:rsidRDefault="006C32D2" w:rsidP="006C32D2">
            <w:pPr>
              <w:pStyle w:val="TAL"/>
              <w:rPr>
                <w:lang w:eastAsia="en-US"/>
              </w:rPr>
            </w:pPr>
            <w:r w:rsidRPr="00A564B4">
              <w:rPr>
                <w:lang w:eastAsia="en-US"/>
              </w:rPr>
              <w:t>2Rx, 4Rx</w:t>
            </w:r>
          </w:p>
        </w:tc>
      </w:tr>
      <w:tr w:rsidR="006C32D2" w:rsidRPr="00A564B4" w14:paraId="7B1DB5D4" w14:textId="77777777" w:rsidTr="006C32D2">
        <w:trPr>
          <w:gridAfter w:val="2"/>
          <w:wAfter w:w="143" w:type="dxa"/>
          <w:cantSplit/>
          <w:jc w:val="center"/>
        </w:trPr>
        <w:tc>
          <w:tcPr>
            <w:tcW w:w="929" w:type="dxa"/>
            <w:gridSpan w:val="3"/>
          </w:tcPr>
          <w:p w14:paraId="4336383A" w14:textId="77777777" w:rsidR="006C32D2" w:rsidRPr="00A564B4" w:rsidRDefault="006C32D2" w:rsidP="006C32D2">
            <w:pPr>
              <w:pStyle w:val="TAL"/>
              <w:rPr>
                <w:lang w:eastAsia="zh-CN"/>
              </w:rPr>
            </w:pPr>
            <w:r w:rsidRPr="00A564B4">
              <w:rPr>
                <w:lang w:eastAsia="zh-CN"/>
              </w:rPr>
              <w:t>9.2.22.1</w:t>
            </w:r>
          </w:p>
        </w:tc>
        <w:tc>
          <w:tcPr>
            <w:tcW w:w="2960" w:type="dxa"/>
            <w:gridSpan w:val="2"/>
          </w:tcPr>
          <w:p w14:paraId="1217F139" w14:textId="77777777" w:rsidR="006C32D2" w:rsidRPr="00A564B4" w:rsidRDefault="006C32D2" w:rsidP="006C32D2">
            <w:pPr>
              <w:pStyle w:val="TAL"/>
              <w:rPr>
                <w:lang w:eastAsia="en-US"/>
              </w:rPr>
            </w:pPr>
            <w:r w:rsidRPr="00A564B4">
              <w:rPr>
                <w:lang w:eastAsia="zh-CN"/>
              </w:rPr>
              <w:t>T</w:t>
            </w:r>
            <w:r w:rsidRPr="00A564B4">
              <w:rPr>
                <w:lang w:eastAsia="en-US"/>
              </w:rPr>
              <w:t>DD Absolute RSRQ Accuracy for E-UTRA Carrier Aggregation</w:t>
            </w:r>
            <w:r w:rsidRPr="00A564B4">
              <w:rPr>
                <w:lang w:eastAsia="zh-CN"/>
              </w:rPr>
              <w:t xml:space="preserve"> for 10MHz+5MHz</w:t>
            </w:r>
          </w:p>
        </w:tc>
        <w:tc>
          <w:tcPr>
            <w:tcW w:w="828" w:type="dxa"/>
            <w:gridSpan w:val="2"/>
          </w:tcPr>
          <w:p w14:paraId="3B8DD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C7BBBEE" w14:textId="77777777" w:rsidR="006C32D2" w:rsidRPr="00A564B4" w:rsidRDefault="006C32D2" w:rsidP="006C32D2">
            <w:pPr>
              <w:pStyle w:val="TAL"/>
              <w:rPr>
                <w:lang w:eastAsia="en-US"/>
              </w:rPr>
            </w:pPr>
            <w:r w:rsidRPr="00A564B4">
              <w:rPr>
                <w:lang w:eastAsia="en-US"/>
              </w:rPr>
              <w:t>C19</w:t>
            </w:r>
          </w:p>
        </w:tc>
        <w:tc>
          <w:tcPr>
            <w:tcW w:w="2471" w:type="dxa"/>
            <w:gridSpan w:val="3"/>
          </w:tcPr>
          <w:p w14:paraId="41E588E1"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DC0FD67"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FC60DD8" w14:textId="77777777" w:rsidR="006C32D2" w:rsidRPr="00A564B4" w:rsidRDefault="006C32D2" w:rsidP="006C32D2">
            <w:pPr>
              <w:pStyle w:val="TAL"/>
              <w:rPr>
                <w:lang w:eastAsia="en-US"/>
              </w:rPr>
            </w:pPr>
          </w:p>
        </w:tc>
        <w:tc>
          <w:tcPr>
            <w:tcW w:w="1717" w:type="dxa"/>
            <w:gridSpan w:val="3"/>
          </w:tcPr>
          <w:p w14:paraId="3C0DDE80" w14:textId="77777777" w:rsidR="006C32D2" w:rsidRPr="00A564B4" w:rsidRDefault="006C32D2" w:rsidP="006C32D2">
            <w:pPr>
              <w:pStyle w:val="TAL"/>
              <w:rPr>
                <w:lang w:eastAsia="en-US"/>
              </w:rPr>
            </w:pPr>
            <w:r w:rsidRPr="00A564B4">
              <w:rPr>
                <w:lang w:eastAsia="en-US"/>
              </w:rPr>
              <w:t>2Rx, 4Rx</w:t>
            </w:r>
          </w:p>
        </w:tc>
      </w:tr>
      <w:tr w:rsidR="006C32D2" w:rsidRPr="00A564B4" w14:paraId="27B92DEA" w14:textId="77777777" w:rsidTr="006C32D2">
        <w:trPr>
          <w:gridAfter w:val="2"/>
          <w:wAfter w:w="143" w:type="dxa"/>
          <w:cantSplit/>
          <w:jc w:val="center"/>
        </w:trPr>
        <w:tc>
          <w:tcPr>
            <w:tcW w:w="929" w:type="dxa"/>
            <w:gridSpan w:val="3"/>
          </w:tcPr>
          <w:p w14:paraId="3DD58458" w14:textId="77777777" w:rsidR="006C32D2" w:rsidRPr="00A564B4" w:rsidRDefault="006C32D2" w:rsidP="006C32D2">
            <w:pPr>
              <w:pStyle w:val="TAL"/>
              <w:rPr>
                <w:lang w:eastAsia="zh-CN"/>
              </w:rPr>
            </w:pPr>
            <w:r w:rsidRPr="00A564B4">
              <w:rPr>
                <w:lang w:eastAsia="zh-CN"/>
              </w:rPr>
              <w:t>9.2.22.2</w:t>
            </w:r>
          </w:p>
        </w:tc>
        <w:tc>
          <w:tcPr>
            <w:tcW w:w="2960" w:type="dxa"/>
            <w:gridSpan w:val="2"/>
          </w:tcPr>
          <w:p w14:paraId="43430766"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10MHz+5MHz</w:t>
            </w:r>
          </w:p>
        </w:tc>
        <w:tc>
          <w:tcPr>
            <w:tcW w:w="828" w:type="dxa"/>
            <w:gridSpan w:val="2"/>
          </w:tcPr>
          <w:p w14:paraId="7D7FAF50"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6759968"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88B02AD"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7F25CCB"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07DECF8F" w14:textId="77777777" w:rsidR="006C32D2" w:rsidRPr="00A564B4" w:rsidRDefault="006C32D2" w:rsidP="006C32D2">
            <w:pPr>
              <w:pStyle w:val="TAL"/>
              <w:rPr>
                <w:lang w:eastAsia="en-US"/>
              </w:rPr>
            </w:pPr>
          </w:p>
        </w:tc>
        <w:tc>
          <w:tcPr>
            <w:tcW w:w="1717" w:type="dxa"/>
            <w:gridSpan w:val="3"/>
          </w:tcPr>
          <w:p w14:paraId="09CD6570" w14:textId="77777777" w:rsidR="006C32D2" w:rsidRPr="00A564B4" w:rsidRDefault="006C32D2" w:rsidP="006C32D2">
            <w:pPr>
              <w:pStyle w:val="TAL"/>
              <w:rPr>
                <w:lang w:eastAsia="en-US"/>
              </w:rPr>
            </w:pPr>
            <w:r w:rsidRPr="00A564B4">
              <w:rPr>
                <w:lang w:eastAsia="en-US"/>
              </w:rPr>
              <w:t>2Rx, 4Rx</w:t>
            </w:r>
          </w:p>
        </w:tc>
      </w:tr>
      <w:tr w:rsidR="006C32D2" w:rsidRPr="00A564B4" w14:paraId="173E4F04" w14:textId="77777777" w:rsidTr="006C32D2">
        <w:trPr>
          <w:gridAfter w:val="2"/>
          <w:wAfter w:w="143" w:type="dxa"/>
          <w:cantSplit/>
          <w:jc w:val="center"/>
        </w:trPr>
        <w:tc>
          <w:tcPr>
            <w:tcW w:w="929" w:type="dxa"/>
            <w:gridSpan w:val="3"/>
          </w:tcPr>
          <w:p w14:paraId="062334A4" w14:textId="77777777" w:rsidR="006C32D2" w:rsidRPr="00A564B4" w:rsidRDefault="006C32D2" w:rsidP="006C32D2">
            <w:pPr>
              <w:pStyle w:val="TAL"/>
              <w:rPr>
                <w:lang w:eastAsia="zh-CN"/>
              </w:rPr>
            </w:pPr>
            <w:r w:rsidRPr="00A564B4">
              <w:rPr>
                <w:lang w:eastAsia="zh-CN"/>
              </w:rPr>
              <w:t>9.2.23.1</w:t>
            </w:r>
          </w:p>
        </w:tc>
        <w:tc>
          <w:tcPr>
            <w:tcW w:w="2960" w:type="dxa"/>
            <w:gridSpan w:val="2"/>
          </w:tcPr>
          <w:p w14:paraId="0FA727C3"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5MHz+5MHz</w:t>
            </w:r>
          </w:p>
        </w:tc>
        <w:tc>
          <w:tcPr>
            <w:tcW w:w="828" w:type="dxa"/>
            <w:gridSpan w:val="2"/>
          </w:tcPr>
          <w:p w14:paraId="1AAD0F7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7C367DA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518039F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3F3C12E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EAD9914" w14:textId="77777777" w:rsidR="006C32D2" w:rsidRPr="00A564B4" w:rsidRDefault="006C32D2" w:rsidP="006C32D2">
            <w:pPr>
              <w:pStyle w:val="TAL"/>
              <w:rPr>
                <w:lang w:eastAsia="en-US"/>
              </w:rPr>
            </w:pPr>
          </w:p>
        </w:tc>
        <w:tc>
          <w:tcPr>
            <w:tcW w:w="1717" w:type="dxa"/>
            <w:gridSpan w:val="3"/>
          </w:tcPr>
          <w:p w14:paraId="64D695D1" w14:textId="77777777" w:rsidR="006C32D2" w:rsidRPr="00A564B4" w:rsidRDefault="006C32D2" w:rsidP="006C32D2">
            <w:pPr>
              <w:pStyle w:val="TAL"/>
              <w:rPr>
                <w:lang w:eastAsia="en-US"/>
              </w:rPr>
            </w:pPr>
            <w:r w:rsidRPr="00A564B4">
              <w:rPr>
                <w:lang w:eastAsia="en-US"/>
              </w:rPr>
              <w:t>2Rx, 4Rx</w:t>
            </w:r>
          </w:p>
        </w:tc>
      </w:tr>
      <w:tr w:rsidR="006C32D2" w:rsidRPr="00A564B4" w14:paraId="3C4C26A4" w14:textId="77777777" w:rsidTr="006C32D2">
        <w:trPr>
          <w:gridAfter w:val="2"/>
          <w:wAfter w:w="143" w:type="dxa"/>
          <w:cantSplit/>
          <w:jc w:val="center"/>
        </w:trPr>
        <w:tc>
          <w:tcPr>
            <w:tcW w:w="929" w:type="dxa"/>
            <w:gridSpan w:val="3"/>
          </w:tcPr>
          <w:p w14:paraId="4C6A08FF" w14:textId="77777777" w:rsidR="006C32D2" w:rsidRPr="00A564B4" w:rsidRDefault="006C32D2" w:rsidP="006C32D2">
            <w:pPr>
              <w:pStyle w:val="TAL"/>
              <w:rPr>
                <w:lang w:eastAsia="zh-CN"/>
              </w:rPr>
            </w:pPr>
            <w:r w:rsidRPr="00A564B4">
              <w:rPr>
                <w:lang w:eastAsia="zh-CN"/>
              </w:rPr>
              <w:t>9.2.23.2</w:t>
            </w:r>
          </w:p>
        </w:tc>
        <w:tc>
          <w:tcPr>
            <w:tcW w:w="2960" w:type="dxa"/>
            <w:gridSpan w:val="2"/>
          </w:tcPr>
          <w:p w14:paraId="1AE7EF7D"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EDB418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4C6D13C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F9CCDA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D8A4C06"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D93392E" w14:textId="77777777" w:rsidR="006C32D2" w:rsidRPr="00A564B4" w:rsidRDefault="006C32D2" w:rsidP="006C32D2">
            <w:pPr>
              <w:pStyle w:val="TAL"/>
              <w:rPr>
                <w:lang w:eastAsia="en-US"/>
              </w:rPr>
            </w:pPr>
          </w:p>
        </w:tc>
        <w:tc>
          <w:tcPr>
            <w:tcW w:w="1717" w:type="dxa"/>
            <w:gridSpan w:val="3"/>
          </w:tcPr>
          <w:p w14:paraId="6405599F" w14:textId="77777777" w:rsidR="006C32D2" w:rsidRPr="00A564B4" w:rsidRDefault="006C32D2" w:rsidP="006C32D2">
            <w:pPr>
              <w:pStyle w:val="TAL"/>
              <w:rPr>
                <w:lang w:eastAsia="en-US"/>
              </w:rPr>
            </w:pPr>
            <w:r w:rsidRPr="00A564B4">
              <w:rPr>
                <w:lang w:eastAsia="en-US"/>
              </w:rPr>
              <w:t>2Rx, 4Rx</w:t>
            </w:r>
          </w:p>
        </w:tc>
      </w:tr>
      <w:tr w:rsidR="006C32D2" w:rsidRPr="00A564B4" w14:paraId="4D33A505" w14:textId="77777777" w:rsidTr="006C32D2">
        <w:trPr>
          <w:gridAfter w:val="2"/>
          <w:wAfter w:w="143" w:type="dxa"/>
          <w:cantSplit/>
          <w:jc w:val="center"/>
        </w:trPr>
        <w:tc>
          <w:tcPr>
            <w:tcW w:w="929" w:type="dxa"/>
            <w:gridSpan w:val="3"/>
          </w:tcPr>
          <w:p w14:paraId="50734169" w14:textId="77777777" w:rsidR="006C32D2" w:rsidRPr="00A564B4" w:rsidRDefault="006C32D2" w:rsidP="006C32D2">
            <w:pPr>
              <w:pStyle w:val="TAL"/>
              <w:rPr>
                <w:lang w:eastAsia="zh-CN"/>
              </w:rPr>
            </w:pPr>
            <w:r w:rsidRPr="00A564B4">
              <w:rPr>
                <w:lang w:eastAsia="zh-CN"/>
              </w:rPr>
              <w:t>9.2.24.1</w:t>
            </w:r>
          </w:p>
        </w:tc>
        <w:tc>
          <w:tcPr>
            <w:tcW w:w="2960" w:type="dxa"/>
            <w:gridSpan w:val="2"/>
          </w:tcPr>
          <w:p w14:paraId="70A13F32"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5MHz+5MHz</w:t>
            </w:r>
          </w:p>
        </w:tc>
        <w:tc>
          <w:tcPr>
            <w:tcW w:w="828" w:type="dxa"/>
            <w:gridSpan w:val="2"/>
          </w:tcPr>
          <w:p w14:paraId="75024A2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73E30CFC" w14:textId="77777777" w:rsidR="006C32D2" w:rsidRPr="00A564B4" w:rsidRDefault="006C32D2" w:rsidP="006C32D2">
            <w:pPr>
              <w:pStyle w:val="TAL"/>
              <w:rPr>
                <w:lang w:eastAsia="en-US"/>
              </w:rPr>
            </w:pPr>
            <w:r w:rsidRPr="00A564B4">
              <w:rPr>
                <w:lang w:eastAsia="en-US"/>
              </w:rPr>
              <w:t>C19</w:t>
            </w:r>
          </w:p>
        </w:tc>
        <w:tc>
          <w:tcPr>
            <w:tcW w:w="2471" w:type="dxa"/>
            <w:gridSpan w:val="3"/>
          </w:tcPr>
          <w:p w14:paraId="68760B84"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3A4BD6B"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2036C04" w14:textId="77777777" w:rsidR="006C32D2" w:rsidRPr="00A564B4" w:rsidRDefault="006C32D2" w:rsidP="006C32D2">
            <w:pPr>
              <w:pStyle w:val="TAL"/>
              <w:rPr>
                <w:lang w:eastAsia="en-US"/>
              </w:rPr>
            </w:pPr>
          </w:p>
        </w:tc>
        <w:tc>
          <w:tcPr>
            <w:tcW w:w="1717" w:type="dxa"/>
            <w:gridSpan w:val="3"/>
          </w:tcPr>
          <w:p w14:paraId="4853AD7E" w14:textId="77777777" w:rsidR="006C32D2" w:rsidRPr="00A564B4" w:rsidRDefault="006C32D2" w:rsidP="006C32D2">
            <w:pPr>
              <w:pStyle w:val="TAL"/>
              <w:rPr>
                <w:lang w:eastAsia="en-US"/>
              </w:rPr>
            </w:pPr>
            <w:r w:rsidRPr="00A564B4">
              <w:rPr>
                <w:lang w:eastAsia="en-US"/>
              </w:rPr>
              <w:t>2Rx, 4Rx</w:t>
            </w:r>
          </w:p>
        </w:tc>
      </w:tr>
      <w:tr w:rsidR="006C32D2" w:rsidRPr="00A564B4" w14:paraId="7B120973" w14:textId="77777777" w:rsidTr="006C32D2">
        <w:trPr>
          <w:gridAfter w:val="2"/>
          <w:wAfter w:w="143" w:type="dxa"/>
          <w:cantSplit/>
          <w:jc w:val="center"/>
        </w:trPr>
        <w:tc>
          <w:tcPr>
            <w:tcW w:w="929" w:type="dxa"/>
            <w:gridSpan w:val="3"/>
          </w:tcPr>
          <w:p w14:paraId="514EA062" w14:textId="77777777" w:rsidR="006C32D2" w:rsidRPr="00A564B4" w:rsidRDefault="006C32D2" w:rsidP="006C32D2">
            <w:pPr>
              <w:pStyle w:val="TAL"/>
              <w:rPr>
                <w:lang w:eastAsia="zh-CN"/>
              </w:rPr>
            </w:pPr>
            <w:r w:rsidRPr="00A564B4">
              <w:rPr>
                <w:lang w:eastAsia="zh-CN"/>
              </w:rPr>
              <w:t>9.2.24.2</w:t>
            </w:r>
          </w:p>
        </w:tc>
        <w:tc>
          <w:tcPr>
            <w:tcW w:w="2960" w:type="dxa"/>
            <w:gridSpan w:val="2"/>
          </w:tcPr>
          <w:p w14:paraId="506BBB3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FF9671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DF40BAF"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67112DE"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3AED7D68"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43F0BF72" w14:textId="77777777" w:rsidR="006C32D2" w:rsidRPr="00A564B4" w:rsidRDefault="006C32D2" w:rsidP="006C32D2">
            <w:pPr>
              <w:pStyle w:val="TAL"/>
              <w:rPr>
                <w:lang w:eastAsia="en-US"/>
              </w:rPr>
            </w:pPr>
          </w:p>
        </w:tc>
        <w:tc>
          <w:tcPr>
            <w:tcW w:w="1717" w:type="dxa"/>
            <w:gridSpan w:val="3"/>
          </w:tcPr>
          <w:p w14:paraId="05ED48E4" w14:textId="77777777" w:rsidR="006C32D2" w:rsidRPr="00A564B4" w:rsidRDefault="006C32D2" w:rsidP="006C32D2">
            <w:pPr>
              <w:pStyle w:val="TAL"/>
              <w:rPr>
                <w:lang w:eastAsia="en-US"/>
              </w:rPr>
            </w:pPr>
            <w:r w:rsidRPr="00A564B4">
              <w:rPr>
                <w:lang w:eastAsia="en-US"/>
              </w:rPr>
              <w:t>2Rx, 4Rx</w:t>
            </w:r>
          </w:p>
        </w:tc>
      </w:tr>
      <w:tr w:rsidR="006C32D2" w:rsidRPr="00A564B4" w14:paraId="34AAE4D4" w14:textId="77777777" w:rsidTr="006C32D2">
        <w:trPr>
          <w:gridAfter w:val="2"/>
          <w:wAfter w:w="143" w:type="dxa"/>
          <w:cantSplit/>
          <w:jc w:val="center"/>
        </w:trPr>
        <w:tc>
          <w:tcPr>
            <w:tcW w:w="929" w:type="dxa"/>
            <w:gridSpan w:val="3"/>
          </w:tcPr>
          <w:p w14:paraId="7E016A93" w14:textId="77777777" w:rsidR="006C32D2" w:rsidRPr="00A564B4" w:rsidRDefault="006C32D2" w:rsidP="006C32D2">
            <w:pPr>
              <w:pStyle w:val="TAL"/>
              <w:rPr>
                <w:lang w:eastAsia="zh-CN"/>
              </w:rPr>
            </w:pPr>
            <w:r w:rsidRPr="00A564B4">
              <w:rPr>
                <w:rFonts w:eastAsia="SimSun"/>
                <w:szCs w:val="16"/>
                <w:lang w:eastAsia="zh-CN"/>
              </w:rPr>
              <w:t>9.2.25.1</w:t>
            </w:r>
          </w:p>
        </w:tc>
        <w:tc>
          <w:tcPr>
            <w:tcW w:w="2960" w:type="dxa"/>
            <w:gridSpan w:val="2"/>
          </w:tcPr>
          <w:p w14:paraId="17627587" w14:textId="77777777" w:rsidR="006C32D2" w:rsidRPr="00A564B4" w:rsidRDefault="006C32D2" w:rsidP="006C32D2">
            <w:pPr>
              <w:pStyle w:val="TAL"/>
              <w:rPr>
                <w:lang w:eastAsia="zh-CN"/>
              </w:rPr>
            </w:pPr>
            <w:r w:rsidRPr="00A564B4">
              <w:rPr>
                <w:lang w:eastAsia="en-US"/>
              </w:rPr>
              <w:t>Absolute RSRQ Accuracy for E-UTRAN TDD-FDD Carrier Aggregation with PCell in FDD</w:t>
            </w:r>
          </w:p>
        </w:tc>
        <w:tc>
          <w:tcPr>
            <w:tcW w:w="828" w:type="dxa"/>
            <w:gridSpan w:val="2"/>
          </w:tcPr>
          <w:p w14:paraId="374373B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1BB0BBF" w14:textId="77777777" w:rsidR="006C32D2" w:rsidRPr="00A564B4" w:rsidRDefault="006C32D2" w:rsidP="006C32D2">
            <w:pPr>
              <w:pStyle w:val="TAL"/>
              <w:rPr>
                <w:lang w:eastAsia="en-US"/>
              </w:rPr>
            </w:pPr>
            <w:r w:rsidRPr="00A564B4">
              <w:rPr>
                <w:lang w:eastAsia="en-US"/>
              </w:rPr>
              <w:t>C67</w:t>
            </w:r>
          </w:p>
        </w:tc>
        <w:tc>
          <w:tcPr>
            <w:tcW w:w="2471" w:type="dxa"/>
            <w:gridSpan w:val="3"/>
          </w:tcPr>
          <w:p w14:paraId="6FBE772D"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78EEDC8D" w14:textId="77777777" w:rsidR="006C32D2" w:rsidRPr="00A564B4" w:rsidRDefault="006C32D2" w:rsidP="006C32D2">
            <w:pPr>
              <w:pStyle w:val="TAL"/>
              <w:rPr>
                <w:lang w:eastAsia="en-US"/>
              </w:rPr>
            </w:pPr>
          </w:p>
        </w:tc>
        <w:tc>
          <w:tcPr>
            <w:tcW w:w="1695" w:type="dxa"/>
            <w:gridSpan w:val="3"/>
            <w:shd w:val="clear" w:color="auto" w:fill="auto"/>
          </w:tcPr>
          <w:p w14:paraId="7E8FF9F1" w14:textId="77777777" w:rsidR="006C32D2" w:rsidRPr="00A564B4" w:rsidRDefault="006C32D2" w:rsidP="006C32D2">
            <w:pPr>
              <w:pStyle w:val="TAL"/>
              <w:rPr>
                <w:lang w:eastAsia="en-US"/>
              </w:rPr>
            </w:pPr>
          </w:p>
        </w:tc>
        <w:tc>
          <w:tcPr>
            <w:tcW w:w="1717" w:type="dxa"/>
            <w:gridSpan w:val="3"/>
          </w:tcPr>
          <w:p w14:paraId="747481F7" w14:textId="77777777" w:rsidR="006C32D2" w:rsidRPr="00A564B4" w:rsidRDefault="006C32D2" w:rsidP="006C32D2">
            <w:pPr>
              <w:pStyle w:val="TAL"/>
              <w:rPr>
                <w:lang w:eastAsia="en-US"/>
              </w:rPr>
            </w:pPr>
            <w:r w:rsidRPr="00A564B4">
              <w:rPr>
                <w:lang w:eastAsia="en-US"/>
              </w:rPr>
              <w:t>2Rx, 4Rx</w:t>
            </w:r>
          </w:p>
        </w:tc>
      </w:tr>
      <w:tr w:rsidR="006C32D2" w:rsidRPr="00A564B4" w14:paraId="50A37FE5" w14:textId="77777777" w:rsidTr="006C32D2">
        <w:trPr>
          <w:gridAfter w:val="2"/>
          <w:wAfter w:w="143" w:type="dxa"/>
          <w:cantSplit/>
          <w:jc w:val="center"/>
        </w:trPr>
        <w:tc>
          <w:tcPr>
            <w:tcW w:w="929" w:type="dxa"/>
            <w:gridSpan w:val="3"/>
          </w:tcPr>
          <w:p w14:paraId="1B197BD9" w14:textId="77777777" w:rsidR="006C32D2" w:rsidRPr="00A564B4" w:rsidRDefault="006C32D2" w:rsidP="006C32D2">
            <w:pPr>
              <w:pStyle w:val="TAL"/>
              <w:rPr>
                <w:lang w:eastAsia="zh-CN"/>
              </w:rPr>
            </w:pPr>
            <w:r w:rsidRPr="00A564B4">
              <w:rPr>
                <w:rFonts w:eastAsia="SimSun"/>
                <w:szCs w:val="16"/>
                <w:lang w:eastAsia="zh-CN"/>
              </w:rPr>
              <w:t>9.2.25.2</w:t>
            </w:r>
          </w:p>
        </w:tc>
        <w:tc>
          <w:tcPr>
            <w:tcW w:w="2960" w:type="dxa"/>
            <w:gridSpan w:val="2"/>
          </w:tcPr>
          <w:p w14:paraId="3BB0FDB6" w14:textId="77777777" w:rsidR="006C32D2" w:rsidRPr="00A564B4" w:rsidRDefault="006C32D2" w:rsidP="006C32D2">
            <w:pPr>
              <w:pStyle w:val="TAL"/>
              <w:rPr>
                <w:lang w:eastAsia="zh-CN"/>
              </w:rPr>
            </w:pPr>
            <w:r w:rsidRPr="00A564B4">
              <w:rPr>
                <w:lang w:eastAsia="en-US"/>
              </w:rPr>
              <w:t>Relative RSRQ Accuracy for E-UTRAN TDD-FDD Carrier Aggregation with PCell in FDD</w:t>
            </w:r>
          </w:p>
        </w:tc>
        <w:tc>
          <w:tcPr>
            <w:tcW w:w="828" w:type="dxa"/>
            <w:gridSpan w:val="2"/>
          </w:tcPr>
          <w:p w14:paraId="10020CB5"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9AE2A36" w14:textId="77777777" w:rsidR="006C32D2" w:rsidRPr="00A564B4" w:rsidRDefault="006C32D2" w:rsidP="006C32D2">
            <w:pPr>
              <w:pStyle w:val="TAL"/>
              <w:rPr>
                <w:lang w:eastAsia="en-US"/>
              </w:rPr>
            </w:pPr>
            <w:r w:rsidRPr="00A564B4">
              <w:rPr>
                <w:lang w:eastAsia="en-US"/>
              </w:rPr>
              <w:t>C67</w:t>
            </w:r>
          </w:p>
        </w:tc>
        <w:tc>
          <w:tcPr>
            <w:tcW w:w="2471" w:type="dxa"/>
            <w:gridSpan w:val="3"/>
          </w:tcPr>
          <w:p w14:paraId="699624C5"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400D7A86" w14:textId="77777777" w:rsidR="006C32D2" w:rsidRPr="00A564B4" w:rsidRDefault="006C32D2" w:rsidP="006C32D2">
            <w:pPr>
              <w:pStyle w:val="TAL"/>
              <w:rPr>
                <w:lang w:eastAsia="en-US"/>
              </w:rPr>
            </w:pPr>
          </w:p>
        </w:tc>
        <w:tc>
          <w:tcPr>
            <w:tcW w:w="1695" w:type="dxa"/>
            <w:gridSpan w:val="3"/>
            <w:shd w:val="clear" w:color="auto" w:fill="auto"/>
          </w:tcPr>
          <w:p w14:paraId="6022422A" w14:textId="77777777" w:rsidR="006C32D2" w:rsidRPr="00A564B4" w:rsidRDefault="006C32D2" w:rsidP="006C32D2">
            <w:pPr>
              <w:pStyle w:val="TAL"/>
              <w:rPr>
                <w:lang w:eastAsia="en-US"/>
              </w:rPr>
            </w:pPr>
          </w:p>
        </w:tc>
        <w:tc>
          <w:tcPr>
            <w:tcW w:w="1717" w:type="dxa"/>
            <w:gridSpan w:val="3"/>
          </w:tcPr>
          <w:p w14:paraId="1D513D25" w14:textId="77777777" w:rsidR="006C32D2" w:rsidRPr="00A564B4" w:rsidRDefault="006C32D2" w:rsidP="006C32D2">
            <w:pPr>
              <w:pStyle w:val="TAL"/>
              <w:rPr>
                <w:lang w:eastAsia="en-US"/>
              </w:rPr>
            </w:pPr>
            <w:r w:rsidRPr="00A564B4">
              <w:rPr>
                <w:lang w:eastAsia="en-US"/>
              </w:rPr>
              <w:t>2Rx, 4Rx</w:t>
            </w:r>
          </w:p>
        </w:tc>
      </w:tr>
      <w:tr w:rsidR="006C32D2" w:rsidRPr="00A564B4" w14:paraId="275292B4" w14:textId="77777777" w:rsidTr="006C32D2">
        <w:trPr>
          <w:gridAfter w:val="2"/>
          <w:wAfter w:w="143" w:type="dxa"/>
          <w:cantSplit/>
          <w:jc w:val="center"/>
        </w:trPr>
        <w:tc>
          <w:tcPr>
            <w:tcW w:w="929" w:type="dxa"/>
            <w:gridSpan w:val="3"/>
          </w:tcPr>
          <w:p w14:paraId="2B6E4AA9" w14:textId="77777777" w:rsidR="006C32D2" w:rsidRPr="00A564B4" w:rsidRDefault="006C32D2" w:rsidP="006C32D2">
            <w:pPr>
              <w:pStyle w:val="TAL"/>
              <w:rPr>
                <w:lang w:eastAsia="zh-CN"/>
              </w:rPr>
            </w:pPr>
            <w:r w:rsidRPr="00A564B4">
              <w:rPr>
                <w:rFonts w:eastAsia="SimSun"/>
                <w:szCs w:val="16"/>
                <w:lang w:eastAsia="zh-CN"/>
              </w:rPr>
              <w:t>9.2.26.1</w:t>
            </w:r>
          </w:p>
        </w:tc>
        <w:tc>
          <w:tcPr>
            <w:tcW w:w="2960" w:type="dxa"/>
            <w:gridSpan w:val="2"/>
          </w:tcPr>
          <w:p w14:paraId="41330066" w14:textId="77777777" w:rsidR="006C32D2" w:rsidRPr="00A564B4" w:rsidRDefault="006C32D2" w:rsidP="006C32D2">
            <w:pPr>
              <w:pStyle w:val="TAL"/>
              <w:rPr>
                <w:lang w:eastAsia="zh-CN"/>
              </w:rPr>
            </w:pPr>
            <w:r w:rsidRPr="00A564B4">
              <w:rPr>
                <w:lang w:eastAsia="en-US"/>
              </w:rPr>
              <w:t>Absolute RSRQ Accuracy for E-UTRAN TDD-FDD Carrier Aggregation with PCell in TDD</w:t>
            </w:r>
          </w:p>
        </w:tc>
        <w:tc>
          <w:tcPr>
            <w:tcW w:w="828" w:type="dxa"/>
            <w:gridSpan w:val="2"/>
          </w:tcPr>
          <w:p w14:paraId="5CA31C1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7878E8A1" w14:textId="77777777" w:rsidR="006C32D2" w:rsidRPr="00A564B4" w:rsidRDefault="006C32D2" w:rsidP="006C32D2">
            <w:pPr>
              <w:pStyle w:val="TAL"/>
              <w:rPr>
                <w:lang w:eastAsia="en-US"/>
              </w:rPr>
            </w:pPr>
            <w:r w:rsidRPr="00A564B4">
              <w:rPr>
                <w:lang w:eastAsia="en-US"/>
              </w:rPr>
              <w:t>C142</w:t>
            </w:r>
          </w:p>
        </w:tc>
        <w:tc>
          <w:tcPr>
            <w:tcW w:w="2471" w:type="dxa"/>
            <w:gridSpan w:val="3"/>
          </w:tcPr>
          <w:p w14:paraId="51815FA0"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6B3E4FC5" w14:textId="77777777" w:rsidR="006C32D2" w:rsidRPr="00A564B4" w:rsidRDefault="006C32D2" w:rsidP="006C32D2">
            <w:pPr>
              <w:pStyle w:val="TAL"/>
              <w:rPr>
                <w:lang w:eastAsia="en-US"/>
              </w:rPr>
            </w:pPr>
          </w:p>
        </w:tc>
        <w:tc>
          <w:tcPr>
            <w:tcW w:w="1695" w:type="dxa"/>
            <w:gridSpan w:val="3"/>
            <w:shd w:val="clear" w:color="auto" w:fill="auto"/>
          </w:tcPr>
          <w:p w14:paraId="50871FD1" w14:textId="77777777" w:rsidR="006C32D2" w:rsidRPr="00A564B4" w:rsidRDefault="006C32D2" w:rsidP="006C32D2">
            <w:pPr>
              <w:pStyle w:val="TAL"/>
              <w:rPr>
                <w:lang w:eastAsia="en-US"/>
              </w:rPr>
            </w:pPr>
          </w:p>
        </w:tc>
        <w:tc>
          <w:tcPr>
            <w:tcW w:w="1717" w:type="dxa"/>
            <w:gridSpan w:val="3"/>
          </w:tcPr>
          <w:p w14:paraId="6ADC7A74" w14:textId="77777777" w:rsidR="006C32D2" w:rsidRPr="00A564B4" w:rsidRDefault="006C32D2" w:rsidP="006C32D2">
            <w:pPr>
              <w:pStyle w:val="TAL"/>
              <w:rPr>
                <w:lang w:eastAsia="en-US"/>
              </w:rPr>
            </w:pPr>
            <w:r w:rsidRPr="00A564B4">
              <w:rPr>
                <w:lang w:eastAsia="en-US"/>
              </w:rPr>
              <w:t>2Rx, 4Rx</w:t>
            </w:r>
          </w:p>
        </w:tc>
      </w:tr>
      <w:tr w:rsidR="006C32D2" w:rsidRPr="00A564B4" w14:paraId="3F21A190" w14:textId="77777777" w:rsidTr="006C32D2">
        <w:trPr>
          <w:gridAfter w:val="2"/>
          <w:wAfter w:w="143" w:type="dxa"/>
          <w:cantSplit/>
          <w:jc w:val="center"/>
        </w:trPr>
        <w:tc>
          <w:tcPr>
            <w:tcW w:w="929" w:type="dxa"/>
            <w:gridSpan w:val="3"/>
          </w:tcPr>
          <w:p w14:paraId="25D2BFDC" w14:textId="77777777" w:rsidR="006C32D2" w:rsidRPr="00A564B4" w:rsidRDefault="006C32D2" w:rsidP="006C32D2">
            <w:pPr>
              <w:pStyle w:val="TAL"/>
              <w:rPr>
                <w:lang w:eastAsia="zh-CN"/>
              </w:rPr>
            </w:pPr>
            <w:r w:rsidRPr="00A564B4">
              <w:rPr>
                <w:rFonts w:eastAsia="SimSun"/>
                <w:szCs w:val="16"/>
                <w:lang w:eastAsia="zh-CN"/>
              </w:rPr>
              <w:t>9.2.26.2</w:t>
            </w:r>
          </w:p>
        </w:tc>
        <w:tc>
          <w:tcPr>
            <w:tcW w:w="2960" w:type="dxa"/>
            <w:gridSpan w:val="2"/>
          </w:tcPr>
          <w:p w14:paraId="211724CE" w14:textId="77777777" w:rsidR="006C32D2" w:rsidRPr="00A564B4" w:rsidRDefault="006C32D2" w:rsidP="006C32D2">
            <w:pPr>
              <w:pStyle w:val="TAL"/>
              <w:rPr>
                <w:lang w:eastAsia="zh-CN"/>
              </w:rPr>
            </w:pPr>
            <w:r w:rsidRPr="00A564B4">
              <w:rPr>
                <w:lang w:eastAsia="en-US"/>
              </w:rPr>
              <w:t>Relative RSRQ Accuracy for E-UTRAN TDD-FDD Carrier Aggregation with PCell in TDD</w:t>
            </w:r>
          </w:p>
        </w:tc>
        <w:tc>
          <w:tcPr>
            <w:tcW w:w="828" w:type="dxa"/>
            <w:gridSpan w:val="2"/>
          </w:tcPr>
          <w:p w14:paraId="0FEBAA10"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EE7D644" w14:textId="77777777" w:rsidR="006C32D2" w:rsidRPr="00A564B4" w:rsidRDefault="006C32D2" w:rsidP="006C32D2">
            <w:pPr>
              <w:pStyle w:val="TAL"/>
              <w:rPr>
                <w:lang w:eastAsia="en-US"/>
              </w:rPr>
            </w:pPr>
            <w:r w:rsidRPr="00A564B4">
              <w:rPr>
                <w:lang w:eastAsia="en-US"/>
              </w:rPr>
              <w:t>C142</w:t>
            </w:r>
          </w:p>
        </w:tc>
        <w:tc>
          <w:tcPr>
            <w:tcW w:w="2471" w:type="dxa"/>
            <w:gridSpan w:val="3"/>
          </w:tcPr>
          <w:p w14:paraId="7F13E0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388DA54D" w14:textId="77777777" w:rsidR="006C32D2" w:rsidRPr="00A564B4" w:rsidRDefault="006C32D2" w:rsidP="006C32D2">
            <w:pPr>
              <w:pStyle w:val="TAL"/>
              <w:rPr>
                <w:lang w:eastAsia="en-US"/>
              </w:rPr>
            </w:pPr>
          </w:p>
        </w:tc>
        <w:tc>
          <w:tcPr>
            <w:tcW w:w="1695" w:type="dxa"/>
            <w:gridSpan w:val="3"/>
            <w:shd w:val="clear" w:color="auto" w:fill="auto"/>
          </w:tcPr>
          <w:p w14:paraId="2D0B569D" w14:textId="77777777" w:rsidR="006C32D2" w:rsidRPr="00A564B4" w:rsidRDefault="006C32D2" w:rsidP="006C32D2">
            <w:pPr>
              <w:pStyle w:val="TAL"/>
              <w:rPr>
                <w:lang w:eastAsia="en-US"/>
              </w:rPr>
            </w:pPr>
          </w:p>
        </w:tc>
        <w:tc>
          <w:tcPr>
            <w:tcW w:w="1717" w:type="dxa"/>
            <w:gridSpan w:val="3"/>
          </w:tcPr>
          <w:p w14:paraId="27067E22" w14:textId="77777777" w:rsidR="006C32D2" w:rsidRPr="00A564B4" w:rsidRDefault="006C32D2" w:rsidP="006C32D2">
            <w:pPr>
              <w:pStyle w:val="TAL"/>
              <w:rPr>
                <w:lang w:eastAsia="en-US"/>
              </w:rPr>
            </w:pPr>
            <w:r w:rsidRPr="00A564B4">
              <w:rPr>
                <w:lang w:eastAsia="en-US"/>
              </w:rPr>
              <w:t>2Rx, 4Rx</w:t>
            </w:r>
          </w:p>
        </w:tc>
      </w:tr>
      <w:tr w:rsidR="006C32D2" w:rsidRPr="00A564B4" w14:paraId="31822507" w14:textId="77777777" w:rsidTr="006C32D2">
        <w:trPr>
          <w:gridAfter w:val="2"/>
          <w:wAfter w:w="143" w:type="dxa"/>
          <w:cantSplit/>
          <w:jc w:val="center"/>
        </w:trPr>
        <w:tc>
          <w:tcPr>
            <w:tcW w:w="929" w:type="dxa"/>
            <w:gridSpan w:val="3"/>
          </w:tcPr>
          <w:p w14:paraId="083FE888" w14:textId="77777777" w:rsidR="006C32D2" w:rsidRPr="00A564B4" w:rsidRDefault="006C32D2" w:rsidP="006C32D2">
            <w:pPr>
              <w:pStyle w:val="TAL"/>
              <w:rPr>
                <w:lang w:eastAsia="en-US"/>
              </w:rPr>
            </w:pPr>
            <w:r w:rsidRPr="00A564B4">
              <w:rPr>
                <w:lang w:eastAsia="en-US"/>
              </w:rPr>
              <w:t>9.2.27.1</w:t>
            </w:r>
          </w:p>
        </w:tc>
        <w:tc>
          <w:tcPr>
            <w:tcW w:w="2960" w:type="dxa"/>
            <w:gridSpan w:val="2"/>
          </w:tcPr>
          <w:p w14:paraId="16C86D5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20MHz+10MHz</w:t>
            </w:r>
          </w:p>
        </w:tc>
        <w:tc>
          <w:tcPr>
            <w:tcW w:w="828" w:type="dxa"/>
            <w:gridSpan w:val="2"/>
          </w:tcPr>
          <w:p w14:paraId="22187F5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0D95444" w14:textId="77777777" w:rsidR="006C32D2" w:rsidRPr="00A564B4" w:rsidRDefault="006C32D2" w:rsidP="006C32D2">
            <w:pPr>
              <w:pStyle w:val="TAL"/>
              <w:rPr>
                <w:lang w:eastAsia="en-US"/>
              </w:rPr>
            </w:pPr>
            <w:r w:rsidRPr="00A564B4">
              <w:rPr>
                <w:lang w:eastAsia="en-US"/>
              </w:rPr>
              <w:t>C19b</w:t>
            </w:r>
          </w:p>
        </w:tc>
        <w:tc>
          <w:tcPr>
            <w:tcW w:w="2471" w:type="dxa"/>
            <w:gridSpan w:val="3"/>
          </w:tcPr>
          <w:p w14:paraId="4C82889F"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46C02662"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48D69A6" w14:textId="77777777" w:rsidR="006C32D2" w:rsidRPr="00A564B4" w:rsidRDefault="006C32D2" w:rsidP="006C32D2">
            <w:pPr>
              <w:pStyle w:val="TAL"/>
              <w:rPr>
                <w:lang w:eastAsia="en-US"/>
              </w:rPr>
            </w:pPr>
          </w:p>
        </w:tc>
        <w:tc>
          <w:tcPr>
            <w:tcW w:w="1717" w:type="dxa"/>
            <w:gridSpan w:val="3"/>
          </w:tcPr>
          <w:p w14:paraId="501ADC4C" w14:textId="77777777" w:rsidR="006C32D2" w:rsidRPr="00A564B4" w:rsidRDefault="006C32D2" w:rsidP="006C32D2">
            <w:pPr>
              <w:pStyle w:val="TAL"/>
              <w:rPr>
                <w:lang w:eastAsia="en-US"/>
              </w:rPr>
            </w:pPr>
            <w:r w:rsidRPr="00A564B4">
              <w:rPr>
                <w:lang w:eastAsia="en-US"/>
              </w:rPr>
              <w:t>2Rx, 4Rx</w:t>
            </w:r>
          </w:p>
        </w:tc>
      </w:tr>
      <w:tr w:rsidR="006C32D2" w:rsidRPr="00A564B4" w14:paraId="355E8DB6" w14:textId="77777777" w:rsidTr="006C32D2">
        <w:trPr>
          <w:gridAfter w:val="2"/>
          <w:wAfter w:w="143" w:type="dxa"/>
          <w:cantSplit/>
          <w:jc w:val="center"/>
        </w:trPr>
        <w:tc>
          <w:tcPr>
            <w:tcW w:w="929" w:type="dxa"/>
            <w:gridSpan w:val="3"/>
          </w:tcPr>
          <w:p w14:paraId="68D35A14" w14:textId="77777777" w:rsidR="006C32D2" w:rsidRPr="00A564B4" w:rsidRDefault="006C32D2" w:rsidP="006C32D2">
            <w:pPr>
              <w:pStyle w:val="TAL"/>
              <w:rPr>
                <w:lang w:eastAsia="en-US"/>
              </w:rPr>
            </w:pPr>
            <w:r w:rsidRPr="00A564B4">
              <w:rPr>
                <w:lang w:eastAsia="en-US"/>
              </w:rPr>
              <w:t>9.2.27.2</w:t>
            </w:r>
          </w:p>
        </w:tc>
        <w:tc>
          <w:tcPr>
            <w:tcW w:w="2960" w:type="dxa"/>
            <w:gridSpan w:val="2"/>
          </w:tcPr>
          <w:p w14:paraId="0F33979F"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20MHz+10MHz</w:t>
            </w:r>
          </w:p>
        </w:tc>
        <w:tc>
          <w:tcPr>
            <w:tcW w:w="828" w:type="dxa"/>
            <w:gridSpan w:val="2"/>
          </w:tcPr>
          <w:p w14:paraId="494C66E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1313C7D1" w14:textId="77777777" w:rsidR="006C32D2" w:rsidRPr="00A564B4" w:rsidRDefault="006C32D2" w:rsidP="006C32D2">
            <w:pPr>
              <w:pStyle w:val="TAL"/>
              <w:rPr>
                <w:lang w:eastAsia="en-US"/>
              </w:rPr>
            </w:pPr>
            <w:r w:rsidRPr="00A564B4">
              <w:rPr>
                <w:lang w:eastAsia="en-US"/>
              </w:rPr>
              <w:t>C</w:t>
            </w:r>
            <w:r w:rsidRPr="00A564B4">
              <w:rPr>
                <w:lang w:eastAsia="zh-CN"/>
              </w:rPr>
              <w:t>19b</w:t>
            </w:r>
          </w:p>
        </w:tc>
        <w:tc>
          <w:tcPr>
            <w:tcW w:w="2471" w:type="dxa"/>
            <w:gridSpan w:val="3"/>
          </w:tcPr>
          <w:p w14:paraId="78E55C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22D3B5E"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6C4B3686" w14:textId="77777777" w:rsidR="006C32D2" w:rsidRPr="00A564B4" w:rsidRDefault="006C32D2" w:rsidP="006C32D2">
            <w:pPr>
              <w:pStyle w:val="TAL"/>
              <w:rPr>
                <w:lang w:eastAsia="en-US"/>
              </w:rPr>
            </w:pPr>
          </w:p>
        </w:tc>
        <w:tc>
          <w:tcPr>
            <w:tcW w:w="1717" w:type="dxa"/>
            <w:gridSpan w:val="3"/>
          </w:tcPr>
          <w:p w14:paraId="1C77A76C" w14:textId="77777777" w:rsidR="006C32D2" w:rsidRPr="00A564B4" w:rsidRDefault="006C32D2" w:rsidP="006C32D2">
            <w:pPr>
              <w:pStyle w:val="TAL"/>
              <w:rPr>
                <w:lang w:eastAsia="en-US"/>
              </w:rPr>
            </w:pPr>
            <w:r w:rsidRPr="00A564B4">
              <w:rPr>
                <w:lang w:eastAsia="en-US"/>
              </w:rPr>
              <w:t>2Rx, 4Rx</w:t>
            </w:r>
          </w:p>
        </w:tc>
      </w:tr>
      <w:tr w:rsidR="006C32D2" w:rsidRPr="00A564B4" w14:paraId="46BF968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F50CB" w14:textId="77777777" w:rsidR="006C32D2" w:rsidRPr="00A564B4" w:rsidRDefault="006C32D2" w:rsidP="006C32D2">
            <w:pPr>
              <w:pStyle w:val="TAL"/>
              <w:rPr>
                <w:lang w:eastAsia="zh-CN"/>
              </w:rPr>
            </w:pPr>
            <w:r w:rsidRPr="00A564B4">
              <w:rPr>
                <w:lang w:eastAsia="zh-CN"/>
              </w:rPr>
              <w:t>9.2.28</w:t>
            </w:r>
          </w:p>
        </w:tc>
        <w:tc>
          <w:tcPr>
            <w:tcW w:w="2960" w:type="dxa"/>
            <w:gridSpan w:val="2"/>
            <w:tcBorders>
              <w:top w:val="single" w:sz="6" w:space="0" w:color="auto"/>
              <w:left w:val="single" w:sz="6" w:space="0" w:color="auto"/>
              <w:bottom w:val="single" w:sz="6" w:space="0" w:color="auto"/>
              <w:right w:val="single" w:sz="6" w:space="0" w:color="auto"/>
            </w:tcBorders>
          </w:tcPr>
          <w:p w14:paraId="547B2EC5" w14:textId="77777777" w:rsidR="006C32D2" w:rsidRPr="00A564B4" w:rsidRDefault="006C32D2" w:rsidP="006C32D2">
            <w:pPr>
              <w:pStyle w:val="TAL"/>
              <w:rPr>
                <w:lang w:eastAsia="en-US"/>
              </w:rPr>
            </w:pPr>
            <w:r w:rsidRPr="00A564B4">
              <w:rPr>
                <w:lang w:eastAsia="en-US"/>
              </w:rPr>
              <w:t>FDD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BE302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4A3A48" w14:textId="77777777" w:rsidR="006C32D2" w:rsidRPr="00A564B4" w:rsidRDefault="006C32D2" w:rsidP="006C32D2">
            <w:pPr>
              <w:pStyle w:val="TAL"/>
              <w:rPr>
                <w:lang w:eastAsia="zh-CN"/>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3DAACE7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45973E3" w14:textId="77777777" w:rsidR="006C32D2" w:rsidRPr="00A564B4" w:rsidRDefault="006C32D2" w:rsidP="006C32D2">
            <w:pPr>
              <w:pStyle w:val="TAL"/>
              <w:rPr>
                <w:lang w:eastAsia="en-US"/>
              </w:rPr>
            </w:pPr>
            <w:r w:rsidRPr="00A564B4">
              <w:rPr>
                <w:lang w:eastAsia="en-US"/>
              </w:rPr>
              <w:t>2Rx, 4Rx</w:t>
            </w:r>
          </w:p>
        </w:tc>
      </w:tr>
      <w:tr w:rsidR="006C32D2" w:rsidRPr="00A564B4" w14:paraId="5E8E021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FF2C7C" w14:textId="77777777" w:rsidR="006C32D2" w:rsidRPr="00A564B4" w:rsidRDefault="006C32D2" w:rsidP="006C32D2">
            <w:pPr>
              <w:pStyle w:val="TAL"/>
              <w:rPr>
                <w:lang w:eastAsia="zh-CN"/>
              </w:rPr>
            </w:pPr>
            <w:r w:rsidRPr="00A564B4">
              <w:rPr>
                <w:lang w:eastAsia="zh-CN"/>
              </w:rPr>
              <w:t>9.2.29</w:t>
            </w:r>
          </w:p>
        </w:tc>
        <w:tc>
          <w:tcPr>
            <w:tcW w:w="2960" w:type="dxa"/>
            <w:gridSpan w:val="2"/>
            <w:tcBorders>
              <w:top w:val="single" w:sz="6" w:space="0" w:color="auto"/>
              <w:left w:val="single" w:sz="6" w:space="0" w:color="auto"/>
              <w:bottom w:val="single" w:sz="6" w:space="0" w:color="auto"/>
              <w:right w:val="single" w:sz="6" w:space="0" w:color="auto"/>
            </w:tcBorders>
          </w:tcPr>
          <w:p w14:paraId="5E5A70A7" w14:textId="77777777" w:rsidR="006C32D2" w:rsidRPr="00A564B4" w:rsidRDefault="006C32D2" w:rsidP="006C32D2">
            <w:pPr>
              <w:pStyle w:val="TAL"/>
              <w:rPr>
                <w:lang w:eastAsia="en-US"/>
              </w:rPr>
            </w:pPr>
            <w:r w:rsidRPr="00A564B4">
              <w:rPr>
                <w:lang w:eastAsia="en-US"/>
              </w:rPr>
              <w:t>TDD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EA0AE2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546E9B0" w14:textId="77777777" w:rsidR="006C32D2" w:rsidRPr="00A564B4" w:rsidRDefault="006C32D2" w:rsidP="006C32D2">
            <w:pPr>
              <w:pStyle w:val="TAL"/>
              <w:rPr>
                <w:lang w:eastAsia="zh-CN"/>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0C7FC9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AACB44E" w14:textId="77777777" w:rsidR="006C32D2" w:rsidRPr="00A564B4" w:rsidRDefault="006C32D2" w:rsidP="006C32D2">
            <w:pPr>
              <w:pStyle w:val="TAL"/>
              <w:rPr>
                <w:lang w:eastAsia="en-US"/>
              </w:rPr>
            </w:pPr>
            <w:r w:rsidRPr="00A564B4">
              <w:rPr>
                <w:lang w:eastAsia="en-US"/>
              </w:rPr>
              <w:t>2Rx, 4Rx</w:t>
            </w:r>
          </w:p>
        </w:tc>
      </w:tr>
      <w:tr w:rsidR="006C32D2" w:rsidRPr="00A564B4" w14:paraId="43E7CF1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F3A39F" w14:textId="77777777" w:rsidR="006C32D2" w:rsidRPr="00A564B4" w:rsidRDefault="006C32D2" w:rsidP="006C32D2">
            <w:pPr>
              <w:pStyle w:val="TAL"/>
              <w:rPr>
                <w:lang w:eastAsia="zh-CN"/>
              </w:rPr>
            </w:pPr>
            <w:r w:rsidRPr="00A564B4">
              <w:rPr>
                <w:lang w:eastAsia="zh-CN"/>
              </w:rPr>
              <w:t>9.2.30</w:t>
            </w:r>
          </w:p>
        </w:tc>
        <w:tc>
          <w:tcPr>
            <w:tcW w:w="2960" w:type="dxa"/>
            <w:gridSpan w:val="2"/>
            <w:tcBorders>
              <w:top w:val="single" w:sz="6" w:space="0" w:color="auto"/>
              <w:left w:val="single" w:sz="6" w:space="0" w:color="auto"/>
              <w:bottom w:val="single" w:sz="6" w:space="0" w:color="auto"/>
              <w:right w:val="single" w:sz="6" w:space="0" w:color="auto"/>
            </w:tcBorders>
          </w:tcPr>
          <w:p w14:paraId="05D8CE20" w14:textId="77777777" w:rsidR="006C32D2" w:rsidRPr="00A564B4" w:rsidRDefault="006C32D2" w:rsidP="006C32D2">
            <w:pPr>
              <w:pStyle w:val="TAL"/>
              <w:rPr>
                <w:lang w:eastAsia="en-US"/>
              </w:rPr>
            </w:pPr>
            <w:r w:rsidRPr="00A564B4">
              <w:rPr>
                <w:lang w:eastAsia="en-US"/>
              </w:rPr>
              <w:t>FDD-FDD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968606A"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447A496" w14:textId="77777777" w:rsidR="006C32D2" w:rsidRPr="00A564B4" w:rsidRDefault="006C32D2" w:rsidP="006C32D2">
            <w:pPr>
              <w:pStyle w:val="TAL"/>
              <w:rPr>
                <w:lang w:eastAsia="zh-CN"/>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B8205C8"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76F4CF3" w14:textId="77777777" w:rsidR="006C32D2" w:rsidRPr="00A564B4" w:rsidRDefault="006C32D2" w:rsidP="006C32D2">
            <w:pPr>
              <w:pStyle w:val="TAL"/>
              <w:rPr>
                <w:lang w:eastAsia="en-US"/>
              </w:rPr>
            </w:pPr>
            <w:r w:rsidRPr="00A564B4">
              <w:rPr>
                <w:lang w:eastAsia="en-US"/>
              </w:rPr>
              <w:t>2Rx, 4Rx</w:t>
            </w:r>
          </w:p>
        </w:tc>
      </w:tr>
      <w:tr w:rsidR="006C32D2" w:rsidRPr="00A564B4" w14:paraId="1D4C436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012DEE" w14:textId="77777777" w:rsidR="006C32D2" w:rsidRPr="00A564B4" w:rsidRDefault="006C32D2" w:rsidP="006C32D2">
            <w:pPr>
              <w:pStyle w:val="TAL"/>
              <w:rPr>
                <w:lang w:eastAsia="zh-CN"/>
              </w:rPr>
            </w:pPr>
            <w:r w:rsidRPr="00A564B4">
              <w:rPr>
                <w:lang w:eastAsia="zh-CN"/>
              </w:rPr>
              <w:t>9.2.31</w:t>
            </w:r>
          </w:p>
        </w:tc>
        <w:tc>
          <w:tcPr>
            <w:tcW w:w="2960" w:type="dxa"/>
            <w:gridSpan w:val="2"/>
            <w:tcBorders>
              <w:top w:val="single" w:sz="6" w:space="0" w:color="auto"/>
              <w:left w:val="single" w:sz="6" w:space="0" w:color="auto"/>
              <w:bottom w:val="single" w:sz="6" w:space="0" w:color="auto"/>
              <w:right w:val="single" w:sz="6" w:space="0" w:color="auto"/>
            </w:tcBorders>
          </w:tcPr>
          <w:p w14:paraId="5B4BC53F" w14:textId="77777777" w:rsidR="006C32D2" w:rsidRPr="00A564B4" w:rsidRDefault="006C32D2" w:rsidP="006C32D2">
            <w:pPr>
              <w:pStyle w:val="TAL"/>
              <w:rPr>
                <w:lang w:eastAsia="en-US"/>
              </w:rPr>
            </w:pPr>
            <w:r w:rsidRPr="00A564B4">
              <w:rPr>
                <w:lang w:eastAsia="en-US"/>
              </w:rPr>
              <w:t>TDD-TDD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4DAEE2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DEF606D" w14:textId="77777777" w:rsidR="006C32D2" w:rsidRPr="00A564B4" w:rsidRDefault="006C32D2" w:rsidP="006C32D2">
            <w:pPr>
              <w:pStyle w:val="TAL"/>
              <w:rPr>
                <w:lang w:eastAsia="zh-CN"/>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4353250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A06432F" w14:textId="77777777" w:rsidR="006C32D2" w:rsidRPr="00A564B4" w:rsidRDefault="006C32D2" w:rsidP="006C32D2">
            <w:pPr>
              <w:pStyle w:val="TAL"/>
              <w:rPr>
                <w:lang w:eastAsia="en-US"/>
              </w:rPr>
            </w:pPr>
            <w:r w:rsidRPr="00A564B4">
              <w:rPr>
                <w:lang w:eastAsia="en-US"/>
              </w:rPr>
              <w:t>2Rx, 4Rx</w:t>
            </w:r>
          </w:p>
        </w:tc>
      </w:tr>
      <w:tr w:rsidR="006C32D2" w:rsidRPr="00A564B4" w14:paraId="5E5465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C2C4C0" w14:textId="77777777" w:rsidR="006C32D2" w:rsidRPr="00A564B4" w:rsidRDefault="006C32D2" w:rsidP="006C32D2">
            <w:pPr>
              <w:pStyle w:val="TAL"/>
              <w:rPr>
                <w:lang w:eastAsia="zh-CN"/>
              </w:rPr>
            </w:pPr>
            <w:r w:rsidRPr="00A564B4">
              <w:rPr>
                <w:lang w:eastAsia="zh-CN"/>
              </w:rPr>
              <w:t>9.2.32</w:t>
            </w:r>
          </w:p>
        </w:tc>
        <w:tc>
          <w:tcPr>
            <w:tcW w:w="2960" w:type="dxa"/>
            <w:gridSpan w:val="2"/>
            <w:tcBorders>
              <w:top w:val="single" w:sz="6" w:space="0" w:color="auto"/>
              <w:left w:val="single" w:sz="6" w:space="0" w:color="auto"/>
              <w:bottom w:val="single" w:sz="6" w:space="0" w:color="auto"/>
              <w:right w:val="single" w:sz="6" w:space="0" w:color="auto"/>
            </w:tcBorders>
          </w:tcPr>
          <w:p w14:paraId="7802B6AA" w14:textId="77777777" w:rsidR="006C32D2" w:rsidRPr="00A564B4" w:rsidRDefault="006C32D2" w:rsidP="006C32D2">
            <w:pPr>
              <w:pStyle w:val="TAL"/>
              <w:rPr>
                <w:lang w:eastAsia="en-US"/>
              </w:rPr>
            </w:pPr>
            <w:r w:rsidRPr="00A564B4">
              <w:rPr>
                <w:lang w:eastAsia="en-US"/>
              </w:rPr>
              <w:t>FDD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B268B7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C07FA3"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63ED6748"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C2DA65F" w14:textId="77777777" w:rsidR="006C32D2" w:rsidRPr="00A564B4" w:rsidRDefault="006C32D2" w:rsidP="006C32D2">
            <w:pPr>
              <w:pStyle w:val="TAL"/>
              <w:rPr>
                <w:lang w:eastAsia="en-US"/>
              </w:rPr>
            </w:pPr>
            <w:r w:rsidRPr="00A564B4">
              <w:rPr>
                <w:lang w:eastAsia="en-US"/>
              </w:rPr>
              <w:t>2Rx, 4Rx</w:t>
            </w:r>
          </w:p>
        </w:tc>
      </w:tr>
      <w:tr w:rsidR="006C32D2" w:rsidRPr="00A564B4" w14:paraId="1027BFC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C5C06D" w14:textId="77777777" w:rsidR="006C32D2" w:rsidRPr="00A564B4" w:rsidRDefault="006C32D2" w:rsidP="006C32D2">
            <w:pPr>
              <w:pStyle w:val="TAL"/>
              <w:rPr>
                <w:lang w:eastAsia="zh-CN"/>
              </w:rPr>
            </w:pPr>
            <w:r w:rsidRPr="00A564B4">
              <w:rPr>
                <w:lang w:eastAsia="zh-CN"/>
              </w:rPr>
              <w:t>9.2.33</w:t>
            </w:r>
          </w:p>
        </w:tc>
        <w:tc>
          <w:tcPr>
            <w:tcW w:w="2960" w:type="dxa"/>
            <w:gridSpan w:val="2"/>
            <w:tcBorders>
              <w:top w:val="single" w:sz="6" w:space="0" w:color="auto"/>
              <w:left w:val="single" w:sz="6" w:space="0" w:color="auto"/>
              <w:bottom w:val="single" w:sz="6" w:space="0" w:color="auto"/>
              <w:right w:val="single" w:sz="6" w:space="0" w:color="auto"/>
            </w:tcBorders>
          </w:tcPr>
          <w:p w14:paraId="4B73FDE6" w14:textId="77777777" w:rsidR="006C32D2" w:rsidRPr="00A564B4" w:rsidRDefault="006C32D2" w:rsidP="006C32D2">
            <w:pPr>
              <w:pStyle w:val="TAL"/>
              <w:rPr>
                <w:lang w:eastAsia="en-US"/>
              </w:rPr>
            </w:pPr>
            <w:r w:rsidRPr="00A564B4">
              <w:rPr>
                <w:lang w:eastAsia="en-US"/>
              </w:rPr>
              <w:t>TDD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E0346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34710B6"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858DFE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8547FF" w14:textId="77777777" w:rsidR="006C32D2" w:rsidRPr="00A564B4" w:rsidRDefault="006C32D2" w:rsidP="006C32D2">
            <w:pPr>
              <w:pStyle w:val="TAL"/>
              <w:rPr>
                <w:lang w:eastAsia="en-US"/>
              </w:rPr>
            </w:pPr>
            <w:r w:rsidRPr="00A564B4">
              <w:rPr>
                <w:lang w:eastAsia="en-US"/>
              </w:rPr>
              <w:t>2Rx, 4Rx</w:t>
            </w:r>
          </w:p>
        </w:tc>
      </w:tr>
      <w:tr w:rsidR="006C32D2" w:rsidRPr="00A564B4" w14:paraId="1BFB2717" w14:textId="77777777" w:rsidTr="006C32D2">
        <w:trPr>
          <w:gridAfter w:val="2"/>
          <w:wAfter w:w="143" w:type="dxa"/>
          <w:cantSplit/>
          <w:jc w:val="center"/>
        </w:trPr>
        <w:tc>
          <w:tcPr>
            <w:tcW w:w="929" w:type="dxa"/>
            <w:gridSpan w:val="3"/>
            <w:tcBorders>
              <w:top w:val="single" w:sz="4" w:space="0" w:color="FFFFFF"/>
            </w:tcBorders>
          </w:tcPr>
          <w:p w14:paraId="5FF418D7" w14:textId="77777777" w:rsidR="006C32D2" w:rsidRPr="00A564B4" w:rsidRDefault="006C32D2" w:rsidP="006C32D2">
            <w:pPr>
              <w:pStyle w:val="TAL"/>
              <w:rPr>
                <w:lang w:eastAsia="en-US"/>
              </w:rPr>
            </w:pPr>
            <w:r w:rsidRPr="00A564B4">
              <w:rPr>
                <w:lang w:eastAsia="en-US"/>
              </w:rPr>
              <w:t>9.2.42.1</w:t>
            </w:r>
          </w:p>
        </w:tc>
        <w:tc>
          <w:tcPr>
            <w:tcW w:w="2960" w:type="dxa"/>
            <w:gridSpan w:val="2"/>
            <w:tcBorders>
              <w:top w:val="single" w:sz="4" w:space="0" w:color="FFFFFF"/>
            </w:tcBorders>
          </w:tcPr>
          <w:p w14:paraId="3269E61E" w14:textId="77777777" w:rsidR="006C32D2" w:rsidRPr="00A564B4" w:rsidRDefault="006C32D2" w:rsidP="006C32D2">
            <w:pPr>
              <w:pStyle w:val="TAL"/>
              <w:rPr>
                <w:lang w:eastAsia="en-US"/>
              </w:rPr>
            </w:pPr>
            <w:r w:rsidRPr="00A564B4">
              <w:rPr>
                <w:lang w:eastAsia="en-US"/>
              </w:rPr>
              <w:t>FD-FDD Intra Frequency Absolute RSRQ Accuracy for UE category 0</w:t>
            </w:r>
          </w:p>
        </w:tc>
        <w:tc>
          <w:tcPr>
            <w:tcW w:w="828" w:type="dxa"/>
            <w:gridSpan w:val="2"/>
          </w:tcPr>
          <w:p w14:paraId="23ADE9F6"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1F54CC5" w14:textId="77777777" w:rsidR="006C32D2" w:rsidRPr="00A564B4" w:rsidRDefault="006C32D2" w:rsidP="006C32D2">
            <w:pPr>
              <w:pStyle w:val="TAL"/>
              <w:rPr>
                <w:lang w:eastAsia="en-US"/>
              </w:rPr>
            </w:pPr>
            <w:r w:rsidRPr="00A564B4">
              <w:rPr>
                <w:lang w:eastAsia="zh-CN"/>
              </w:rPr>
              <w:t>C88</w:t>
            </w:r>
          </w:p>
        </w:tc>
        <w:tc>
          <w:tcPr>
            <w:tcW w:w="2471" w:type="dxa"/>
            <w:gridSpan w:val="3"/>
          </w:tcPr>
          <w:p w14:paraId="1A8F0992"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C6EDE02" w14:textId="77777777" w:rsidR="006C32D2" w:rsidRPr="00A564B4" w:rsidRDefault="006C32D2" w:rsidP="006C32D2">
            <w:pPr>
              <w:pStyle w:val="TAL"/>
              <w:rPr>
                <w:lang w:eastAsia="en-US"/>
              </w:rPr>
            </w:pPr>
          </w:p>
        </w:tc>
        <w:tc>
          <w:tcPr>
            <w:tcW w:w="1695" w:type="dxa"/>
            <w:gridSpan w:val="3"/>
            <w:shd w:val="clear" w:color="auto" w:fill="auto"/>
          </w:tcPr>
          <w:p w14:paraId="4447E6DE" w14:textId="77777777" w:rsidR="006C32D2" w:rsidRPr="00A564B4" w:rsidRDefault="006C32D2" w:rsidP="006C32D2">
            <w:pPr>
              <w:pStyle w:val="TAL"/>
              <w:rPr>
                <w:lang w:eastAsia="en-US"/>
              </w:rPr>
            </w:pPr>
          </w:p>
        </w:tc>
        <w:tc>
          <w:tcPr>
            <w:tcW w:w="1717" w:type="dxa"/>
            <w:gridSpan w:val="3"/>
          </w:tcPr>
          <w:p w14:paraId="15709B1B" w14:textId="77777777" w:rsidR="006C32D2" w:rsidRPr="00A564B4" w:rsidRDefault="006C32D2" w:rsidP="006C32D2">
            <w:pPr>
              <w:pStyle w:val="TAL"/>
              <w:rPr>
                <w:lang w:eastAsia="en-US"/>
              </w:rPr>
            </w:pPr>
          </w:p>
        </w:tc>
      </w:tr>
      <w:tr w:rsidR="006C32D2" w:rsidRPr="00A564B4" w14:paraId="44128A33" w14:textId="77777777" w:rsidTr="006C32D2">
        <w:trPr>
          <w:gridAfter w:val="2"/>
          <w:wAfter w:w="143" w:type="dxa"/>
          <w:cantSplit/>
          <w:jc w:val="center"/>
        </w:trPr>
        <w:tc>
          <w:tcPr>
            <w:tcW w:w="929" w:type="dxa"/>
            <w:gridSpan w:val="3"/>
          </w:tcPr>
          <w:p w14:paraId="0D174D63" w14:textId="77777777" w:rsidR="006C32D2" w:rsidRPr="00A564B4" w:rsidRDefault="006C32D2" w:rsidP="006C32D2">
            <w:pPr>
              <w:pStyle w:val="TAL"/>
              <w:rPr>
                <w:lang w:eastAsia="en-US"/>
              </w:rPr>
            </w:pPr>
            <w:r w:rsidRPr="00A564B4">
              <w:rPr>
                <w:lang w:eastAsia="en-US"/>
              </w:rPr>
              <w:t>9.2.43.1</w:t>
            </w:r>
          </w:p>
        </w:tc>
        <w:tc>
          <w:tcPr>
            <w:tcW w:w="2960" w:type="dxa"/>
            <w:gridSpan w:val="2"/>
          </w:tcPr>
          <w:p w14:paraId="52009300" w14:textId="77777777" w:rsidR="006C32D2" w:rsidRPr="00A564B4" w:rsidRDefault="006C32D2" w:rsidP="006C32D2">
            <w:pPr>
              <w:pStyle w:val="TAL"/>
              <w:rPr>
                <w:lang w:eastAsia="zh-CN"/>
              </w:rPr>
            </w:pPr>
            <w:r w:rsidRPr="00A564B4">
              <w:rPr>
                <w:lang w:eastAsia="zh-CN"/>
              </w:rPr>
              <w:t>HD-FDD Intra Frequency Absolute RSRQ Accuracy for UE category 0</w:t>
            </w:r>
          </w:p>
        </w:tc>
        <w:tc>
          <w:tcPr>
            <w:tcW w:w="828" w:type="dxa"/>
            <w:gridSpan w:val="2"/>
          </w:tcPr>
          <w:p w14:paraId="7B143E2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2A0CE6F" w14:textId="77777777" w:rsidR="006C32D2" w:rsidRPr="00A564B4" w:rsidRDefault="006C32D2" w:rsidP="006C32D2">
            <w:pPr>
              <w:pStyle w:val="TAL"/>
              <w:rPr>
                <w:lang w:eastAsia="en-US"/>
              </w:rPr>
            </w:pPr>
            <w:r w:rsidRPr="00A564B4">
              <w:rPr>
                <w:lang w:eastAsia="zh-CN"/>
              </w:rPr>
              <w:t>C89</w:t>
            </w:r>
          </w:p>
        </w:tc>
        <w:tc>
          <w:tcPr>
            <w:tcW w:w="2471" w:type="dxa"/>
            <w:gridSpan w:val="3"/>
          </w:tcPr>
          <w:p w14:paraId="7E1C4C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lang w:eastAsia="en-US"/>
              </w:rPr>
              <w:t>D-FDD (UE Category 0) and Feature Group Indicator 16</w:t>
            </w:r>
          </w:p>
        </w:tc>
        <w:tc>
          <w:tcPr>
            <w:tcW w:w="1668" w:type="dxa"/>
            <w:gridSpan w:val="3"/>
            <w:shd w:val="clear" w:color="auto" w:fill="auto"/>
          </w:tcPr>
          <w:p w14:paraId="1EB9F03E" w14:textId="77777777" w:rsidR="006C32D2" w:rsidRPr="00A564B4" w:rsidRDefault="006C32D2" w:rsidP="006C32D2">
            <w:pPr>
              <w:pStyle w:val="TAL"/>
              <w:rPr>
                <w:lang w:eastAsia="en-US"/>
              </w:rPr>
            </w:pPr>
          </w:p>
        </w:tc>
        <w:tc>
          <w:tcPr>
            <w:tcW w:w="1695" w:type="dxa"/>
            <w:gridSpan w:val="3"/>
            <w:shd w:val="clear" w:color="auto" w:fill="auto"/>
          </w:tcPr>
          <w:p w14:paraId="5E4249DF" w14:textId="77777777" w:rsidR="006C32D2" w:rsidRPr="00A564B4" w:rsidRDefault="006C32D2" w:rsidP="006C32D2">
            <w:pPr>
              <w:pStyle w:val="TAL"/>
              <w:rPr>
                <w:lang w:eastAsia="en-US"/>
              </w:rPr>
            </w:pPr>
          </w:p>
        </w:tc>
        <w:tc>
          <w:tcPr>
            <w:tcW w:w="1717" w:type="dxa"/>
            <w:gridSpan w:val="3"/>
          </w:tcPr>
          <w:p w14:paraId="3018D790" w14:textId="77777777" w:rsidR="006C32D2" w:rsidRPr="00A564B4" w:rsidRDefault="006C32D2" w:rsidP="006C32D2">
            <w:pPr>
              <w:pStyle w:val="TAL"/>
              <w:rPr>
                <w:lang w:eastAsia="en-US"/>
              </w:rPr>
            </w:pPr>
          </w:p>
        </w:tc>
      </w:tr>
      <w:tr w:rsidR="006C32D2" w:rsidRPr="00A564B4" w14:paraId="5392631D" w14:textId="77777777" w:rsidTr="006C32D2">
        <w:trPr>
          <w:gridAfter w:val="2"/>
          <w:wAfter w:w="143" w:type="dxa"/>
          <w:cantSplit/>
          <w:jc w:val="center"/>
        </w:trPr>
        <w:tc>
          <w:tcPr>
            <w:tcW w:w="929" w:type="dxa"/>
            <w:gridSpan w:val="3"/>
          </w:tcPr>
          <w:p w14:paraId="164CAD08" w14:textId="77777777" w:rsidR="006C32D2" w:rsidRPr="00A564B4" w:rsidRDefault="006C32D2" w:rsidP="006C32D2">
            <w:pPr>
              <w:pStyle w:val="TAL"/>
              <w:rPr>
                <w:lang w:eastAsia="en-US"/>
              </w:rPr>
            </w:pPr>
            <w:r w:rsidRPr="00A564B4">
              <w:rPr>
                <w:lang w:eastAsia="en-US"/>
              </w:rPr>
              <w:t>9.2.44.1</w:t>
            </w:r>
          </w:p>
        </w:tc>
        <w:tc>
          <w:tcPr>
            <w:tcW w:w="2960" w:type="dxa"/>
            <w:gridSpan w:val="2"/>
          </w:tcPr>
          <w:p w14:paraId="1696D1F8" w14:textId="77777777" w:rsidR="006C32D2" w:rsidRPr="00A564B4" w:rsidRDefault="006C32D2" w:rsidP="006C32D2">
            <w:pPr>
              <w:pStyle w:val="TAL"/>
              <w:rPr>
                <w:lang w:eastAsia="zh-CN"/>
              </w:rPr>
            </w:pPr>
            <w:r w:rsidRPr="00A564B4">
              <w:rPr>
                <w:lang w:eastAsia="zh-CN"/>
              </w:rPr>
              <w:t>TDD Intra Frequency Absolute RSRQ Accuracy for UE category 0</w:t>
            </w:r>
          </w:p>
        </w:tc>
        <w:tc>
          <w:tcPr>
            <w:tcW w:w="828" w:type="dxa"/>
            <w:gridSpan w:val="2"/>
          </w:tcPr>
          <w:p w14:paraId="3301C434"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5D0BFB4" w14:textId="77777777" w:rsidR="006C32D2" w:rsidRPr="00A564B4" w:rsidRDefault="006C32D2" w:rsidP="006C32D2">
            <w:pPr>
              <w:pStyle w:val="TAL"/>
              <w:rPr>
                <w:lang w:eastAsia="en-US"/>
              </w:rPr>
            </w:pPr>
            <w:r w:rsidRPr="00A564B4">
              <w:rPr>
                <w:lang w:eastAsia="zh-CN"/>
              </w:rPr>
              <w:t>C90</w:t>
            </w:r>
          </w:p>
        </w:tc>
        <w:tc>
          <w:tcPr>
            <w:tcW w:w="2471" w:type="dxa"/>
            <w:gridSpan w:val="3"/>
          </w:tcPr>
          <w:p w14:paraId="14573AC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(UE Category 0) and Feature Group Indicator 16</w:t>
            </w:r>
          </w:p>
        </w:tc>
        <w:tc>
          <w:tcPr>
            <w:tcW w:w="1668" w:type="dxa"/>
            <w:gridSpan w:val="3"/>
            <w:shd w:val="clear" w:color="auto" w:fill="auto"/>
          </w:tcPr>
          <w:p w14:paraId="71779F37" w14:textId="77777777" w:rsidR="006C32D2" w:rsidRPr="00A564B4" w:rsidRDefault="006C32D2" w:rsidP="006C32D2">
            <w:pPr>
              <w:pStyle w:val="TAL"/>
              <w:rPr>
                <w:lang w:eastAsia="en-US"/>
              </w:rPr>
            </w:pPr>
          </w:p>
        </w:tc>
        <w:tc>
          <w:tcPr>
            <w:tcW w:w="1695" w:type="dxa"/>
            <w:gridSpan w:val="3"/>
            <w:shd w:val="clear" w:color="auto" w:fill="auto"/>
          </w:tcPr>
          <w:p w14:paraId="1523EB88" w14:textId="77777777" w:rsidR="006C32D2" w:rsidRPr="00A564B4" w:rsidRDefault="006C32D2" w:rsidP="006C32D2">
            <w:pPr>
              <w:pStyle w:val="TAL"/>
              <w:rPr>
                <w:lang w:eastAsia="en-US"/>
              </w:rPr>
            </w:pPr>
          </w:p>
        </w:tc>
        <w:tc>
          <w:tcPr>
            <w:tcW w:w="1717" w:type="dxa"/>
            <w:gridSpan w:val="3"/>
          </w:tcPr>
          <w:p w14:paraId="1E0F7F46" w14:textId="77777777" w:rsidR="006C32D2" w:rsidRPr="00A564B4" w:rsidRDefault="006C32D2" w:rsidP="006C32D2">
            <w:pPr>
              <w:pStyle w:val="TAL"/>
              <w:rPr>
                <w:lang w:eastAsia="en-US"/>
              </w:rPr>
            </w:pPr>
          </w:p>
        </w:tc>
      </w:tr>
      <w:tr w:rsidR="006C32D2" w:rsidRPr="00A564B4" w14:paraId="0BE7E035" w14:textId="77777777" w:rsidTr="006C32D2">
        <w:trPr>
          <w:gridAfter w:val="2"/>
          <w:wAfter w:w="143" w:type="dxa"/>
          <w:cantSplit/>
          <w:jc w:val="center"/>
        </w:trPr>
        <w:tc>
          <w:tcPr>
            <w:tcW w:w="929" w:type="dxa"/>
            <w:gridSpan w:val="3"/>
          </w:tcPr>
          <w:p w14:paraId="31F142B3" w14:textId="77777777" w:rsidR="006C32D2" w:rsidRPr="00A564B4" w:rsidRDefault="006C32D2" w:rsidP="006C32D2">
            <w:pPr>
              <w:pStyle w:val="TAL"/>
              <w:rPr>
                <w:lang w:eastAsia="en-US"/>
              </w:rPr>
            </w:pPr>
            <w:r w:rsidRPr="00A564B4">
              <w:rPr>
                <w:lang w:eastAsia="en-US"/>
              </w:rPr>
              <w:t>9.2.51</w:t>
            </w:r>
          </w:p>
        </w:tc>
        <w:tc>
          <w:tcPr>
            <w:tcW w:w="2960" w:type="dxa"/>
            <w:gridSpan w:val="2"/>
          </w:tcPr>
          <w:p w14:paraId="0F98ADD7" w14:textId="77777777" w:rsidR="006C32D2" w:rsidRPr="00A564B4" w:rsidRDefault="006C32D2" w:rsidP="006C32D2">
            <w:pPr>
              <w:pStyle w:val="TAL"/>
              <w:rPr>
                <w:lang w:eastAsia="zh-CN"/>
              </w:rPr>
            </w:pPr>
            <w:r w:rsidRPr="00A564B4">
              <w:rPr>
                <w:lang w:eastAsia="en-US"/>
              </w:rPr>
              <w:t>FS3 Intra frequency absolute and relative RSRQ accuracies with FDD PCell</w:t>
            </w:r>
          </w:p>
        </w:tc>
        <w:tc>
          <w:tcPr>
            <w:tcW w:w="828" w:type="dxa"/>
            <w:gridSpan w:val="2"/>
          </w:tcPr>
          <w:p w14:paraId="6F51B84A"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17EF03" w14:textId="77777777" w:rsidR="006C32D2" w:rsidRPr="00A564B4" w:rsidRDefault="006C32D2" w:rsidP="006C32D2">
            <w:pPr>
              <w:pStyle w:val="TAL"/>
              <w:rPr>
                <w:lang w:eastAsia="en-US"/>
              </w:rPr>
            </w:pPr>
            <w:r w:rsidRPr="00A564B4">
              <w:rPr>
                <w:lang w:eastAsia="en-US"/>
              </w:rPr>
              <w:t>C149</w:t>
            </w:r>
          </w:p>
        </w:tc>
        <w:tc>
          <w:tcPr>
            <w:tcW w:w="2471" w:type="dxa"/>
            <w:gridSpan w:val="3"/>
          </w:tcPr>
          <w:p w14:paraId="0A3910F2" w14:textId="77777777" w:rsidR="006C32D2" w:rsidRPr="00A564B4" w:rsidRDefault="006C32D2" w:rsidP="006C32D2">
            <w:pPr>
              <w:pStyle w:val="TAL"/>
              <w:rPr>
                <w:lang w:eastAsia="zh-CN"/>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4A4BD8FF" w14:textId="77777777" w:rsidR="006C32D2" w:rsidRPr="00A564B4" w:rsidRDefault="006C32D2" w:rsidP="006C32D2">
            <w:pPr>
              <w:pStyle w:val="TAL"/>
              <w:rPr>
                <w:lang w:eastAsia="en-US"/>
              </w:rPr>
            </w:pPr>
          </w:p>
        </w:tc>
        <w:tc>
          <w:tcPr>
            <w:tcW w:w="1695" w:type="dxa"/>
            <w:gridSpan w:val="3"/>
            <w:shd w:val="clear" w:color="auto" w:fill="auto"/>
          </w:tcPr>
          <w:p w14:paraId="5AD09A9B" w14:textId="77777777" w:rsidR="006C32D2" w:rsidRPr="00A564B4" w:rsidRDefault="006C32D2" w:rsidP="006C32D2">
            <w:pPr>
              <w:pStyle w:val="TAL"/>
              <w:rPr>
                <w:lang w:eastAsia="en-US"/>
              </w:rPr>
            </w:pPr>
          </w:p>
        </w:tc>
        <w:tc>
          <w:tcPr>
            <w:tcW w:w="1717" w:type="dxa"/>
            <w:gridSpan w:val="3"/>
          </w:tcPr>
          <w:p w14:paraId="0FC822B3" w14:textId="77777777" w:rsidR="006C32D2" w:rsidRPr="00A564B4" w:rsidRDefault="006C32D2" w:rsidP="006C32D2">
            <w:pPr>
              <w:pStyle w:val="TAL"/>
              <w:rPr>
                <w:lang w:eastAsia="en-US"/>
              </w:rPr>
            </w:pPr>
            <w:r w:rsidRPr="00A564B4">
              <w:rPr>
                <w:lang w:eastAsia="en-US"/>
              </w:rPr>
              <w:t>2Rx, 4Rx</w:t>
            </w:r>
          </w:p>
        </w:tc>
      </w:tr>
      <w:tr w:rsidR="006C32D2" w:rsidRPr="00A564B4" w14:paraId="6217FA2B" w14:textId="77777777" w:rsidTr="006C32D2">
        <w:trPr>
          <w:gridAfter w:val="2"/>
          <w:wAfter w:w="143" w:type="dxa"/>
          <w:cantSplit/>
          <w:jc w:val="center"/>
        </w:trPr>
        <w:tc>
          <w:tcPr>
            <w:tcW w:w="929" w:type="dxa"/>
            <w:gridSpan w:val="3"/>
          </w:tcPr>
          <w:p w14:paraId="5991070D" w14:textId="77777777" w:rsidR="006C32D2" w:rsidRPr="00A564B4" w:rsidRDefault="006C32D2" w:rsidP="006C32D2">
            <w:pPr>
              <w:pStyle w:val="TAL"/>
              <w:rPr>
                <w:lang w:eastAsia="en-US"/>
              </w:rPr>
            </w:pPr>
            <w:r w:rsidRPr="00A564B4">
              <w:rPr>
                <w:lang w:eastAsia="en-US"/>
              </w:rPr>
              <w:t>9.2.52</w:t>
            </w:r>
          </w:p>
        </w:tc>
        <w:tc>
          <w:tcPr>
            <w:tcW w:w="2960" w:type="dxa"/>
            <w:gridSpan w:val="2"/>
          </w:tcPr>
          <w:p w14:paraId="2BC86799" w14:textId="77777777" w:rsidR="006C32D2" w:rsidRPr="00A564B4" w:rsidRDefault="006C32D2" w:rsidP="006C32D2">
            <w:pPr>
              <w:pStyle w:val="TAL"/>
              <w:rPr>
                <w:lang w:eastAsia="zh-CN"/>
              </w:rPr>
            </w:pPr>
            <w:r w:rsidRPr="00A564B4">
              <w:rPr>
                <w:lang w:eastAsia="ko-KR"/>
              </w:rPr>
              <w:t>FS3 Intra frequency absolute and relative RSRQ accuracies with TDD PCell</w:t>
            </w:r>
          </w:p>
        </w:tc>
        <w:tc>
          <w:tcPr>
            <w:tcW w:w="828" w:type="dxa"/>
            <w:gridSpan w:val="2"/>
          </w:tcPr>
          <w:p w14:paraId="423B254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72132189" w14:textId="77777777" w:rsidR="006C32D2" w:rsidRPr="00A564B4" w:rsidRDefault="006C32D2" w:rsidP="006C32D2">
            <w:pPr>
              <w:pStyle w:val="TAL"/>
              <w:rPr>
                <w:lang w:eastAsia="en-US"/>
              </w:rPr>
            </w:pPr>
            <w:r w:rsidRPr="00A564B4">
              <w:rPr>
                <w:lang w:eastAsia="en-US"/>
              </w:rPr>
              <w:t>C152</w:t>
            </w:r>
          </w:p>
        </w:tc>
        <w:tc>
          <w:tcPr>
            <w:tcW w:w="2471" w:type="dxa"/>
            <w:gridSpan w:val="3"/>
          </w:tcPr>
          <w:p w14:paraId="62FA7CCE" w14:textId="77777777" w:rsidR="006C32D2" w:rsidRPr="00A564B4" w:rsidRDefault="006C32D2" w:rsidP="006C32D2">
            <w:pPr>
              <w:pStyle w:val="TAL"/>
              <w:rPr>
                <w:lang w:eastAsia="zh-CN"/>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E92C460" w14:textId="77777777" w:rsidR="006C32D2" w:rsidRPr="00A564B4" w:rsidRDefault="006C32D2" w:rsidP="006C32D2">
            <w:pPr>
              <w:pStyle w:val="TAL"/>
              <w:rPr>
                <w:lang w:eastAsia="en-US"/>
              </w:rPr>
            </w:pPr>
          </w:p>
        </w:tc>
        <w:tc>
          <w:tcPr>
            <w:tcW w:w="1695" w:type="dxa"/>
            <w:gridSpan w:val="3"/>
            <w:shd w:val="clear" w:color="auto" w:fill="auto"/>
          </w:tcPr>
          <w:p w14:paraId="1F84730A" w14:textId="77777777" w:rsidR="006C32D2" w:rsidRPr="00A564B4" w:rsidRDefault="006C32D2" w:rsidP="006C32D2">
            <w:pPr>
              <w:pStyle w:val="TAL"/>
              <w:rPr>
                <w:lang w:eastAsia="en-US"/>
              </w:rPr>
            </w:pPr>
          </w:p>
        </w:tc>
        <w:tc>
          <w:tcPr>
            <w:tcW w:w="1717" w:type="dxa"/>
            <w:gridSpan w:val="3"/>
          </w:tcPr>
          <w:p w14:paraId="373E0A25" w14:textId="77777777" w:rsidR="006C32D2" w:rsidRPr="00A564B4" w:rsidRDefault="006C32D2" w:rsidP="006C32D2">
            <w:pPr>
              <w:pStyle w:val="TAL"/>
              <w:rPr>
                <w:lang w:eastAsia="en-US"/>
              </w:rPr>
            </w:pPr>
            <w:r w:rsidRPr="00A564B4">
              <w:rPr>
                <w:lang w:eastAsia="en-US"/>
              </w:rPr>
              <w:t>2Rx, 4Rx</w:t>
            </w:r>
          </w:p>
        </w:tc>
      </w:tr>
      <w:tr w:rsidR="006C32D2" w:rsidRPr="00A564B4" w14:paraId="2303DBA3" w14:textId="77777777" w:rsidTr="006C32D2">
        <w:trPr>
          <w:gridAfter w:val="2"/>
          <w:wAfter w:w="143" w:type="dxa"/>
          <w:cantSplit/>
          <w:jc w:val="center"/>
        </w:trPr>
        <w:tc>
          <w:tcPr>
            <w:tcW w:w="929" w:type="dxa"/>
            <w:gridSpan w:val="3"/>
          </w:tcPr>
          <w:p w14:paraId="4CE51D76" w14:textId="77777777" w:rsidR="006C32D2" w:rsidRPr="00A564B4" w:rsidRDefault="006C32D2" w:rsidP="006C32D2">
            <w:pPr>
              <w:pStyle w:val="TAL"/>
              <w:rPr>
                <w:lang w:eastAsia="en-US"/>
              </w:rPr>
            </w:pPr>
            <w:r w:rsidRPr="00A564B4">
              <w:t>9.2.55</w:t>
            </w:r>
          </w:p>
        </w:tc>
        <w:tc>
          <w:tcPr>
            <w:tcW w:w="2960" w:type="dxa"/>
            <w:gridSpan w:val="2"/>
          </w:tcPr>
          <w:p w14:paraId="0CA8098B" w14:textId="77777777" w:rsidR="006C32D2" w:rsidRPr="00A564B4" w:rsidRDefault="006C32D2" w:rsidP="006C32D2">
            <w:pPr>
              <w:pStyle w:val="TAL"/>
              <w:rPr>
                <w:lang w:eastAsia="ko-KR"/>
              </w:rPr>
            </w:pPr>
            <w:r w:rsidRPr="00A564B4">
              <w:rPr>
                <w:lang w:eastAsia="zh-CN"/>
              </w:rPr>
              <w:t>3 DL RSRQ for E-UTRAN in Carrier Aggregation with generic duplex modes</w:t>
            </w:r>
          </w:p>
        </w:tc>
        <w:tc>
          <w:tcPr>
            <w:tcW w:w="828" w:type="dxa"/>
            <w:gridSpan w:val="2"/>
          </w:tcPr>
          <w:p w14:paraId="2582CC86" w14:textId="77777777" w:rsidR="006C32D2" w:rsidRPr="00A564B4" w:rsidRDefault="006C32D2" w:rsidP="006C32D2">
            <w:pPr>
              <w:pStyle w:val="TAL"/>
              <w:rPr>
                <w:lang w:eastAsia="en-US"/>
              </w:rPr>
            </w:pPr>
            <w:r w:rsidRPr="00A564B4">
              <w:t>Rel-12</w:t>
            </w:r>
          </w:p>
        </w:tc>
        <w:tc>
          <w:tcPr>
            <w:tcW w:w="1275" w:type="dxa"/>
            <w:gridSpan w:val="4"/>
          </w:tcPr>
          <w:p w14:paraId="25ECFEE8" w14:textId="77777777" w:rsidR="006C32D2" w:rsidRPr="00A564B4" w:rsidRDefault="006C32D2" w:rsidP="006C32D2">
            <w:pPr>
              <w:pStyle w:val="TAL"/>
              <w:rPr>
                <w:lang w:eastAsia="en-US"/>
              </w:rPr>
            </w:pPr>
            <w:r w:rsidRPr="00A564B4">
              <w:t>C229</w:t>
            </w:r>
          </w:p>
        </w:tc>
        <w:tc>
          <w:tcPr>
            <w:tcW w:w="2471" w:type="dxa"/>
            <w:gridSpan w:val="3"/>
          </w:tcPr>
          <w:p w14:paraId="0FFBD609"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6C32D2" w:rsidRPr="00A564B4" w:rsidRDefault="006C32D2" w:rsidP="006C32D2">
            <w:pPr>
              <w:pStyle w:val="TAL"/>
              <w:rPr>
                <w:lang w:eastAsia="en-US"/>
              </w:rPr>
            </w:pPr>
          </w:p>
        </w:tc>
        <w:tc>
          <w:tcPr>
            <w:tcW w:w="1695" w:type="dxa"/>
            <w:gridSpan w:val="3"/>
            <w:shd w:val="clear" w:color="auto" w:fill="auto"/>
          </w:tcPr>
          <w:p w14:paraId="2C70C8C5" w14:textId="77777777" w:rsidR="006C32D2" w:rsidRPr="00A564B4" w:rsidRDefault="006C32D2" w:rsidP="006C32D2">
            <w:pPr>
              <w:pStyle w:val="TAL"/>
              <w:rPr>
                <w:lang w:eastAsia="en-US"/>
              </w:rPr>
            </w:pPr>
          </w:p>
        </w:tc>
        <w:tc>
          <w:tcPr>
            <w:tcW w:w="1717" w:type="dxa"/>
            <w:gridSpan w:val="3"/>
          </w:tcPr>
          <w:p w14:paraId="7DD30215" w14:textId="77777777" w:rsidR="006C32D2" w:rsidRPr="00A564B4" w:rsidRDefault="006C32D2" w:rsidP="006C32D2">
            <w:pPr>
              <w:pStyle w:val="TAL"/>
              <w:rPr>
                <w:lang w:eastAsia="en-US"/>
              </w:rPr>
            </w:pPr>
            <w:r w:rsidRPr="00A564B4">
              <w:t>2Rx, 4Rx</w:t>
            </w:r>
          </w:p>
        </w:tc>
      </w:tr>
      <w:tr w:rsidR="006C32D2" w:rsidRPr="00A564B4" w14:paraId="3F1842DB" w14:textId="77777777" w:rsidTr="006C32D2">
        <w:tblPrEx>
          <w:tblLook w:val="04A0" w:firstRow="1" w:lastRow="0" w:firstColumn="1" w:lastColumn="0" w:noHBand="0" w:noVBand="1"/>
        </w:tblPrEx>
        <w:trPr>
          <w:gridBefore w:val="1"/>
          <w:wBefore w:w="104" w:type="dxa"/>
          <w:cantSplit/>
          <w:jc w:val="center"/>
        </w:trPr>
        <w:tc>
          <w:tcPr>
            <w:tcW w:w="941" w:type="dxa"/>
            <w:gridSpan w:val="3"/>
            <w:vMerge w:val="restart"/>
            <w:tcBorders>
              <w:top w:val="single" w:sz="6" w:space="0" w:color="auto"/>
              <w:left w:val="single" w:sz="6" w:space="0" w:color="auto"/>
              <w:right w:val="single" w:sz="6" w:space="0" w:color="auto"/>
            </w:tcBorders>
            <w:hideMark/>
          </w:tcPr>
          <w:p w14:paraId="660DC75E" w14:textId="77777777" w:rsidR="006C32D2" w:rsidRPr="00A564B4" w:rsidRDefault="006C32D2" w:rsidP="006C32D2">
            <w:pPr>
              <w:pStyle w:val="TAL"/>
              <w:rPr>
                <w:lang w:eastAsia="en-US"/>
              </w:rPr>
            </w:pPr>
            <w:r w:rsidRPr="00A564B4">
              <w:rPr>
                <w:lang w:eastAsia="en-US"/>
              </w:rPr>
              <w:t>9.2.56</w:t>
            </w:r>
          </w:p>
        </w:tc>
        <w:tc>
          <w:tcPr>
            <w:tcW w:w="2962" w:type="dxa"/>
            <w:gridSpan w:val="2"/>
            <w:vMerge w:val="restart"/>
            <w:tcBorders>
              <w:top w:val="single" w:sz="6" w:space="0" w:color="auto"/>
              <w:left w:val="single" w:sz="6" w:space="0" w:color="auto"/>
              <w:right w:val="single" w:sz="6" w:space="0" w:color="auto"/>
            </w:tcBorders>
            <w:hideMark/>
          </w:tcPr>
          <w:p w14:paraId="39A6421B" w14:textId="77777777" w:rsidR="006C32D2" w:rsidRPr="00A564B4" w:rsidRDefault="006C32D2" w:rsidP="006C32D2">
            <w:pPr>
              <w:pStyle w:val="TAL"/>
              <w:rPr>
                <w:lang w:eastAsia="ko-KR"/>
              </w:rPr>
            </w:pPr>
            <w:r w:rsidRPr="00A564B4">
              <w:rPr>
                <w:lang w:eastAsia="zh-CN"/>
              </w:rPr>
              <w:t>4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3A42E14C"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2C9F222" w14:textId="77777777" w:rsidR="006C32D2" w:rsidRPr="00A564B4" w:rsidRDefault="006C32D2" w:rsidP="006C32D2">
            <w:pPr>
              <w:pStyle w:val="TAL"/>
              <w:rPr>
                <w:lang w:eastAsia="en-US"/>
              </w:rPr>
            </w:pPr>
            <w:r w:rsidRPr="00A564B4">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6C32D2" w:rsidRPr="00A564B4" w:rsidRDefault="006C32D2" w:rsidP="006C32D2">
            <w:pPr>
              <w:pStyle w:val="TAL"/>
              <w:rPr>
                <w:lang w:eastAsia="en-US"/>
              </w:rPr>
            </w:pPr>
            <w:r w:rsidRPr="00A564B4">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6C32D2" w:rsidRPr="00A564B4" w:rsidRDefault="006C32D2" w:rsidP="006C32D2">
            <w:pPr>
              <w:pStyle w:val="TAL"/>
              <w:rPr>
                <w:lang w:eastAsia="en-US"/>
              </w:rPr>
            </w:pPr>
            <w:r w:rsidRPr="00A564B4">
              <w:rPr>
                <w:lang w:eastAsia="en-US"/>
              </w:rPr>
              <w:t>Note: the UE shall execute only either 9.2.56 or the corresponding test from 9.2.45, 9.2.46</w:t>
            </w:r>
          </w:p>
        </w:tc>
        <w:tc>
          <w:tcPr>
            <w:tcW w:w="1704" w:type="dxa"/>
            <w:gridSpan w:val="3"/>
            <w:tcBorders>
              <w:top w:val="single" w:sz="6" w:space="0" w:color="auto"/>
              <w:left w:val="single" w:sz="6" w:space="0" w:color="auto"/>
              <w:bottom w:val="single" w:sz="6" w:space="0" w:color="auto"/>
              <w:right w:val="single" w:sz="6" w:space="0" w:color="auto"/>
            </w:tcBorders>
          </w:tcPr>
          <w:p w14:paraId="027B3158"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4B20A9A0" w14:textId="77777777" w:rsidR="006C32D2" w:rsidRPr="00A564B4" w:rsidRDefault="006C32D2" w:rsidP="006C32D2">
            <w:pPr>
              <w:pStyle w:val="TAL"/>
              <w:rPr>
                <w:lang w:eastAsia="en-US"/>
              </w:rPr>
            </w:pPr>
            <w:r w:rsidRPr="00A564B4">
              <w:rPr>
                <w:lang w:eastAsia="en-US"/>
              </w:rPr>
              <w:t>2Rx, 4Rx</w:t>
            </w:r>
          </w:p>
        </w:tc>
      </w:tr>
      <w:tr w:rsidR="006C32D2" w:rsidRPr="00A564B4" w14:paraId="0D65EA3F" w14:textId="77777777" w:rsidTr="006C32D2">
        <w:tblPrEx>
          <w:tblLook w:val="04A0" w:firstRow="1" w:lastRow="0" w:firstColumn="1" w:lastColumn="0" w:noHBand="0" w:noVBand="1"/>
        </w:tblPrEx>
        <w:trPr>
          <w:gridBefore w:val="1"/>
          <w:wBefore w:w="104" w:type="dxa"/>
          <w:cantSplit/>
          <w:jc w:val="center"/>
        </w:trPr>
        <w:tc>
          <w:tcPr>
            <w:tcW w:w="941" w:type="dxa"/>
            <w:gridSpan w:val="3"/>
            <w:vMerge/>
            <w:tcBorders>
              <w:left w:val="single" w:sz="6" w:space="0" w:color="auto"/>
              <w:bottom w:val="single" w:sz="6" w:space="0" w:color="auto"/>
              <w:right w:val="single" w:sz="6" w:space="0" w:color="auto"/>
            </w:tcBorders>
          </w:tcPr>
          <w:p w14:paraId="20C9B356" w14:textId="77777777" w:rsidR="006C32D2" w:rsidRPr="00A564B4" w:rsidRDefault="006C32D2" w:rsidP="006C32D2">
            <w:pPr>
              <w:pStyle w:val="TAL"/>
              <w:rPr>
                <w:lang w:eastAsia="en-US"/>
              </w:rPr>
            </w:pPr>
          </w:p>
        </w:tc>
        <w:tc>
          <w:tcPr>
            <w:tcW w:w="2962" w:type="dxa"/>
            <w:gridSpan w:val="2"/>
            <w:vMerge/>
            <w:tcBorders>
              <w:left w:val="single" w:sz="6" w:space="0" w:color="auto"/>
              <w:bottom w:val="single" w:sz="6" w:space="0" w:color="auto"/>
              <w:right w:val="single" w:sz="6" w:space="0" w:color="auto"/>
            </w:tcBorders>
          </w:tcPr>
          <w:p w14:paraId="74F1B3AB" w14:textId="77777777" w:rsidR="006C32D2" w:rsidRPr="00A564B4" w:rsidRDefault="006C32D2" w:rsidP="006C32D2">
            <w:pPr>
              <w:pStyle w:val="TAL"/>
              <w:rPr>
                <w:lang w:eastAsia="zh-CN"/>
              </w:rPr>
            </w:pPr>
          </w:p>
        </w:tc>
        <w:tc>
          <w:tcPr>
            <w:tcW w:w="828" w:type="dxa"/>
            <w:gridSpan w:val="4"/>
            <w:tcBorders>
              <w:top w:val="single" w:sz="6" w:space="0" w:color="auto"/>
              <w:left w:val="single" w:sz="6" w:space="0" w:color="auto"/>
              <w:bottom w:val="single" w:sz="6" w:space="0" w:color="auto"/>
              <w:right w:val="single" w:sz="6" w:space="0" w:color="auto"/>
            </w:tcBorders>
          </w:tcPr>
          <w:p w14:paraId="7786A79F"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03D96C63" w14:textId="77777777" w:rsidR="006C32D2" w:rsidRPr="00A564B4" w:rsidRDefault="006C32D2" w:rsidP="006C32D2">
            <w:pPr>
              <w:pStyle w:val="TAL"/>
              <w:rPr>
                <w:lang w:eastAsia="en-US"/>
              </w:rPr>
            </w:pPr>
            <w:r w:rsidRPr="00A564B4">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6C32D2" w:rsidRPr="00A564B4" w:rsidRDefault="006C32D2" w:rsidP="006C32D2">
            <w:pPr>
              <w:pStyle w:val="TAL"/>
              <w:rPr>
                <w:lang w:eastAsia="zh-CN"/>
              </w:rPr>
            </w:pPr>
            <w:r w:rsidRPr="00A564B4">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4A8B660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60D6040A" w14:textId="77777777" w:rsidR="006C32D2" w:rsidRPr="00A564B4" w:rsidRDefault="006C32D2" w:rsidP="006C32D2">
            <w:pPr>
              <w:pStyle w:val="TAL"/>
              <w:rPr>
                <w:lang w:eastAsia="en-US"/>
              </w:rPr>
            </w:pPr>
            <w:r w:rsidRPr="00A564B4">
              <w:rPr>
                <w:lang w:eastAsia="en-US"/>
              </w:rPr>
              <w:t>2Rx, 4Rx</w:t>
            </w:r>
          </w:p>
        </w:tc>
      </w:tr>
      <w:tr w:rsidR="006C32D2" w:rsidRPr="00A564B4" w14:paraId="57EE8F7B"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nil"/>
              <w:right w:val="single" w:sz="6" w:space="0" w:color="auto"/>
            </w:tcBorders>
            <w:hideMark/>
          </w:tcPr>
          <w:p w14:paraId="19D83AF8" w14:textId="77777777" w:rsidR="006C32D2" w:rsidRPr="00A564B4" w:rsidRDefault="006C32D2" w:rsidP="006C32D2">
            <w:pPr>
              <w:pStyle w:val="TAL"/>
              <w:rPr>
                <w:lang w:eastAsia="en-US"/>
              </w:rPr>
            </w:pPr>
            <w:r w:rsidRPr="00A564B4">
              <w:rPr>
                <w:lang w:eastAsia="en-US"/>
              </w:rPr>
              <w:t>9.2.57</w:t>
            </w:r>
          </w:p>
        </w:tc>
        <w:tc>
          <w:tcPr>
            <w:tcW w:w="2962" w:type="dxa"/>
            <w:gridSpan w:val="2"/>
            <w:tcBorders>
              <w:top w:val="single" w:sz="6" w:space="0" w:color="auto"/>
              <w:left w:val="single" w:sz="6" w:space="0" w:color="auto"/>
              <w:bottom w:val="nil"/>
              <w:right w:val="single" w:sz="6" w:space="0" w:color="auto"/>
            </w:tcBorders>
            <w:hideMark/>
          </w:tcPr>
          <w:p w14:paraId="175B0BE5" w14:textId="77777777" w:rsidR="006C32D2" w:rsidRPr="00A564B4" w:rsidRDefault="006C32D2" w:rsidP="006C32D2">
            <w:pPr>
              <w:pStyle w:val="TAL"/>
              <w:rPr>
                <w:lang w:eastAsia="ko-KR"/>
              </w:rPr>
            </w:pPr>
            <w:r w:rsidRPr="00A564B4">
              <w:rPr>
                <w:lang w:eastAsia="zh-CN"/>
              </w:rPr>
              <w:t>5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1AE414D4"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AFFCB2E" w14:textId="77777777" w:rsidR="006C32D2" w:rsidRPr="00A564B4" w:rsidRDefault="006C32D2" w:rsidP="006C32D2">
            <w:pPr>
              <w:pStyle w:val="TAL"/>
              <w:rPr>
                <w:lang w:eastAsia="en-US"/>
              </w:rPr>
            </w:pPr>
            <w:r w:rsidRPr="00A564B4">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6C32D2" w:rsidRPr="00A564B4" w:rsidRDefault="006C32D2" w:rsidP="006C32D2">
            <w:pPr>
              <w:pStyle w:val="TAL"/>
              <w:rPr>
                <w:lang w:eastAsia="en-US"/>
              </w:rPr>
            </w:pPr>
            <w:r w:rsidRPr="00A564B4">
              <w:rPr>
                <w:lang w:eastAsia="en-US"/>
              </w:rPr>
              <w:t>Note: the UE shall execute only either 9.2.57 or the corresponding test from 9.2.47, 9.2.48</w:t>
            </w:r>
          </w:p>
        </w:tc>
        <w:tc>
          <w:tcPr>
            <w:tcW w:w="1704" w:type="dxa"/>
            <w:gridSpan w:val="3"/>
            <w:tcBorders>
              <w:top w:val="single" w:sz="6" w:space="0" w:color="auto"/>
              <w:left w:val="single" w:sz="6" w:space="0" w:color="auto"/>
              <w:bottom w:val="single" w:sz="6" w:space="0" w:color="auto"/>
              <w:right w:val="single" w:sz="6" w:space="0" w:color="auto"/>
            </w:tcBorders>
          </w:tcPr>
          <w:p w14:paraId="12B5C1C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61D8DEF7" w14:textId="77777777" w:rsidR="006C32D2" w:rsidRPr="00A564B4" w:rsidRDefault="006C32D2" w:rsidP="006C32D2">
            <w:pPr>
              <w:pStyle w:val="TAL"/>
              <w:rPr>
                <w:lang w:eastAsia="en-US"/>
              </w:rPr>
            </w:pPr>
            <w:r w:rsidRPr="00A564B4">
              <w:rPr>
                <w:lang w:eastAsia="en-US"/>
              </w:rPr>
              <w:t>2Rx, 4Rx</w:t>
            </w:r>
          </w:p>
        </w:tc>
      </w:tr>
      <w:tr w:rsidR="006C32D2" w:rsidRPr="00A564B4" w14:paraId="2063858A" w14:textId="77777777" w:rsidTr="006C32D2">
        <w:trPr>
          <w:gridAfter w:val="2"/>
          <w:wAfter w:w="143" w:type="dxa"/>
          <w:cantSplit/>
          <w:jc w:val="center"/>
        </w:trPr>
        <w:tc>
          <w:tcPr>
            <w:tcW w:w="929" w:type="dxa"/>
            <w:gridSpan w:val="3"/>
            <w:tcBorders>
              <w:top w:val="nil"/>
            </w:tcBorders>
          </w:tcPr>
          <w:p w14:paraId="76035525" w14:textId="77777777" w:rsidR="006C32D2" w:rsidRPr="00A564B4" w:rsidRDefault="006C32D2" w:rsidP="006C32D2">
            <w:pPr>
              <w:pStyle w:val="TAL"/>
              <w:rPr>
                <w:lang w:eastAsia="en-US"/>
              </w:rPr>
            </w:pPr>
          </w:p>
        </w:tc>
        <w:tc>
          <w:tcPr>
            <w:tcW w:w="2960" w:type="dxa"/>
            <w:gridSpan w:val="2"/>
            <w:tcBorders>
              <w:top w:val="nil"/>
            </w:tcBorders>
          </w:tcPr>
          <w:p w14:paraId="78E6691E" w14:textId="77777777" w:rsidR="006C32D2" w:rsidRPr="00A564B4" w:rsidRDefault="006C32D2" w:rsidP="006C32D2">
            <w:pPr>
              <w:pStyle w:val="TAL"/>
              <w:rPr>
                <w:lang w:eastAsia="zh-CN"/>
              </w:rPr>
            </w:pPr>
          </w:p>
        </w:tc>
        <w:tc>
          <w:tcPr>
            <w:tcW w:w="828" w:type="dxa"/>
            <w:gridSpan w:val="2"/>
          </w:tcPr>
          <w:p w14:paraId="3A5BADB1"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A233AA3" w14:textId="77777777" w:rsidR="006C32D2" w:rsidRPr="00A564B4" w:rsidRDefault="006C32D2" w:rsidP="006C32D2">
            <w:pPr>
              <w:pStyle w:val="TAL"/>
              <w:rPr>
                <w:lang w:eastAsia="en-US"/>
              </w:rPr>
            </w:pPr>
            <w:r w:rsidRPr="00A564B4">
              <w:rPr>
                <w:lang w:eastAsia="en-US"/>
              </w:rPr>
              <w:t>C191g</w:t>
            </w:r>
          </w:p>
        </w:tc>
        <w:tc>
          <w:tcPr>
            <w:tcW w:w="2471" w:type="dxa"/>
            <w:gridSpan w:val="3"/>
          </w:tcPr>
          <w:p w14:paraId="648D6929" w14:textId="77777777" w:rsidR="006C32D2" w:rsidRPr="00A564B4" w:rsidRDefault="006C32D2" w:rsidP="006C32D2">
            <w:pPr>
              <w:pStyle w:val="TAL"/>
              <w:rPr>
                <w:lang w:eastAsia="en-US"/>
              </w:rPr>
            </w:pPr>
            <w:r w:rsidRPr="00A564B4">
              <w:rPr>
                <w:lang w:eastAsia="en-US"/>
              </w:rPr>
              <w:t>UE supporting E-UTRA FDD, E-UTRA TDD and 5DL CA</w:t>
            </w:r>
          </w:p>
        </w:tc>
        <w:tc>
          <w:tcPr>
            <w:tcW w:w="1668" w:type="dxa"/>
            <w:gridSpan w:val="3"/>
            <w:shd w:val="clear" w:color="auto" w:fill="auto"/>
          </w:tcPr>
          <w:p w14:paraId="200843F4" w14:textId="77777777" w:rsidR="006C32D2" w:rsidRPr="00A564B4" w:rsidRDefault="006C32D2" w:rsidP="006C32D2">
            <w:pPr>
              <w:pStyle w:val="TAL"/>
              <w:rPr>
                <w:lang w:eastAsia="en-US"/>
              </w:rPr>
            </w:pPr>
          </w:p>
        </w:tc>
        <w:tc>
          <w:tcPr>
            <w:tcW w:w="1695" w:type="dxa"/>
            <w:gridSpan w:val="3"/>
            <w:shd w:val="clear" w:color="auto" w:fill="auto"/>
          </w:tcPr>
          <w:p w14:paraId="7823BD5B" w14:textId="77777777" w:rsidR="006C32D2" w:rsidRPr="00A564B4" w:rsidRDefault="006C32D2" w:rsidP="006C32D2">
            <w:pPr>
              <w:pStyle w:val="TAL"/>
              <w:rPr>
                <w:lang w:eastAsia="en-US"/>
              </w:rPr>
            </w:pPr>
          </w:p>
        </w:tc>
        <w:tc>
          <w:tcPr>
            <w:tcW w:w="1717" w:type="dxa"/>
            <w:gridSpan w:val="3"/>
          </w:tcPr>
          <w:p w14:paraId="0E244479" w14:textId="77777777" w:rsidR="006C32D2" w:rsidRPr="00A564B4" w:rsidRDefault="006C32D2" w:rsidP="006C32D2">
            <w:pPr>
              <w:pStyle w:val="TAL"/>
              <w:rPr>
                <w:lang w:eastAsia="en-US"/>
              </w:rPr>
            </w:pPr>
            <w:r w:rsidRPr="00A564B4">
              <w:rPr>
                <w:lang w:eastAsia="en-US"/>
              </w:rPr>
              <w:t>2Rx, 4Rx</w:t>
            </w:r>
          </w:p>
        </w:tc>
      </w:tr>
      <w:tr w:rsidR="006C32D2" w:rsidRPr="00A564B4" w14:paraId="15882395" w14:textId="77777777" w:rsidTr="006C32D2">
        <w:trPr>
          <w:gridAfter w:val="2"/>
          <w:wAfter w:w="143" w:type="dxa"/>
          <w:cantSplit/>
          <w:jc w:val="center"/>
        </w:trPr>
        <w:tc>
          <w:tcPr>
            <w:tcW w:w="929" w:type="dxa"/>
            <w:gridSpan w:val="3"/>
            <w:tcBorders>
              <w:top w:val="nil"/>
            </w:tcBorders>
          </w:tcPr>
          <w:p w14:paraId="383255E9" w14:textId="0EF87676" w:rsidR="006C32D2" w:rsidRPr="00A564B4" w:rsidRDefault="006C32D2" w:rsidP="006C32D2">
            <w:pPr>
              <w:pStyle w:val="TAL"/>
              <w:rPr>
                <w:lang w:eastAsia="en-US"/>
              </w:rPr>
            </w:pPr>
            <w:r w:rsidRPr="00A564B4">
              <w:t>9.2.5</w:t>
            </w:r>
            <w:r w:rsidRPr="00A564B4">
              <w:rPr>
                <w:lang w:eastAsia="zh-TW"/>
              </w:rPr>
              <w:t>8</w:t>
            </w:r>
          </w:p>
        </w:tc>
        <w:tc>
          <w:tcPr>
            <w:tcW w:w="2960" w:type="dxa"/>
            <w:gridSpan w:val="2"/>
            <w:tcBorders>
              <w:top w:val="nil"/>
            </w:tcBorders>
          </w:tcPr>
          <w:p w14:paraId="7E169EF6" w14:textId="6CE54031" w:rsidR="006C32D2" w:rsidRPr="00A564B4" w:rsidRDefault="006C32D2" w:rsidP="006C32D2">
            <w:pPr>
              <w:pStyle w:val="TAL"/>
              <w:rPr>
                <w:lang w:eastAsia="zh-CN"/>
              </w:rPr>
            </w:pPr>
            <w:r w:rsidRPr="00A564B4">
              <w:rPr>
                <w:rFonts w:eastAsia="Batang"/>
                <w:lang w:eastAsia="ja-JP"/>
              </w:rPr>
              <w:t>6 DL RSRQ for E-UTRAN in Carrier Aggregation with generic duplex modes</w:t>
            </w:r>
          </w:p>
        </w:tc>
        <w:tc>
          <w:tcPr>
            <w:tcW w:w="828" w:type="dxa"/>
            <w:gridSpan w:val="2"/>
          </w:tcPr>
          <w:p w14:paraId="44DD42F8" w14:textId="31DC81E7" w:rsidR="006C32D2" w:rsidRPr="00A564B4" w:rsidRDefault="006C32D2" w:rsidP="006C32D2">
            <w:pPr>
              <w:pStyle w:val="TAL"/>
              <w:rPr>
                <w:lang w:eastAsia="en-US"/>
              </w:rPr>
            </w:pPr>
            <w:r w:rsidRPr="00A564B4">
              <w:t>Rel-14</w:t>
            </w:r>
          </w:p>
        </w:tc>
        <w:tc>
          <w:tcPr>
            <w:tcW w:w="1275" w:type="dxa"/>
            <w:gridSpan w:val="4"/>
          </w:tcPr>
          <w:p w14:paraId="775F0AD1" w14:textId="2DF66DA3" w:rsidR="006C32D2" w:rsidRPr="00A564B4" w:rsidRDefault="006C32D2" w:rsidP="006C32D2">
            <w:pPr>
              <w:pStyle w:val="TAL"/>
              <w:rPr>
                <w:lang w:eastAsia="en-US"/>
              </w:rPr>
            </w:pPr>
            <w:r w:rsidRPr="00A564B4">
              <w:rPr>
                <w:lang w:eastAsia="zh-TW"/>
              </w:rPr>
              <w:t>C241</w:t>
            </w:r>
          </w:p>
        </w:tc>
        <w:tc>
          <w:tcPr>
            <w:tcW w:w="2471" w:type="dxa"/>
            <w:gridSpan w:val="3"/>
          </w:tcPr>
          <w:p w14:paraId="142EF541" w14:textId="32DB9CEA" w:rsidR="006C32D2" w:rsidRPr="00A564B4" w:rsidRDefault="006C32D2" w:rsidP="006C32D2">
            <w:pPr>
              <w:pStyle w:val="TAL"/>
              <w:rPr>
                <w:lang w:eastAsia="en-US"/>
              </w:rPr>
            </w:pPr>
            <w:r w:rsidRPr="00A564B4">
              <w:rPr>
                <w:lang w:eastAsia="zh-CN"/>
              </w:rPr>
              <w:t>UE supporting E-UTRA</w:t>
            </w:r>
            <w:r w:rsidRPr="00A564B4">
              <w:t xml:space="preserve"> FDD and/or E-UTRA TDD and 6DL CA. </w:t>
            </w:r>
          </w:p>
        </w:tc>
        <w:tc>
          <w:tcPr>
            <w:tcW w:w="1668" w:type="dxa"/>
            <w:gridSpan w:val="3"/>
            <w:shd w:val="clear" w:color="auto" w:fill="auto"/>
          </w:tcPr>
          <w:p w14:paraId="688385DE" w14:textId="77777777" w:rsidR="006C32D2" w:rsidRPr="00A564B4" w:rsidRDefault="006C32D2" w:rsidP="006C32D2">
            <w:pPr>
              <w:pStyle w:val="TAL"/>
              <w:rPr>
                <w:lang w:eastAsia="en-US"/>
              </w:rPr>
            </w:pPr>
          </w:p>
        </w:tc>
        <w:tc>
          <w:tcPr>
            <w:tcW w:w="1695" w:type="dxa"/>
            <w:gridSpan w:val="3"/>
            <w:shd w:val="clear" w:color="auto" w:fill="auto"/>
          </w:tcPr>
          <w:p w14:paraId="18B38BE3" w14:textId="77777777" w:rsidR="006C32D2" w:rsidRPr="00A564B4" w:rsidRDefault="006C32D2" w:rsidP="006C32D2">
            <w:pPr>
              <w:pStyle w:val="TAL"/>
              <w:rPr>
                <w:lang w:eastAsia="en-US"/>
              </w:rPr>
            </w:pPr>
          </w:p>
        </w:tc>
        <w:tc>
          <w:tcPr>
            <w:tcW w:w="1717" w:type="dxa"/>
            <w:gridSpan w:val="3"/>
          </w:tcPr>
          <w:p w14:paraId="3B0A4F11" w14:textId="2E1F8FF4" w:rsidR="006C32D2" w:rsidRPr="00A564B4" w:rsidRDefault="006C32D2" w:rsidP="006C32D2">
            <w:pPr>
              <w:pStyle w:val="TAL"/>
              <w:rPr>
                <w:lang w:eastAsia="en-US"/>
              </w:rPr>
            </w:pPr>
            <w:r w:rsidRPr="00A564B4">
              <w:t>2Rx, 4Rx</w:t>
            </w:r>
          </w:p>
        </w:tc>
      </w:tr>
      <w:tr w:rsidR="006C32D2" w:rsidRPr="00A564B4" w14:paraId="4149DA60" w14:textId="77777777" w:rsidTr="006C32D2">
        <w:trPr>
          <w:gridAfter w:val="2"/>
          <w:wAfter w:w="143" w:type="dxa"/>
          <w:cantSplit/>
          <w:jc w:val="center"/>
        </w:trPr>
        <w:tc>
          <w:tcPr>
            <w:tcW w:w="929" w:type="dxa"/>
            <w:gridSpan w:val="3"/>
            <w:tcBorders>
              <w:top w:val="nil"/>
            </w:tcBorders>
          </w:tcPr>
          <w:p w14:paraId="45788497" w14:textId="6A24EEEA" w:rsidR="006C32D2" w:rsidRPr="00A564B4" w:rsidRDefault="006C32D2" w:rsidP="006C32D2">
            <w:pPr>
              <w:pStyle w:val="TAL"/>
            </w:pPr>
            <w:r w:rsidRPr="00A564B4">
              <w:t>9.2.5</w:t>
            </w:r>
            <w:r w:rsidRPr="00A564B4">
              <w:rPr>
                <w:lang w:eastAsia="zh-TW"/>
              </w:rPr>
              <w:t>9</w:t>
            </w:r>
          </w:p>
        </w:tc>
        <w:tc>
          <w:tcPr>
            <w:tcW w:w="2960" w:type="dxa"/>
            <w:gridSpan w:val="2"/>
            <w:tcBorders>
              <w:top w:val="nil"/>
            </w:tcBorders>
          </w:tcPr>
          <w:p w14:paraId="3B836494" w14:textId="25EE70A9" w:rsidR="006C32D2" w:rsidRPr="00A564B4" w:rsidRDefault="006C32D2" w:rsidP="006C32D2">
            <w:pPr>
              <w:pStyle w:val="TAL"/>
              <w:rPr>
                <w:rFonts w:eastAsia="Batang"/>
                <w:lang w:eastAsia="ja-JP"/>
              </w:rPr>
            </w:pPr>
            <w:r w:rsidRPr="00A564B4">
              <w:rPr>
                <w:rFonts w:eastAsia="Batang"/>
                <w:lang w:eastAsia="ja-JP"/>
              </w:rPr>
              <w:t>7 DL RSRQ for E-UTRAN in Carrier Aggregation with generic duplex modes</w:t>
            </w:r>
          </w:p>
        </w:tc>
        <w:tc>
          <w:tcPr>
            <w:tcW w:w="828" w:type="dxa"/>
            <w:gridSpan w:val="2"/>
          </w:tcPr>
          <w:p w14:paraId="3AB665CC" w14:textId="4764BB37" w:rsidR="006C32D2" w:rsidRPr="00A564B4" w:rsidRDefault="006C32D2" w:rsidP="006C32D2">
            <w:pPr>
              <w:pStyle w:val="TAL"/>
            </w:pPr>
            <w:r w:rsidRPr="00A564B4">
              <w:t>Rel-14</w:t>
            </w:r>
          </w:p>
        </w:tc>
        <w:tc>
          <w:tcPr>
            <w:tcW w:w="1275" w:type="dxa"/>
            <w:gridSpan w:val="4"/>
          </w:tcPr>
          <w:p w14:paraId="026C0965" w14:textId="1770617A" w:rsidR="006C32D2" w:rsidRPr="00A564B4" w:rsidRDefault="006C32D2" w:rsidP="006C32D2">
            <w:pPr>
              <w:pStyle w:val="TAL"/>
              <w:rPr>
                <w:lang w:eastAsia="zh-TW"/>
              </w:rPr>
            </w:pPr>
            <w:r w:rsidRPr="00A564B4">
              <w:rPr>
                <w:lang w:eastAsia="zh-TW"/>
              </w:rPr>
              <w:t>C242</w:t>
            </w:r>
          </w:p>
        </w:tc>
        <w:tc>
          <w:tcPr>
            <w:tcW w:w="2471" w:type="dxa"/>
            <w:gridSpan w:val="3"/>
          </w:tcPr>
          <w:p w14:paraId="05B129B5" w14:textId="063FC2A0" w:rsidR="006C32D2" w:rsidRPr="00A564B4" w:rsidRDefault="006C32D2" w:rsidP="006C32D2">
            <w:pPr>
              <w:pStyle w:val="TAL"/>
              <w:rPr>
                <w:lang w:eastAsia="zh-CN"/>
              </w:rPr>
            </w:pPr>
            <w:r w:rsidRPr="00A564B4">
              <w:rPr>
                <w:lang w:eastAsia="zh-CN"/>
              </w:rPr>
              <w:t>UE supporting E-UTRA</w:t>
            </w:r>
            <w:r w:rsidRPr="00A564B4">
              <w:t xml:space="preserve"> FDD and/or E-UTRA TDD and 7DL CA. </w:t>
            </w:r>
          </w:p>
        </w:tc>
        <w:tc>
          <w:tcPr>
            <w:tcW w:w="1668" w:type="dxa"/>
            <w:gridSpan w:val="3"/>
            <w:shd w:val="clear" w:color="auto" w:fill="auto"/>
          </w:tcPr>
          <w:p w14:paraId="7899B934" w14:textId="77777777" w:rsidR="006C32D2" w:rsidRPr="00A564B4" w:rsidRDefault="006C32D2" w:rsidP="006C32D2">
            <w:pPr>
              <w:pStyle w:val="TAL"/>
              <w:rPr>
                <w:lang w:eastAsia="en-US"/>
              </w:rPr>
            </w:pPr>
          </w:p>
        </w:tc>
        <w:tc>
          <w:tcPr>
            <w:tcW w:w="1695" w:type="dxa"/>
            <w:gridSpan w:val="3"/>
            <w:shd w:val="clear" w:color="auto" w:fill="auto"/>
          </w:tcPr>
          <w:p w14:paraId="3C62F66B" w14:textId="77777777" w:rsidR="006C32D2" w:rsidRPr="00A564B4" w:rsidRDefault="006C32D2" w:rsidP="006C32D2">
            <w:pPr>
              <w:pStyle w:val="TAL"/>
              <w:rPr>
                <w:lang w:eastAsia="en-US"/>
              </w:rPr>
            </w:pPr>
          </w:p>
        </w:tc>
        <w:tc>
          <w:tcPr>
            <w:tcW w:w="1717" w:type="dxa"/>
            <w:gridSpan w:val="3"/>
          </w:tcPr>
          <w:p w14:paraId="3B943F36" w14:textId="571A31CA" w:rsidR="006C32D2" w:rsidRPr="00A564B4" w:rsidRDefault="006C32D2" w:rsidP="006C32D2">
            <w:pPr>
              <w:pStyle w:val="TAL"/>
            </w:pPr>
            <w:r w:rsidRPr="00A564B4">
              <w:t>2Rx, 4Rx</w:t>
            </w:r>
          </w:p>
        </w:tc>
      </w:tr>
      <w:tr w:rsidR="006C32D2" w:rsidRPr="00A564B4" w14:paraId="01B1CF3C" w14:textId="77777777" w:rsidTr="006C32D2">
        <w:trPr>
          <w:gridAfter w:val="2"/>
          <w:wAfter w:w="143" w:type="dxa"/>
          <w:cantSplit/>
          <w:jc w:val="center"/>
        </w:trPr>
        <w:tc>
          <w:tcPr>
            <w:tcW w:w="929" w:type="dxa"/>
            <w:gridSpan w:val="3"/>
          </w:tcPr>
          <w:p w14:paraId="2506BFB9" w14:textId="77777777" w:rsidR="006C32D2" w:rsidRPr="00A564B4" w:rsidRDefault="006C32D2" w:rsidP="006C32D2">
            <w:pPr>
              <w:pStyle w:val="TAL"/>
              <w:rPr>
                <w:lang w:eastAsia="en-US"/>
              </w:rPr>
            </w:pPr>
            <w:r w:rsidRPr="00A564B4">
              <w:rPr>
                <w:lang w:eastAsia="en-US"/>
              </w:rPr>
              <w:t>9.3.1</w:t>
            </w:r>
          </w:p>
        </w:tc>
        <w:tc>
          <w:tcPr>
            <w:tcW w:w="2960" w:type="dxa"/>
            <w:gridSpan w:val="2"/>
          </w:tcPr>
          <w:p w14:paraId="0EF5E5B7" w14:textId="77777777" w:rsidR="006C32D2" w:rsidRPr="00A564B4" w:rsidRDefault="006C32D2" w:rsidP="006C32D2">
            <w:pPr>
              <w:pStyle w:val="TAL"/>
              <w:rPr>
                <w:lang w:eastAsia="en-US"/>
              </w:rPr>
            </w:pPr>
            <w:r w:rsidRPr="00A564B4">
              <w:rPr>
                <w:lang w:eastAsia="zh-CN"/>
              </w:rPr>
              <w:t>E-UTRAN FDD - UTRA FDD CPICH RSCP absolute accuracy</w:t>
            </w:r>
          </w:p>
        </w:tc>
        <w:tc>
          <w:tcPr>
            <w:tcW w:w="828" w:type="dxa"/>
            <w:gridSpan w:val="2"/>
          </w:tcPr>
          <w:p w14:paraId="0A7A583A" w14:textId="77777777" w:rsidR="006C32D2" w:rsidRPr="00A564B4" w:rsidRDefault="006C32D2" w:rsidP="006C32D2">
            <w:pPr>
              <w:pStyle w:val="TAL"/>
              <w:rPr>
                <w:lang w:eastAsia="en-US"/>
              </w:rPr>
            </w:pPr>
            <w:r w:rsidRPr="00A564B4">
              <w:rPr>
                <w:lang w:eastAsia="en-US"/>
              </w:rPr>
              <w:t>Rel-</w:t>
            </w:r>
            <w:r w:rsidRPr="00A564B4">
              <w:rPr>
                <w:rFonts w:eastAsia="MS Mincho"/>
                <w:lang w:eastAsia="en-US"/>
              </w:rPr>
              <w:t>9</w:t>
            </w:r>
          </w:p>
        </w:tc>
        <w:tc>
          <w:tcPr>
            <w:tcW w:w="1275" w:type="dxa"/>
            <w:gridSpan w:val="4"/>
          </w:tcPr>
          <w:p w14:paraId="12976C22"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w:t>
            </w:r>
          </w:p>
        </w:tc>
        <w:tc>
          <w:tcPr>
            <w:tcW w:w="2471" w:type="dxa"/>
            <w:gridSpan w:val="3"/>
          </w:tcPr>
          <w:p w14:paraId="561C1DA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0FA99C0F" w14:textId="77777777" w:rsidR="006C32D2" w:rsidRPr="00A564B4" w:rsidRDefault="006C32D2" w:rsidP="006C32D2">
            <w:pPr>
              <w:pStyle w:val="TAL"/>
              <w:rPr>
                <w:lang w:eastAsia="en-US"/>
              </w:rPr>
            </w:pPr>
          </w:p>
        </w:tc>
        <w:tc>
          <w:tcPr>
            <w:tcW w:w="1695" w:type="dxa"/>
            <w:gridSpan w:val="3"/>
            <w:shd w:val="clear" w:color="auto" w:fill="auto"/>
          </w:tcPr>
          <w:p w14:paraId="78D49482" w14:textId="77777777" w:rsidR="006C32D2" w:rsidRPr="00A564B4" w:rsidRDefault="006C32D2" w:rsidP="006C32D2">
            <w:pPr>
              <w:pStyle w:val="TAL"/>
              <w:rPr>
                <w:lang w:eastAsia="en-US"/>
              </w:rPr>
            </w:pPr>
          </w:p>
        </w:tc>
        <w:tc>
          <w:tcPr>
            <w:tcW w:w="1717" w:type="dxa"/>
            <w:gridSpan w:val="3"/>
          </w:tcPr>
          <w:p w14:paraId="0E522DC0" w14:textId="77777777" w:rsidR="006C32D2" w:rsidRPr="00A564B4" w:rsidRDefault="006C32D2" w:rsidP="006C32D2">
            <w:pPr>
              <w:pStyle w:val="TAL"/>
              <w:rPr>
                <w:lang w:eastAsia="en-US"/>
              </w:rPr>
            </w:pPr>
            <w:r w:rsidRPr="00A564B4">
              <w:rPr>
                <w:lang w:eastAsia="en-US"/>
              </w:rPr>
              <w:t>2Rx, 4Rx</w:t>
            </w:r>
          </w:p>
        </w:tc>
      </w:tr>
      <w:tr w:rsidR="006C32D2" w:rsidRPr="00A564B4" w14:paraId="344FC758" w14:textId="77777777" w:rsidTr="006C32D2">
        <w:trPr>
          <w:gridAfter w:val="2"/>
          <w:wAfter w:w="143" w:type="dxa"/>
          <w:cantSplit/>
          <w:jc w:val="center"/>
        </w:trPr>
        <w:tc>
          <w:tcPr>
            <w:tcW w:w="929" w:type="dxa"/>
            <w:gridSpan w:val="3"/>
          </w:tcPr>
          <w:p w14:paraId="1D67D1EB" w14:textId="77777777" w:rsidR="006C32D2" w:rsidRPr="00A564B4" w:rsidRDefault="006C32D2" w:rsidP="006C32D2">
            <w:pPr>
              <w:pStyle w:val="TAL"/>
              <w:rPr>
                <w:lang w:eastAsia="zh-CN"/>
              </w:rPr>
            </w:pPr>
            <w:r w:rsidRPr="00A564B4">
              <w:rPr>
                <w:lang w:eastAsia="zh-CN"/>
              </w:rPr>
              <w:t>9.3.2</w:t>
            </w:r>
          </w:p>
        </w:tc>
        <w:tc>
          <w:tcPr>
            <w:tcW w:w="2960" w:type="dxa"/>
            <w:gridSpan w:val="2"/>
          </w:tcPr>
          <w:p w14:paraId="32ECE2CA" w14:textId="77777777" w:rsidR="006C32D2" w:rsidRPr="00A564B4" w:rsidRDefault="006C32D2" w:rsidP="006C32D2">
            <w:pPr>
              <w:pStyle w:val="TAL"/>
              <w:rPr>
                <w:lang w:eastAsia="en-US"/>
              </w:rPr>
            </w:pPr>
            <w:r w:rsidRPr="00A564B4">
              <w:rPr>
                <w:lang w:eastAsia="en-US"/>
              </w:rPr>
              <w:t>E-UTRAN TDD - UTRA FDD CPICH RSCP absolute accuracy</w:t>
            </w:r>
          </w:p>
        </w:tc>
        <w:tc>
          <w:tcPr>
            <w:tcW w:w="828" w:type="dxa"/>
            <w:gridSpan w:val="2"/>
          </w:tcPr>
          <w:p w14:paraId="44C535A0" w14:textId="77777777" w:rsidR="006C32D2" w:rsidRPr="00A564B4" w:rsidRDefault="006C32D2" w:rsidP="006C32D2">
            <w:pPr>
              <w:pStyle w:val="TAL"/>
              <w:rPr>
                <w:lang w:eastAsia="zh-CN"/>
              </w:rPr>
            </w:pPr>
            <w:r w:rsidRPr="00A564B4">
              <w:rPr>
                <w:lang w:eastAsia="zh-CN"/>
              </w:rPr>
              <w:t>Rel-9</w:t>
            </w:r>
          </w:p>
        </w:tc>
        <w:tc>
          <w:tcPr>
            <w:tcW w:w="1275" w:type="dxa"/>
            <w:gridSpan w:val="4"/>
          </w:tcPr>
          <w:p w14:paraId="5CA71796" w14:textId="77777777" w:rsidR="006C32D2" w:rsidRPr="00A564B4" w:rsidRDefault="006C32D2" w:rsidP="006C32D2">
            <w:pPr>
              <w:pStyle w:val="TAL"/>
              <w:rPr>
                <w:lang w:eastAsia="zh-CN"/>
              </w:rPr>
            </w:pPr>
            <w:r w:rsidRPr="00A564B4">
              <w:rPr>
                <w:lang w:eastAsia="zh-CN"/>
              </w:rPr>
              <w:t>C07</w:t>
            </w:r>
          </w:p>
        </w:tc>
        <w:tc>
          <w:tcPr>
            <w:tcW w:w="2471" w:type="dxa"/>
            <w:gridSpan w:val="3"/>
          </w:tcPr>
          <w:p w14:paraId="1140B4E1"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7A67D7FA" w14:textId="77777777" w:rsidR="006C32D2" w:rsidRPr="00A564B4" w:rsidRDefault="006C32D2" w:rsidP="006C32D2">
            <w:pPr>
              <w:pStyle w:val="TAL"/>
              <w:rPr>
                <w:lang w:eastAsia="en-US"/>
              </w:rPr>
            </w:pPr>
          </w:p>
        </w:tc>
        <w:tc>
          <w:tcPr>
            <w:tcW w:w="1695" w:type="dxa"/>
            <w:gridSpan w:val="3"/>
            <w:shd w:val="clear" w:color="auto" w:fill="auto"/>
          </w:tcPr>
          <w:p w14:paraId="7CD59385" w14:textId="77777777" w:rsidR="006C32D2" w:rsidRPr="00A564B4" w:rsidRDefault="006C32D2" w:rsidP="006C32D2">
            <w:pPr>
              <w:pStyle w:val="TAL"/>
              <w:rPr>
                <w:lang w:eastAsia="en-US"/>
              </w:rPr>
            </w:pPr>
          </w:p>
        </w:tc>
        <w:tc>
          <w:tcPr>
            <w:tcW w:w="1717" w:type="dxa"/>
            <w:gridSpan w:val="3"/>
          </w:tcPr>
          <w:p w14:paraId="28893F57" w14:textId="77777777" w:rsidR="006C32D2" w:rsidRPr="00A564B4" w:rsidRDefault="006C32D2" w:rsidP="006C32D2">
            <w:pPr>
              <w:pStyle w:val="TAL"/>
              <w:rPr>
                <w:lang w:eastAsia="en-US"/>
              </w:rPr>
            </w:pPr>
            <w:r w:rsidRPr="00A564B4">
              <w:rPr>
                <w:lang w:eastAsia="en-US"/>
              </w:rPr>
              <w:t>2Rx, 4Rx</w:t>
            </w:r>
          </w:p>
        </w:tc>
      </w:tr>
      <w:tr w:rsidR="006C32D2" w:rsidRPr="00A564B4" w14:paraId="01FA9068" w14:textId="77777777" w:rsidTr="006C32D2">
        <w:trPr>
          <w:gridAfter w:val="2"/>
          <w:wAfter w:w="143" w:type="dxa"/>
          <w:cantSplit/>
          <w:jc w:val="center"/>
        </w:trPr>
        <w:tc>
          <w:tcPr>
            <w:tcW w:w="929" w:type="dxa"/>
            <w:gridSpan w:val="3"/>
          </w:tcPr>
          <w:p w14:paraId="739F5388" w14:textId="77777777" w:rsidR="006C32D2" w:rsidRPr="00A564B4" w:rsidRDefault="006C32D2" w:rsidP="006C32D2">
            <w:pPr>
              <w:pStyle w:val="TAL"/>
              <w:rPr>
                <w:lang w:eastAsia="zh-CN"/>
              </w:rPr>
            </w:pPr>
            <w:r w:rsidRPr="00A564B4">
              <w:rPr>
                <w:lang w:eastAsia="zh-CN"/>
              </w:rPr>
              <w:t>9.3.3</w:t>
            </w:r>
          </w:p>
        </w:tc>
        <w:tc>
          <w:tcPr>
            <w:tcW w:w="2960" w:type="dxa"/>
            <w:gridSpan w:val="2"/>
          </w:tcPr>
          <w:p w14:paraId="42547D12" w14:textId="77777777" w:rsidR="006C32D2" w:rsidRPr="00A564B4" w:rsidRDefault="006C32D2" w:rsidP="006C32D2">
            <w:pPr>
              <w:pStyle w:val="TAL"/>
              <w:rPr>
                <w:lang w:eastAsia="en-US"/>
              </w:rPr>
            </w:pPr>
            <w:r w:rsidRPr="00A564B4">
              <w:rPr>
                <w:lang w:eastAsia="en-US"/>
              </w:rPr>
              <w:t xml:space="preserve">E-UTRAN </w:t>
            </w:r>
            <w:r w:rsidRPr="00A564B4">
              <w:rPr>
                <w:lang w:eastAsia="zh-CN"/>
              </w:rPr>
              <w:t>F</w:t>
            </w:r>
            <w:r w:rsidRPr="00A564B4">
              <w:rPr>
                <w:lang w:eastAsia="en-US"/>
              </w:rPr>
              <w:t xml:space="preserve">DD - UTRA </w:t>
            </w:r>
            <w:r w:rsidRPr="00A564B4">
              <w:rPr>
                <w:lang w:eastAsia="zh-CN"/>
              </w:rPr>
              <w:t>F</w:t>
            </w:r>
            <w:r w:rsidRPr="00A564B4">
              <w:rPr>
                <w:lang w:eastAsia="en-US"/>
              </w:rPr>
              <w:t xml:space="preserve">DD CPICH </w:t>
            </w:r>
            <w:r w:rsidRPr="00A564B4">
              <w:rPr>
                <w:lang w:eastAsia="zh-CN"/>
              </w:rPr>
              <w:t>RSCP</w:t>
            </w:r>
            <w:r w:rsidRPr="00A564B4">
              <w:rPr>
                <w:lang w:eastAsia="en-US"/>
              </w:rPr>
              <w:t xml:space="preserve"> absolute accuracy</w:t>
            </w:r>
            <w:r w:rsidRPr="00A564B4">
              <w:rPr>
                <w:lang w:eastAsia="zh-CN"/>
              </w:rPr>
              <w:t xml:space="preserve"> for 5MHz bandwidth</w:t>
            </w:r>
          </w:p>
        </w:tc>
        <w:tc>
          <w:tcPr>
            <w:tcW w:w="828" w:type="dxa"/>
            <w:gridSpan w:val="2"/>
          </w:tcPr>
          <w:p w14:paraId="3E4EEE56" w14:textId="77777777" w:rsidR="006C32D2" w:rsidRPr="00A564B4" w:rsidRDefault="006C32D2" w:rsidP="006C32D2">
            <w:pPr>
              <w:pStyle w:val="TAL"/>
              <w:rPr>
                <w:lang w:eastAsia="zh-CN"/>
              </w:rPr>
            </w:pPr>
            <w:r w:rsidRPr="00A564B4">
              <w:rPr>
                <w:lang w:eastAsia="zh-CN"/>
              </w:rPr>
              <w:t>Rel-9</w:t>
            </w:r>
          </w:p>
        </w:tc>
        <w:tc>
          <w:tcPr>
            <w:tcW w:w="1275" w:type="dxa"/>
            <w:gridSpan w:val="4"/>
          </w:tcPr>
          <w:p w14:paraId="751A2810" w14:textId="77777777" w:rsidR="006C32D2" w:rsidRPr="00A564B4" w:rsidRDefault="006C32D2" w:rsidP="006C32D2">
            <w:pPr>
              <w:pStyle w:val="TAL"/>
              <w:rPr>
                <w:lang w:eastAsia="zh-CN"/>
              </w:rPr>
            </w:pPr>
            <w:r w:rsidRPr="00A564B4">
              <w:rPr>
                <w:lang w:eastAsia="en-US"/>
              </w:rPr>
              <w:t>C52</w:t>
            </w:r>
          </w:p>
        </w:tc>
        <w:tc>
          <w:tcPr>
            <w:tcW w:w="2471" w:type="dxa"/>
            <w:gridSpan w:val="3"/>
          </w:tcPr>
          <w:p w14:paraId="077FF151"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UTRA FDD</w:t>
            </w:r>
          </w:p>
        </w:tc>
        <w:tc>
          <w:tcPr>
            <w:tcW w:w="1668" w:type="dxa"/>
            <w:gridSpan w:val="3"/>
            <w:shd w:val="clear" w:color="auto" w:fill="auto"/>
          </w:tcPr>
          <w:p w14:paraId="52595B82" w14:textId="77777777" w:rsidR="006C32D2" w:rsidRPr="00A564B4" w:rsidRDefault="006C32D2" w:rsidP="006C32D2">
            <w:pPr>
              <w:pStyle w:val="TAL"/>
              <w:rPr>
                <w:lang w:eastAsia="en-US"/>
              </w:rPr>
            </w:pPr>
          </w:p>
        </w:tc>
        <w:tc>
          <w:tcPr>
            <w:tcW w:w="1695" w:type="dxa"/>
            <w:gridSpan w:val="3"/>
            <w:shd w:val="clear" w:color="auto" w:fill="auto"/>
          </w:tcPr>
          <w:p w14:paraId="49187513" w14:textId="77777777" w:rsidR="006C32D2" w:rsidRPr="00A564B4" w:rsidRDefault="006C32D2" w:rsidP="006C32D2">
            <w:pPr>
              <w:pStyle w:val="TAL"/>
              <w:rPr>
                <w:lang w:eastAsia="en-US"/>
              </w:rPr>
            </w:pPr>
          </w:p>
        </w:tc>
        <w:tc>
          <w:tcPr>
            <w:tcW w:w="1717" w:type="dxa"/>
            <w:gridSpan w:val="3"/>
          </w:tcPr>
          <w:p w14:paraId="4A50347E" w14:textId="77777777" w:rsidR="006C32D2" w:rsidRPr="00A564B4" w:rsidRDefault="006C32D2" w:rsidP="006C32D2">
            <w:pPr>
              <w:pStyle w:val="TAL"/>
              <w:rPr>
                <w:lang w:eastAsia="en-US"/>
              </w:rPr>
            </w:pPr>
          </w:p>
        </w:tc>
      </w:tr>
      <w:tr w:rsidR="006C32D2" w:rsidRPr="00A564B4" w14:paraId="02546347" w14:textId="77777777" w:rsidTr="006C32D2">
        <w:trPr>
          <w:gridAfter w:val="2"/>
          <w:wAfter w:w="143" w:type="dxa"/>
          <w:cantSplit/>
          <w:jc w:val="center"/>
        </w:trPr>
        <w:tc>
          <w:tcPr>
            <w:tcW w:w="929" w:type="dxa"/>
            <w:gridSpan w:val="3"/>
          </w:tcPr>
          <w:p w14:paraId="048295F7" w14:textId="77777777" w:rsidR="006C32D2" w:rsidRPr="00A564B4" w:rsidRDefault="006C32D2" w:rsidP="006C32D2">
            <w:pPr>
              <w:pStyle w:val="TAL"/>
              <w:rPr>
                <w:lang w:eastAsia="zh-CN"/>
              </w:rPr>
            </w:pPr>
            <w:r w:rsidRPr="00A564B4">
              <w:rPr>
                <w:lang w:eastAsia="en-US"/>
              </w:rPr>
              <w:t>9.4.1</w:t>
            </w:r>
          </w:p>
        </w:tc>
        <w:tc>
          <w:tcPr>
            <w:tcW w:w="2960" w:type="dxa"/>
            <w:gridSpan w:val="2"/>
          </w:tcPr>
          <w:p w14:paraId="20BFD058" w14:textId="77777777" w:rsidR="006C32D2" w:rsidRPr="00A564B4" w:rsidRDefault="006C32D2" w:rsidP="006C32D2">
            <w:pPr>
              <w:pStyle w:val="TAL"/>
              <w:rPr>
                <w:lang w:eastAsia="en-US"/>
              </w:rPr>
            </w:pPr>
            <w:r w:rsidRPr="00A564B4">
              <w:rPr>
                <w:lang w:eastAsia="en-US"/>
              </w:rPr>
              <w:t>E-UTRAN FDD - UTRA FDD CPICH Ec/No absolute accuracy</w:t>
            </w:r>
          </w:p>
        </w:tc>
        <w:tc>
          <w:tcPr>
            <w:tcW w:w="828" w:type="dxa"/>
            <w:gridSpan w:val="2"/>
          </w:tcPr>
          <w:p w14:paraId="79A87F7F"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Pr>
          <w:p w14:paraId="50301D4A" w14:textId="77777777" w:rsidR="006C32D2" w:rsidRPr="00A564B4" w:rsidRDefault="006C32D2" w:rsidP="006C32D2">
            <w:pPr>
              <w:pStyle w:val="TAL"/>
              <w:rPr>
                <w:lang w:eastAsia="en-US"/>
              </w:rPr>
            </w:pPr>
            <w:r w:rsidRPr="00A564B4">
              <w:rPr>
                <w:lang w:eastAsia="en-US"/>
              </w:rPr>
              <w:t>C0</w:t>
            </w:r>
            <w:r w:rsidRPr="00A564B4">
              <w:rPr>
                <w:lang w:eastAsia="ko-KR"/>
              </w:rPr>
              <w:t>4</w:t>
            </w:r>
          </w:p>
        </w:tc>
        <w:tc>
          <w:tcPr>
            <w:tcW w:w="2471" w:type="dxa"/>
            <w:gridSpan w:val="3"/>
          </w:tcPr>
          <w:p w14:paraId="60E08290"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F</w:t>
            </w:r>
            <w:r w:rsidRPr="00A564B4">
              <w:rPr>
                <w:lang w:eastAsia="en-US"/>
              </w:rPr>
              <w:t>DD</w:t>
            </w:r>
          </w:p>
        </w:tc>
        <w:tc>
          <w:tcPr>
            <w:tcW w:w="1668" w:type="dxa"/>
            <w:gridSpan w:val="3"/>
            <w:shd w:val="clear" w:color="auto" w:fill="auto"/>
          </w:tcPr>
          <w:p w14:paraId="1FFDB09F" w14:textId="77777777" w:rsidR="006C32D2" w:rsidRPr="00A564B4" w:rsidRDefault="006C32D2" w:rsidP="006C32D2">
            <w:pPr>
              <w:pStyle w:val="TAL"/>
              <w:rPr>
                <w:lang w:eastAsia="en-US"/>
              </w:rPr>
            </w:pPr>
          </w:p>
        </w:tc>
        <w:tc>
          <w:tcPr>
            <w:tcW w:w="1695" w:type="dxa"/>
            <w:gridSpan w:val="3"/>
            <w:shd w:val="clear" w:color="auto" w:fill="auto"/>
          </w:tcPr>
          <w:p w14:paraId="626D8339" w14:textId="77777777" w:rsidR="006C32D2" w:rsidRPr="00A564B4" w:rsidRDefault="006C32D2" w:rsidP="006C32D2">
            <w:pPr>
              <w:pStyle w:val="TAL"/>
              <w:rPr>
                <w:lang w:eastAsia="en-US"/>
              </w:rPr>
            </w:pPr>
          </w:p>
        </w:tc>
        <w:tc>
          <w:tcPr>
            <w:tcW w:w="1717" w:type="dxa"/>
            <w:gridSpan w:val="3"/>
          </w:tcPr>
          <w:p w14:paraId="1E501C24" w14:textId="77777777" w:rsidR="006C32D2" w:rsidRPr="00A564B4" w:rsidRDefault="006C32D2" w:rsidP="006C32D2">
            <w:pPr>
              <w:pStyle w:val="TAL"/>
              <w:rPr>
                <w:lang w:eastAsia="en-US"/>
              </w:rPr>
            </w:pPr>
            <w:r w:rsidRPr="00A564B4">
              <w:rPr>
                <w:lang w:eastAsia="en-US"/>
              </w:rPr>
              <w:t>2Rx, 4Rx</w:t>
            </w:r>
          </w:p>
        </w:tc>
      </w:tr>
      <w:tr w:rsidR="006C32D2" w:rsidRPr="00A564B4" w14:paraId="5C7A0859" w14:textId="77777777" w:rsidTr="006C32D2">
        <w:trPr>
          <w:gridAfter w:val="2"/>
          <w:wAfter w:w="143" w:type="dxa"/>
          <w:cantSplit/>
          <w:jc w:val="center"/>
        </w:trPr>
        <w:tc>
          <w:tcPr>
            <w:tcW w:w="929" w:type="dxa"/>
            <w:gridSpan w:val="3"/>
            <w:tcBorders>
              <w:bottom w:val="single" w:sz="6" w:space="0" w:color="auto"/>
            </w:tcBorders>
          </w:tcPr>
          <w:p w14:paraId="7A71583B" w14:textId="77777777" w:rsidR="006C32D2" w:rsidRPr="00A564B4" w:rsidRDefault="006C32D2" w:rsidP="006C32D2">
            <w:pPr>
              <w:pStyle w:val="TAL"/>
              <w:rPr>
                <w:lang w:eastAsia="zh-CN"/>
              </w:rPr>
            </w:pPr>
            <w:r w:rsidRPr="00A564B4">
              <w:rPr>
                <w:lang w:eastAsia="zh-CN"/>
              </w:rPr>
              <w:t>9.4.2</w:t>
            </w:r>
          </w:p>
        </w:tc>
        <w:tc>
          <w:tcPr>
            <w:tcW w:w="2960" w:type="dxa"/>
            <w:gridSpan w:val="2"/>
            <w:tcBorders>
              <w:bottom w:val="single" w:sz="6" w:space="0" w:color="auto"/>
            </w:tcBorders>
          </w:tcPr>
          <w:p w14:paraId="6952CD8A" w14:textId="77777777" w:rsidR="006C32D2" w:rsidRPr="00A564B4" w:rsidRDefault="006C32D2" w:rsidP="006C32D2">
            <w:pPr>
              <w:pStyle w:val="TAL"/>
              <w:rPr>
                <w:lang w:eastAsia="en-US"/>
              </w:rPr>
            </w:pPr>
            <w:r w:rsidRPr="00A564B4">
              <w:rPr>
                <w:lang w:eastAsia="en-US"/>
              </w:rPr>
              <w:t>E-UTRAN TDD - UTRA FDD CPICH Ec/No absolute accuracy</w:t>
            </w:r>
          </w:p>
        </w:tc>
        <w:tc>
          <w:tcPr>
            <w:tcW w:w="828" w:type="dxa"/>
            <w:gridSpan w:val="2"/>
            <w:tcBorders>
              <w:bottom w:val="single" w:sz="6" w:space="0" w:color="auto"/>
            </w:tcBorders>
          </w:tcPr>
          <w:p w14:paraId="28A40C83"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3880CE37"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073D88A"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374707B1" w14:textId="77777777" w:rsidR="006C32D2" w:rsidRPr="00A564B4" w:rsidRDefault="006C32D2" w:rsidP="006C32D2">
            <w:pPr>
              <w:pStyle w:val="TAL"/>
              <w:rPr>
                <w:lang w:eastAsia="en-US"/>
              </w:rPr>
            </w:pPr>
          </w:p>
        </w:tc>
        <w:tc>
          <w:tcPr>
            <w:tcW w:w="1695" w:type="dxa"/>
            <w:gridSpan w:val="3"/>
            <w:shd w:val="clear" w:color="auto" w:fill="auto"/>
          </w:tcPr>
          <w:p w14:paraId="3AFED7CF" w14:textId="77777777" w:rsidR="006C32D2" w:rsidRPr="00A564B4" w:rsidRDefault="006C32D2" w:rsidP="006C32D2">
            <w:pPr>
              <w:pStyle w:val="TAL"/>
              <w:rPr>
                <w:lang w:eastAsia="en-US"/>
              </w:rPr>
            </w:pPr>
          </w:p>
        </w:tc>
        <w:tc>
          <w:tcPr>
            <w:tcW w:w="1717" w:type="dxa"/>
            <w:gridSpan w:val="3"/>
          </w:tcPr>
          <w:p w14:paraId="5DA9F71D" w14:textId="77777777" w:rsidR="006C32D2" w:rsidRPr="00A564B4" w:rsidRDefault="006C32D2" w:rsidP="006C32D2">
            <w:pPr>
              <w:pStyle w:val="TAL"/>
              <w:rPr>
                <w:lang w:eastAsia="en-US"/>
              </w:rPr>
            </w:pPr>
            <w:r w:rsidRPr="00A564B4">
              <w:rPr>
                <w:lang w:eastAsia="en-US"/>
              </w:rPr>
              <w:t>2Rx, 4Rx</w:t>
            </w:r>
          </w:p>
        </w:tc>
      </w:tr>
      <w:tr w:rsidR="006C32D2" w:rsidRPr="00A564B4" w14:paraId="42CFC7B3" w14:textId="77777777" w:rsidTr="006C32D2">
        <w:trPr>
          <w:gridAfter w:val="2"/>
          <w:wAfter w:w="143" w:type="dxa"/>
          <w:cantSplit/>
          <w:jc w:val="center"/>
        </w:trPr>
        <w:tc>
          <w:tcPr>
            <w:tcW w:w="929" w:type="dxa"/>
            <w:gridSpan w:val="3"/>
            <w:tcBorders>
              <w:bottom w:val="single" w:sz="6" w:space="0" w:color="auto"/>
            </w:tcBorders>
          </w:tcPr>
          <w:p w14:paraId="509F1EFD" w14:textId="77777777" w:rsidR="006C32D2" w:rsidRPr="00A564B4" w:rsidRDefault="006C32D2" w:rsidP="006C32D2">
            <w:pPr>
              <w:pStyle w:val="TAL"/>
              <w:rPr>
                <w:lang w:eastAsia="zh-CN"/>
              </w:rPr>
            </w:pPr>
            <w:r w:rsidRPr="00A564B4">
              <w:rPr>
                <w:lang w:eastAsia="zh-CN"/>
              </w:rPr>
              <w:t>9.4.3</w:t>
            </w:r>
          </w:p>
        </w:tc>
        <w:tc>
          <w:tcPr>
            <w:tcW w:w="2960" w:type="dxa"/>
            <w:gridSpan w:val="2"/>
            <w:tcBorders>
              <w:bottom w:val="single" w:sz="6" w:space="0" w:color="auto"/>
            </w:tcBorders>
          </w:tcPr>
          <w:p w14:paraId="0374B5E4" w14:textId="77777777" w:rsidR="006C32D2" w:rsidRPr="00A564B4" w:rsidRDefault="006C32D2" w:rsidP="006C32D2">
            <w:pPr>
              <w:pStyle w:val="TAL"/>
              <w:rPr>
                <w:lang w:eastAsia="en-US"/>
              </w:rPr>
            </w:pPr>
            <w:r w:rsidRPr="00A564B4">
              <w:rPr>
                <w:lang w:eastAsia="en-US"/>
              </w:rPr>
              <w:t>E-UTRAN FDD - UTRA FDD CPICH Ec/No absolute accuracy</w:t>
            </w:r>
            <w:r w:rsidRPr="00A564B4">
              <w:rPr>
                <w:lang w:eastAsia="zh-CN"/>
              </w:rPr>
              <w:t xml:space="preserve"> for 5MHz bandwidth</w:t>
            </w:r>
          </w:p>
        </w:tc>
        <w:tc>
          <w:tcPr>
            <w:tcW w:w="828" w:type="dxa"/>
            <w:gridSpan w:val="2"/>
            <w:tcBorders>
              <w:bottom w:val="single" w:sz="6" w:space="0" w:color="auto"/>
            </w:tcBorders>
          </w:tcPr>
          <w:p w14:paraId="2F72A779"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C8F96E9" w14:textId="77777777" w:rsidR="006C32D2" w:rsidRPr="00A564B4" w:rsidRDefault="006C32D2" w:rsidP="006C32D2">
            <w:pPr>
              <w:pStyle w:val="TAL"/>
              <w:rPr>
                <w:lang w:eastAsia="zh-CN"/>
              </w:rPr>
            </w:pPr>
            <w:r w:rsidRPr="00A564B4">
              <w:rPr>
                <w:lang w:eastAsia="en-US"/>
              </w:rPr>
              <w:t>C52</w:t>
            </w:r>
          </w:p>
        </w:tc>
        <w:tc>
          <w:tcPr>
            <w:tcW w:w="2471" w:type="dxa"/>
            <w:gridSpan w:val="3"/>
            <w:tcBorders>
              <w:bottom w:val="single" w:sz="6" w:space="0" w:color="auto"/>
            </w:tcBorders>
          </w:tcPr>
          <w:p w14:paraId="0B9D4D3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UTRA FDD</w:t>
            </w:r>
          </w:p>
        </w:tc>
        <w:tc>
          <w:tcPr>
            <w:tcW w:w="1668" w:type="dxa"/>
            <w:gridSpan w:val="3"/>
            <w:shd w:val="clear" w:color="auto" w:fill="auto"/>
          </w:tcPr>
          <w:p w14:paraId="2CA76E3A" w14:textId="77777777" w:rsidR="006C32D2" w:rsidRPr="00A564B4" w:rsidRDefault="006C32D2" w:rsidP="006C32D2">
            <w:pPr>
              <w:pStyle w:val="TAL"/>
              <w:rPr>
                <w:lang w:eastAsia="en-US"/>
              </w:rPr>
            </w:pPr>
          </w:p>
        </w:tc>
        <w:tc>
          <w:tcPr>
            <w:tcW w:w="1695" w:type="dxa"/>
            <w:gridSpan w:val="3"/>
            <w:shd w:val="clear" w:color="auto" w:fill="auto"/>
          </w:tcPr>
          <w:p w14:paraId="2E3C7299" w14:textId="77777777" w:rsidR="006C32D2" w:rsidRPr="00A564B4" w:rsidRDefault="006C32D2" w:rsidP="006C32D2">
            <w:pPr>
              <w:pStyle w:val="TAL"/>
              <w:rPr>
                <w:lang w:eastAsia="en-US"/>
              </w:rPr>
            </w:pPr>
          </w:p>
        </w:tc>
        <w:tc>
          <w:tcPr>
            <w:tcW w:w="1717" w:type="dxa"/>
            <w:gridSpan w:val="3"/>
          </w:tcPr>
          <w:p w14:paraId="60053504" w14:textId="77777777" w:rsidR="006C32D2" w:rsidRPr="00A564B4" w:rsidRDefault="006C32D2" w:rsidP="006C32D2">
            <w:pPr>
              <w:pStyle w:val="TAL"/>
              <w:rPr>
                <w:lang w:eastAsia="en-US"/>
              </w:rPr>
            </w:pPr>
          </w:p>
        </w:tc>
      </w:tr>
      <w:tr w:rsidR="006C32D2" w:rsidRPr="00A564B4" w14:paraId="126EC46E" w14:textId="77777777" w:rsidTr="006C32D2">
        <w:trPr>
          <w:gridAfter w:val="2"/>
          <w:wAfter w:w="143" w:type="dxa"/>
          <w:cantSplit/>
          <w:jc w:val="center"/>
        </w:trPr>
        <w:tc>
          <w:tcPr>
            <w:tcW w:w="929" w:type="dxa"/>
            <w:gridSpan w:val="3"/>
            <w:tcBorders>
              <w:bottom w:val="nil"/>
            </w:tcBorders>
          </w:tcPr>
          <w:p w14:paraId="382CF16C" w14:textId="77777777" w:rsidR="006C32D2" w:rsidRPr="00A564B4" w:rsidRDefault="006C32D2" w:rsidP="006C32D2">
            <w:pPr>
              <w:pStyle w:val="TAL"/>
              <w:rPr>
                <w:lang w:eastAsia="zh-CN"/>
              </w:rPr>
            </w:pPr>
            <w:r w:rsidRPr="00A564B4">
              <w:rPr>
                <w:lang w:eastAsia="en-US"/>
              </w:rPr>
              <w:t>9.5.1</w:t>
            </w:r>
          </w:p>
        </w:tc>
        <w:tc>
          <w:tcPr>
            <w:tcW w:w="2960" w:type="dxa"/>
            <w:gridSpan w:val="2"/>
            <w:tcBorders>
              <w:bottom w:val="nil"/>
            </w:tcBorders>
          </w:tcPr>
          <w:p w14:paraId="2F369C72" w14:textId="77777777" w:rsidR="006C32D2" w:rsidRPr="00A564B4" w:rsidRDefault="006C32D2" w:rsidP="006C32D2">
            <w:pPr>
              <w:pStyle w:val="TAL"/>
              <w:rPr>
                <w:lang w:eastAsia="en-US"/>
              </w:rPr>
            </w:pPr>
            <w:r w:rsidRPr="00A564B4">
              <w:rPr>
                <w:lang w:eastAsia="en-US"/>
              </w:rPr>
              <w:t>E-UTRAN FDD - UTRA TDD PCCPCH RSCP absolute accuracy</w:t>
            </w:r>
          </w:p>
        </w:tc>
        <w:tc>
          <w:tcPr>
            <w:tcW w:w="828" w:type="dxa"/>
            <w:gridSpan w:val="2"/>
            <w:tcBorders>
              <w:bottom w:val="single" w:sz="6" w:space="0" w:color="auto"/>
            </w:tcBorders>
          </w:tcPr>
          <w:p w14:paraId="5D1C7D94"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Borders>
              <w:bottom w:val="single" w:sz="6" w:space="0" w:color="auto"/>
            </w:tcBorders>
          </w:tcPr>
          <w:p w14:paraId="290A9180" w14:textId="77777777" w:rsidR="006C32D2" w:rsidRPr="00A564B4" w:rsidRDefault="006C32D2" w:rsidP="006C32D2">
            <w:pPr>
              <w:pStyle w:val="TAL"/>
              <w:rPr>
                <w:lang w:eastAsia="en-US"/>
              </w:rPr>
            </w:pPr>
            <w:r w:rsidRPr="00A564B4">
              <w:rPr>
                <w:lang w:eastAsia="en-US"/>
              </w:rPr>
              <w:t>C65</w:t>
            </w:r>
          </w:p>
        </w:tc>
        <w:tc>
          <w:tcPr>
            <w:tcW w:w="2471" w:type="dxa"/>
            <w:gridSpan w:val="3"/>
            <w:tcBorders>
              <w:bottom w:val="single" w:sz="6" w:space="0" w:color="auto"/>
            </w:tcBorders>
          </w:tcPr>
          <w:p w14:paraId="157CA336"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6F90FA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D9ED3B" w14:textId="77777777" w:rsidR="006C32D2" w:rsidRPr="00A564B4" w:rsidRDefault="006C32D2" w:rsidP="006C32D2">
            <w:pPr>
              <w:pStyle w:val="TAL"/>
              <w:rPr>
                <w:lang w:eastAsia="en-US"/>
              </w:rPr>
            </w:pPr>
            <w:r w:rsidRPr="00A564B4">
              <w:rPr>
                <w:lang w:eastAsia="en-US"/>
              </w:rPr>
              <w:t>2Rx, 4Rx</w:t>
            </w:r>
          </w:p>
        </w:tc>
      </w:tr>
      <w:tr w:rsidR="006C32D2" w:rsidRPr="00A564B4" w14:paraId="7320C5A9" w14:textId="77777777" w:rsidTr="006C32D2">
        <w:trPr>
          <w:gridAfter w:val="2"/>
          <w:wAfter w:w="143" w:type="dxa"/>
          <w:cantSplit/>
          <w:jc w:val="center"/>
        </w:trPr>
        <w:tc>
          <w:tcPr>
            <w:tcW w:w="929" w:type="dxa"/>
            <w:gridSpan w:val="3"/>
            <w:tcBorders>
              <w:top w:val="nil"/>
              <w:bottom w:val="single" w:sz="6" w:space="0" w:color="auto"/>
            </w:tcBorders>
          </w:tcPr>
          <w:p w14:paraId="3E727B30" w14:textId="77777777" w:rsidR="006C32D2" w:rsidRPr="00A564B4" w:rsidRDefault="006C32D2" w:rsidP="006C32D2">
            <w:pPr>
              <w:pStyle w:val="TAL"/>
              <w:rPr>
                <w:lang w:eastAsia="zh-CN"/>
              </w:rPr>
            </w:pPr>
          </w:p>
        </w:tc>
        <w:tc>
          <w:tcPr>
            <w:tcW w:w="2960" w:type="dxa"/>
            <w:gridSpan w:val="2"/>
            <w:tcBorders>
              <w:top w:val="nil"/>
              <w:bottom w:val="single" w:sz="6" w:space="0" w:color="auto"/>
            </w:tcBorders>
          </w:tcPr>
          <w:p w14:paraId="48ECC85D" w14:textId="77777777" w:rsidR="006C32D2" w:rsidRPr="00A564B4" w:rsidRDefault="006C32D2" w:rsidP="006C32D2">
            <w:pPr>
              <w:pStyle w:val="TAL"/>
              <w:rPr>
                <w:lang w:eastAsia="en-US"/>
              </w:rPr>
            </w:pPr>
          </w:p>
        </w:tc>
        <w:tc>
          <w:tcPr>
            <w:tcW w:w="828" w:type="dxa"/>
            <w:gridSpan w:val="2"/>
            <w:tcBorders>
              <w:top w:val="single" w:sz="6" w:space="0" w:color="auto"/>
              <w:bottom w:val="single" w:sz="6" w:space="0" w:color="auto"/>
            </w:tcBorders>
          </w:tcPr>
          <w:p w14:paraId="3ECF6F27"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bottom w:val="single" w:sz="6" w:space="0" w:color="auto"/>
            </w:tcBorders>
          </w:tcPr>
          <w:p w14:paraId="36E7FD11" w14:textId="77777777" w:rsidR="006C32D2" w:rsidRPr="00A564B4" w:rsidRDefault="006C32D2" w:rsidP="006C32D2">
            <w:pPr>
              <w:pStyle w:val="TAL"/>
              <w:rPr>
                <w:lang w:eastAsia="zh-CN"/>
              </w:rPr>
            </w:pPr>
            <w:r w:rsidRPr="00A564B4">
              <w:rPr>
                <w:lang w:eastAsia="en-US"/>
              </w:rPr>
              <w:t>C105</w:t>
            </w:r>
          </w:p>
        </w:tc>
        <w:tc>
          <w:tcPr>
            <w:tcW w:w="2471" w:type="dxa"/>
            <w:gridSpan w:val="3"/>
            <w:tcBorders>
              <w:top w:val="single" w:sz="6" w:space="0" w:color="auto"/>
              <w:bottom w:val="single" w:sz="6" w:space="0" w:color="auto"/>
            </w:tcBorders>
          </w:tcPr>
          <w:p w14:paraId="7CE43D1B"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6C32D2" w:rsidRPr="00A564B4" w:rsidRDefault="006C32D2" w:rsidP="006C32D2">
            <w:pPr>
              <w:pStyle w:val="TAL"/>
              <w:rPr>
                <w:lang w:eastAsia="en-US"/>
              </w:rPr>
            </w:pPr>
          </w:p>
        </w:tc>
        <w:tc>
          <w:tcPr>
            <w:tcW w:w="1695" w:type="dxa"/>
            <w:gridSpan w:val="3"/>
            <w:tcBorders>
              <w:top w:val="single" w:sz="6" w:space="0" w:color="auto"/>
            </w:tcBorders>
            <w:shd w:val="clear" w:color="auto" w:fill="auto"/>
          </w:tcPr>
          <w:p w14:paraId="07ABAF3A" w14:textId="77777777" w:rsidR="006C32D2" w:rsidRPr="00A564B4" w:rsidRDefault="006C32D2" w:rsidP="006C32D2">
            <w:pPr>
              <w:pStyle w:val="TAL"/>
              <w:rPr>
                <w:lang w:eastAsia="en-US"/>
              </w:rPr>
            </w:pPr>
          </w:p>
        </w:tc>
        <w:tc>
          <w:tcPr>
            <w:tcW w:w="1717" w:type="dxa"/>
            <w:gridSpan w:val="3"/>
            <w:tcBorders>
              <w:top w:val="single" w:sz="6" w:space="0" w:color="auto"/>
            </w:tcBorders>
          </w:tcPr>
          <w:p w14:paraId="606DE616" w14:textId="77777777" w:rsidR="006C32D2" w:rsidRPr="00A564B4" w:rsidRDefault="006C32D2" w:rsidP="006C32D2">
            <w:pPr>
              <w:pStyle w:val="TAL"/>
              <w:rPr>
                <w:lang w:eastAsia="en-US"/>
              </w:rPr>
            </w:pPr>
            <w:r w:rsidRPr="00A564B4">
              <w:rPr>
                <w:lang w:eastAsia="en-US"/>
              </w:rPr>
              <w:t>2Rx, 4Rx</w:t>
            </w:r>
          </w:p>
        </w:tc>
      </w:tr>
      <w:tr w:rsidR="006C32D2" w:rsidRPr="00A564B4" w14:paraId="2D1BB4D4" w14:textId="77777777" w:rsidTr="006C32D2">
        <w:trPr>
          <w:gridAfter w:val="2"/>
          <w:wAfter w:w="143" w:type="dxa"/>
          <w:cantSplit/>
          <w:jc w:val="center"/>
        </w:trPr>
        <w:tc>
          <w:tcPr>
            <w:tcW w:w="929" w:type="dxa"/>
            <w:gridSpan w:val="3"/>
            <w:tcBorders>
              <w:bottom w:val="nil"/>
            </w:tcBorders>
          </w:tcPr>
          <w:p w14:paraId="4B4BE545" w14:textId="77777777" w:rsidR="006C32D2" w:rsidRPr="00A564B4" w:rsidRDefault="006C32D2" w:rsidP="006C32D2">
            <w:pPr>
              <w:pStyle w:val="TAL"/>
              <w:rPr>
                <w:lang w:eastAsia="zh-CN"/>
              </w:rPr>
            </w:pPr>
            <w:r w:rsidRPr="00A564B4">
              <w:rPr>
                <w:lang w:eastAsia="zh-CN"/>
              </w:rPr>
              <w:t>9.5.2</w:t>
            </w:r>
          </w:p>
        </w:tc>
        <w:tc>
          <w:tcPr>
            <w:tcW w:w="2960" w:type="dxa"/>
            <w:gridSpan w:val="2"/>
            <w:tcBorders>
              <w:bottom w:val="nil"/>
            </w:tcBorders>
          </w:tcPr>
          <w:p w14:paraId="39A77217" w14:textId="77777777" w:rsidR="006C32D2" w:rsidRPr="00A564B4" w:rsidRDefault="006C32D2" w:rsidP="006C32D2">
            <w:pPr>
              <w:pStyle w:val="TAL"/>
              <w:rPr>
                <w:lang w:eastAsia="en-US"/>
              </w:rPr>
            </w:pPr>
            <w:r w:rsidRPr="00A564B4">
              <w:rPr>
                <w:lang w:eastAsia="en-US"/>
              </w:rPr>
              <w:t>E-UTRAN TDD - UTRA TDD PCCPCH RSCP absolute accuracy</w:t>
            </w:r>
          </w:p>
        </w:tc>
        <w:tc>
          <w:tcPr>
            <w:tcW w:w="828" w:type="dxa"/>
            <w:gridSpan w:val="2"/>
            <w:tcBorders>
              <w:bottom w:val="single" w:sz="6" w:space="0" w:color="auto"/>
            </w:tcBorders>
          </w:tcPr>
          <w:p w14:paraId="67D0B704"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D0A0C6A" w14:textId="77777777" w:rsidR="006C32D2" w:rsidRPr="00A564B4" w:rsidRDefault="006C32D2" w:rsidP="006C32D2">
            <w:pPr>
              <w:pStyle w:val="TAL"/>
              <w:rPr>
                <w:lang w:eastAsia="en-US"/>
              </w:rPr>
            </w:pPr>
            <w:r w:rsidRPr="00A564B4">
              <w:rPr>
                <w:lang w:eastAsia="zh-CN"/>
              </w:rPr>
              <w:t>C66</w:t>
            </w:r>
          </w:p>
        </w:tc>
        <w:tc>
          <w:tcPr>
            <w:tcW w:w="2471" w:type="dxa"/>
            <w:gridSpan w:val="3"/>
            <w:tcBorders>
              <w:bottom w:val="single" w:sz="6" w:space="0" w:color="auto"/>
            </w:tcBorders>
          </w:tcPr>
          <w:p w14:paraId="158B10EF" w14:textId="77777777" w:rsidR="006C32D2" w:rsidRPr="00A564B4" w:rsidRDefault="006C32D2" w:rsidP="006C32D2">
            <w:pPr>
              <w:pStyle w:val="TAL"/>
              <w:rPr>
                <w:lang w:eastAsia="en-US"/>
              </w:rPr>
            </w:pPr>
            <w:r w:rsidRPr="00A564B4">
              <w:rPr>
                <w:lang w:eastAsia="en-US"/>
              </w:rPr>
              <w:t>UE supporting E-UTRA TDD and UTRA TDD and Feature Group Indicators 39</w:t>
            </w:r>
          </w:p>
        </w:tc>
        <w:tc>
          <w:tcPr>
            <w:tcW w:w="1668" w:type="dxa"/>
            <w:gridSpan w:val="3"/>
            <w:shd w:val="clear" w:color="auto" w:fill="auto"/>
          </w:tcPr>
          <w:p w14:paraId="13154CCF" w14:textId="77777777" w:rsidR="006C32D2" w:rsidRPr="00A564B4" w:rsidRDefault="006C32D2" w:rsidP="006C32D2">
            <w:pPr>
              <w:pStyle w:val="TAL"/>
              <w:rPr>
                <w:lang w:eastAsia="en-US"/>
              </w:rPr>
            </w:pPr>
          </w:p>
        </w:tc>
        <w:tc>
          <w:tcPr>
            <w:tcW w:w="1695" w:type="dxa"/>
            <w:gridSpan w:val="3"/>
            <w:shd w:val="clear" w:color="auto" w:fill="auto"/>
          </w:tcPr>
          <w:p w14:paraId="33306C94" w14:textId="77777777" w:rsidR="006C32D2" w:rsidRPr="00A564B4" w:rsidRDefault="006C32D2" w:rsidP="006C32D2">
            <w:pPr>
              <w:pStyle w:val="TAL"/>
              <w:rPr>
                <w:lang w:eastAsia="en-US"/>
              </w:rPr>
            </w:pPr>
          </w:p>
        </w:tc>
        <w:tc>
          <w:tcPr>
            <w:tcW w:w="1717" w:type="dxa"/>
            <w:gridSpan w:val="3"/>
          </w:tcPr>
          <w:p w14:paraId="63C23943" w14:textId="77777777" w:rsidR="006C32D2" w:rsidRPr="00A564B4" w:rsidRDefault="006C32D2" w:rsidP="006C32D2">
            <w:pPr>
              <w:pStyle w:val="TAL"/>
              <w:rPr>
                <w:lang w:eastAsia="en-US"/>
              </w:rPr>
            </w:pPr>
            <w:r w:rsidRPr="00A564B4">
              <w:rPr>
                <w:lang w:eastAsia="en-US"/>
              </w:rPr>
              <w:t>2Rx, 4Rx</w:t>
            </w:r>
          </w:p>
        </w:tc>
      </w:tr>
      <w:tr w:rsidR="006C32D2" w:rsidRPr="00A564B4" w14:paraId="7CD72B8F" w14:textId="77777777" w:rsidTr="006C32D2">
        <w:trPr>
          <w:gridAfter w:val="2"/>
          <w:wAfter w:w="143" w:type="dxa"/>
          <w:cantSplit/>
          <w:jc w:val="center"/>
        </w:trPr>
        <w:tc>
          <w:tcPr>
            <w:tcW w:w="929" w:type="dxa"/>
            <w:gridSpan w:val="3"/>
            <w:tcBorders>
              <w:top w:val="nil"/>
              <w:left w:val="single" w:sz="6" w:space="0" w:color="auto"/>
              <w:bottom w:val="single" w:sz="6" w:space="0" w:color="auto"/>
              <w:right w:val="single" w:sz="6" w:space="0" w:color="auto"/>
            </w:tcBorders>
          </w:tcPr>
          <w:p w14:paraId="1AF4FBAA" w14:textId="77777777" w:rsidR="006C32D2" w:rsidRPr="00A564B4" w:rsidRDefault="006C32D2" w:rsidP="006C32D2">
            <w:pPr>
              <w:pStyle w:val="TAL"/>
              <w:rPr>
                <w:lang w:eastAsia="en-US"/>
              </w:rPr>
            </w:pPr>
          </w:p>
        </w:tc>
        <w:tc>
          <w:tcPr>
            <w:tcW w:w="2960" w:type="dxa"/>
            <w:gridSpan w:val="2"/>
            <w:tcBorders>
              <w:top w:val="nil"/>
              <w:left w:val="single" w:sz="6" w:space="0" w:color="auto"/>
              <w:bottom w:val="single" w:sz="6" w:space="0" w:color="auto"/>
              <w:right w:val="single" w:sz="6" w:space="0" w:color="auto"/>
            </w:tcBorders>
          </w:tcPr>
          <w:p w14:paraId="436769A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14CC451"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left w:val="single" w:sz="6" w:space="0" w:color="auto"/>
              <w:bottom w:val="single" w:sz="6" w:space="0" w:color="auto"/>
              <w:right w:val="single" w:sz="6" w:space="0" w:color="auto"/>
            </w:tcBorders>
          </w:tcPr>
          <w:p w14:paraId="29144E6A" w14:textId="77777777" w:rsidR="006C32D2" w:rsidRPr="00A564B4" w:rsidRDefault="006C32D2" w:rsidP="006C32D2">
            <w:pPr>
              <w:pStyle w:val="TAL"/>
              <w:rPr>
                <w:lang w:eastAsia="zh-CN"/>
              </w:rPr>
            </w:pPr>
            <w:r w:rsidRPr="00A564B4">
              <w:rPr>
                <w:lang w:eastAsia="en-US"/>
              </w:rPr>
              <w:t>C106</w:t>
            </w:r>
          </w:p>
        </w:tc>
        <w:tc>
          <w:tcPr>
            <w:tcW w:w="2471" w:type="dxa"/>
            <w:gridSpan w:val="3"/>
            <w:tcBorders>
              <w:top w:val="single" w:sz="6" w:space="0" w:color="auto"/>
              <w:left w:val="single" w:sz="6" w:space="0" w:color="auto"/>
              <w:bottom w:val="single" w:sz="6" w:space="0" w:color="auto"/>
            </w:tcBorders>
          </w:tcPr>
          <w:p w14:paraId="0B10FD12" w14:textId="77777777" w:rsidR="006C32D2" w:rsidRPr="00A564B4" w:rsidRDefault="006C32D2" w:rsidP="006C32D2">
            <w:pPr>
              <w:pStyle w:val="TAL"/>
              <w:rPr>
                <w:lang w:eastAsia="en-US"/>
              </w:rPr>
            </w:pPr>
            <w:r w:rsidRPr="00A564B4">
              <w:rPr>
                <w:lang w:eastAsia="en-US"/>
              </w:rPr>
              <w:t xml:space="preserve">UE supporting E-UTRA TDD and UTRA </w:t>
            </w:r>
            <w:r w:rsidRPr="00A564B4">
              <w:rPr>
                <w:lang w:eastAsia="ko-KR"/>
              </w:rPr>
              <w:t>T</w:t>
            </w:r>
            <w:r w:rsidRPr="00A564B4">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381130C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68A25C2" w14:textId="77777777" w:rsidR="006C32D2" w:rsidRPr="00A564B4" w:rsidRDefault="006C32D2" w:rsidP="006C32D2">
            <w:pPr>
              <w:pStyle w:val="TAL"/>
              <w:rPr>
                <w:lang w:eastAsia="en-US"/>
              </w:rPr>
            </w:pPr>
            <w:r w:rsidRPr="00A564B4">
              <w:rPr>
                <w:lang w:eastAsia="en-US"/>
              </w:rPr>
              <w:t>2Rx, 4Rx</w:t>
            </w:r>
          </w:p>
        </w:tc>
      </w:tr>
      <w:tr w:rsidR="006C32D2" w:rsidRPr="00A564B4" w14:paraId="1EEEFB6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AF13F8" w14:textId="77777777" w:rsidR="006C32D2" w:rsidRPr="00A564B4" w:rsidRDefault="006C32D2" w:rsidP="006C32D2">
            <w:pPr>
              <w:pStyle w:val="TAL"/>
              <w:rPr>
                <w:lang w:eastAsia="zh-CN"/>
              </w:rPr>
            </w:pPr>
            <w:r w:rsidRPr="00A564B4">
              <w:rPr>
                <w:lang w:eastAsia="en-US"/>
              </w:rPr>
              <w:t>9.</w:t>
            </w:r>
            <w:r w:rsidRPr="00A564B4">
              <w:rPr>
                <w:lang w:eastAsia="zh-CN"/>
              </w:rPr>
              <w:t>6</w:t>
            </w:r>
            <w:r w:rsidRPr="00A564B4">
              <w:rPr>
                <w:lang w:eastAsia="en-US"/>
              </w:rPr>
              <w:t>.1</w:t>
            </w:r>
          </w:p>
        </w:tc>
        <w:tc>
          <w:tcPr>
            <w:tcW w:w="2960" w:type="dxa"/>
            <w:gridSpan w:val="2"/>
            <w:tcBorders>
              <w:top w:val="single" w:sz="6" w:space="0" w:color="auto"/>
              <w:left w:val="single" w:sz="6" w:space="0" w:color="auto"/>
              <w:bottom w:val="single" w:sz="6" w:space="0" w:color="auto"/>
              <w:right w:val="single" w:sz="6" w:space="0" w:color="auto"/>
            </w:tcBorders>
          </w:tcPr>
          <w:p w14:paraId="089DF73A" w14:textId="77777777" w:rsidR="006C32D2" w:rsidRPr="00A564B4" w:rsidRDefault="006C32D2" w:rsidP="006C32D2">
            <w:pPr>
              <w:pStyle w:val="TAL"/>
              <w:rPr>
                <w:lang w:eastAsia="en-US"/>
              </w:rPr>
            </w:pPr>
            <w:r w:rsidRPr="00A564B4">
              <w:rPr>
                <w:lang w:eastAsia="zh-CN"/>
              </w:rPr>
              <w:t>GSM RSSI</w:t>
            </w:r>
            <w:r w:rsidRPr="00A564B4">
              <w:rPr>
                <w:lang w:eastAsia="en-US"/>
              </w:rPr>
              <w:t xml:space="preserve"> accuracy for E-UTRAN </w:t>
            </w:r>
            <w:r w:rsidRPr="00A564B4">
              <w:rPr>
                <w:lang w:eastAsia="zh-CN"/>
              </w:rPr>
              <w:t>F</w:t>
            </w:r>
            <w:r w:rsidRPr="00A564B4">
              <w:rPr>
                <w:lang w:eastAsia="en-US"/>
              </w:rPr>
              <w:t>DD</w:t>
            </w:r>
          </w:p>
        </w:tc>
        <w:tc>
          <w:tcPr>
            <w:tcW w:w="828" w:type="dxa"/>
            <w:gridSpan w:val="2"/>
            <w:tcBorders>
              <w:top w:val="single" w:sz="6" w:space="0" w:color="auto"/>
              <w:left w:val="single" w:sz="6" w:space="0" w:color="auto"/>
              <w:bottom w:val="single" w:sz="6" w:space="0" w:color="auto"/>
              <w:right w:val="single" w:sz="6" w:space="0" w:color="auto"/>
            </w:tcBorders>
          </w:tcPr>
          <w:p w14:paraId="2F220F4A"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48B14B98" w14:textId="77777777" w:rsidR="006C32D2" w:rsidRPr="00A564B4" w:rsidRDefault="006C32D2" w:rsidP="006C32D2">
            <w:pPr>
              <w:pStyle w:val="TAL"/>
              <w:rPr>
                <w:lang w:eastAsia="zh-CN"/>
              </w:rPr>
            </w:pPr>
            <w:r w:rsidRPr="00A564B4">
              <w:rPr>
                <w:lang w:eastAsia="zh-CN"/>
              </w:rPr>
              <w:t>C08g</w:t>
            </w:r>
          </w:p>
        </w:tc>
        <w:tc>
          <w:tcPr>
            <w:tcW w:w="2471" w:type="dxa"/>
            <w:gridSpan w:val="3"/>
            <w:tcBorders>
              <w:top w:val="single" w:sz="6" w:space="0" w:color="auto"/>
              <w:left w:val="single" w:sz="6" w:space="0" w:color="auto"/>
              <w:bottom w:val="single" w:sz="6" w:space="0" w:color="auto"/>
            </w:tcBorders>
          </w:tcPr>
          <w:p w14:paraId="54ADEB85" w14:textId="77777777" w:rsidR="006C32D2" w:rsidRPr="00A564B4" w:rsidRDefault="006C32D2" w:rsidP="006C32D2">
            <w:pPr>
              <w:pStyle w:val="TAL"/>
              <w:rPr>
                <w:lang w:eastAsia="en-US"/>
              </w:rPr>
            </w:pPr>
            <w:r w:rsidRPr="00A564B4">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F0AD4E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742EB" w14:textId="77777777" w:rsidR="006C32D2" w:rsidRPr="00A564B4" w:rsidRDefault="006C32D2" w:rsidP="006C32D2">
            <w:pPr>
              <w:pStyle w:val="TAL"/>
              <w:rPr>
                <w:lang w:eastAsia="en-US"/>
              </w:rPr>
            </w:pPr>
            <w:r w:rsidRPr="00A564B4">
              <w:rPr>
                <w:lang w:eastAsia="en-US"/>
              </w:rPr>
              <w:t>2Rx, 4Rx</w:t>
            </w:r>
          </w:p>
        </w:tc>
      </w:tr>
      <w:tr w:rsidR="006C32D2" w:rsidRPr="00A564B4" w14:paraId="132755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12F6393" w14:textId="77777777" w:rsidR="006C32D2" w:rsidRPr="00A564B4" w:rsidRDefault="006C32D2" w:rsidP="006C32D2">
            <w:pPr>
              <w:pStyle w:val="TAL"/>
              <w:rPr>
                <w:lang w:eastAsia="zh-CN"/>
              </w:rPr>
            </w:pPr>
            <w:r w:rsidRPr="00A564B4">
              <w:rPr>
                <w:lang w:eastAsia="zh-CN"/>
              </w:rPr>
              <w:t>9.6.2</w:t>
            </w:r>
          </w:p>
        </w:tc>
        <w:tc>
          <w:tcPr>
            <w:tcW w:w="2960" w:type="dxa"/>
            <w:gridSpan w:val="2"/>
            <w:tcBorders>
              <w:top w:val="single" w:sz="6" w:space="0" w:color="auto"/>
              <w:left w:val="single" w:sz="6" w:space="0" w:color="auto"/>
              <w:bottom w:val="single" w:sz="6" w:space="0" w:color="auto"/>
              <w:right w:val="single" w:sz="6" w:space="0" w:color="auto"/>
            </w:tcBorders>
          </w:tcPr>
          <w:p w14:paraId="220BF158" w14:textId="77777777" w:rsidR="006C32D2" w:rsidRPr="00A564B4" w:rsidRDefault="006C32D2" w:rsidP="006C32D2">
            <w:pPr>
              <w:pStyle w:val="TAL"/>
              <w:rPr>
                <w:lang w:eastAsia="en-US"/>
              </w:rPr>
            </w:pPr>
            <w:r w:rsidRPr="00A564B4">
              <w:rPr>
                <w:lang w:eastAsia="en-US"/>
              </w:rPr>
              <w:t>GSM RSSI accuracy for E-UTRAN TDD</w:t>
            </w:r>
          </w:p>
        </w:tc>
        <w:tc>
          <w:tcPr>
            <w:tcW w:w="828" w:type="dxa"/>
            <w:gridSpan w:val="2"/>
            <w:tcBorders>
              <w:top w:val="single" w:sz="6" w:space="0" w:color="auto"/>
              <w:left w:val="single" w:sz="6" w:space="0" w:color="auto"/>
              <w:bottom w:val="single" w:sz="6" w:space="0" w:color="auto"/>
              <w:right w:val="single" w:sz="6" w:space="0" w:color="auto"/>
            </w:tcBorders>
          </w:tcPr>
          <w:p w14:paraId="3F3688DF"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2A2DACED" w14:textId="77777777" w:rsidR="006C32D2" w:rsidRPr="00A564B4" w:rsidRDefault="006C32D2" w:rsidP="006C32D2">
            <w:pPr>
              <w:pStyle w:val="TAL"/>
              <w:rPr>
                <w:lang w:eastAsia="zh-CN"/>
              </w:rPr>
            </w:pPr>
            <w:r w:rsidRPr="00A564B4">
              <w:rPr>
                <w:lang w:eastAsia="zh-CN"/>
              </w:rPr>
              <w:t>C09h</w:t>
            </w:r>
          </w:p>
        </w:tc>
        <w:tc>
          <w:tcPr>
            <w:tcW w:w="2471" w:type="dxa"/>
            <w:gridSpan w:val="3"/>
            <w:tcBorders>
              <w:top w:val="single" w:sz="6" w:space="0" w:color="auto"/>
              <w:left w:val="single" w:sz="6" w:space="0" w:color="auto"/>
              <w:bottom w:val="single" w:sz="6" w:space="0" w:color="auto"/>
            </w:tcBorders>
          </w:tcPr>
          <w:p w14:paraId="354FD8BD" w14:textId="77777777" w:rsidR="006C32D2" w:rsidRPr="00A564B4" w:rsidRDefault="006C32D2" w:rsidP="006C32D2">
            <w:pPr>
              <w:pStyle w:val="TAL"/>
              <w:rPr>
                <w:lang w:eastAsia="en-US"/>
              </w:rPr>
            </w:pPr>
            <w:r w:rsidRPr="00A564B4">
              <w:rPr>
                <w:lang w:eastAsia="en-US"/>
              </w:rPr>
              <w:t>UE supporting E-UTRA TDD and GSM and Feature Group Indicator 16 and 23</w:t>
            </w:r>
          </w:p>
        </w:tc>
        <w:tc>
          <w:tcPr>
            <w:tcW w:w="1668" w:type="dxa"/>
            <w:gridSpan w:val="3"/>
            <w:shd w:val="clear" w:color="auto" w:fill="auto"/>
          </w:tcPr>
          <w:p w14:paraId="533A9FED" w14:textId="77777777" w:rsidR="006C32D2" w:rsidRPr="00A564B4" w:rsidRDefault="006C32D2" w:rsidP="006C32D2">
            <w:pPr>
              <w:pStyle w:val="TAL"/>
              <w:rPr>
                <w:lang w:eastAsia="en-US"/>
              </w:rPr>
            </w:pPr>
          </w:p>
        </w:tc>
        <w:tc>
          <w:tcPr>
            <w:tcW w:w="1695" w:type="dxa"/>
            <w:gridSpan w:val="3"/>
            <w:shd w:val="clear" w:color="auto" w:fill="auto"/>
          </w:tcPr>
          <w:p w14:paraId="0B163C10" w14:textId="77777777" w:rsidR="006C32D2" w:rsidRPr="00A564B4" w:rsidRDefault="006C32D2" w:rsidP="006C32D2">
            <w:pPr>
              <w:pStyle w:val="TAL"/>
              <w:rPr>
                <w:lang w:eastAsia="en-US"/>
              </w:rPr>
            </w:pPr>
          </w:p>
        </w:tc>
        <w:tc>
          <w:tcPr>
            <w:tcW w:w="1717" w:type="dxa"/>
            <w:gridSpan w:val="3"/>
          </w:tcPr>
          <w:p w14:paraId="6F0AFA0A" w14:textId="77777777" w:rsidR="006C32D2" w:rsidRPr="00A564B4" w:rsidRDefault="006C32D2" w:rsidP="006C32D2">
            <w:pPr>
              <w:pStyle w:val="TAL"/>
              <w:rPr>
                <w:lang w:eastAsia="en-US"/>
              </w:rPr>
            </w:pPr>
            <w:r w:rsidRPr="00A564B4">
              <w:rPr>
                <w:lang w:eastAsia="en-US"/>
              </w:rPr>
              <w:t>2Rx, 4Rx</w:t>
            </w:r>
          </w:p>
        </w:tc>
      </w:tr>
      <w:tr w:rsidR="006C32D2" w:rsidRPr="00A564B4" w14:paraId="4120F7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10C9C3" w14:textId="77777777" w:rsidR="006C32D2" w:rsidRPr="00A564B4" w:rsidRDefault="006C32D2" w:rsidP="006C32D2">
            <w:pPr>
              <w:pStyle w:val="TAL"/>
              <w:rPr>
                <w:lang w:eastAsia="zh-CN"/>
              </w:rPr>
            </w:pPr>
            <w:r w:rsidRPr="00A564B4">
              <w:rPr>
                <w:lang w:eastAsia="en-US"/>
              </w:rPr>
              <w:t>9.9.1</w:t>
            </w:r>
            <w:r w:rsidRPr="00A564B4">
              <w:rPr>
                <w:lang w:eastAsia="zh-CN"/>
              </w:rPr>
              <w:t>.1</w:t>
            </w:r>
          </w:p>
        </w:tc>
        <w:tc>
          <w:tcPr>
            <w:tcW w:w="2960" w:type="dxa"/>
            <w:gridSpan w:val="2"/>
            <w:tcBorders>
              <w:top w:val="single" w:sz="6" w:space="0" w:color="auto"/>
              <w:left w:val="single" w:sz="6" w:space="0" w:color="auto"/>
              <w:bottom w:val="single" w:sz="6" w:space="0" w:color="auto"/>
              <w:right w:val="single" w:sz="6" w:space="0" w:color="auto"/>
            </w:tcBorders>
          </w:tcPr>
          <w:p w14:paraId="0A192E16" w14:textId="77777777" w:rsidR="006C32D2" w:rsidRPr="00A564B4" w:rsidRDefault="006C32D2" w:rsidP="006C32D2">
            <w:pPr>
              <w:pStyle w:val="TAL"/>
              <w:rPr>
                <w:lang w:eastAsia="en-US"/>
              </w:rPr>
            </w:pPr>
            <w:r w:rsidRPr="00A564B4">
              <w:rPr>
                <w:lang w:eastAsia="en-US"/>
              </w:rPr>
              <w:t>FDD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0309B938" w14:textId="77777777" w:rsidR="006C32D2" w:rsidRPr="00A564B4" w:rsidRDefault="006C32D2" w:rsidP="006C32D2">
            <w:pPr>
              <w:pStyle w:val="TAL"/>
              <w:rPr>
                <w:lang w:eastAsia="zh-CN"/>
              </w:rPr>
            </w:pPr>
            <w:r w:rsidRPr="00A564B4">
              <w:rPr>
                <w:lang w:eastAsia="zh-CN"/>
              </w:rPr>
              <w:t>Rel-10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271347CD"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9B64EA1"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1F34816" w14:textId="77777777" w:rsidR="006C32D2" w:rsidRPr="00A564B4" w:rsidRDefault="006C32D2" w:rsidP="006C32D2">
            <w:pPr>
              <w:pStyle w:val="TAL"/>
              <w:rPr>
                <w:lang w:eastAsia="en-US"/>
              </w:rPr>
            </w:pPr>
          </w:p>
        </w:tc>
        <w:tc>
          <w:tcPr>
            <w:tcW w:w="1695" w:type="dxa"/>
            <w:gridSpan w:val="3"/>
            <w:shd w:val="clear" w:color="auto" w:fill="auto"/>
          </w:tcPr>
          <w:p w14:paraId="7D214669" w14:textId="77777777" w:rsidR="006C32D2" w:rsidRPr="00A564B4" w:rsidRDefault="006C32D2" w:rsidP="006C32D2">
            <w:pPr>
              <w:pStyle w:val="TAL"/>
              <w:rPr>
                <w:lang w:eastAsia="en-US"/>
              </w:rPr>
            </w:pPr>
          </w:p>
        </w:tc>
        <w:tc>
          <w:tcPr>
            <w:tcW w:w="1717" w:type="dxa"/>
            <w:gridSpan w:val="3"/>
          </w:tcPr>
          <w:p w14:paraId="009722DC" w14:textId="77777777" w:rsidR="006C32D2" w:rsidRPr="00A564B4" w:rsidRDefault="006C32D2" w:rsidP="006C32D2">
            <w:pPr>
              <w:pStyle w:val="TAL"/>
              <w:rPr>
                <w:lang w:eastAsia="en-US"/>
              </w:rPr>
            </w:pPr>
            <w:r w:rsidRPr="00A564B4">
              <w:rPr>
                <w:lang w:eastAsia="en-US"/>
              </w:rPr>
              <w:t>2Rx, 4Rx</w:t>
            </w:r>
          </w:p>
        </w:tc>
      </w:tr>
      <w:tr w:rsidR="006C32D2" w:rsidRPr="00A564B4" w14:paraId="0F25D5A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B1048F" w14:textId="77777777" w:rsidR="006C32D2" w:rsidRPr="00A564B4" w:rsidRDefault="006C32D2" w:rsidP="006C32D2">
            <w:pPr>
              <w:pStyle w:val="TAL"/>
              <w:rPr>
                <w:lang w:eastAsia="en-US"/>
              </w:rPr>
            </w:pPr>
            <w:r w:rsidRPr="00A564B4">
              <w:rPr>
                <w:lang w:eastAsia="en-US"/>
              </w:rPr>
              <w:t>9.9.1.1_1</w:t>
            </w:r>
          </w:p>
        </w:tc>
        <w:tc>
          <w:tcPr>
            <w:tcW w:w="2960" w:type="dxa"/>
            <w:gridSpan w:val="2"/>
            <w:tcBorders>
              <w:top w:val="single" w:sz="6" w:space="0" w:color="auto"/>
              <w:left w:val="single" w:sz="6" w:space="0" w:color="auto"/>
              <w:bottom w:val="single" w:sz="6" w:space="0" w:color="auto"/>
              <w:right w:val="single" w:sz="6" w:space="0" w:color="auto"/>
            </w:tcBorders>
          </w:tcPr>
          <w:p w14:paraId="2A08B86B" w14:textId="77777777" w:rsidR="006C32D2" w:rsidRPr="00A564B4" w:rsidRDefault="006C32D2" w:rsidP="006C32D2">
            <w:pPr>
              <w:pStyle w:val="TAL"/>
              <w:rPr>
                <w:lang w:eastAsia="en-US"/>
              </w:rPr>
            </w:pPr>
            <w:r w:rsidRPr="00A564B4">
              <w:rPr>
                <w:lang w:eastAsia="en-US"/>
              </w:rPr>
              <w:t>FDD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B97ABE0" w14:textId="77777777" w:rsidR="006C32D2" w:rsidRPr="00A564B4" w:rsidRDefault="006C32D2" w:rsidP="006C32D2">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4A98365" w14:textId="77777777" w:rsidR="006C32D2" w:rsidRPr="00A564B4" w:rsidRDefault="006C32D2" w:rsidP="006C32D2">
            <w:pPr>
              <w:pStyle w:val="TAL"/>
              <w:rPr>
                <w:lang w:eastAsia="en-US"/>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6229D6C"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8FE0916" w14:textId="77777777" w:rsidR="006C32D2" w:rsidRPr="00A564B4" w:rsidRDefault="006C32D2" w:rsidP="006C32D2">
            <w:pPr>
              <w:pStyle w:val="TAL"/>
              <w:rPr>
                <w:lang w:eastAsia="en-US"/>
              </w:rPr>
            </w:pPr>
          </w:p>
        </w:tc>
        <w:tc>
          <w:tcPr>
            <w:tcW w:w="1695" w:type="dxa"/>
            <w:gridSpan w:val="3"/>
            <w:shd w:val="clear" w:color="auto" w:fill="auto"/>
          </w:tcPr>
          <w:p w14:paraId="64AF4417" w14:textId="77777777" w:rsidR="006C32D2" w:rsidRPr="00A564B4" w:rsidRDefault="006C32D2" w:rsidP="006C32D2">
            <w:pPr>
              <w:pStyle w:val="TAL"/>
              <w:rPr>
                <w:lang w:eastAsia="en-US"/>
              </w:rPr>
            </w:pPr>
          </w:p>
        </w:tc>
        <w:tc>
          <w:tcPr>
            <w:tcW w:w="1717" w:type="dxa"/>
            <w:gridSpan w:val="3"/>
          </w:tcPr>
          <w:p w14:paraId="32D421EA" w14:textId="77777777" w:rsidR="006C32D2" w:rsidRPr="00A564B4" w:rsidRDefault="006C32D2" w:rsidP="006C32D2">
            <w:pPr>
              <w:pStyle w:val="TAL"/>
              <w:rPr>
                <w:lang w:eastAsia="en-US"/>
              </w:rPr>
            </w:pPr>
            <w:r w:rsidRPr="00A564B4">
              <w:rPr>
                <w:lang w:eastAsia="en-US"/>
              </w:rPr>
              <w:t>2Rx, 4Rx</w:t>
            </w:r>
          </w:p>
        </w:tc>
      </w:tr>
      <w:tr w:rsidR="006C32D2" w:rsidRPr="00A564B4" w14:paraId="35BC29F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981C0EE" w14:textId="77777777" w:rsidR="006C32D2" w:rsidRPr="00A564B4" w:rsidRDefault="006C32D2" w:rsidP="006C32D2">
            <w:pPr>
              <w:pStyle w:val="TAL"/>
              <w:rPr>
                <w:lang w:eastAsia="zh-CN"/>
              </w:rPr>
            </w:pPr>
            <w:r w:rsidRPr="00A564B4">
              <w:rPr>
                <w:lang w:eastAsia="en-US"/>
              </w:rPr>
              <w:t>9.9.1</w:t>
            </w:r>
            <w:r w:rsidRPr="00A564B4">
              <w:rPr>
                <w:lang w:eastAsia="zh-CN"/>
              </w:rPr>
              <w:t>.2</w:t>
            </w:r>
          </w:p>
        </w:tc>
        <w:tc>
          <w:tcPr>
            <w:tcW w:w="2960" w:type="dxa"/>
            <w:gridSpan w:val="2"/>
            <w:tcBorders>
              <w:top w:val="single" w:sz="6" w:space="0" w:color="auto"/>
              <w:left w:val="single" w:sz="6" w:space="0" w:color="auto"/>
              <w:bottom w:val="single" w:sz="6" w:space="0" w:color="auto"/>
              <w:right w:val="single" w:sz="6" w:space="0" w:color="auto"/>
            </w:tcBorders>
          </w:tcPr>
          <w:p w14:paraId="41D347D2" w14:textId="77777777" w:rsidR="006C32D2" w:rsidRPr="00A564B4" w:rsidRDefault="006C32D2" w:rsidP="006C32D2">
            <w:pPr>
              <w:pStyle w:val="TAL"/>
              <w:rPr>
                <w:lang w:eastAsia="en-US"/>
              </w:rPr>
            </w:pPr>
            <w:r w:rsidRPr="00A564B4">
              <w:rPr>
                <w:lang w:eastAsia="en-US"/>
              </w:rPr>
              <w:t>FDD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61772991" w14:textId="77777777" w:rsidR="006C32D2" w:rsidRPr="00A564B4" w:rsidRDefault="006C32D2" w:rsidP="006C32D2">
            <w:pPr>
              <w:pStyle w:val="TAL"/>
              <w:rPr>
                <w:lang w:eastAsia="zh-CN"/>
              </w:rPr>
            </w:pPr>
            <w:r w:rsidRPr="00A564B4">
              <w:rPr>
                <w:lang w:eastAsia="zh-CN"/>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3827731"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F2372A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7DF196E7" w14:textId="77777777" w:rsidR="006C32D2" w:rsidRPr="00A564B4" w:rsidRDefault="006C32D2" w:rsidP="006C32D2">
            <w:pPr>
              <w:pStyle w:val="TAL"/>
              <w:rPr>
                <w:lang w:eastAsia="en-US"/>
              </w:rPr>
            </w:pPr>
          </w:p>
        </w:tc>
        <w:tc>
          <w:tcPr>
            <w:tcW w:w="1695" w:type="dxa"/>
            <w:gridSpan w:val="3"/>
            <w:shd w:val="clear" w:color="auto" w:fill="auto"/>
          </w:tcPr>
          <w:p w14:paraId="383704E5" w14:textId="77777777" w:rsidR="006C32D2" w:rsidRPr="00A564B4" w:rsidRDefault="006C32D2" w:rsidP="006C32D2">
            <w:pPr>
              <w:pStyle w:val="TAL"/>
              <w:rPr>
                <w:lang w:eastAsia="en-US"/>
              </w:rPr>
            </w:pPr>
          </w:p>
        </w:tc>
        <w:tc>
          <w:tcPr>
            <w:tcW w:w="1717" w:type="dxa"/>
            <w:gridSpan w:val="3"/>
          </w:tcPr>
          <w:p w14:paraId="31C38B1A" w14:textId="77777777" w:rsidR="006C32D2" w:rsidRPr="00A564B4" w:rsidRDefault="006C32D2" w:rsidP="006C32D2">
            <w:pPr>
              <w:pStyle w:val="TAL"/>
              <w:rPr>
                <w:lang w:eastAsia="en-US"/>
              </w:rPr>
            </w:pPr>
            <w:r w:rsidRPr="00A564B4">
              <w:rPr>
                <w:lang w:eastAsia="en-US"/>
              </w:rPr>
              <w:t>2Rx, 4Rx</w:t>
            </w:r>
          </w:p>
        </w:tc>
      </w:tr>
      <w:tr w:rsidR="006C32D2" w:rsidRPr="00A564B4" w14:paraId="6285F1A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EA34B3E" w14:textId="77777777" w:rsidR="006C32D2" w:rsidRPr="00A564B4" w:rsidRDefault="006C32D2" w:rsidP="006C32D2">
            <w:pPr>
              <w:pStyle w:val="TAL"/>
              <w:rPr>
                <w:lang w:eastAsia="zh-CN"/>
              </w:rPr>
            </w:pPr>
            <w:r w:rsidRPr="00A564B4">
              <w:rPr>
                <w:lang w:eastAsia="en-US"/>
              </w:rPr>
              <w:t>9.9.</w:t>
            </w:r>
            <w:r w:rsidRPr="00A564B4">
              <w:rPr>
                <w:lang w:eastAsia="zh-CN"/>
              </w:rPr>
              <w:t>2.1</w:t>
            </w:r>
          </w:p>
        </w:tc>
        <w:tc>
          <w:tcPr>
            <w:tcW w:w="2960" w:type="dxa"/>
            <w:gridSpan w:val="2"/>
            <w:tcBorders>
              <w:top w:val="single" w:sz="6" w:space="0" w:color="auto"/>
              <w:left w:val="single" w:sz="6" w:space="0" w:color="auto"/>
              <w:bottom w:val="single" w:sz="6" w:space="0" w:color="auto"/>
              <w:right w:val="single" w:sz="6" w:space="0" w:color="auto"/>
            </w:tcBorders>
          </w:tcPr>
          <w:p w14:paraId="298A40D2"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37E59414" w14:textId="77777777" w:rsidR="006C32D2" w:rsidRPr="00A564B4" w:rsidRDefault="006C32D2" w:rsidP="006C32D2">
            <w:pPr>
              <w:pStyle w:val="TAL"/>
              <w:rPr>
                <w:lang w:eastAsia="zh-CN"/>
              </w:rPr>
            </w:pPr>
            <w:r w:rsidRPr="00A564B4">
              <w:rPr>
                <w:lang w:eastAsia="en-US"/>
              </w:rPr>
              <w:t>Rel-</w:t>
            </w:r>
            <w:r w:rsidRPr="00A564B4">
              <w:rPr>
                <w:lang w:eastAsia="zh-CN"/>
              </w:rPr>
              <w:t>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7D6E8A4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14BC66F2"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1AC60398" w14:textId="77777777" w:rsidR="006C32D2" w:rsidRPr="00A564B4" w:rsidRDefault="006C32D2" w:rsidP="006C32D2">
            <w:pPr>
              <w:pStyle w:val="TAL"/>
              <w:rPr>
                <w:lang w:eastAsia="en-US"/>
              </w:rPr>
            </w:pPr>
          </w:p>
        </w:tc>
        <w:tc>
          <w:tcPr>
            <w:tcW w:w="1695" w:type="dxa"/>
            <w:gridSpan w:val="3"/>
            <w:shd w:val="clear" w:color="auto" w:fill="auto"/>
          </w:tcPr>
          <w:p w14:paraId="3984A21B" w14:textId="77777777" w:rsidR="006C32D2" w:rsidRPr="00A564B4" w:rsidRDefault="006C32D2" w:rsidP="006C32D2">
            <w:pPr>
              <w:pStyle w:val="TAL"/>
              <w:rPr>
                <w:lang w:eastAsia="en-US"/>
              </w:rPr>
            </w:pPr>
          </w:p>
        </w:tc>
        <w:tc>
          <w:tcPr>
            <w:tcW w:w="1717" w:type="dxa"/>
            <w:gridSpan w:val="3"/>
          </w:tcPr>
          <w:p w14:paraId="304BAF04" w14:textId="77777777" w:rsidR="006C32D2" w:rsidRPr="00A564B4" w:rsidRDefault="006C32D2" w:rsidP="006C32D2">
            <w:pPr>
              <w:pStyle w:val="TAL"/>
              <w:rPr>
                <w:lang w:eastAsia="en-US"/>
              </w:rPr>
            </w:pPr>
            <w:r w:rsidRPr="00A564B4">
              <w:rPr>
                <w:lang w:eastAsia="en-US"/>
              </w:rPr>
              <w:t>2Rx, 4Rx</w:t>
            </w:r>
          </w:p>
        </w:tc>
      </w:tr>
      <w:tr w:rsidR="006C32D2" w:rsidRPr="00A564B4" w14:paraId="08A85F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95C07B" w14:textId="77777777" w:rsidR="006C32D2" w:rsidRPr="00A564B4" w:rsidRDefault="006C32D2" w:rsidP="006C32D2">
            <w:pPr>
              <w:pStyle w:val="TAL"/>
              <w:rPr>
                <w:lang w:eastAsia="en-US"/>
              </w:rPr>
            </w:pPr>
            <w:r w:rsidRPr="00A564B4">
              <w:rPr>
                <w:lang w:eastAsia="en-US"/>
              </w:rPr>
              <w:t>9.9.2.1_1</w:t>
            </w:r>
          </w:p>
        </w:tc>
        <w:tc>
          <w:tcPr>
            <w:tcW w:w="2960" w:type="dxa"/>
            <w:gridSpan w:val="2"/>
            <w:tcBorders>
              <w:top w:val="single" w:sz="6" w:space="0" w:color="auto"/>
              <w:left w:val="single" w:sz="6" w:space="0" w:color="auto"/>
              <w:bottom w:val="single" w:sz="6" w:space="0" w:color="auto"/>
              <w:right w:val="single" w:sz="6" w:space="0" w:color="auto"/>
            </w:tcBorders>
          </w:tcPr>
          <w:p w14:paraId="57061CD4" w14:textId="77777777" w:rsidR="006C32D2" w:rsidRPr="00A564B4" w:rsidRDefault="006C32D2" w:rsidP="006C32D2">
            <w:pPr>
              <w:pStyle w:val="TAL"/>
              <w:rPr>
                <w:lang w:eastAsia="zh-CN"/>
              </w:rPr>
            </w:pPr>
            <w:r w:rsidRPr="00A564B4">
              <w:rPr>
                <w:lang w:eastAsia="en-US"/>
              </w:rPr>
              <w:t>TDD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08CCB4E" w14:textId="77777777" w:rsidR="006C32D2" w:rsidRPr="00A564B4" w:rsidRDefault="006C32D2" w:rsidP="006C32D2">
            <w:pPr>
              <w:pStyle w:val="TAL"/>
              <w:rPr>
                <w:lang w:eastAsia="en-US"/>
              </w:rPr>
            </w:pPr>
            <w:r w:rsidRPr="00A564B4">
              <w:rPr>
                <w:lang w:eastAsia="en-US"/>
              </w:rPr>
              <w:t>Rel-</w:t>
            </w:r>
            <w:r w:rsidRPr="00A564B4">
              <w:rPr>
                <w:lang w:eastAsia="zh-CN"/>
              </w:rPr>
              <w:t>12</w:t>
            </w:r>
          </w:p>
        </w:tc>
        <w:tc>
          <w:tcPr>
            <w:tcW w:w="1275" w:type="dxa"/>
            <w:gridSpan w:val="4"/>
            <w:tcBorders>
              <w:top w:val="single" w:sz="6" w:space="0" w:color="auto"/>
              <w:left w:val="single" w:sz="6" w:space="0" w:color="auto"/>
              <w:bottom w:val="single" w:sz="6" w:space="0" w:color="auto"/>
              <w:right w:val="single" w:sz="6" w:space="0" w:color="auto"/>
            </w:tcBorders>
          </w:tcPr>
          <w:p w14:paraId="54604474" w14:textId="77777777" w:rsidR="006C32D2" w:rsidRPr="00A564B4" w:rsidRDefault="006C32D2" w:rsidP="006C32D2">
            <w:pPr>
              <w:pStyle w:val="TAL"/>
              <w:rPr>
                <w:lang w:eastAsia="en-US"/>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0C2EFD2C"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1B32B19" w14:textId="77777777" w:rsidR="006C32D2" w:rsidRPr="00A564B4" w:rsidRDefault="006C32D2" w:rsidP="006C32D2">
            <w:pPr>
              <w:pStyle w:val="TAL"/>
              <w:rPr>
                <w:lang w:eastAsia="en-US"/>
              </w:rPr>
            </w:pPr>
          </w:p>
        </w:tc>
        <w:tc>
          <w:tcPr>
            <w:tcW w:w="1695" w:type="dxa"/>
            <w:gridSpan w:val="3"/>
            <w:shd w:val="clear" w:color="auto" w:fill="auto"/>
          </w:tcPr>
          <w:p w14:paraId="518914B4" w14:textId="77777777" w:rsidR="006C32D2" w:rsidRPr="00A564B4" w:rsidRDefault="006C32D2" w:rsidP="006C32D2">
            <w:pPr>
              <w:pStyle w:val="TAL"/>
              <w:rPr>
                <w:lang w:eastAsia="en-US"/>
              </w:rPr>
            </w:pPr>
          </w:p>
        </w:tc>
        <w:tc>
          <w:tcPr>
            <w:tcW w:w="1717" w:type="dxa"/>
            <w:gridSpan w:val="3"/>
          </w:tcPr>
          <w:p w14:paraId="12EC2732" w14:textId="77777777" w:rsidR="006C32D2" w:rsidRPr="00A564B4" w:rsidRDefault="006C32D2" w:rsidP="006C32D2">
            <w:pPr>
              <w:pStyle w:val="TAL"/>
              <w:rPr>
                <w:lang w:eastAsia="en-US"/>
              </w:rPr>
            </w:pPr>
            <w:r w:rsidRPr="00A564B4">
              <w:rPr>
                <w:lang w:eastAsia="en-US"/>
              </w:rPr>
              <w:t>2Rx, 4Rx</w:t>
            </w:r>
          </w:p>
        </w:tc>
      </w:tr>
      <w:tr w:rsidR="006C32D2" w:rsidRPr="00A564B4" w14:paraId="4FDD174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66EC35" w14:textId="77777777" w:rsidR="006C32D2" w:rsidRPr="00A564B4" w:rsidRDefault="006C32D2" w:rsidP="006C32D2">
            <w:pPr>
              <w:pStyle w:val="TAL"/>
              <w:rPr>
                <w:lang w:eastAsia="zh-CN"/>
              </w:rPr>
            </w:pPr>
            <w:r w:rsidRPr="00A564B4">
              <w:rPr>
                <w:lang w:eastAsia="en-US"/>
              </w:rPr>
              <w:t>9.9.</w:t>
            </w:r>
            <w:r w:rsidRPr="00A564B4">
              <w:rPr>
                <w:lang w:eastAsia="zh-CN"/>
              </w:rPr>
              <w:t>2.2</w:t>
            </w:r>
          </w:p>
        </w:tc>
        <w:tc>
          <w:tcPr>
            <w:tcW w:w="2960" w:type="dxa"/>
            <w:gridSpan w:val="2"/>
            <w:tcBorders>
              <w:top w:val="single" w:sz="6" w:space="0" w:color="auto"/>
              <w:left w:val="single" w:sz="6" w:space="0" w:color="auto"/>
              <w:bottom w:val="single" w:sz="6" w:space="0" w:color="auto"/>
              <w:right w:val="single" w:sz="6" w:space="0" w:color="auto"/>
            </w:tcBorders>
          </w:tcPr>
          <w:p w14:paraId="0D807F61"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15A362B7" w14:textId="77777777" w:rsidR="006C32D2" w:rsidRPr="00A564B4" w:rsidRDefault="006C32D2" w:rsidP="006C32D2">
            <w:pPr>
              <w:pStyle w:val="TAL"/>
              <w:rPr>
                <w:lang w:eastAsia="zh-CN"/>
              </w:rPr>
            </w:pPr>
            <w:r w:rsidRPr="00A564B4">
              <w:rPr>
                <w:lang w:eastAsia="en-US"/>
              </w:rPr>
              <w:t>Rel-</w:t>
            </w:r>
            <w:r w:rsidRPr="00A564B4">
              <w:rPr>
                <w:lang w:eastAsia="zh-CN"/>
              </w:rPr>
              <w:t>10</w:t>
            </w:r>
          </w:p>
        </w:tc>
        <w:tc>
          <w:tcPr>
            <w:tcW w:w="1275" w:type="dxa"/>
            <w:gridSpan w:val="4"/>
            <w:tcBorders>
              <w:top w:val="single" w:sz="6" w:space="0" w:color="auto"/>
              <w:left w:val="single" w:sz="6" w:space="0" w:color="auto"/>
              <w:bottom w:val="single" w:sz="6" w:space="0" w:color="auto"/>
              <w:right w:val="single" w:sz="6" w:space="0" w:color="auto"/>
            </w:tcBorders>
          </w:tcPr>
          <w:p w14:paraId="380EBBF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284E5A30"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0E69A49" w14:textId="77777777" w:rsidR="006C32D2" w:rsidRPr="00A564B4" w:rsidRDefault="006C32D2" w:rsidP="006C32D2">
            <w:pPr>
              <w:pStyle w:val="TAL"/>
              <w:rPr>
                <w:lang w:eastAsia="en-US"/>
              </w:rPr>
            </w:pPr>
          </w:p>
        </w:tc>
        <w:tc>
          <w:tcPr>
            <w:tcW w:w="1695" w:type="dxa"/>
            <w:gridSpan w:val="3"/>
            <w:shd w:val="clear" w:color="auto" w:fill="auto"/>
          </w:tcPr>
          <w:p w14:paraId="09B9BADD" w14:textId="77777777" w:rsidR="006C32D2" w:rsidRPr="00A564B4" w:rsidRDefault="006C32D2" w:rsidP="006C32D2">
            <w:pPr>
              <w:pStyle w:val="TAL"/>
              <w:rPr>
                <w:lang w:eastAsia="en-US"/>
              </w:rPr>
            </w:pPr>
          </w:p>
        </w:tc>
        <w:tc>
          <w:tcPr>
            <w:tcW w:w="1717" w:type="dxa"/>
            <w:gridSpan w:val="3"/>
          </w:tcPr>
          <w:p w14:paraId="354269AE" w14:textId="77777777" w:rsidR="006C32D2" w:rsidRPr="00A564B4" w:rsidRDefault="006C32D2" w:rsidP="006C32D2">
            <w:pPr>
              <w:pStyle w:val="TAL"/>
              <w:rPr>
                <w:lang w:eastAsia="en-US"/>
              </w:rPr>
            </w:pPr>
            <w:r w:rsidRPr="00A564B4">
              <w:rPr>
                <w:lang w:eastAsia="en-US"/>
              </w:rPr>
              <w:t>2Rx, 4Rx</w:t>
            </w:r>
          </w:p>
        </w:tc>
      </w:tr>
      <w:tr w:rsidR="006C32D2" w:rsidRPr="00A564B4" w14:paraId="5816E8D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D38557" w14:textId="77777777" w:rsidR="006C32D2" w:rsidRPr="00A564B4" w:rsidRDefault="006C32D2" w:rsidP="006C32D2">
            <w:pPr>
              <w:pStyle w:val="TAL"/>
              <w:rPr>
                <w:lang w:eastAsia="en-US"/>
              </w:rPr>
            </w:pPr>
            <w:r w:rsidRPr="00A564B4">
              <w:rPr>
                <w:lang w:eastAsia="en-US"/>
              </w:rPr>
              <w:t>9.11.1</w:t>
            </w:r>
          </w:p>
        </w:tc>
        <w:tc>
          <w:tcPr>
            <w:tcW w:w="2960" w:type="dxa"/>
            <w:gridSpan w:val="2"/>
            <w:tcBorders>
              <w:top w:val="single" w:sz="6" w:space="0" w:color="auto"/>
              <w:left w:val="single" w:sz="6" w:space="0" w:color="auto"/>
              <w:bottom w:val="single" w:sz="6" w:space="0" w:color="auto"/>
              <w:right w:val="single" w:sz="6" w:space="0" w:color="auto"/>
            </w:tcBorders>
          </w:tcPr>
          <w:p w14:paraId="20AF466E" w14:textId="77777777" w:rsidR="006C32D2" w:rsidRPr="00A564B4" w:rsidRDefault="006C32D2" w:rsidP="006C32D2">
            <w:pPr>
              <w:pStyle w:val="TAL"/>
              <w:rPr>
                <w:lang w:eastAsia="zh-CN"/>
              </w:rPr>
            </w:pPr>
            <w:r w:rsidRPr="00A564B4">
              <w:t>FS3 average RSSI accuracy case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7F2DAC1E"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16310A04" w14:textId="77777777" w:rsidR="006C32D2" w:rsidRPr="00A564B4" w:rsidRDefault="006C32D2" w:rsidP="006C32D2">
            <w:pPr>
              <w:pStyle w:val="TAL"/>
              <w:rPr>
                <w:lang w:eastAsia="en-US"/>
              </w:rPr>
            </w:pPr>
            <w:r w:rsidRPr="00A564B4">
              <w:rPr>
                <w:rFonts w:eastAsia="PMingLiU"/>
                <w:lang w:eastAsia="zh-TW"/>
              </w:rPr>
              <w:t xml:space="preserve"> C157</w:t>
            </w:r>
          </w:p>
        </w:tc>
        <w:tc>
          <w:tcPr>
            <w:tcW w:w="2471" w:type="dxa"/>
            <w:gridSpan w:val="3"/>
            <w:tcBorders>
              <w:top w:val="single" w:sz="6" w:space="0" w:color="auto"/>
              <w:left w:val="single" w:sz="6" w:space="0" w:color="auto"/>
              <w:bottom w:val="single" w:sz="6" w:space="0" w:color="auto"/>
            </w:tcBorders>
          </w:tcPr>
          <w:p w14:paraId="7259EC87"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w:t>
            </w:r>
            <w:r w:rsidRPr="00A564B4">
              <w:t>RSSI</w:t>
            </w:r>
            <w:r w:rsidRPr="00A564B4">
              <w:rPr>
                <w:lang w:eastAsia="en-US"/>
              </w:rPr>
              <w:t xml:space="preserve"> measurement</w:t>
            </w:r>
          </w:p>
        </w:tc>
        <w:tc>
          <w:tcPr>
            <w:tcW w:w="1668" w:type="dxa"/>
            <w:gridSpan w:val="3"/>
            <w:shd w:val="clear" w:color="auto" w:fill="auto"/>
          </w:tcPr>
          <w:p w14:paraId="7ED3F645" w14:textId="77777777" w:rsidR="006C32D2" w:rsidRPr="00A564B4" w:rsidRDefault="006C32D2" w:rsidP="006C32D2">
            <w:pPr>
              <w:pStyle w:val="TAL"/>
              <w:rPr>
                <w:lang w:eastAsia="en-US"/>
              </w:rPr>
            </w:pPr>
          </w:p>
        </w:tc>
        <w:tc>
          <w:tcPr>
            <w:tcW w:w="1695" w:type="dxa"/>
            <w:gridSpan w:val="3"/>
            <w:shd w:val="clear" w:color="auto" w:fill="auto"/>
          </w:tcPr>
          <w:p w14:paraId="249B9F64" w14:textId="77777777" w:rsidR="006C32D2" w:rsidRPr="00A564B4" w:rsidRDefault="006C32D2" w:rsidP="006C32D2">
            <w:pPr>
              <w:pStyle w:val="TAL"/>
              <w:rPr>
                <w:lang w:eastAsia="en-US"/>
              </w:rPr>
            </w:pPr>
          </w:p>
        </w:tc>
        <w:tc>
          <w:tcPr>
            <w:tcW w:w="1717" w:type="dxa"/>
            <w:gridSpan w:val="3"/>
          </w:tcPr>
          <w:p w14:paraId="013E8F95" w14:textId="77777777" w:rsidR="006C32D2" w:rsidRPr="00A564B4" w:rsidRDefault="006C32D2" w:rsidP="006C32D2">
            <w:pPr>
              <w:pStyle w:val="TAL"/>
              <w:rPr>
                <w:lang w:eastAsia="en-US"/>
              </w:rPr>
            </w:pPr>
            <w:r w:rsidRPr="00A564B4">
              <w:rPr>
                <w:lang w:eastAsia="en-US"/>
              </w:rPr>
              <w:t>2Rx, 4Rx</w:t>
            </w:r>
          </w:p>
        </w:tc>
      </w:tr>
      <w:tr w:rsidR="006C32D2" w:rsidRPr="00A564B4" w14:paraId="0E90033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EF9CA3" w14:textId="77777777" w:rsidR="006C32D2" w:rsidRPr="00A564B4" w:rsidRDefault="006C32D2" w:rsidP="006C32D2">
            <w:pPr>
              <w:pStyle w:val="TAL"/>
              <w:rPr>
                <w:lang w:eastAsia="en-US"/>
              </w:rPr>
            </w:pPr>
            <w:r w:rsidRPr="00A564B4">
              <w:rPr>
                <w:lang w:eastAsia="en-US"/>
              </w:rPr>
              <w:t>9.11.2</w:t>
            </w:r>
          </w:p>
        </w:tc>
        <w:tc>
          <w:tcPr>
            <w:tcW w:w="2960" w:type="dxa"/>
            <w:gridSpan w:val="2"/>
            <w:tcBorders>
              <w:top w:val="single" w:sz="6" w:space="0" w:color="auto"/>
              <w:left w:val="single" w:sz="6" w:space="0" w:color="auto"/>
              <w:bottom w:val="single" w:sz="6" w:space="0" w:color="auto"/>
              <w:right w:val="single" w:sz="6" w:space="0" w:color="auto"/>
            </w:tcBorders>
          </w:tcPr>
          <w:p w14:paraId="6058C2F3" w14:textId="77777777" w:rsidR="006C32D2" w:rsidRPr="00A564B4" w:rsidRDefault="006C32D2" w:rsidP="006C32D2">
            <w:pPr>
              <w:pStyle w:val="TAL"/>
              <w:rPr>
                <w:lang w:eastAsia="zh-CN"/>
              </w:rPr>
            </w:pPr>
            <w:r w:rsidRPr="00A564B4">
              <w:t>FS3 average RSSI accuracy case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483BC4CA"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37F94210"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tcBorders>
          </w:tcPr>
          <w:p w14:paraId="706840F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zh-CN"/>
              </w:rPr>
              <w:t>with TDD as Pcell</w:t>
            </w:r>
            <w:r w:rsidRPr="00A564B4">
              <w:rPr>
                <w:lang w:eastAsia="en-US"/>
              </w:rPr>
              <w:t xml:space="preserve"> and </w:t>
            </w:r>
            <w:r w:rsidRPr="00A564B4">
              <w:t>RSSI</w:t>
            </w:r>
            <w:r w:rsidRPr="00A564B4">
              <w:rPr>
                <w:lang w:eastAsia="en-US"/>
              </w:rPr>
              <w:t xml:space="preserve"> measurement</w:t>
            </w:r>
          </w:p>
        </w:tc>
        <w:tc>
          <w:tcPr>
            <w:tcW w:w="1668" w:type="dxa"/>
            <w:gridSpan w:val="3"/>
            <w:tcBorders>
              <w:bottom w:val="single" w:sz="6" w:space="0" w:color="auto"/>
            </w:tcBorders>
            <w:shd w:val="clear" w:color="auto" w:fill="auto"/>
          </w:tcPr>
          <w:p w14:paraId="6A9240A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7C7A5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C87BC" w14:textId="77777777" w:rsidR="006C32D2" w:rsidRPr="00A564B4" w:rsidRDefault="006C32D2" w:rsidP="006C32D2">
            <w:pPr>
              <w:pStyle w:val="TAL"/>
              <w:rPr>
                <w:lang w:eastAsia="en-US"/>
              </w:rPr>
            </w:pPr>
            <w:r w:rsidRPr="00A564B4">
              <w:rPr>
                <w:lang w:eastAsia="en-US"/>
              </w:rPr>
              <w:t>2Rx, 4Rx</w:t>
            </w:r>
          </w:p>
        </w:tc>
      </w:tr>
      <w:tr w:rsidR="006C32D2" w:rsidRPr="00A564B4" w14:paraId="397E702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5D79571" w14:textId="77777777" w:rsidR="006C32D2" w:rsidRPr="00A564B4" w:rsidRDefault="006C32D2" w:rsidP="006C32D2">
            <w:pPr>
              <w:pStyle w:val="TAL"/>
              <w:rPr>
                <w:lang w:eastAsia="en-US"/>
              </w:rPr>
            </w:pPr>
            <w:r w:rsidRPr="00A564B4">
              <w:rPr>
                <w:lang w:eastAsia="en-US"/>
              </w:rPr>
              <w:t>9.12.1</w:t>
            </w:r>
          </w:p>
        </w:tc>
        <w:tc>
          <w:tcPr>
            <w:tcW w:w="2960" w:type="dxa"/>
            <w:gridSpan w:val="2"/>
            <w:tcBorders>
              <w:top w:val="single" w:sz="6" w:space="0" w:color="auto"/>
              <w:left w:val="single" w:sz="6" w:space="0" w:color="auto"/>
              <w:bottom w:val="single" w:sz="6" w:space="0" w:color="auto"/>
              <w:right w:val="single" w:sz="6" w:space="0" w:color="auto"/>
            </w:tcBorders>
          </w:tcPr>
          <w:p w14:paraId="7A8CE8B0" w14:textId="77777777" w:rsidR="006C32D2" w:rsidRPr="00A564B4" w:rsidRDefault="006C32D2" w:rsidP="006C32D2">
            <w:pPr>
              <w:pStyle w:val="TAL"/>
            </w:pPr>
            <w:r w:rsidRPr="00A564B4">
              <w:t>FS3 channel occupancy test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0AC7A393"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DAE6CA" w14:textId="77777777" w:rsidR="006C32D2" w:rsidRPr="00A564B4" w:rsidRDefault="006C32D2" w:rsidP="006C32D2">
            <w:pPr>
              <w:pStyle w:val="TAL"/>
              <w:rPr>
                <w:lang w:eastAsia="en-US"/>
              </w:rPr>
            </w:pPr>
            <w:r w:rsidRPr="00A564B4">
              <w:rPr>
                <w:lang w:eastAsia="en-US"/>
              </w:rPr>
              <w:t>C157</w:t>
            </w:r>
          </w:p>
        </w:tc>
        <w:tc>
          <w:tcPr>
            <w:tcW w:w="2471" w:type="dxa"/>
            <w:gridSpan w:val="3"/>
            <w:tcBorders>
              <w:top w:val="single" w:sz="6" w:space="0" w:color="auto"/>
              <w:left w:val="single" w:sz="6" w:space="0" w:color="auto"/>
              <w:bottom w:val="single" w:sz="6" w:space="0" w:color="auto"/>
              <w:right w:val="single" w:sz="6" w:space="0" w:color="auto"/>
            </w:tcBorders>
          </w:tcPr>
          <w:p w14:paraId="13D4A98E" w14:textId="77777777" w:rsidR="006C32D2" w:rsidRPr="00A564B4" w:rsidRDefault="006C32D2" w:rsidP="006C32D2">
            <w:pPr>
              <w:pStyle w:val="TAL"/>
              <w:rPr>
                <w:lang w:eastAsia="en-US"/>
              </w:rPr>
            </w:pPr>
            <w:r w:rsidRPr="00A564B4">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108CBC7" w14:textId="77777777" w:rsidR="006C32D2" w:rsidRPr="00A564B4" w:rsidRDefault="006C32D2" w:rsidP="006C32D2">
            <w:pPr>
              <w:pStyle w:val="TAL"/>
              <w:rPr>
                <w:lang w:eastAsia="en-US"/>
              </w:rPr>
            </w:pPr>
            <w:r w:rsidRPr="00A564B4">
              <w:rPr>
                <w:lang w:eastAsia="en-US"/>
              </w:rPr>
              <w:t>2Rx, 4Rx</w:t>
            </w:r>
          </w:p>
        </w:tc>
      </w:tr>
      <w:tr w:rsidR="006C32D2" w:rsidRPr="00A564B4" w14:paraId="4635E6B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A1605C" w14:textId="77777777" w:rsidR="006C32D2" w:rsidRPr="00A564B4" w:rsidRDefault="006C32D2" w:rsidP="006C32D2">
            <w:pPr>
              <w:pStyle w:val="TAL"/>
              <w:rPr>
                <w:lang w:eastAsia="en-US"/>
              </w:rPr>
            </w:pPr>
            <w:r w:rsidRPr="00A564B4">
              <w:rPr>
                <w:lang w:eastAsia="en-US"/>
              </w:rPr>
              <w:t>9.12.2</w:t>
            </w:r>
          </w:p>
        </w:tc>
        <w:tc>
          <w:tcPr>
            <w:tcW w:w="2960" w:type="dxa"/>
            <w:gridSpan w:val="2"/>
            <w:tcBorders>
              <w:top w:val="single" w:sz="6" w:space="0" w:color="auto"/>
              <w:left w:val="single" w:sz="6" w:space="0" w:color="auto"/>
              <w:bottom w:val="single" w:sz="6" w:space="0" w:color="auto"/>
              <w:right w:val="single" w:sz="6" w:space="0" w:color="auto"/>
            </w:tcBorders>
          </w:tcPr>
          <w:p w14:paraId="43FA7B3E" w14:textId="77777777" w:rsidR="006C32D2" w:rsidRPr="00A564B4" w:rsidRDefault="006C32D2" w:rsidP="006C32D2">
            <w:pPr>
              <w:pStyle w:val="TAL"/>
            </w:pPr>
            <w:r w:rsidRPr="00A564B4">
              <w:t>FS3 channel occupancy test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7B56E0D9"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EFCD12E"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right w:val="single" w:sz="6" w:space="0" w:color="auto"/>
            </w:tcBorders>
          </w:tcPr>
          <w:p w14:paraId="53F19E5D" w14:textId="77777777" w:rsidR="006C32D2" w:rsidRPr="00A564B4" w:rsidRDefault="006C32D2" w:rsidP="006C32D2">
            <w:pPr>
              <w:pStyle w:val="TAL"/>
              <w:rPr>
                <w:lang w:eastAsia="en-US"/>
              </w:rPr>
            </w:pPr>
            <w:r w:rsidRPr="00A564B4">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4AB99BF" w14:textId="77777777" w:rsidR="006C32D2" w:rsidRPr="00A564B4" w:rsidRDefault="006C32D2" w:rsidP="006C32D2">
            <w:pPr>
              <w:pStyle w:val="TAL"/>
              <w:rPr>
                <w:lang w:eastAsia="en-US"/>
              </w:rPr>
            </w:pPr>
            <w:r w:rsidRPr="00A564B4">
              <w:rPr>
                <w:lang w:eastAsia="en-US"/>
              </w:rPr>
              <w:t>2Rx, 4Rx</w:t>
            </w:r>
          </w:p>
        </w:tc>
      </w:tr>
      <w:tr w:rsidR="006C32D2" w:rsidRPr="00A564B4" w14:paraId="1B188E09"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1CE1BCE6" w14:textId="77777777" w:rsidR="006C32D2" w:rsidRPr="00A564B4" w:rsidRDefault="006C32D2" w:rsidP="006C32D2">
            <w:pPr>
              <w:pStyle w:val="TAL"/>
              <w:rPr>
                <w:b/>
                <w:lang w:eastAsia="en-US"/>
              </w:rPr>
            </w:pPr>
            <w:r w:rsidRPr="00A564B4">
              <w:rPr>
                <w:b/>
                <w:lang w:eastAsia="en-US"/>
              </w:rPr>
              <w:t>V2V Communications</w:t>
            </w:r>
          </w:p>
        </w:tc>
      </w:tr>
      <w:tr w:rsidR="006C32D2" w:rsidRPr="00A564B4" w14:paraId="1BAB809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0DB7E1" w14:textId="77777777" w:rsidR="006C32D2" w:rsidRPr="00A564B4" w:rsidRDefault="006C32D2" w:rsidP="006C32D2">
            <w:pPr>
              <w:pStyle w:val="TAL"/>
              <w:rPr>
                <w:lang w:eastAsia="en-US"/>
              </w:rPr>
            </w:pPr>
            <w:r w:rsidRPr="00A564B4">
              <w:rPr>
                <w:lang w:eastAsia="en-US"/>
              </w:rPr>
              <w:t>11.1</w:t>
            </w:r>
          </w:p>
        </w:tc>
        <w:tc>
          <w:tcPr>
            <w:tcW w:w="2960" w:type="dxa"/>
            <w:gridSpan w:val="2"/>
            <w:tcBorders>
              <w:top w:val="single" w:sz="6" w:space="0" w:color="auto"/>
              <w:left w:val="single" w:sz="6" w:space="0" w:color="auto"/>
              <w:bottom w:val="single" w:sz="6" w:space="0" w:color="auto"/>
              <w:right w:val="single" w:sz="6" w:space="0" w:color="auto"/>
            </w:tcBorders>
          </w:tcPr>
          <w:p w14:paraId="6153E696" w14:textId="77777777" w:rsidR="006C32D2" w:rsidRPr="00A564B4" w:rsidRDefault="006C32D2" w:rsidP="006C32D2">
            <w:pPr>
              <w:pStyle w:val="TAL"/>
            </w:pPr>
            <w:r w:rsidRPr="00A564B4">
              <w:t>V2V UE Transmission Timing Accuracy Test</w:t>
            </w:r>
          </w:p>
        </w:tc>
        <w:tc>
          <w:tcPr>
            <w:tcW w:w="828" w:type="dxa"/>
            <w:gridSpan w:val="2"/>
            <w:tcBorders>
              <w:top w:val="single" w:sz="6" w:space="0" w:color="auto"/>
              <w:left w:val="single" w:sz="6" w:space="0" w:color="auto"/>
              <w:bottom w:val="single" w:sz="6" w:space="0" w:color="auto"/>
              <w:right w:val="single" w:sz="6" w:space="0" w:color="auto"/>
            </w:tcBorders>
          </w:tcPr>
          <w:p w14:paraId="6AC1FD0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2F13FA83" w14:textId="77777777" w:rsidR="006C32D2" w:rsidRPr="00A564B4" w:rsidRDefault="006C32D2" w:rsidP="006C32D2">
            <w:pPr>
              <w:pStyle w:val="TAL"/>
              <w:rPr>
                <w:lang w:eastAsia="en-US"/>
              </w:rPr>
            </w:pPr>
            <w:r w:rsidRPr="00A564B4">
              <w:rPr>
                <w:rFonts w:eastAsia="PMingLiU"/>
                <w:lang w:eastAsia="zh-TW"/>
              </w:rPr>
              <w:t>C203</w:t>
            </w:r>
          </w:p>
        </w:tc>
        <w:tc>
          <w:tcPr>
            <w:tcW w:w="2471" w:type="dxa"/>
            <w:gridSpan w:val="3"/>
            <w:tcBorders>
              <w:top w:val="single" w:sz="6" w:space="0" w:color="auto"/>
              <w:left w:val="single" w:sz="6" w:space="0" w:color="auto"/>
              <w:bottom w:val="single" w:sz="6" w:space="0" w:color="auto"/>
              <w:right w:val="single" w:sz="6" w:space="0" w:color="auto"/>
            </w:tcBorders>
          </w:tcPr>
          <w:p w14:paraId="2C7E43B1"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E0BF465" w14:textId="77777777" w:rsidR="006C32D2" w:rsidRPr="00A564B4" w:rsidRDefault="006C32D2" w:rsidP="006C32D2">
            <w:pPr>
              <w:pStyle w:val="TAL"/>
              <w:rPr>
                <w:lang w:eastAsia="en-US"/>
              </w:rPr>
            </w:pPr>
          </w:p>
        </w:tc>
      </w:tr>
      <w:tr w:rsidR="006C32D2" w:rsidRPr="00A564B4" w14:paraId="0052349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71CA2C" w14:textId="77777777" w:rsidR="006C32D2" w:rsidRPr="00A564B4" w:rsidRDefault="006C32D2" w:rsidP="006C32D2">
            <w:pPr>
              <w:pStyle w:val="TAL"/>
              <w:rPr>
                <w:lang w:eastAsia="en-US"/>
              </w:rPr>
            </w:pPr>
            <w:r w:rsidRPr="00A564B4">
              <w:rPr>
                <w:lang w:eastAsia="en-US"/>
              </w:rPr>
              <w:t>11.2</w:t>
            </w:r>
          </w:p>
        </w:tc>
        <w:tc>
          <w:tcPr>
            <w:tcW w:w="2960" w:type="dxa"/>
            <w:gridSpan w:val="2"/>
            <w:tcBorders>
              <w:top w:val="single" w:sz="6" w:space="0" w:color="auto"/>
              <w:left w:val="single" w:sz="6" w:space="0" w:color="auto"/>
              <w:bottom w:val="single" w:sz="6" w:space="0" w:color="auto"/>
              <w:right w:val="single" w:sz="6" w:space="0" w:color="auto"/>
            </w:tcBorders>
          </w:tcPr>
          <w:p w14:paraId="3165CA3C" w14:textId="77777777" w:rsidR="006C32D2" w:rsidRPr="00A564B4" w:rsidRDefault="006C32D2" w:rsidP="006C32D2">
            <w:pPr>
              <w:pStyle w:val="TAL"/>
            </w:pPr>
            <w:r w:rsidRPr="00A564B4">
              <w:t>Interruptions due to V2V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290C27E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5262B289" w14:textId="77777777" w:rsidR="006C32D2" w:rsidRPr="00A564B4" w:rsidRDefault="006C32D2" w:rsidP="006C32D2">
            <w:pPr>
              <w:pStyle w:val="TAL"/>
              <w:rPr>
                <w:lang w:eastAsia="en-US"/>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F681CC5" w14:textId="5A16E2CA" w:rsidR="006C32D2" w:rsidRPr="00A564B4" w:rsidRDefault="006C32D2" w:rsidP="006C32D2">
            <w:pPr>
              <w:pStyle w:val="TAL"/>
              <w:rPr>
                <w:lang w:eastAsia="en-US"/>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1F1414" w14:textId="77777777" w:rsidR="006C32D2" w:rsidRPr="00A564B4" w:rsidRDefault="006C32D2" w:rsidP="006C32D2">
            <w:pPr>
              <w:pStyle w:val="TAL"/>
              <w:rPr>
                <w:lang w:eastAsia="en-US"/>
              </w:rPr>
            </w:pPr>
          </w:p>
        </w:tc>
      </w:tr>
      <w:tr w:rsidR="006C32D2" w:rsidRPr="00A564B4" w14:paraId="4806CDDA"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6CB71E00" w14:textId="77777777" w:rsidR="006C32D2" w:rsidRPr="00A564B4" w:rsidRDefault="006C32D2" w:rsidP="006C32D2">
            <w:pPr>
              <w:pStyle w:val="TAL"/>
              <w:rPr>
                <w:lang w:eastAsia="en-US"/>
              </w:rPr>
            </w:pPr>
            <w:r w:rsidRPr="00A564B4">
              <w:rPr>
                <w:b/>
                <w:lang w:eastAsia="en-US"/>
              </w:rPr>
              <w:t>V2X Communications</w:t>
            </w:r>
          </w:p>
        </w:tc>
      </w:tr>
      <w:tr w:rsidR="006C32D2" w:rsidRPr="00A564B4" w14:paraId="51095EB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81402FB" w14:textId="77777777" w:rsidR="006C32D2" w:rsidRPr="00A564B4" w:rsidRDefault="006C32D2" w:rsidP="006C32D2">
            <w:pPr>
              <w:pStyle w:val="TAL"/>
              <w:rPr>
                <w:lang w:eastAsia="en-US"/>
              </w:rPr>
            </w:pPr>
            <w:r w:rsidRPr="00A564B4">
              <w:rPr>
                <w:lang w:eastAsia="en-US"/>
              </w:rPr>
              <w:t>12.1.1</w:t>
            </w:r>
          </w:p>
        </w:tc>
        <w:tc>
          <w:tcPr>
            <w:tcW w:w="2960" w:type="dxa"/>
            <w:gridSpan w:val="2"/>
            <w:tcBorders>
              <w:top w:val="single" w:sz="6" w:space="0" w:color="auto"/>
              <w:left w:val="single" w:sz="6" w:space="0" w:color="auto"/>
              <w:bottom w:val="single" w:sz="6" w:space="0" w:color="auto"/>
              <w:right w:val="single" w:sz="6" w:space="0" w:color="auto"/>
            </w:tcBorders>
          </w:tcPr>
          <w:p w14:paraId="42C32868" w14:textId="77777777" w:rsidR="006C32D2" w:rsidRPr="00A564B4" w:rsidRDefault="006C32D2" w:rsidP="006C32D2">
            <w:pPr>
              <w:pStyle w:val="TAL"/>
            </w:pPr>
            <w:r w:rsidRPr="00A564B4">
              <w:rPr>
                <w:lang w:eastAsia="en-US"/>
              </w:rPr>
              <w:t>V2X UE Transmission Timing Accuracy Test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53F1F3B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41FE72A"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56F3D966"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E836012" w14:textId="77777777" w:rsidR="006C32D2" w:rsidRPr="00A564B4" w:rsidRDefault="006C32D2" w:rsidP="006C32D2">
            <w:pPr>
              <w:pStyle w:val="TAL"/>
              <w:rPr>
                <w:lang w:eastAsia="en-US"/>
              </w:rPr>
            </w:pPr>
          </w:p>
        </w:tc>
      </w:tr>
      <w:tr w:rsidR="006C32D2" w:rsidRPr="00A564B4" w14:paraId="5ECE39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846E72" w14:textId="77777777" w:rsidR="006C32D2" w:rsidRPr="00A564B4" w:rsidRDefault="006C32D2" w:rsidP="006C32D2">
            <w:pPr>
              <w:pStyle w:val="TAL"/>
              <w:rPr>
                <w:lang w:eastAsia="en-US"/>
              </w:rPr>
            </w:pPr>
            <w:r w:rsidRPr="00A564B4">
              <w:rPr>
                <w:lang w:eastAsia="en-US"/>
              </w:rPr>
              <w:t>12.1.2</w:t>
            </w:r>
          </w:p>
        </w:tc>
        <w:tc>
          <w:tcPr>
            <w:tcW w:w="2960" w:type="dxa"/>
            <w:gridSpan w:val="2"/>
            <w:tcBorders>
              <w:top w:val="single" w:sz="6" w:space="0" w:color="auto"/>
              <w:left w:val="single" w:sz="6" w:space="0" w:color="auto"/>
              <w:bottom w:val="single" w:sz="6" w:space="0" w:color="auto"/>
              <w:right w:val="single" w:sz="6" w:space="0" w:color="auto"/>
            </w:tcBorders>
          </w:tcPr>
          <w:p w14:paraId="468DF9EF" w14:textId="77777777" w:rsidR="006C32D2" w:rsidRPr="00A564B4" w:rsidRDefault="006C32D2" w:rsidP="006C32D2">
            <w:pPr>
              <w:pStyle w:val="TAL"/>
            </w:pPr>
            <w:r w:rsidRPr="00A564B4">
              <w:rPr>
                <w:rFonts w:eastAsia="Batang"/>
                <w:lang w:eastAsia="en-US"/>
              </w:rPr>
              <w:t>V2X UE Transmission Timing Accuracy Test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4FBA1CAA"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31EA939B"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0F2D5FBA"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B7DA921" w14:textId="77777777" w:rsidR="006C32D2" w:rsidRPr="00A564B4" w:rsidRDefault="006C32D2" w:rsidP="006C32D2">
            <w:pPr>
              <w:pStyle w:val="TAL"/>
              <w:rPr>
                <w:lang w:eastAsia="en-US"/>
              </w:rPr>
            </w:pPr>
          </w:p>
        </w:tc>
      </w:tr>
      <w:tr w:rsidR="006C32D2" w:rsidRPr="00A564B4" w14:paraId="516CBD9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87376E" w14:textId="77777777" w:rsidR="006C32D2" w:rsidRPr="00A564B4" w:rsidRDefault="006C32D2" w:rsidP="006C32D2">
            <w:pPr>
              <w:pStyle w:val="TAL"/>
              <w:rPr>
                <w:lang w:eastAsia="en-US"/>
              </w:rPr>
            </w:pPr>
            <w:r w:rsidRPr="00A564B4">
              <w:t>12.2.1</w:t>
            </w:r>
          </w:p>
        </w:tc>
        <w:tc>
          <w:tcPr>
            <w:tcW w:w="2960" w:type="dxa"/>
            <w:gridSpan w:val="2"/>
            <w:tcBorders>
              <w:top w:val="single" w:sz="6" w:space="0" w:color="auto"/>
              <w:left w:val="single" w:sz="6" w:space="0" w:color="auto"/>
              <w:bottom w:val="single" w:sz="6" w:space="0" w:color="auto"/>
              <w:right w:val="single" w:sz="6" w:space="0" w:color="auto"/>
            </w:tcBorders>
          </w:tcPr>
          <w:p w14:paraId="6666366C"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7A42C7AA"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6EF2BD51"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155B0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905DFEF" w14:textId="77777777" w:rsidR="006C32D2" w:rsidRPr="00A564B4" w:rsidRDefault="006C32D2" w:rsidP="006C32D2">
            <w:pPr>
              <w:pStyle w:val="TAL"/>
              <w:rPr>
                <w:lang w:eastAsia="en-US"/>
              </w:rPr>
            </w:pPr>
          </w:p>
        </w:tc>
      </w:tr>
      <w:tr w:rsidR="006C32D2" w:rsidRPr="00A564B4" w14:paraId="398805B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B368E2" w14:textId="77777777" w:rsidR="006C32D2" w:rsidRPr="00A564B4" w:rsidRDefault="006C32D2" w:rsidP="006C32D2">
            <w:pPr>
              <w:pStyle w:val="TAL"/>
              <w:rPr>
                <w:lang w:eastAsia="en-US"/>
              </w:rPr>
            </w:pPr>
            <w:r w:rsidRPr="00A564B4">
              <w:t>12.2.2</w:t>
            </w:r>
          </w:p>
        </w:tc>
        <w:tc>
          <w:tcPr>
            <w:tcW w:w="2960" w:type="dxa"/>
            <w:gridSpan w:val="2"/>
            <w:tcBorders>
              <w:top w:val="single" w:sz="6" w:space="0" w:color="auto"/>
              <w:left w:val="single" w:sz="6" w:space="0" w:color="auto"/>
              <w:bottom w:val="single" w:sz="6" w:space="0" w:color="auto"/>
              <w:right w:val="single" w:sz="6" w:space="0" w:color="auto"/>
            </w:tcBorders>
          </w:tcPr>
          <w:p w14:paraId="24CB8410"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2E962B1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200AE15"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F233E7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1565F05" w14:textId="77777777" w:rsidR="006C32D2" w:rsidRPr="00A564B4" w:rsidRDefault="006C32D2" w:rsidP="006C32D2">
            <w:pPr>
              <w:pStyle w:val="TAL"/>
              <w:rPr>
                <w:lang w:eastAsia="en-US"/>
              </w:rPr>
            </w:pPr>
          </w:p>
        </w:tc>
      </w:tr>
      <w:tr w:rsidR="006C32D2" w:rsidRPr="00A564B4" w14:paraId="5B15A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2509247" w14:textId="77777777" w:rsidR="006C32D2" w:rsidRPr="00A564B4" w:rsidRDefault="006C32D2" w:rsidP="006C32D2">
            <w:pPr>
              <w:pStyle w:val="TAL"/>
              <w:rPr>
                <w:lang w:eastAsia="en-US"/>
              </w:rPr>
            </w:pPr>
            <w:r w:rsidRPr="00A564B4">
              <w:t>12.3.1</w:t>
            </w:r>
          </w:p>
        </w:tc>
        <w:tc>
          <w:tcPr>
            <w:tcW w:w="2960" w:type="dxa"/>
            <w:gridSpan w:val="2"/>
            <w:tcBorders>
              <w:top w:val="single" w:sz="6" w:space="0" w:color="auto"/>
              <w:left w:val="single" w:sz="6" w:space="0" w:color="auto"/>
              <w:bottom w:val="single" w:sz="6" w:space="0" w:color="auto"/>
              <w:right w:val="single" w:sz="6" w:space="0" w:color="auto"/>
            </w:tcBorders>
          </w:tcPr>
          <w:p w14:paraId="5808823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GNSS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59792CD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18B9DCF2"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2D5DE32B"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42FDBF2" w14:textId="77777777" w:rsidR="006C32D2" w:rsidRPr="00A564B4" w:rsidRDefault="006C32D2" w:rsidP="006C32D2">
            <w:pPr>
              <w:pStyle w:val="TAL"/>
              <w:rPr>
                <w:lang w:eastAsia="en-US"/>
              </w:rPr>
            </w:pPr>
          </w:p>
        </w:tc>
      </w:tr>
      <w:tr w:rsidR="006C32D2" w:rsidRPr="00A564B4" w14:paraId="66F6BC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90A1FDC" w14:textId="77777777" w:rsidR="006C32D2" w:rsidRPr="00A564B4" w:rsidRDefault="006C32D2" w:rsidP="006C32D2">
            <w:pPr>
              <w:pStyle w:val="TAL"/>
              <w:rPr>
                <w:lang w:eastAsia="en-US"/>
              </w:rPr>
            </w:pPr>
            <w:r w:rsidRPr="00A564B4">
              <w:t>12.3.2</w:t>
            </w:r>
          </w:p>
        </w:tc>
        <w:tc>
          <w:tcPr>
            <w:tcW w:w="2960" w:type="dxa"/>
            <w:gridSpan w:val="2"/>
            <w:tcBorders>
              <w:top w:val="single" w:sz="6" w:space="0" w:color="auto"/>
              <w:left w:val="single" w:sz="6" w:space="0" w:color="auto"/>
              <w:bottom w:val="single" w:sz="6" w:space="0" w:color="auto"/>
              <w:right w:val="single" w:sz="6" w:space="0" w:color="auto"/>
            </w:tcBorders>
          </w:tcPr>
          <w:p w14:paraId="44753C8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eNB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60A0A9D7"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0EA074ED"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3CB25714"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57A114D" w14:textId="77777777" w:rsidR="006C32D2" w:rsidRPr="00A564B4" w:rsidRDefault="006C32D2" w:rsidP="006C32D2">
            <w:pPr>
              <w:pStyle w:val="TAL"/>
              <w:rPr>
                <w:lang w:eastAsia="en-US"/>
              </w:rPr>
            </w:pPr>
          </w:p>
        </w:tc>
      </w:tr>
      <w:tr w:rsidR="006C32D2" w:rsidRPr="00A564B4" w14:paraId="6535E5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AD01C9" w14:textId="77777777" w:rsidR="006C32D2" w:rsidRPr="00A564B4" w:rsidRDefault="006C32D2" w:rsidP="006C32D2">
            <w:pPr>
              <w:pStyle w:val="TAL"/>
              <w:rPr>
                <w:lang w:eastAsia="en-US"/>
              </w:rPr>
            </w:pPr>
            <w:r w:rsidRPr="00A564B4">
              <w:rPr>
                <w:lang w:eastAsia="en-US"/>
              </w:rPr>
              <w:t>12.4</w:t>
            </w:r>
          </w:p>
        </w:tc>
        <w:tc>
          <w:tcPr>
            <w:tcW w:w="2960" w:type="dxa"/>
            <w:gridSpan w:val="2"/>
            <w:tcBorders>
              <w:top w:val="single" w:sz="6" w:space="0" w:color="auto"/>
              <w:left w:val="single" w:sz="6" w:space="0" w:color="auto"/>
              <w:bottom w:val="single" w:sz="6" w:space="0" w:color="auto"/>
              <w:right w:val="single" w:sz="6" w:space="0" w:color="auto"/>
            </w:tcBorders>
          </w:tcPr>
          <w:p w14:paraId="622A4034" w14:textId="77777777" w:rsidR="006C32D2" w:rsidRPr="00A564B4" w:rsidRDefault="006C32D2" w:rsidP="006C32D2">
            <w:pPr>
              <w:pStyle w:val="TAL"/>
            </w:pPr>
            <w:r w:rsidRPr="00A564B4">
              <w:rPr>
                <w:lang w:eastAsia="en-US"/>
              </w:rPr>
              <w:t>Congestion Control Measurement Test for V2X UE</w:t>
            </w:r>
          </w:p>
        </w:tc>
        <w:tc>
          <w:tcPr>
            <w:tcW w:w="828" w:type="dxa"/>
            <w:gridSpan w:val="2"/>
            <w:tcBorders>
              <w:top w:val="single" w:sz="6" w:space="0" w:color="auto"/>
              <w:left w:val="single" w:sz="6" w:space="0" w:color="auto"/>
              <w:bottom w:val="single" w:sz="6" w:space="0" w:color="auto"/>
              <w:right w:val="single" w:sz="6" w:space="0" w:color="auto"/>
            </w:tcBorders>
          </w:tcPr>
          <w:p w14:paraId="09EDEFF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81BD836" w14:textId="77777777" w:rsidR="006C32D2" w:rsidRPr="00A564B4" w:rsidRDefault="006C32D2" w:rsidP="006C32D2">
            <w:pPr>
              <w:pStyle w:val="TAL"/>
              <w:rPr>
                <w:rFonts w:eastAsia="PMingLiU"/>
                <w:lang w:eastAsia="zh-TW"/>
              </w:rPr>
            </w:pPr>
            <w:r w:rsidRPr="00A564B4">
              <w:rPr>
                <w:rFonts w:eastAsia="PMingLiU"/>
                <w:lang w:eastAsia="zh-TW"/>
              </w:rPr>
              <w:t>C217</w:t>
            </w:r>
          </w:p>
        </w:tc>
        <w:tc>
          <w:tcPr>
            <w:tcW w:w="2471" w:type="dxa"/>
            <w:gridSpan w:val="3"/>
            <w:tcBorders>
              <w:top w:val="single" w:sz="6" w:space="0" w:color="auto"/>
              <w:left w:val="single" w:sz="6" w:space="0" w:color="auto"/>
              <w:bottom w:val="single" w:sz="6" w:space="0" w:color="auto"/>
              <w:right w:val="single" w:sz="6" w:space="0" w:color="auto"/>
            </w:tcBorders>
          </w:tcPr>
          <w:p w14:paraId="2F423E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973E18" w14:textId="77777777" w:rsidR="006C32D2" w:rsidRPr="00A564B4" w:rsidRDefault="006C32D2" w:rsidP="006C32D2">
            <w:pPr>
              <w:pStyle w:val="TAL"/>
              <w:rPr>
                <w:lang w:eastAsia="en-US"/>
              </w:rPr>
            </w:pPr>
          </w:p>
        </w:tc>
      </w:tr>
      <w:tr w:rsidR="006C32D2" w:rsidRPr="00A564B4" w14:paraId="491552B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B8F836" w14:textId="77777777" w:rsidR="006C32D2" w:rsidRPr="00A564B4" w:rsidRDefault="006C32D2" w:rsidP="006C32D2">
            <w:pPr>
              <w:pStyle w:val="TAL"/>
              <w:rPr>
                <w:lang w:eastAsia="en-US"/>
              </w:rPr>
            </w:pPr>
            <w:r w:rsidRPr="00A564B4">
              <w:t>12.5</w:t>
            </w:r>
          </w:p>
        </w:tc>
        <w:tc>
          <w:tcPr>
            <w:tcW w:w="2960" w:type="dxa"/>
            <w:gridSpan w:val="2"/>
            <w:tcBorders>
              <w:top w:val="single" w:sz="6" w:space="0" w:color="auto"/>
              <w:left w:val="single" w:sz="6" w:space="0" w:color="auto"/>
              <w:bottom w:val="single" w:sz="6" w:space="0" w:color="auto"/>
              <w:right w:val="single" w:sz="6" w:space="0" w:color="auto"/>
            </w:tcBorders>
          </w:tcPr>
          <w:p w14:paraId="56170BB4" w14:textId="77777777" w:rsidR="006C32D2" w:rsidRPr="00A564B4" w:rsidRDefault="006C32D2" w:rsidP="006C32D2">
            <w:pPr>
              <w:pStyle w:val="TAL"/>
              <w:rPr>
                <w:lang w:eastAsia="en-US"/>
              </w:rPr>
            </w:pPr>
            <w:r w:rsidRPr="00A564B4">
              <w:t>Interruptions due to V2X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4D28DB4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371C375"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E6438F8"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DF9894E" w14:textId="77777777" w:rsidR="006C32D2" w:rsidRPr="00A564B4" w:rsidRDefault="006C32D2" w:rsidP="006C32D2">
            <w:pPr>
              <w:pStyle w:val="TAL"/>
              <w:rPr>
                <w:lang w:eastAsia="en-US"/>
              </w:rPr>
            </w:pPr>
          </w:p>
        </w:tc>
      </w:tr>
      <w:tr w:rsidR="006C32D2" w:rsidRPr="00A564B4" w14:paraId="6792402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2125CF1" w14:textId="77777777" w:rsidR="006C32D2" w:rsidRPr="00A564B4" w:rsidRDefault="006C32D2" w:rsidP="006C32D2">
            <w:pPr>
              <w:pStyle w:val="TAL"/>
              <w:rPr>
                <w:lang w:eastAsia="en-US"/>
              </w:rPr>
            </w:pPr>
            <w:r w:rsidRPr="00A564B4">
              <w:t>12.6.1</w:t>
            </w:r>
          </w:p>
        </w:tc>
        <w:tc>
          <w:tcPr>
            <w:tcW w:w="2960" w:type="dxa"/>
            <w:gridSpan w:val="2"/>
            <w:tcBorders>
              <w:top w:val="single" w:sz="6" w:space="0" w:color="auto"/>
              <w:left w:val="single" w:sz="6" w:space="0" w:color="auto"/>
              <w:bottom w:val="single" w:sz="6" w:space="0" w:color="auto"/>
              <w:right w:val="single" w:sz="6" w:space="0" w:color="auto"/>
            </w:tcBorders>
          </w:tcPr>
          <w:p w14:paraId="25846112" w14:textId="77777777" w:rsidR="006C32D2" w:rsidRPr="00A564B4" w:rsidRDefault="006C32D2" w:rsidP="006C32D2">
            <w:pPr>
              <w:pStyle w:val="TAL"/>
              <w:rPr>
                <w:lang w:eastAsia="en-US"/>
              </w:rPr>
            </w:pPr>
            <w:r w:rsidRPr="00A564B4">
              <w:t>V2X UE Autonomous Resource Selection/Reselection Tests for PSSCH-RSRP measurements</w:t>
            </w:r>
          </w:p>
        </w:tc>
        <w:tc>
          <w:tcPr>
            <w:tcW w:w="828" w:type="dxa"/>
            <w:gridSpan w:val="2"/>
            <w:tcBorders>
              <w:top w:val="single" w:sz="6" w:space="0" w:color="auto"/>
              <w:left w:val="single" w:sz="6" w:space="0" w:color="auto"/>
              <w:bottom w:val="single" w:sz="6" w:space="0" w:color="auto"/>
              <w:right w:val="single" w:sz="6" w:space="0" w:color="auto"/>
            </w:tcBorders>
          </w:tcPr>
          <w:p w14:paraId="628CA902"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493C97C7"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3497964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1F2B839" w14:textId="77777777" w:rsidR="006C32D2" w:rsidRPr="00A564B4" w:rsidRDefault="006C32D2" w:rsidP="006C32D2">
            <w:pPr>
              <w:pStyle w:val="TAL"/>
              <w:rPr>
                <w:lang w:eastAsia="en-US"/>
              </w:rPr>
            </w:pPr>
          </w:p>
        </w:tc>
      </w:tr>
      <w:tr w:rsidR="006C32D2" w:rsidRPr="00A564B4" w14:paraId="77C81C0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B39252" w14:textId="77777777" w:rsidR="006C32D2" w:rsidRPr="00A564B4" w:rsidRDefault="006C32D2" w:rsidP="006C32D2">
            <w:pPr>
              <w:pStyle w:val="TAL"/>
              <w:rPr>
                <w:lang w:eastAsia="en-US"/>
              </w:rPr>
            </w:pPr>
            <w:r w:rsidRPr="00A564B4">
              <w:t>12.6.2</w:t>
            </w:r>
          </w:p>
        </w:tc>
        <w:tc>
          <w:tcPr>
            <w:tcW w:w="2960" w:type="dxa"/>
            <w:gridSpan w:val="2"/>
            <w:tcBorders>
              <w:top w:val="single" w:sz="6" w:space="0" w:color="auto"/>
              <w:left w:val="single" w:sz="6" w:space="0" w:color="auto"/>
              <w:bottom w:val="single" w:sz="6" w:space="0" w:color="auto"/>
              <w:right w:val="single" w:sz="6" w:space="0" w:color="auto"/>
            </w:tcBorders>
          </w:tcPr>
          <w:p w14:paraId="34014D8C" w14:textId="77777777" w:rsidR="006C32D2" w:rsidRPr="00A564B4" w:rsidRDefault="006C32D2" w:rsidP="006C32D2">
            <w:pPr>
              <w:pStyle w:val="TAL"/>
              <w:rPr>
                <w:lang w:eastAsia="en-US"/>
              </w:rPr>
            </w:pPr>
            <w:r w:rsidRPr="00A564B4">
              <w:t>V2X UE Autonomous Resource Selection/Reselection Tests for S-RSSI measurements</w:t>
            </w:r>
          </w:p>
        </w:tc>
        <w:tc>
          <w:tcPr>
            <w:tcW w:w="828" w:type="dxa"/>
            <w:gridSpan w:val="2"/>
            <w:tcBorders>
              <w:top w:val="single" w:sz="6" w:space="0" w:color="auto"/>
              <w:left w:val="single" w:sz="6" w:space="0" w:color="auto"/>
              <w:bottom w:val="single" w:sz="6" w:space="0" w:color="auto"/>
              <w:right w:val="single" w:sz="6" w:space="0" w:color="auto"/>
            </w:tcBorders>
          </w:tcPr>
          <w:p w14:paraId="3108D42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ABF5294"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58CFC803"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E9651AC" w14:textId="77777777" w:rsidR="006C32D2" w:rsidRPr="00A564B4" w:rsidRDefault="006C32D2" w:rsidP="006C32D2">
            <w:pPr>
              <w:pStyle w:val="TAL"/>
              <w:rPr>
                <w:lang w:eastAsia="en-US"/>
              </w:rPr>
            </w:pPr>
          </w:p>
        </w:tc>
      </w:tr>
    </w:tbl>
    <w:p w14:paraId="52E7617A" w14:textId="77777777" w:rsidR="00F0519D" w:rsidRPr="00A564B4" w:rsidRDefault="00F0519D" w:rsidP="000208EC"/>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12B5B9D9"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t>90</w:t>
            </w:r>
            <w:r w:rsidR="00C63323" w:rsidRPr="001F65C5">
              <w:t>) THEN R ELSE N/A</w:t>
            </w:r>
          </w:p>
        </w:tc>
      </w:tr>
      <w:tr w:rsidR="00C63323" w:rsidRPr="00A564B4" w14:paraId="0AE52F1E" w14:textId="77777777" w:rsidTr="00BC6DDF">
        <w:trPr>
          <w:cantSplit/>
          <w:trHeight w:val="105"/>
        </w:trPr>
        <w:tc>
          <w:tcPr>
            <w:tcW w:w="9750" w:type="dxa"/>
          </w:tcPr>
          <w:p w14:paraId="36237FA8" w14:textId="29E50E79"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t>91</w:t>
            </w:r>
            <w:r w:rsidR="00C63323" w:rsidRPr="001F65C5">
              <w:t>) THEN R ELSE N/A</w:t>
            </w:r>
          </w:p>
        </w:tc>
      </w:tr>
      <w:tr w:rsidR="00C63323" w:rsidRPr="00A564B4" w14:paraId="1C9F1A97" w14:textId="77777777" w:rsidTr="00BC6DDF">
        <w:trPr>
          <w:cantSplit/>
          <w:trHeight w:val="105"/>
        </w:trPr>
        <w:tc>
          <w:tcPr>
            <w:tcW w:w="9750" w:type="dxa"/>
          </w:tcPr>
          <w:p w14:paraId="73083325" w14:textId="68DA1B95"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t>89</w:t>
            </w:r>
            <w:r w:rsidR="00C63323" w:rsidRPr="001F65C5">
              <w:t>)THEN R ELSE N/A</w:t>
            </w:r>
          </w:p>
        </w:tc>
      </w:tr>
      <w:tr w:rsidR="00C63323" w:rsidRPr="00A564B4" w14:paraId="5FB867B8" w14:textId="77777777" w:rsidTr="00BC6DDF">
        <w:trPr>
          <w:cantSplit/>
          <w:trHeight w:val="105"/>
        </w:trPr>
        <w:tc>
          <w:tcPr>
            <w:tcW w:w="9750" w:type="dxa"/>
          </w:tcPr>
          <w:p w14:paraId="11B82036" w14:textId="5AABBFB7"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t>90</w:t>
            </w:r>
            <w:r w:rsidR="00C63323" w:rsidRPr="001F65C5">
              <w:t>) THEN R ELSE N/A</w:t>
            </w:r>
          </w:p>
        </w:tc>
      </w:tr>
      <w:tr w:rsidR="00C63323" w:rsidRPr="00A564B4" w14:paraId="7DB489AF" w14:textId="77777777" w:rsidTr="00BC6DDF">
        <w:trPr>
          <w:cantSplit/>
          <w:trHeight w:val="105"/>
        </w:trPr>
        <w:tc>
          <w:tcPr>
            <w:tcW w:w="9750" w:type="dxa"/>
          </w:tcPr>
          <w:p w14:paraId="18CFF9F2" w14:textId="727A1404"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t>91</w:t>
            </w:r>
            <w:r w:rsidR="00C63323" w:rsidRPr="001F65C5">
              <w:t>) THEN R ELSE N/A</w:t>
            </w:r>
          </w:p>
        </w:tc>
      </w:tr>
      <w:tr w:rsidR="00C63323" w:rsidRPr="00A564B4" w14:paraId="04AC6383" w14:textId="77777777" w:rsidTr="00BC6DDF">
        <w:trPr>
          <w:cantSplit/>
          <w:trHeight w:val="105"/>
        </w:trPr>
        <w:tc>
          <w:tcPr>
            <w:tcW w:w="9750" w:type="dxa"/>
          </w:tcPr>
          <w:p w14:paraId="4F5ED8B4" w14:textId="1F8CDBC3"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t>89</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5A9F3881"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t>90</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44E150AF"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t>91</w:t>
            </w:r>
            <w:r w:rsidR="00C63323" w:rsidRPr="001F65C5">
              <w:t xml:space="preserve">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A564B4" w:rsidRDefault="00E079E5" w:rsidP="00D81C59">
      <w:pPr>
        <w:pStyle w:val="Heading8"/>
      </w:pPr>
      <w:bookmarkStart w:id="91" w:name="_Toc20840017"/>
      <w:bookmarkStart w:id="92" w:name="_Toc29486714"/>
      <w:bookmarkStart w:id="93" w:name="_Toc44053561"/>
      <w:bookmarkStart w:id="94" w:name="_Toc52300540"/>
      <w:bookmarkStart w:id="95" w:name="_Toc58525800"/>
      <w:bookmarkStart w:id="96" w:name="_Toc75430302"/>
      <w:bookmarkStart w:id="97" w:name="_Toc90567091"/>
      <w:bookmarkStart w:id="98" w:name="historyclause"/>
      <w:r w:rsidRPr="00A564B4">
        <w:t>A</w:t>
      </w:r>
      <w:r w:rsidR="000844B6" w:rsidRPr="00A564B4">
        <w:t xml:space="preserve">nnex A (normative):ICS proforma for </w:t>
      </w:r>
      <w:r w:rsidR="00AD1087" w:rsidRPr="00A564B4">
        <w:t>E-UTRA</w:t>
      </w:r>
      <w:r w:rsidR="000844B6" w:rsidRPr="00A564B4">
        <w:t xml:space="preserve"> User Equipment</w:t>
      </w:r>
      <w:bookmarkEnd w:id="91"/>
      <w:bookmarkEnd w:id="92"/>
      <w:bookmarkEnd w:id="93"/>
      <w:bookmarkEnd w:id="94"/>
      <w:bookmarkEnd w:id="95"/>
      <w:bookmarkEnd w:id="96"/>
      <w:bookmarkEnd w:id="97"/>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9" w:name="_Toc20840018"/>
      <w:bookmarkStart w:id="100" w:name="_Toc29486715"/>
      <w:bookmarkStart w:id="101" w:name="_Toc44053562"/>
      <w:bookmarkStart w:id="102" w:name="_Toc52300541"/>
      <w:bookmarkStart w:id="103" w:name="_Toc58525801"/>
      <w:bookmarkStart w:id="104" w:name="_Toc75430303"/>
      <w:bookmarkStart w:id="105" w:name="_Toc90567092"/>
      <w:r w:rsidRPr="00A564B4">
        <w:t>A.1</w:t>
      </w:r>
      <w:r w:rsidRPr="00A564B4">
        <w:tab/>
        <w:t>Guidance for completing the ICS proforma</w:t>
      </w:r>
      <w:bookmarkEnd w:id="99"/>
      <w:bookmarkEnd w:id="100"/>
      <w:bookmarkEnd w:id="101"/>
      <w:bookmarkEnd w:id="102"/>
      <w:bookmarkEnd w:id="103"/>
      <w:bookmarkEnd w:id="104"/>
      <w:bookmarkEnd w:id="105"/>
    </w:p>
    <w:p w14:paraId="7171F2AC" w14:textId="77777777" w:rsidR="000E0680" w:rsidRPr="00A564B4" w:rsidRDefault="000E0680" w:rsidP="00EB592B">
      <w:pPr>
        <w:pStyle w:val="Heading3"/>
      </w:pPr>
      <w:bookmarkStart w:id="106" w:name="_Toc20840019"/>
      <w:bookmarkStart w:id="107" w:name="_Toc29486716"/>
      <w:bookmarkStart w:id="108" w:name="_Toc44053563"/>
      <w:bookmarkStart w:id="109" w:name="_Toc52300542"/>
      <w:bookmarkStart w:id="110" w:name="_Toc58525802"/>
      <w:bookmarkStart w:id="111" w:name="_Toc75430304"/>
      <w:bookmarkStart w:id="112" w:name="_Toc90567093"/>
      <w:r w:rsidRPr="00A564B4">
        <w:t>A.1.1</w:t>
      </w:r>
      <w:r w:rsidRPr="00A564B4">
        <w:tab/>
        <w:t>Purposes and structure</w:t>
      </w:r>
      <w:bookmarkEnd w:id="106"/>
      <w:bookmarkEnd w:id="107"/>
      <w:bookmarkEnd w:id="108"/>
      <w:bookmarkEnd w:id="109"/>
      <w:bookmarkEnd w:id="110"/>
      <w:bookmarkEnd w:id="111"/>
      <w:bookmarkEnd w:id="112"/>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3" w:name="_Toc20840020"/>
      <w:bookmarkStart w:id="114" w:name="_Toc29486717"/>
      <w:bookmarkStart w:id="115" w:name="_Toc44053564"/>
      <w:bookmarkStart w:id="116" w:name="_Toc52300543"/>
      <w:bookmarkStart w:id="117" w:name="_Toc58525803"/>
      <w:bookmarkStart w:id="118" w:name="_Toc75430305"/>
      <w:bookmarkStart w:id="119" w:name="_Toc90567094"/>
      <w:r w:rsidRPr="00A564B4">
        <w:t>A.1.2</w:t>
      </w:r>
      <w:r w:rsidRPr="00A564B4">
        <w:tab/>
        <w:t>Abbreviations and conventions</w:t>
      </w:r>
      <w:bookmarkEnd w:id="113"/>
      <w:bookmarkEnd w:id="114"/>
      <w:bookmarkEnd w:id="115"/>
      <w:bookmarkEnd w:id="116"/>
      <w:bookmarkEnd w:id="117"/>
      <w:bookmarkEnd w:id="118"/>
      <w:bookmarkEnd w:id="119"/>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20" w:name="_Toc20840021"/>
      <w:bookmarkStart w:id="121" w:name="_Toc29486718"/>
      <w:bookmarkStart w:id="122" w:name="_Toc44053565"/>
      <w:bookmarkStart w:id="123" w:name="_Toc52300544"/>
      <w:bookmarkStart w:id="124" w:name="_Toc58525804"/>
      <w:bookmarkStart w:id="125" w:name="_Toc75430306"/>
      <w:bookmarkStart w:id="126" w:name="_Toc90567095"/>
      <w:r w:rsidRPr="00A564B4">
        <w:t>A.1.3</w:t>
      </w:r>
      <w:r w:rsidRPr="00A564B4">
        <w:tab/>
        <w:t>Instructions for completing the ICS proforma</w:t>
      </w:r>
      <w:bookmarkEnd w:id="120"/>
      <w:bookmarkEnd w:id="121"/>
      <w:bookmarkEnd w:id="122"/>
      <w:bookmarkEnd w:id="123"/>
      <w:bookmarkEnd w:id="124"/>
      <w:bookmarkEnd w:id="125"/>
      <w:bookmarkEnd w:id="126"/>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7" w:name="_Toc20840022"/>
      <w:bookmarkStart w:id="128" w:name="_Toc29486719"/>
      <w:bookmarkStart w:id="129" w:name="_Toc44053566"/>
      <w:bookmarkStart w:id="130" w:name="_Toc52300545"/>
      <w:bookmarkStart w:id="131" w:name="_Toc58525805"/>
      <w:bookmarkStart w:id="132" w:name="_Toc75430307"/>
      <w:bookmarkStart w:id="133" w:name="_Toc90567096"/>
      <w:r w:rsidRPr="00A564B4">
        <w:t>A.2</w:t>
      </w:r>
      <w:r w:rsidRPr="00A564B4">
        <w:tab/>
        <w:t>Identification of the User Equipment</w:t>
      </w:r>
      <w:bookmarkEnd w:id="127"/>
      <w:bookmarkEnd w:id="128"/>
      <w:bookmarkEnd w:id="129"/>
      <w:bookmarkEnd w:id="130"/>
      <w:bookmarkEnd w:id="131"/>
      <w:bookmarkEnd w:id="132"/>
      <w:bookmarkEnd w:id="133"/>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4" w:name="_Toc20840023"/>
      <w:bookmarkStart w:id="135" w:name="_Toc29486720"/>
      <w:bookmarkStart w:id="136" w:name="_Toc44053567"/>
      <w:bookmarkStart w:id="137" w:name="_Toc52300546"/>
      <w:bookmarkStart w:id="138" w:name="_Toc58525806"/>
      <w:bookmarkStart w:id="139" w:name="_Toc75430308"/>
      <w:bookmarkStart w:id="140" w:name="_Toc90567097"/>
      <w:r w:rsidRPr="00A564B4">
        <w:t>A.2.1</w:t>
      </w:r>
      <w:r w:rsidRPr="00A564B4">
        <w:tab/>
        <w:t>Date of the statement</w:t>
      </w:r>
      <w:bookmarkEnd w:id="134"/>
      <w:bookmarkEnd w:id="135"/>
      <w:bookmarkEnd w:id="136"/>
      <w:bookmarkEnd w:id="137"/>
      <w:bookmarkEnd w:id="138"/>
      <w:bookmarkEnd w:id="139"/>
      <w:bookmarkEnd w:id="140"/>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1" w:name="_Toc20840024"/>
      <w:bookmarkStart w:id="142" w:name="_Toc29486721"/>
      <w:bookmarkStart w:id="143" w:name="_Toc44053568"/>
      <w:bookmarkStart w:id="144" w:name="_Toc52300547"/>
      <w:bookmarkStart w:id="145" w:name="_Toc58525807"/>
      <w:bookmarkStart w:id="146" w:name="_Toc75430309"/>
      <w:bookmarkStart w:id="147" w:name="_Toc90567098"/>
      <w:r w:rsidRPr="00A564B4">
        <w:t>A.2.2</w:t>
      </w:r>
      <w:r w:rsidRPr="00A564B4">
        <w:tab/>
        <w:t>User Equipment Under Test (UEUT) identification</w:t>
      </w:r>
      <w:bookmarkEnd w:id="141"/>
      <w:bookmarkEnd w:id="142"/>
      <w:bookmarkEnd w:id="143"/>
      <w:bookmarkEnd w:id="144"/>
      <w:bookmarkEnd w:id="145"/>
      <w:bookmarkEnd w:id="146"/>
      <w:bookmarkEnd w:id="147"/>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8" w:name="_Toc20840025"/>
      <w:bookmarkStart w:id="149" w:name="_Toc29486722"/>
      <w:bookmarkStart w:id="150" w:name="_Toc44053569"/>
      <w:bookmarkStart w:id="151" w:name="_Toc52300548"/>
      <w:bookmarkStart w:id="152" w:name="_Toc58525808"/>
      <w:bookmarkStart w:id="153" w:name="_Toc75430310"/>
      <w:bookmarkStart w:id="154" w:name="_Toc90567099"/>
      <w:r w:rsidRPr="00A564B4">
        <w:t>A.2.3</w:t>
      </w:r>
      <w:r w:rsidRPr="00A564B4">
        <w:tab/>
        <w:t>Product supplier</w:t>
      </w:r>
      <w:bookmarkEnd w:id="148"/>
      <w:bookmarkEnd w:id="149"/>
      <w:bookmarkEnd w:id="150"/>
      <w:bookmarkEnd w:id="151"/>
      <w:bookmarkEnd w:id="152"/>
      <w:bookmarkEnd w:id="153"/>
      <w:bookmarkEnd w:id="154"/>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5" w:name="_Toc20840026"/>
      <w:bookmarkStart w:id="156" w:name="_Toc29486723"/>
      <w:bookmarkStart w:id="157" w:name="_Toc44053570"/>
      <w:bookmarkStart w:id="158" w:name="_Toc52300549"/>
      <w:bookmarkStart w:id="159" w:name="_Toc58525809"/>
      <w:bookmarkStart w:id="160" w:name="_Toc75430311"/>
      <w:bookmarkStart w:id="161" w:name="_Toc90567100"/>
      <w:r w:rsidRPr="00A564B4">
        <w:t>A.2.4</w:t>
      </w:r>
      <w:r w:rsidRPr="00A564B4">
        <w:tab/>
        <w:t>Client</w:t>
      </w:r>
      <w:bookmarkEnd w:id="155"/>
      <w:bookmarkEnd w:id="156"/>
      <w:bookmarkEnd w:id="157"/>
      <w:bookmarkEnd w:id="158"/>
      <w:bookmarkEnd w:id="159"/>
      <w:bookmarkEnd w:id="160"/>
      <w:bookmarkEnd w:id="161"/>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2" w:name="_Toc20840027"/>
      <w:bookmarkStart w:id="163" w:name="_Toc29486724"/>
      <w:bookmarkStart w:id="164" w:name="_Toc44053571"/>
      <w:bookmarkStart w:id="165" w:name="_Toc52300550"/>
      <w:bookmarkStart w:id="166" w:name="_Toc58525810"/>
      <w:bookmarkStart w:id="167" w:name="_Toc75430312"/>
      <w:bookmarkStart w:id="168" w:name="_Toc90567101"/>
      <w:r w:rsidRPr="00A564B4">
        <w:t>A.2.5</w:t>
      </w:r>
      <w:r w:rsidRPr="00A564B4">
        <w:tab/>
        <w:t>ICS contact person</w:t>
      </w:r>
      <w:bookmarkEnd w:id="162"/>
      <w:bookmarkEnd w:id="163"/>
      <w:bookmarkEnd w:id="164"/>
      <w:bookmarkEnd w:id="165"/>
      <w:bookmarkEnd w:id="166"/>
      <w:bookmarkEnd w:id="167"/>
      <w:bookmarkEnd w:id="168"/>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9" w:name="_Toc20840028"/>
      <w:bookmarkStart w:id="170" w:name="_Toc29486725"/>
      <w:bookmarkStart w:id="171" w:name="_Toc44053572"/>
      <w:bookmarkStart w:id="172" w:name="_Toc52300551"/>
      <w:bookmarkStart w:id="173" w:name="_Toc58525811"/>
      <w:bookmarkStart w:id="174" w:name="_Toc75430313"/>
      <w:bookmarkStart w:id="175" w:name="_Toc90567102"/>
      <w:r w:rsidRPr="00A564B4">
        <w:t>A.3</w:t>
      </w:r>
      <w:r w:rsidRPr="00A564B4">
        <w:tab/>
        <w:t>Identification of the protocol</w:t>
      </w:r>
      <w:bookmarkEnd w:id="169"/>
      <w:bookmarkEnd w:id="170"/>
      <w:bookmarkEnd w:id="171"/>
      <w:bookmarkEnd w:id="172"/>
      <w:bookmarkEnd w:id="173"/>
      <w:bookmarkEnd w:id="174"/>
      <w:bookmarkEnd w:id="175"/>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6" w:name="_Toc20840029"/>
      <w:bookmarkStart w:id="177" w:name="_Toc29486726"/>
      <w:bookmarkStart w:id="178" w:name="_Toc44053573"/>
      <w:bookmarkStart w:id="179" w:name="_Toc52300552"/>
      <w:bookmarkStart w:id="180" w:name="_Toc58525812"/>
      <w:bookmarkStart w:id="181" w:name="_Toc75430314"/>
      <w:bookmarkStart w:id="182" w:name="_Toc90567103"/>
      <w:r w:rsidRPr="00A564B4">
        <w:t>A.4</w:t>
      </w:r>
      <w:r w:rsidRPr="00A564B4">
        <w:tab/>
        <w:t>ICS proforma tables</w:t>
      </w:r>
      <w:bookmarkEnd w:id="176"/>
      <w:bookmarkEnd w:id="177"/>
      <w:bookmarkEnd w:id="178"/>
      <w:bookmarkEnd w:id="179"/>
      <w:bookmarkEnd w:id="180"/>
      <w:bookmarkEnd w:id="181"/>
      <w:bookmarkEnd w:id="182"/>
    </w:p>
    <w:p w14:paraId="319452AD" w14:textId="77777777" w:rsidR="000E0680" w:rsidRPr="00A564B4" w:rsidRDefault="000E0680" w:rsidP="00EB592B">
      <w:pPr>
        <w:pStyle w:val="Heading3"/>
      </w:pPr>
      <w:bookmarkStart w:id="183" w:name="_Toc20840030"/>
      <w:bookmarkStart w:id="184" w:name="_Toc29486727"/>
      <w:bookmarkStart w:id="185" w:name="_Toc44053574"/>
      <w:bookmarkStart w:id="186" w:name="_Toc52300553"/>
      <w:bookmarkStart w:id="187" w:name="_Toc58525813"/>
      <w:bookmarkStart w:id="188" w:name="_Toc75430315"/>
      <w:bookmarkStart w:id="189" w:name="_Toc90567104"/>
      <w:r w:rsidRPr="00A564B4">
        <w:t>A.4.1</w:t>
      </w:r>
      <w:r w:rsidRPr="00A564B4">
        <w:tab/>
        <w:t>UE Implementation Types</w:t>
      </w:r>
      <w:bookmarkEnd w:id="183"/>
      <w:bookmarkEnd w:id="184"/>
      <w:bookmarkEnd w:id="185"/>
      <w:bookmarkEnd w:id="186"/>
      <w:bookmarkEnd w:id="187"/>
      <w:bookmarkEnd w:id="188"/>
      <w:bookmarkEnd w:id="189"/>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90" w:name="_Toc20840031"/>
      <w:bookmarkStart w:id="191" w:name="_Toc29486728"/>
      <w:bookmarkStart w:id="192" w:name="_Toc44053575"/>
      <w:bookmarkStart w:id="193" w:name="_Toc52300554"/>
      <w:bookmarkStart w:id="194" w:name="_Toc58525814"/>
      <w:bookmarkStart w:id="195" w:name="_Toc75430316"/>
      <w:bookmarkStart w:id="196" w:name="_Toc90567105"/>
      <w:r w:rsidRPr="00A564B4">
        <w:t>A.4.2</w:t>
      </w:r>
      <w:r w:rsidRPr="00A564B4">
        <w:tab/>
        <w:t>UE Service Capabilities</w:t>
      </w:r>
      <w:bookmarkEnd w:id="190"/>
      <w:bookmarkEnd w:id="191"/>
      <w:bookmarkEnd w:id="192"/>
      <w:bookmarkEnd w:id="193"/>
      <w:bookmarkEnd w:id="194"/>
      <w:bookmarkEnd w:id="195"/>
      <w:bookmarkEnd w:id="196"/>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7" w:name="_Toc20840032"/>
      <w:bookmarkStart w:id="198" w:name="_Toc29486729"/>
      <w:bookmarkStart w:id="199" w:name="_Toc44053576"/>
      <w:bookmarkStart w:id="200" w:name="_Toc52300555"/>
      <w:bookmarkStart w:id="201" w:name="_Toc58525815"/>
      <w:bookmarkStart w:id="202" w:name="_Toc75430317"/>
      <w:bookmarkStart w:id="203" w:name="_Toc90567106"/>
      <w:r w:rsidRPr="00A564B4">
        <w:t>A.4.3</w:t>
      </w:r>
      <w:r w:rsidRPr="00A564B4">
        <w:tab/>
        <w:t>Baseline Implementation Capabilities</w:t>
      </w:r>
      <w:bookmarkEnd w:id="197"/>
      <w:bookmarkEnd w:id="198"/>
      <w:bookmarkEnd w:id="199"/>
      <w:bookmarkEnd w:id="200"/>
      <w:bookmarkEnd w:id="201"/>
      <w:bookmarkEnd w:id="202"/>
      <w:bookmarkEnd w:id="203"/>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805DCD">
            <w:pPr>
              <w:pStyle w:val="TAC"/>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340FA7" w:rsidRPr="00A564B4"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4" w:name="_Toc20840033"/>
      <w:bookmarkStart w:id="205" w:name="_Toc29486730"/>
      <w:bookmarkStart w:id="206" w:name="_Toc44053577"/>
      <w:bookmarkStart w:id="207" w:name="_Toc52300556"/>
      <w:bookmarkStart w:id="208" w:name="_Toc58525816"/>
      <w:bookmarkStart w:id="209" w:name="_Toc75430318"/>
      <w:bookmarkStart w:id="210" w:name="_Toc90567107"/>
      <w:r w:rsidRPr="00A564B4">
        <w:t>A.4.4</w:t>
      </w:r>
      <w:r w:rsidRPr="00A564B4">
        <w:tab/>
        <w:t>Feature group indicators</w:t>
      </w:r>
      <w:bookmarkEnd w:id="204"/>
      <w:bookmarkEnd w:id="205"/>
      <w:bookmarkEnd w:id="206"/>
      <w:bookmarkEnd w:id="207"/>
      <w:bookmarkEnd w:id="208"/>
      <w:bookmarkEnd w:id="209"/>
      <w:bookmarkEnd w:id="210"/>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1" w:name="_Toc20840034"/>
      <w:bookmarkStart w:id="212" w:name="_Toc29486731"/>
      <w:bookmarkStart w:id="213" w:name="_Toc44053578"/>
      <w:bookmarkStart w:id="214" w:name="_Toc52300557"/>
      <w:bookmarkStart w:id="215" w:name="_Toc58525817"/>
      <w:bookmarkStart w:id="216" w:name="_Toc75430319"/>
      <w:bookmarkStart w:id="217" w:name="_Toc90567108"/>
      <w:r w:rsidRPr="00A564B4">
        <w:t>A.4.</w:t>
      </w:r>
      <w:r w:rsidRPr="00A564B4">
        <w:rPr>
          <w:lang w:eastAsia="zh-CN"/>
        </w:rPr>
        <w:t>5</w:t>
      </w:r>
      <w:r w:rsidRPr="00A564B4">
        <w:tab/>
        <w:t>Additional information</w:t>
      </w:r>
      <w:bookmarkEnd w:id="211"/>
      <w:bookmarkEnd w:id="212"/>
      <w:bookmarkEnd w:id="213"/>
      <w:bookmarkEnd w:id="214"/>
      <w:bookmarkEnd w:id="215"/>
      <w:bookmarkEnd w:id="216"/>
      <w:bookmarkEnd w:id="217"/>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77777777"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77777777"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FB305EA"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78FED71A"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8" w:name="_Toc20840035"/>
      <w:bookmarkStart w:id="219" w:name="_Toc29486732"/>
      <w:bookmarkStart w:id="220" w:name="_Toc44053579"/>
      <w:bookmarkStart w:id="221" w:name="_Toc52300558"/>
      <w:bookmarkStart w:id="222" w:name="_Toc58525818"/>
      <w:bookmarkStart w:id="223" w:name="_Toc75430320"/>
      <w:bookmarkStart w:id="224" w:name="_Toc90567109"/>
      <w:r w:rsidRPr="00A564B4">
        <w:t>A.4.6</w:t>
      </w:r>
      <w:r w:rsidRPr="00A564B4">
        <w:tab/>
        <w:t>CA Physical Layer Baseline Implementation Capabilities</w:t>
      </w:r>
      <w:bookmarkEnd w:id="218"/>
      <w:bookmarkEnd w:id="219"/>
      <w:bookmarkEnd w:id="220"/>
      <w:bookmarkEnd w:id="221"/>
      <w:bookmarkEnd w:id="222"/>
      <w:bookmarkEnd w:id="223"/>
      <w:bookmarkEnd w:id="224"/>
    </w:p>
    <w:p w14:paraId="0C357037" w14:textId="77777777" w:rsidR="009C29A8" w:rsidRPr="00A564B4" w:rsidRDefault="009C29A8" w:rsidP="009C29A8">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5" w:name="_Toc20840036"/>
      <w:bookmarkStart w:id="226" w:name="_Toc29486733"/>
      <w:bookmarkStart w:id="227" w:name="_Toc44053580"/>
      <w:bookmarkStart w:id="228" w:name="_Toc52300559"/>
      <w:bookmarkStart w:id="229" w:name="_Toc58525819"/>
      <w:bookmarkStart w:id="230" w:name="_Toc75430321"/>
      <w:bookmarkStart w:id="231" w:name="_Toc90567110"/>
      <w:r w:rsidRPr="00A564B4">
        <w:t>A.4.6.1</w:t>
      </w:r>
      <w:r w:rsidRPr="00A564B4">
        <w:tab/>
        <w:t>Intra-band contiguous CA Physical Layer Baseline Implementation Capabilities</w:t>
      </w:r>
      <w:bookmarkEnd w:id="225"/>
      <w:bookmarkEnd w:id="226"/>
      <w:bookmarkEnd w:id="227"/>
      <w:bookmarkEnd w:id="228"/>
      <w:bookmarkEnd w:id="229"/>
      <w:bookmarkEnd w:id="230"/>
      <w:bookmarkEnd w:id="231"/>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2" w:name="_Toc20840037"/>
      <w:bookmarkStart w:id="233" w:name="_Toc29486734"/>
      <w:bookmarkStart w:id="234" w:name="_Toc44053581"/>
      <w:bookmarkStart w:id="235" w:name="_Toc52300560"/>
      <w:bookmarkStart w:id="236" w:name="_Toc58525820"/>
      <w:bookmarkStart w:id="237" w:name="_Toc75430322"/>
      <w:bookmarkStart w:id="238" w:name="_Toc90567111"/>
      <w:r w:rsidRPr="00A564B4">
        <w:t>A.4.6.2</w:t>
      </w:r>
      <w:r w:rsidRPr="00A564B4">
        <w:tab/>
        <w:t>Intra-band non-contiguous CA Physical Layer Baseline Implementation Capabilities</w:t>
      </w:r>
      <w:bookmarkEnd w:id="232"/>
      <w:bookmarkEnd w:id="233"/>
      <w:bookmarkEnd w:id="234"/>
      <w:bookmarkEnd w:id="235"/>
      <w:bookmarkEnd w:id="236"/>
      <w:bookmarkEnd w:id="237"/>
      <w:bookmarkEnd w:id="238"/>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9" w:name="_Toc20840038"/>
      <w:bookmarkStart w:id="240" w:name="_Toc29486735"/>
      <w:bookmarkStart w:id="241" w:name="_Toc44053582"/>
      <w:bookmarkStart w:id="242" w:name="_Toc52300561"/>
      <w:bookmarkStart w:id="243" w:name="_Toc58525821"/>
      <w:bookmarkStart w:id="244" w:name="_Toc75430323"/>
      <w:bookmarkStart w:id="245" w:name="_Toc90567112"/>
      <w:r w:rsidRPr="00A564B4">
        <w:t>A.4.6.3</w:t>
      </w:r>
      <w:r w:rsidRPr="00A564B4">
        <w:tab/>
        <w:t>Inter-band CA Physical Layer Baseline Implementation Capabilities</w:t>
      </w:r>
      <w:bookmarkEnd w:id="239"/>
      <w:bookmarkEnd w:id="240"/>
      <w:bookmarkEnd w:id="241"/>
      <w:bookmarkEnd w:id="242"/>
      <w:bookmarkEnd w:id="243"/>
      <w:bookmarkEnd w:id="244"/>
      <w:bookmarkEnd w:id="245"/>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7F07A7" w:rsidRPr="00A564B4" w14:paraId="0D242305"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7"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6"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98"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98"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98"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98"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98"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98"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98"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98"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98"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98"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98"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98"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98"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98"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98"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98"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98"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98"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D07FB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98"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724782" w:rsidRPr="00A564B4" w14:paraId="2E2EB48B" w14:textId="77777777" w:rsidTr="00D07FBF">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49110D0E" w14:textId="77777777" w:rsidR="00724782" w:rsidRPr="00A564B4" w:rsidRDefault="00724782" w:rsidP="00026A06">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6" w:name="_Hlk86228787"/>
            <w:r w:rsidRPr="00A564B4">
              <w:t>CA_3A-4</w:t>
            </w:r>
            <w:r w:rsidRPr="00A564B4">
              <w:rPr>
                <w:lang w:eastAsia="ko-KR"/>
              </w:rPr>
              <w:t>0C</w:t>
            </w:r>
            <w:bookmarkEnd w:id="246"/>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7" w:name="_Hlk86230235"/>
            <w:r w:rsidRPr="00A564B4">
              <w:t>CA_4A-7A</w:t>
            </w:r>
            <w:bookmarkEnd w:id="247"/>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8"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8"/>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9" w:name="_Hlk86251384"/>
            <w:r w:rsidRPr="00A564B4">
              <w:t>CA_1A-3A-32A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50" w:name="_Hlk86292121"/>
            <w:r w:rsidRPr="00A564B4">
              <w:t>CA_1A-19A-42A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1" w:name="_Hlk86292487"/>
            <w:r w:rsidRPr="00A564B4">
              <w:t>CA_1A-21A-28A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2" w:name="_Hlk86292554"/>
            <w:r w:rsidRPr="00A564B4">
              <w:t>CA_1A-21A-42A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3" w:name="_Hlk86292613"/>
            <w:r w:rsidRPr="00A564B4">
              <w:t>CA_1A-28A-42C</w:t>
            </w:r>
            <w:bookmarkEnd w:id="253"/>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4" w:name="_Hlk86294044"/>
            <w:r w:rsidRPr="00A564B4">
              <w:t>CA_2A-12A-30A</w:t>
            </w:r>
            <w:bookmarkEnd w:id="254"/>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5" w:name="_Hlk86297895"/>
            <w:r w:rsidRPr="00A564B4">
              <w:t>CA_7A-20A-32A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6" w:name="_Hlk86301044"/>
            <w:r w:rsidRPr="00A564B4">
              <w:rPr>
                <w:rFonts w:eastAsia="SimSun" w:cs="Arial"/>
                <w:lang w:eastAsia="zh-TW"/>
              </w:rPr>
              <w:t>CA_1A-3A-19A-42A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7" w:name="_Hlk86301225"/>
            <w:r w:rsidRPr="00A564B4">
              <w:rPr>
                <w:rFonts w:cs="Arial"/>
              </w:rPr>
              <w:t>CA_1A-19A-21A-42A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8" w:name="_Toc20840039"/>
      <w:bookmarkStart w:id="259" w:name="_Toc29486736"/>
      <w:bookmarkStart w:id="260" w:name="_Toc44053583"/>
      <w:bookmarkStart w:id="261" w:name="_Toc52300562"/>
      <w:bookmarkStart w:id="262" w:name="_Toc58525822"/>
      <w:bookmarkStart w:id="263" w:name="_Toc75430324"/>
      <w:bookmarkStart w:id="264" w:name="_Toc90567113"/>
      <w:r w:rsidRPr="00A564B4">
        <w:t>A.4.7</w:t>
      </w:r>
      <w:r w:rsidRPr="00A564B4">
        <w:tab/>
        <w:t xml:space="preserve">Category M1 UE </w:t>
      </w:r>
      <w:r w:rsidR="00EC3B48" w:rsidRPr="00A564B4">
        <w:t>Centre</w:t>
      </w:r>
      <w:r w:rsidRPr="00A564B4">
        <w:t xml:space="preserve"> Frequency Implementation</w:t>
      </w:r>
      <w:bookmarkEnd w:id="258"/>
      <w:bookmarkEnd w:id="259"/>
      <w:bookmarkEnd w:id="260"/>
      <w:bookmarkEnd w:id="261"/>
      <w:bookmarkEnd w:id="262"/>
      <w:bookmarkEnd w:id="263"/>
      <w:bookmarkEnd w:id="264"/>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77777777" w:rsidR="00370289" w:rsidRPr="00A564B4" w:rsidRDefault="00370289" w:rsidP="00641DA5"/>
    <w:p w14:paraId="78605C72" w14:textId="77777777" w:rsidR="000E0680" w:rsidRPr="00A564B4" w:rsidRDefault="000E0680" w:rsidP="00EC517E">
      <w:pPr>
        <w:pStyle w:val="Heading8"/>
      </w:pPr>
      <w:bookmarkStart w:id="265" w:name="_Toc20840040"/>
      <w:bookmarkStart w:id="266" w:name="_Toc29486737"/>
      <w:bookmarkStart w:id="267" w:name="_Toc44053584"/>
      <w:bookmarkStart w:id="268" w:name="_Toc52300563"/>
      <w:bookmarkStart w:id="269" w:name="_Toc58525823"/>
      <w:bookmarkStart w:id="270" w:name="_Toc75430325"/>
      <w:bookmarkStart w:id="271" w:name="_Toc90567114"/>
      <w:r w:rsidRPr="00A564B4">
        <w:t xml:space="preserve">Annex </w:t>
      </w:r>
      <w:r w:rsidR="00DD5F7F" w:rsidRPr="00A564B4">
        <w:t>B</w:t>
      </w:r>
      <w:r w:rsidRPr="00A564B4">
        <w:t xml:space="preserve"> (informative):</w:t>
      </w:r>
      <w:r w:rsidRPr="00A564B4">
        <w:br/>
        <w:t>Change history</w:t>
      </w:r>
      <w:bookmarkEnd w:id="265"/>
      <w:bookmarkEnd w:id="266"/>
      <w:bookmarkEnd w:id="267"/>
      <w:bookmarkEnd w:id="268"/>
      <w:bookmarkEnd w:id="269"/>
      <w:bookmarkEnd w:id="270"/>
      <w:bookmarkEnd w:id="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tblGrid>
      <w:tr w:rsidR="00081D7B" w:rsidRPr="00A564B4" w14:paraId="35418C2F" w14:textId="77777777" w:rsidTr="00A564B4">
        <w:trPr>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A564B4">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A564B4">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8"/>
      <w:tr w:rsidR="00745674" w:rsidRPr="00A564B4" w14:paraId="33A2F4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E373CF">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E373CF">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E373CF">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3D4BB" w14:textId="77777777" w:rsidR="006B6D8E" w:rsidRDefault="006B6D8E">
      <w:r>
        <w:separator/>
      </w:r>
    </w:p>
  </w:endnote>
  <w:endnote w:type="continuationSeparator" w:id="0">
    <w:p w14:paraId="27DE934B" w14:textId="77777777" w:rsidR="006B6D8E" w:rsidRDefault="006B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88711" w14:textId="77777777" w:rsidR="006B6D8E" w:rsidRDefault="006B6D8E">
      <w:r>
        <w:separator/>
      </w:r>
    </w:p>
  </w:footnote>
  <w:footnote w:type="continuationSeparator" w:id="0">
    <w:p w14:paraId="7DE39E67" w14:textId="77777777" w:rsidR="006B6D8E" w:rsidRDefault="006B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50A30786"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042D66">
      <w:t>3GPP TS 36.521-2 V16.12.0 (2022-03)</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77777777"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4AAEAB4E" w:rsidR="00851F44" w:rsidRDefault="00851F44" w:rsidP="00D710C5">
    <w:pPr>
      <w:pStyle w:val="Header"/>
      <w:tabs>
        <w:tab w:val="right" w:pos="9639"/>
      </w:tabs>
    </w:pPr>
    <w:r>
      <w:t>Release 16</w:t>
    </w:r>
    <w:r>
      <w:tab/>
    </w:r>
    <w:r w:rsidRPr="00D710C5">
      <w:t>3GPP TS 36.521-2</w:t>
    </w:r>
    <w:r>
      <w:t xml:space="preserve"> V16.1</w:t>
    </w:r>
    <w:r w:rsidR="00993FA2">
      <w:t>2</w:t>
    </w:r>
    <w:r>
      <w:t>.0 (202</w:t>
    </w:r>
    <w:r w:rsidR="00993FA2">
      <w:t>2</w:t>
    </w:r>
    <w:r>
      <w:t>-</w:t>
    </w:r>
    <w:r w:rsidR="00993FA2">
      <w:t>03</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2F291C79"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042D66">
      <w:t>3GPP TS 36.521-2 V16.12.0 (2022-03)</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56ADF023"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042D66">
      <w:t>3GPP TS 36.521-2 V16.12.0 (2022-03)</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8"/>
  </w:num>
  <w:num w:numId="46">
    <w:abstractNumId w:val="28"/>
  </w:num>
  <w:num w:numId="47">
    <w:abstractNumId w:val="10"/>
  </w:num>
  <w:num w:numId="4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318F"/>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3C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373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373C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73C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373CF"/>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E373CF"/>
    <w:pPr>
      <w:ind w:left="1701" w:hanging="1701"/>
      <w:outlineLvl w:val="4"/>
    </w:pPr>
    <w:rPr>
      <w:sz w:val="22"/>
    </w:rPr>
  </w:style>
  <w:style w:type="paragraph" w:styleId="Heading6">
    <w:name w:val="heading 6"/>
    <w:aliases w:val="T1,Header 6"/>
    <w:basedOn w:val="H6"/>
    <w:next w:val="Normal"/>
    <w:link w:val="Heading6Char"/>
    <w:qFormat/>
    <w:rsid w:val="00E373CF"/>
    <w:pPr>
      <w:outlineLvl w:val="5"/>
    </w:pPr>
  </w:style>
  <w:style w:type="paragraph" w:styleId="Heading7">
    <w:name w:val="heading 7"/>
    <w:basedOn w:val="H6"/>
    <w:next w:val="Normal"/>
    <w:link w:val="Heading7Char"/>
    <w:qFormat/>
    <w:rsid w:val="00E373CF"/>
    <w:pPr>
      <w:outlineLvl w:val="6"/>
    </w:pPr>
  </w:style>
  <w:style w:type="paragraph" w:styleId="Heading8">
    <w:name w:val="heading 8"/>
    <w:basedOn w:val="Heading1"/>
    <w:next w:val="Normal"/>
    <w:link w:val="Heading8Char"/>
    <w:qFormat/>
    <w:rsid w:val="00E373CF"/>
    <w:pPr>
      <w:ind w:left="0" w:firstLine="0"/>
      <w:outlineLvl w:val="7"/>
    </w:pPr>
  </w:style>
  <w:style w:type="paragraph" w:styleId="Heading9">
    <w:name w:val="heading 9"/>
    <w:basedOn w:val="Heading8"/>
    <w:next w:val="Normal"/>
    <w:link w:val="Heading9Char"/>
    <w:qFormat/>
    <w:rsid w:val="00E373CF"/>
    <w:pPr>
      <w:outlineLvl w:val="8"/>
    </w:pPr>
  </w:style>
  <w:style w:type="character" w:default="1" w:styleId="DefaultParagraphFont">
    <w:name w:val="Default Paragraph Font"/>
    <w:semiHidden/>
    <w:rsid w:val="00E37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3CF"/>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E373CF"/>
    <w:pPr>
      <w:ind w:left="1985" w:hanging="1985"/>
      <w:outlineLvl w:val="9"/>
    </w:pPr>
    <w:rPr>
      <w:sz w:val="20"/>
    </w:rPr>
  </w:style>
  <w:style w:type="paragraph" w:styleId="TOC9">
    <w:name w:val="toc 9"/>
    <w:basedOn w:val="TOC8"/>
    <w:rsid w:val="00E373CF"/>
    <w:pPr>
      <w:ind w:left="1418" w:hanging="1418"/>
    </w:pPr>
  </w:style>
  <w:style w:type="paragraph" w:styleId="TOC8">
    <w:name w:val="toc 8"/>
    <w:basedOn w:val="TOC1"/>
    <w:rsid w:val="00E373CF"/>
    <w:pPr>
      <w:spacing w:before="180"/>
      <w:ind w:left="2693" w:hanging="2693"/>
    </w:pPr>
    <w:rPr>
      <w:b/>
    </w:rPr>
  </w:style>
  <w:style w:type="paragraph" w:styleId="TOC1">
    <w:name w:val="toc 1"/>
    <w:rsid w:val="00E373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E373CF"/>
    <w:pPr>
      <w:keepLines/>
      <w:tabs>
        <w:tab w:val="center" w:pos="4536"/>
        <w:tab w:val="right" w:pos="9072"/>
      </w:tabs>
    </w:pPr>
    <w:rPr>
      <w:noProof/>
    </w:rPr>
  </w:style>
  <w:style w:type="character" w:customStyle="1" w:styleId="ZGSM">
    <w:name w:val="ZGSM"/>
    <w:rsid w:val="00E373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73C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E373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373CF"/>
    <w:pPr>
      <w:ind w:left="1701" w:hanging="1701"/>
    </w:pPr>
  </w:style>
  <w:style w:type="paragraph" w:styleId="TOC4">
    <w:name w:val="toc 4"/>
    <w:basedOn w:val="TOC3"/>
    <w:rsid w:val="00E373CF"/>
    <w:pPr>
      <w:ind w:left="1418" w:hanging="1418"/>
    </w:pPr>
  </w:style>
  <w:style w:type="paragraph" w:styleId="TOC3">
    <w:name w:val="toc 3"/>
    <w:basedOn w:val="TOC2"/>
    <w:rsid w:val="00E373CF"/>
    <w:pPr>
      <w:ind w:left="1134" w:hanging="1134"/>
    </w:pPr>
  </w:style>
  <w:style w:type="paragraph" w:styleId="TOC2">
    <w:name w:val="toc 2"/>
    <w:basedOn w:val="TOC1"/>
    <w:rsid w:val="00E373CF"/>
    <w:pPr>
      <w:keepNext w:val="0"/>
      <w:spacing w:before="0"/>
      <w:ind w:left="851" w:hanging="851"/>
    </w:pPr>
    <w:rPr>
      <w:sz w:val="20"/>
    </w:rPr>
  </w:style>
  <w:style w:type="paragraph" w:styleId="Index1">
    <w:name w:val="index 1"/>
    <w:basedOn w:val="Normal"/>
    <w:semiHidden/>
    <w:rsid w:val="00E373CF"/>
    <w:pPr>
      <w:keepLines/>
      <w:spacing w:after="0"/>
    </w:pPr>
  </w:style>
  <w:style w:type="paragraph" w:styleId="Index2">
    <w:name w:val="index 2"/>
    <w:basedOn w:val="Index1"/>
    <w:semiHidden/>
    <w:rsid w:val="00E373CF"/>
    <w:pPr>
      <w:ind w:left="284"/>
    </w:pPr>
  </w:style>
  <w:style w:type="paragraph" w:customStyle="1" w:styleId="TT">
    <w:name w:val="TT"/>
    <w:basedOn w:val="Heading1"/>
    <w:next w:val="Normal"/>
    <w:rsid w:val="00E373CF"/>
    <w:pPr>
      <w:outlineLvl w:val="9"/>
    </w:pPr>
  </w:style>
  <w:style w:type="paragraph" w:styleId="Footer">
    <w:name w:val="footer"/>
    <w:basedOn w:val="Header"/>
    <w:link w:val="FooterChar"/>
    <w:rsid w:val="00E373CF"/>
    <w:pPr>
      <w:jc w:val="center"/>
    </w:pPr>
    <w:rPr>
      <w:i/>
    </w:rPr>
  </w:style>
  <w:style w:type="character" w:styleId="FootnoteReference">
    <w:name w:val="footnote reference"/>
    <w:rsid w:val="00E373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73CF"/>
    <w:pPr>
      <w:keepLines/>
      <w:spacing w:after="0"/>
      <w:ind w:left="454" w:hanging="454"/>
    </w:pPr>
    <w:rPr>
      <w:sz w:val="16"/>
    </w:rPr>
  </w:style>
  <w:style w:type="paragraph" w:customStyle="1" w:styleId="NF">
    <w:name w:val="NF"/>
    <w:basedOn w:val="NO"/>
    <w:rsid w:val="00E373CF"/>
    <w:pPr>
      <w:keepNext/>
      <w:spacing w:after="0"/>
    </w:pPr>
    <w:rPr>
      <w:rFonts w:ascii="Arial" w:hAnsi="Arial"/>
      <w:sz w:val="18"/>
    </w:rPr>
  </w:style>
  <w:style w:type="paragraph" w:customStyle="1" w:styleId="NO">
    <w:name w:val="NO"/>
    <w:basedOn w:val="Normal"/>
    <w:link w:val="NOChar"/>
    <w:rsid w:val="00E373CF"/>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E37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73CF"/>
    <w:pPr>
      <w:jc w:val="right"/>
    </w:pPr>
  </w:style>
  <w:style w:type="paragraph" w:customStyle="1" w:styleId="TAL">
    <w:name w:val="TAL"/>
    <w:basedOn w:val="Normal"/>
    <w:link w:val="TAL0"/>
    <w:rsid w:val="00E373CF"/>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E373CF"/>
    <w:pPr>
      <w:ind w:left="851"/>
    </w:pPr>
  </w:style>
  <w:style w:type="paragraph" w:styleId="ListNumber">
    <w:name w:val="List Number"/>
    <w:basedOn w:val="List"/>
    <w:rsid w:val="00E373CF"/>
  </w:style>
  <w:style w:type="paragraph" w:styleId="List">
    <w:name w:val="List"/>
    <w:basedOn w:val="Normal"/>
    <w:rsid w:val="00E373CF"/>
    <w:pPr>
      <w:ind w:left="568" w:hanging="284"/>
    </w:pPr>
  </w:style>
  <w:style w:type="paragraph" w:customStyle="1" w:styleId="TAH">
    <w:name w:val="TAH"/>
    <w:basedOn w:val="TAC"/>
    <w:link w:val="TAHCar"/>
    <w:rsid w:val="00E373CF"/>
    <w:rPr>
      <w:b/>
    </w:rPr>
  </w:style>
  <w:style w:type="paragraph" w:customStyle="1" w:styleId="TAC">
    <w:name w:val="TAC"/>
    <w:basedOn w:val="TAL"/>
    <w:link w:val="TACChar"/>
    <w:rsid w:val="00E373CF"/>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E373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373CF"/>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E373CF"/>
    <w:pPr>
      <w:spacing w:after="0"/>
    </w:pPr>
  </w:style>
  <w:style w:type="paragraph" w:customStyle="1" w:styleId="NW">
    <w:name w:val="NW"/>
    <w:basedOn w:val="NO"/>
    <w:rsid w:val="00E373CF"/>
    <w:pPr>
      <w:spacing w:after="0"/>
    </w:pPr>
  </w:style>
  <w:style w:type="paragraph" w:customStyle="1" w:styleId="EW">
    <w:name w:val="EW"/>
    <w:basedOn w:val="EX"/>
    <w:rsid w:val="00E373CF"/>
    <w:pPr>
      <w:spacing w:after="0"/>
    </w:pPr>
  </w:style>
  <w:style w:type="paragraph" w:customStyle="1" w:styleId="B10">
    <w:name w:val="B1"/>
    <w:basedOn w:val="List"/>
    <w:link w:val="B1Char"/>
    <w:rsid w:val="00E373CF"/>
  </w:style>
  <w:style w:type="paragraph" w:styleId="TOC6">
    <w:name w:val="toc 6"/>
    <w:basedOn w:val="TOC5"/>
    <w:next w:val="Normal"/>
    <w:rsid w:val="00E373CF"/>
    <w:pPr>
      <w:ind w:left="1985" w:hanging="1985"/>
    </w:pPr>
  </w:style>
  <w:style w:type="paragraph" w:styleId="TOC7">
    <w:name w:val="toc 7"/>
    <w:basedOn w:val="TOC6"/>
    <w:next w:val="Normal"/>
    <w:rsid w:val="00E373CF"/>
    <w:pPr>
      <w:ind w:left="2268" w:hanging="2268"/>
    </w:pPr>
  </w:style>
  <w:style w:type="paragraph" w:styleId="ListBullet2">
    <w:name w:val="List Bullet 2"/>
    <w:basedOn w:val="ListBullet"/>
    <w:rsid w:val="00E373CF"/>
    <w:pPr>
      <w:ind w:left="851"/>
    </w:pPr>
  </w:style>
  <w:style w:type="paragraph" w:styleId="ListBullet">
    <w:name w:val="List Bullet"/>
    <w:basedOn w:val="List"/>
    <w:rsid w:val="00E373CF"/>
  </w:style>
  <w:style w:type="paragraph" w:customStyle="1" w:styleId="EditorsNote">
    <w:name w:val="Editor's Note"/>
    <w:aliases w:val="EN"/>
    <w:basedOn w:val="NO"/>
    <w:link w:val="EditorsNoteCarCar"/>
    <w:rsid w:val="00E373CF"/>
    <w:rPr>
      <w:color w:val="FF0000"/>
    </w:rPr>
  </w:style>
  <w:style w:type="paragraph" w:customStyle="1" w:styleId="TH">
    <w:name w:val="TH"/>
    <w:basedOn w:val="Normal"/>
    <w:link w:val="THChar"/>
    <w:rsid w:val="00E373CF"/>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E373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73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73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73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73CF"/>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E373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373CF"/>
    <w:pPr>
      <w:keepNext w:val="0"/>
      <w:spacing w:before="0" w:after="240"/>
    </w:pPr>
  </w:style>
  <w:style w:type="paragraph" w:customStyle="1" w:styleId="ZG">
    <w:name w:val="ZG"/>
    <w:rsid w:val="00E373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373CF"/>
    <w:pPr>
      <w:ind w:left="1135"/>
    </w:pPr>
  </w:style>
  <w:style w:type="paragraph" w:styleId="List2">
    <w:name w:val="List 2"/>
    <w:basedOn w:val="List"/>
    <w:link w:val="List2Char"/>
    <w:rsid w:val="00E373CF"/>
    <w:pPr>
      <w:ind w:left="851"/>
    </w:pPr>
  </w:style>
  <w:style w:type="paragraph" w:styleId="List3">
    <w:name w:val="List 3"/>
    <w:basedOn w:val="List2"/>
    <w:rsid w:val="00E373CF"/>
    <w:pPr>
      <w:ind w:left="1135"/>
    </w:pPr>
  </w:style>
  <w:style w:type="paragraph" w:styleId="List4">
    <w:name w:val="List 4"/>
    <w:basedOn w:val="List3"/>
    <w:rsid w:val="00E373CF"/>
    <w:pPr>
      <w:ind w:left="1418"/>
    </w:pPr>
  </w:style>
  <w:style w:type="paragraph" w:styleId="List5">
    <w:name w:val="List 5"/>
    <w:basedOn w:val="List4"/>
    <w:rsid w:val="00E373CF"/>
    <w:pPr>
      <w:ind w:left="1702"/>
    </w:pPr>
  </w:style>
  <w:style w:type="paragraph" w:styleId="ListBullet4">
    <w:name w:val="List Bullet 4"/>
    <w:basedOn w:val="ListBullet3"/>
    <w:rsid w:val="00E373CF"/>
    <w:pPr>
      <w:ind w:left="1418"/>
    </w:pPr>
  </w:style>
  <w:style w:type="paragraph" w:styleId="ListBullet5">
    <w:name w:val="List Bullet 5"/>
    <w:basedOn w:val="ListBullet4"/>
    <w:rsid w:val="00E373CF"/>
    <w:pPr>
      <w:ind w:left="1702"/>
    </w:pPr>
  </w:style>
  <w:style w:type="paragraph" w:customStyle="1" w:styleId="B20">
    <w:name w:val="B2"/>
    <w:basedOn w:val="List2"/>
    <w:link w:val="B2Char"/>
    <w:rsid w:val="00E373CF"/>
  </w:style>
  <w:style w:type="paragraph" w:customStyle="1" w:styleId="B30">
    <w:name w:val="B3"/>
    <w:basedOn w:val="List3"/>
    <w:link w:val="B3Char"/>
    <w:rsid w:val="00E373CF"/>
  </w:style>
  <w:style w:type="paragraph" w:customStyle="1" w:styleId="B4">
    <w:name w:val="B4"/>
    <w:basedOn w:val="List4"/>
    <w:link w:val="B4Char"/>
    <w:rsid w:val="00E373CF"/>
  </w:style>
  <w:style w:type="paragraph" w:customStyle="1" w:styleId="B5">
    <w:name w:val="B5"/>
    <w:basedOn w:val="List5"/>
    <w:link w:val="B5Char"/>
    <w:rsid w:val="00E373CF"/>
  </w:style>
  <w:style w:type="paragraph" w:customStyle="1" w:styleId="ZTD">
    <w:name w:val="ZTD"/>
    <w:basedOn w:val="ZB"/>
    <w:rsid w:val="00E373CF"/>
    <w:pPr>
      <w:framePr w:hRule="auto" w:wrap="notBeside" w:y="852"/>
    </w:pPr>
    <w:rPr>
      <w:i w:val="0"/>
      <w:sz w:val="40"/>
    </w:rPr>
  </w:style>
  <w:style w:type="paragraph" w:customStyle="1" w:styleId="ZV">
    <w:name w:val="ZV"/>
    <w:basedOn w:val="ZU"/>
    <w:rsid w:val="00E373C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130329</Words>
  <Characters>742880</Characters>
  <Application>Microsoft Office Word</Application>
  <DocSecurity>0</DocSecurity>
  <Lines>6190</Lines>
  <Paragraphs>1742</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871467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1542</cp:lastModifiedBy>
  <cp:revision>11</cp:revision>
  <dcterms:created xsi:type="dcterms:W3CDTF">2022-03-11T14:48:00Z</dcterms:created>
  <dcterms:modified xsi:type="dcterms:W3CDTF">2022-04-02T19:35:00Z</dcterms:modified>
</cp:coreProperties>
</file>