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2FB9" w14:paraId="78214D75" w14:textId="77777777" w:rsidTr="003D7DAA">
        <w:tc>
          <w:tcPr>
            <w:tcW w:w="10423" w:type="dxa"/>
            <w:gridSpan w:val="2"/>
            <w:shd w:val="clear" w:color="auto" w:fill="auto"/>
          </w:tcPr>
          <w:p w14:paraId="3F2E8E99" w14:textId="0FFE44B4" w:rsidR="00C02FB9" w:rsidRPr="009377D2" w:rsidRDefault="00C02FB9" w:rsidP="003D7DAA">
            <w:pPr>
              <w:pStyle w:val="ZA"/>
              <w:framePr w:w="0" w:hRule="auto" w:wrap="auto" w:vAnchor="margin" w:hAnchor="text" w:yAlign="inline"/>
            </w:pPr>
            <w:bookmarkStart w:id="0" w:name="page1"/>
            <w:bookmarkStart w:id="1" w:name="page2"/>
            <w:r w:rsidRPr="009377D2">
              <w:rPr>
                <w:sz w:val="64"/>
              </w:rPr>
              <w:t xml:space="preserve">3GPP </w:t>
            </w:r>
            <w:bookmarkStart w:id="2" w:name="specType1"/>
            <w:r w:rsidRPr="009377D2">
              <w:rPr>
                <w:sz w:val="64"/>
              </w:rPr>
              <w:t>TS</w:t>
            </w:r>
            <w:bookmarkEnd w:id="2"/>
            <w:r w:rsidRPr="009377D2">
              <w:rPr>
                <w:sz w:val="64"/>
              </w:rPr>
              <w:t xml:space="preserve"> </w:t>
            </w:r>
            <w:bookmarkStart w:id="3" w:name="specNumber"/>
            <w:r w:rsidRPr="009377D2">
              <w:rPr>
                <w:sz w:val="64"/>
              </w:rPr>
              <w:t>36.</w:t>
            </w:r>
            <w:bookmarkEnd w:id="3"/>
            <w:r w:rsidRPr="009377D2">
              <w:rPr>
                <w:sz w:val="64"/>
              </w:rPr>
              <w:t xml:space="preserve">307 </w:t>
            </w:r>
            <w:r w:rsidRPr="009377D2">
              <w:t>V</w:t>
            </w:r>
            <w:bookmarkStart w:id="4" w:name="specVersion"/>
            <w:r w:rsidRPr="009377D2">
              <w:t>17.</w:t>
            </w:r>
            <w:r w:rsidR="00683D0F">
              <w:t>1</w:t>
            </w:r>
            <w:r w:rsidRPr="009377D2">
              <w:t>.</w:t>
            </w:r>
            <w:bookmarkEnd w:id="4"/>
            <w:r w:rsidRPr="009377D2">
              <w:t xml:space="preserve">0 </w:t>
            </w:r>
            <w:r w:rsidRPr="009377D2">
              <w:rPr>
                <w:sz w:val="32"/>
              </w:rPr>
              <w:t>(</w:t>
            </w:r>
            <w:bookmarkStart w:id="5" w:name="issueDate"/>
            <w:r w:rsidRPr="009377D2">
              <w:rPr>
                <w:sz w:val="32"/>
              </w:rPr>
              <w:t>2022-</w:t>
            </w:r>
            <w:bookmarkEnd w:id="5"/>
            <w:r w:rsidR="00683D0F" w:rsidRPr="009377D2">
              <w:rPr>
                <w:sz w:val="32"/>
              </w:rPr>
              <w:t>0</w:t>
            </w:r>
            <w:r w:rsidR="00683D0F">
              <w:rPr>
                <w:sz w:val="32"/>
              </w:rPr>
              <w:t>6</w:t>
            </w:r>
            <w:r w:rsidRPr="009377D2">
              <w:rPr>
                <w:sz w:val="32"/>
              </w:rPr>
              <w:t>)</w:t>
            </w:r>
          </w:p>
        </w:tc>
      </w:tr>
      <w:tr w:rsidR="00C02FB9" w14:paraId="11589365" w14:textId="77777777" w:rsidTr="003D7DAA">
        <w:trPr>
          <w:trHeight w:hRule="exact" w:val="1134"/>
        </w:trPr>
        <w:tc>
          <w:tcPr>
            <w:tcW w:w="10423" w:type="dxa"/>
            <w:gridSpan w:val="2"/>
            <w:shd w:val="clear" w:color="auto" w:fill="auto"/>
          </w:tcPr>
          <w:p w14:paraId="30A58574" w14:textId="77777777" w:rsidR="00C02FB9" w:rsidRPr="009377D2" w:rsidRDefault="00C02FB9" w:rsidP="003D7DAA">
            <w:pPr>
              <w:pStyle w:val="ZB"/>
              <w:framePr w:w="0" w:hRule="auto" w:wrap="auto" w:vAnchor="margin" w:hAnchor="text" w:yAlign="inline"/>
            </w:pPr>
            <w:r w:rsidRPr="009377D2">
              <w:t xml:space="preserve">Technical </w:t>
            </w:r>
            <w:bookmarkStart w:id="6" w:name="spectype2"/>
            <w:r w:rsidRPr="009377D2">
              <w:t>Specification</w:t>
            </w:r>
            <w:bookmarkEnd w:id="6"/>
          </w:p>
          <w:p w14:paraId="58FD8808" w14:textId="77777777" w:rsidR="00C02FB9" w:rsidRPr="009377D2" w:rsidRDefault="00C02FB9" w:rsidP="003D7DAA">
            <w:pPr>
              <w:pStyle w:val="Guidance"/>
            </w:pPr>
            <w:r w:rsidRPr="009377D2">
              <w:br/>
            </w:r>
            <w:r w:rsidRPr="009377D2">
              <w:br/>
            </w:r>
            <w:r w:rsidRPr="009377D2">
              <w:br/>
            </w:r>
          </w:p>
        </w:tc>
      </w:tr>
      <w:tr w:rsidR="00C02FB9" w14:paraId="3BB39E12" w14:textId="77777777" w:rsidTr="003D7DAA">
        <w:trPr>
          <w:trHeight w:hRule="exact" w:val="3686"/>
        </w:trPr>
        <w:tc>
          <w:tcPr>
            <w:tcW w:w="10423" w:type="dxa"/>
            <w:gridSpan w:val="2"/>
            <w:shd w:val="clear" w:color="auto" w:fill="auto"/>
          </w:tcPr>
          <w:p w14:paraId="0E1B402B" w14:textId="77777777" w:rsidR="00C02FB9" w:rsidRPr="009377D2" w:rsidRDefault="00C02FB9" w:rsidP="003D7DAA">
            <w:pPr>
              <w:pStyle w:val="ZT"/>
              <w:framePr w:wrap="auto" w:hAnchor="text" w:yAlign="inline"/>
            </w:pPr>
            <w:r w:rsidRPr="009377D2">
              <w:t>3rd Generation Partnership Project;</w:t>
            </w:r>
          </w:p>
          <w:p w14:paraId="4679671F" w14:textId="77777777" w:rsidR="00C02FB9" w:rsidRPr="009377D2" w:rsidRDefault="00C02FB9" w:rsidP="003D7DAA">
            <w:pPr>
              <w:pStyle w:val="ZT"/>
              <w:framePr w:wrap="auto" w:hAnchor="text" w:yAlign="inline"/>
            </w:pPr>
            <w:r w:rsidRPr="009377D2">
              <w:t xml:space="preserve">Technical Specification Group </w:t>
            </w:r>
            <w:bookmarkStart w:id="7" w:name="specTitle"/>
            <w:r w:rsidRPr="009377D2">
              <w:t>Radio Access Network;</w:t>
            </w:r>
          </w:p>
          <w:bookmarkEnd w:id="7"/>
          <w:p w14:paraId="3A75DE43" w14:textId="77777777" w:rsidR="00C02FB9" w:rsidRPr="009377D2" w:rsidRDefault="00C02FB9" w:rsidP="003D7DAA">
            <w:pPr>
              <w:pStyle w:val="ZT"/>
              <w:framePr w:wrap="auto" w:hAnchor="text" w:yAlign="inline"/>
            </w:pPr>
            <w:r w:rsidRPr="009377D2">
              <w:t xml:space="preserve">Evolved Universal Terrestrial Radio Access (E-UTRA); </w:t>
            </w:r>
            <w:r w:rsidRPr="009377D2">
              <w:br/>
            </w:r>
            <w:r w:rsidRPr="009377D2">
              <w:rPr>
                <w:rFonts w:hint="eastAsia"/>
              </w:rPr>
              <w:t>Requirements on User Equipments (UEs)</w:t>
            </w:r>
          </w:p>
          <w:p w14:paraId="56DC8D8D" w14:textId="77777777" w:rsidR="00C02FB9" w:rsidRPr="009377D2" w:rsidRDefault="00C02FB9" w:rsidP="003D7DAA">
            <w:pPr>
              <w:pStyle w:val="ZT"/>
              <w:framePr w:wrap="auto" w:hAnchor="text" w:yAlign="inline"/>
            </w:pPr>
            <w:r w:rsidRPr="009377D2">
              <w:rPr>
                <w:rFonts w:hint="eastAsia"/>
              </w:rPr>
              <w:t>S</w:t>
            </w:r>
            <w:r w:rsidRPr="009377D2">
              <w:t>upporting a release-independent frequency band</w:t>
            </w:r>
          </w:p>
          <w:p w14:paraId="662F3290" w14:textId="77777777" w:rsidR="00C02FB9" w:rsidRPr="009377D2" w:rsidRDefault="00C02FB9" w:rsidP="003D7DAA">
            <w:pPr>
              <w:pStyle w:val="ZT"/>
              <w:framePr w:wrap="auto" w:hAnchor="text" w:yAlign="inline"/>
              <w:rPr>
                <w:i/>
                <w:sz w:val="28"/>
              </w:rPr>
            </w:pPr>
            <w:r w:rsidRPr="009377D2">
              <w:t>(</w:t>
            </w:r>
            <w:r w:rsidRPr="009377D2">
              <w:rPr>
                <w:rStyle w:val="ZGSM"/>
              </w:rPr>
              <w:t xml:space="preserve">Release </w:t>
            </w:r>
            <w:bookmarkStart w:id="8" w:name="specRelease"/>
            <w:r w:rsidRPr="009377D2">
              <w:rPr>
                <w:rStyle w:val="ZGSM"/>
              </w:rPr>
              <w:t>17</w:t>
            </w:r>
            <w:bookmarkEnd w:id="8"/>
            <w:r w:rsidRPr="009377D2">
              <w:t>)</w:t>
            </w:r>
          </w:p>
        </w:tc>
      </w:tr>
      <w:tr w:rsidR="00C02FB9" w14:paraId="1CFF7BDC" w14:textId="77777777" w:rsidTr="003D7DAA">
        <w:tc>
          <w:tcPr>
            <w:tcW w:w="10423" w:type="dxa"/>
            <w:gridSpan w:val="2"/>
            <w:shd w:val="clear" w:color="auto" w:fill="auto"/>
          </w:tcPr>
          <w:p w14:paraId="74C3F79F" w14:textId="77777777" w:rsidR="00C02FB9" w:rsidRPr="00133525" w:rsidRDefault="00C02FB9" w:rsidP="003D7DAA">
            <w:pPr>
              <w:pStyle w:val="ZU"/>
              <w:framePr w:w="0" w:wrap="auto" w:vAnchor="margin" w:hAnchor="text" w:yAlign="inline"/>
              <w:tabs>
                <w:tab w:val="right" w:pos="10206"/>
              </w:tabs>
              <w:jc w:val="left"/>
              <w:rPr>
                <w:color w:val="0000FF"/>
              </w:rPr>
            </w:pPr>
            <w:r w:rsidRPr="00133525">
              <w:rPr>
                <w:color w:val="0000FF"/>
              </w:rPr>
              <w:tab/>
            </w:r>
          </w:p>
        </w:tc>
      </w:tr>
      <w:tr w:rsidR="00C02FB9" w14:paraId="2F6D1AB8" w14:textId="77777777" w:rsidTr="003D7DAA">
        <w:trPr>
          <w:trHeight w:hRule="exact" w:val="1531"/>
        </w:trPr>
        <w:tc>
          <w:tcPr>
            <w:tcW w:w="4883" w:type="dxa"/>
            <w:shd w:val="clear" w:color="auto" w:fill="auto"/>
          </w:tcPr>
          <w:p w14:paraId="103F6C62" w14:textId="77777777" w:rsidR="00C02FB9" w:rsidRDefault="00C02FB9" w:rsidP="003D7DAA">
            <w:r>
              <w:rPr>
                <w:i/>
                <w:noProof/>
              </w:rPr>
              <w:drawing>
                <wp:inline distT="0" distB="0" distL="0" distR="0" wp14:anchorId="6C72AA4D" wp14:editId="05FC46A2">
                  <wp:extent cx="1212850"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6C2DADB0" w14:textId="77777777" w:rsidR="00C02FB9" w:rsidRDefault="00C02FB9" w:rsidP="003D7DAA">
            <w:pPr>
              <w:jc w:val="right"/>
            </w:pPr>
            <w:bookmarkStart w:id="9" w:name="logos"/>
            <w:r>
              <w:rPr>
                <w:noProof/>
              </w:rPr>
              <w:drawing>
                <wp:inline distT="0" distB="0" distL="0" distR="0" wp14:anchorId="3A2E75AA" wp14:editId="2364D92B">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C02FB9" w14:paraId="27F8EE67" w14:textId="77777777" w:rsidTr="003D7DAA">
        <w:trPr>
          <w:trHeight w:hRule="exact" w:val="5783"/>
        </w:trPr>
        <w:tc>
          <w:tcPr>
            <w:tcW w:w="10423" w:type="dxa"/>
            <w:gridSpan w:val="2"/>
            <w:shd w:val="clear" w:color="auto" w:fill="auto"/>
          </w:tcPr>
          <w:p w14:paraId="07A6E056" w14:textId="77777777" w:rsidR="00C02FB9" w:rsidRPr="00C074DD" w:rsidRDefault="00C02FB9" w:rsidP="003D7DAA">
            <w:pPr>
              <w:pStyle w:val="Guidance"/>
              <w:rPr>
                <w:b/>
              </w:rPr>
            </w:pPr>
          </w:p>
        </w:tc>
      </w:tr>
      <w:tr w:rsidR="00C02FB9" w14:paraId="011C60F6" w14:textId="77777777" w:rsidTr="003D7DAA">
        <w:trPr>
          <w:cantSplit/>
          <w:trHeight w:hRule="exact" w:val="964"/>
        </w:trPr>
        <w:tc>
          <w:tcPr>
            <w:tcW w:w="10423" w:type="dxa"/>
            <w:gridSpan w:val="2"/>
            <w:shd w:val="clear" w:color="auto" w:fill="auto"/>
          </w:tcPr>
          <w:p w14:paraId="13DEB0E0" w14:textId="77777777" w:rsidR="00C02FB9" w:rsidRPr="00133525" w:rsidRDefault="00C02FB9" w:rsidP="003D7DAA">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134317A" w14:textId="77777777" w:rsidR="00C02FB9" w:rsidRPr="004D3578" w:rsidRDefault="00C02FB9" w:rsidP="003D7DAA">
            <w:pPr>
              <w:pStyle w:val="ZV"/>
              <w:framePr w:w="0" w:wrap="auto" w:vAnchor="margin" w:hAnchor="text" w:yAlign="inline"/>
            </w:pPr>
          </w:p>
          <w:p w14:paraId="2A5B06B0" w14:textId="77777777" w:rsidR="00C02FB9" w:rsidRPr="00133525" w:rsidRDefault="00C02FB9" w:rsidP="003D7DAA">
            <w:pPr>
              <w:rPr>
                <w:sz w:val="16"/>
              </w:rPr>
            </w:pPr>
          </w:p>
        </w:tc>
      </w:tr>
      <w:bookmarkEnd w:id="0"/>
    </w:tbl>
    <w:p w14:paraId="38C07ABC" w14:textId="77777777" w:rsidR="00C02FB9" w:rsidRPr="004D3578" w:rsidRDefault="00C02FB9" w:rsidP="00C02FB9">
      <w:pPr>
        <w:sectPr w:rsidR="00C02FB9"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2FB9" w14:paraId="3DB34380" w14:textId="77777777" w:rsidTr="003D7DAA">
        <w:trPr>
          <w:trHeight w:hRule="exact" w:val="5670"/>
        </w:trPr>
        <w:tc>
          <w:tcPr>
            <w:tcW w:w="10423" w:type="dxa"/>
            <w:shd w:val="clear" w:color="auto" w:fill="auto"/>
          </w:tcPr>
          <w:p w14:paraId="4B314F12" w14:textId="77777777" w:rsidR="00C02FB9" w:rsidRDefault="00C02FB9" w:rsidP="003D7DAA">
            <w:pPr>
              <w:pStyle w:val="Guidance"/>
            </w:pPr>
          </w:p>
        </w:tc>
      </w:tr>
      <w:tr w:rsidR="00C02FB9" w14:paraId="7A3D04BD" w14:textId="77777777" w:rsidTr="003D7DAA">
        <w:trPr>
          <w:trHeight w:hRule="exact" w:val="5387"/>
        </w:trPr>
        <w:tc>
          <w:tcPr>
            <w:tcW w:w="10423" w:type="dxa"/>
            <w:shd w:val="clear" w:color="auto" w:fill="auto"/>
          </w:tcPr>
          <w:p w14:paraId="213156CD" w14:textId="77777777" w:rsidR="00C02FB9" w:rsidRPr="00133525" w:rsidRDefault="00C02FB9" w:rsidP="003D7DAA">
            <w:pPr>
              <w:pStyle w:val="FP"/>
              <w:spacing w:after="240"/>
              <w:ind w:left="2835" w:right="2835"/>
              <w:jc w:val="center"/>
              <w:rPr>
                <w:rFonts w:ascii="Arial" w:hAnsi="Arial"/>
                <w:b/>
                <w:i/>
              </w:rPr>
            </w:pPr>
            <w:bookmarkStart w:id="11" w:name="coords3gpp"/>
            <w:r w:rsidRPr="00133525">
              <w:rPr>
                <w:rFonts w:ascii="Arial" w:hAnsi="Arial"/>
                <w:b/>
                <w:i/>
              </w:rPr>
              <w:t>3GPP</w:t>
            </w:r>
          </w:p>
          <w:p w14:paraId="7CDBAD04" w14:textId="77777777" w:rsidR="00C02FB9" w:rsidRPr="004D3578" w:rsidRDefault="00C02FB9" w:rsidP="003D7DAA">
            <w:pPr>
              <w:pStyle w:val="FP"/>
              <w:pBdr>
                <w:bottom w:val="single" w:sz="6" w:space="1" w:color="auto"/>
              </w:pBdr>
              <w:ind w:left="2835" w:right="2835"/>
              <w:jc w:val="center"/>
            </w:pPr>
            <w:r w:rsidRPr="004D3578">
              <w:t>Postal address</w:t>
            </w:r>
          </w:p>
          <w:p w14:paraId="12897BA6" w14:textId="77777777" w:rsidR="00C02FB9" w:rsidRPr="00133525" w:rsidRDefault="00C02FB9" w:rsidP="003D7DAA">
            <w:pPr>
              <w:pStyle w:val="FP"/>
              <w:ind w:left="2835" w:right="2835"/>
              <w:jc w:val="center"/>
              <w:rPr>
                <w:rFonts w:ascii="Arial" w:hAnsi="Arial"/>
                <w:sz w:val="18"/>
              </w:rPr>
            </w:pPr>
          </w:p>
          <w:p w14:paraId="3F595942" w14:textId="77777777" w:rsidR="00C02FB9" w:rsidRPr="004D3578" w:rsidRDefault="00C02FB9" w:rsidP="003D7DAA">
            <w:pPr>
              <w:pStyle w:val="FP"/>
              <w:pBdr>
                <w:bottom w:val="single" w:sz="6" w:space="1" w:color="auto"/>
              </w:pBdr>
              <w:spacing w:before="240"/>
              <w:ind w:left="2835" w:right="2835"/>
              <w:jc w:val="center"/>
            </w:pPr>
            <w:r w:rsidRPr="004D3578">
              <w:t>3GPP support office address</w:t>
            </w:r>
          </w:p>
          <w:p w14:paraId="61C21D87"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EF3BB1A"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Valbonne - FRANCE</w:t>
            </w:r>
          </w:p>
          <w:p w14:paraId="175DC657" w14:textId="77777777" w:rsidR="00C02FB9" w:rsidRPr="00133525" w:rsidRDefault="00C02FB9" w:rsidP="003D7DAA">
            <w:pPr>
              <w:pStyle w:val="FP"/>
              <w:spacing w:after="20"/>
              <w:ind w:left="2835" w:right="2835"/>
              <w:jc w:val="center"/>
              <w:rPr>
                <w:rFonts w:ascii="Arial" w:hAnsi="Arial"/>
                <w:sz w:val="18"/>
              </w:rPr>
            </w:pPr>
            <w:r w:rsidRPr="00133525">
              <w:rPr>
                <w:rFonts w:ascii="Arial" w:hAnsi="Arial"/>
                <w:sz w:val="18"/>
              </w:rPr>
              <w:t>Tel.: +33 4 92 94 42 00 Fax: +33 4 93 65 47 16</w:t>
            </w:r>
          </w:p>
          <w:p w14:paraId="038EAEAF" w14:textId="77777777" w:rsidR="00C02FB9" w:rsidRPr="004D3578" w:rsidRDefault="00C02FB9" w:rsidP="003D7DAA">
            <w:pPr>
              <w:pStyle w:val="FP"/>
              <w:pBdr>
                <w:bottom w:val="single" w:sz="6" w:space="1" w:color="auto"/>
              </w:pBdr>
              <w:spacing w:before="240"/>
              <w:ind w:left="2835" w:right="2835"/>
              <w:jc w:val="center"/>
            </w:pPr>
            <w:r w:rsidRPr="004D3578">
              <w:t>Internet</w:t>
            </w:r>
          </w:p>
          <w:p w14:paraId="13D01019" w14:textId="77777777" w:rsidR="00C02FB9" w:rsidRPr="00133525" w:rsidRDefault="00C02FB9" w:rsidP="003D7DAA">
            <w:pPr>
              <w:pStyle w:val="FP"/>
              <w:ind w:left="2835" w:right="2835"/>
              <w:jc w:val="center"/>
              <w:rPr>
                <w:rFonts w:ascii="Arial" w:hAnsi="Arial"/>
                <w:sz w:val="18"/>
              </w:rPr>
            </w:pPr>
            <w:r w:rsidRPr="00133525">
              <w:rPr>
                <w:rFonts w:ascii="Arial" w:hAnsi="Arial"/>
                <w:sz w:val="18"/>
              </w:rPr>
              <w:t>http://www.3gpp.org</w:t>
            </w:r>
            <w:bookmarkEnd w:id="11"/>
          </w:p>
          <w:p w14:paraId="30063C1E" w14:textId="77777777" w:rsidR="00C02FB9" w:rsidRDefault="00C02FB9" w:rsidP="003D7DAA"/>
        </w:tc>
      </w:tr>
      <w:tr w:rsidR="00C02FB9" w14:paraId="67BA2D8F" w14:textId="77777777" w:rsidTr="003D7DAA">
        <w:tc>
          <w:tcPr>
            <w:tcW w:w="10423" w:type="dxa"/>
            <w:shd w:val="clear" w:color="auto" w:fill="auto"/>
            <w:vAlign w:val="bottom"/>
          </w:tcPr>
          <w:p w14:paraId="11EBCF8F" w14:textId="77777777" w:rsidR="00C02FB9" w:rsidRPr="00133525" w:rsidRDefault="00C02FB9" w:rsidP="003D7DAA">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E864F08" w14:textId="77777777" w:rsidR="00C02FB9" w:rsidRPr="004D3578" w:rsidRDefault="00C02FB9" w:rsidP="003D7DA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92B495" w14:textId="77777777" w:rsidR="00C02FB9" w:rsidRPr="004D3578" w:rsidRDefault="00C02FB9" w:rsidP="003D7DAA">
            <w:pPr>
              <w:pStyle w:val="FP"/>
              <w:jc w:val="center"/>
              <w:rPr>
                <w:noProof/>
              </w:rPr>
            </w:pPr>
          </w:p>
          <w:p w14:paraId="14268755" w14:textId="77777777" w:rsidR="00C02FB9" w:rsidRPr="00133525" w:rsidRDefault="00C02FB9" w:rsidP="003D7DAA">
            <w:pPr>
              <w:pStyle w:val="FP"/>
              <w:jc w:val="center"/>
              <w:rPr>
                <w:noProof/>
                <w:sz w:val="18"/>
              </w:rPr>
            </w:pPr>
            <w:r w:rsidRPr="002C05B2">
              <w:rPr>
                <w:noProof/>
                <w:sz w:val="18"/>
              </w:rPr>
              <w:t xml:space="preserve">© </w:t>
            </w:r>
            <w:bookmarkStart w:id="13" w:name="copyrightDate"/>
            <w:r w:rsidRPr="002C05B2">
              <w:rPr>
                <w:noProof/>
                <w:sz w:val="18"/>
              </w:rPr>
              <w:t>202</w:t>
            </w:r>
            <w:bookmarkEnd w:id="13"/>
            <w:r w:rsidRPr="002C05B2">
              <w:rPr>
                <w:noProof/>
                <w:sz w:val="18"/>
              </w:rPr>
              <w:t>2, 3GP</w:t>
            </w:r>
            <w:r w:rsidRPr="00133525">
              <w:rPr>
                <w:noProof/>
                <w:sz w:val="18"/>
              </w:rPr>
              <w:t>P Organizational Partners (ARIB, ATIS, CCSA, ETSI, TSDSI, TTA, TTC).</w:t>
            </w:r>
            <w:bookmarkStart w:id="14" w:name="copyrightaddon"/>
            <w:bookmarkEnd w:id="14"/>
          </w:p>
          <w:p w14:paraId="25227B22" w14:textId="77777777" w:rsidR="00C02FB9" w:rsidRPr="00133525" w:rsidRDefault="00C02FB9" w:rsidP="003D7DAA">
            <w:pPr>
              <w:pStyle w:val="FP"/>
              <w:jc w:val="center"/>
              <w:rPr>
                <w:noProof/>
                <w:sz w:val="18"/>
              </w:rPr>
            </w:pPr>
            <w:r w:rsidRPr="00133525">
              <w:rPr>
                <w:noProof/>
                <w:sz w:val="18"/>
              </w:rPr>
              <w:t>All rights reserved.</w:t>
            </w:r>
          </w:p>
          <w:p w14:paraId="36DA841F" w14:textId="77777777" w:rsidR="00C02FB9" w:rsidRPr="00133525" w:rsidRDefault="00C02FB9" w:rsidP="003D7DAA">
            <w:pPr>
              <w:pStyle w:val="FP"/>
              <w:rPr>
                <w:noProof/>
                <w:sz w:val="18"/>
              </w:rPr>
            </w:pPr>
          </w:p>
          <w:p w14:paraId="780B58A6" w14:textId="77777777" w:rsidR="00C02FB9" w:rsidRPr="00133525" w:rsidRDefault="00C02FB9" w:rsidP="003D7DAA">
            <w:pPr>
              <w:pStyle w:val="FP"/>
              <w:rPr>
                <w:noProof/>
                <w:sz w:val="18"/>
              </w:rPr>
            </w:pPr>
            <w:r w:rsidRPr="00133525">
              <w:rPr>
                <w:noProof/>
                <w:sz w:val="18"/>
              </w:rPr>
              <w:t>UMTS™ is a Trade Mark of ETSI registered for the benefit of its members</w:t>
            </w:r>
          </w:p>
          <w:p w14:paraId="6654CBC4" w14:textId="77777777" w:rsidR="00C02FB9" w:rsidRPr="00133525" w:rsidRDefault="00C02FB9" w:rsidP="003D7DA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E1A1AF5" w14:textId="77777777" w:rsidR="00C02FB9" w:rsidRPr="00133525" w:rsidRDefault="00C02FB9" w:rsidP="003D7DAA">
            <w:pPr>
              <w:pStyle w:val="FP"/>
              <w:rPr>
                <w:noProof/>
                <w:sz w:val="18"/>
              </w:rPr>
            </w:pPr>
            <w:r w:rsidRPr="00133525">
              <w:rPr>
                <w:noProof/>
                <w:sz w:val="18"/>
              </w:rPr>
              <w:t>GSM® and the GSM logo are registered and owned by the GSM Association</w:t>
            </w:r>
            <w:bookmarkEnd w:id="12"/>
          </w:p>
          <w:p w14:paraId="2A891367" w14:textId="77777777" w:rsidR="00C02FB9" w:rsidRDefault="00C02FB9" w:rsidP="003D7DAA"/>
        </w:tc>
      </w:tr>
      <w:bookmarkEnd w:id="1"/>
    </w:tbl>
    <w:p w14:paraId="01A88650" w14:textId="77777777" w:rsidR="00F010DD" w:rsidRPr="00E070C4" w:rsidRDefault="00F010DD" w:rsidP="00F010DD">
      <w:pPr>
        <w:pStyle w:val="TT"/>
        <w:outlineLvl w:val="0"/>
      </w:pPr>
      <w:r w:rsidRPr="00E070C4">
        <w:br w:type="page"/>
      </w:r>
      <w:r w:rsidRPr="00E070C4">
        <w:lastRenderedPageBreak/>
        <w:t>Contents</w:t>
      </w:r>
    </w:p>
    <w:p w14:paraId="521C939C" w14:textId="73CC0CEA" w:rsidR="00C31D19" w:rsidRDefault="00C31D19">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_Toc82890587 \h </w:instrText>
      </w:r>
      <w:r>
        <w:fldChar w:fldCharType="separate"/>
      </w:r>
      <w:r>
        <w:t>5</w:t>
      </w:r>
      <w:r>
        <w:fldChar w:fldCharType="end"/>
      </w:r>
    </w:p>
    <w:p w14:paraId="2D57A87B" w14:textId="63E69D8C" w:rsidR="00C31D19" w:rsidRDefault="00C31D1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_Toc82890588 \h </w:instrText>
      </w:r>
      <w:r>
        <w:fldChar w:fldCharType="separate"/>
      </w:r>
      <w:r>
        <w:t>6</w:t>
      </w:r>
      <w:r>
        <w:fldChar w:fldCharType="end"/>
      </w:r>
    </w:p>
    <w:p w14:paraId="16E7443D" w14:textId="79C8283A" w:rsidR="00C31D19" w:rsidRDefault="00C31D1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_Toc82890589 \h </w:instrText>
      </w:r>
      <w:r>
        <w:fldChar w:fldCharType="separate"/>
      </w:r>
      <w:r>
        <w:t>6</w:t>
      </w:r>
      <w:r>
        <w:fldChar w:fldCharType="end"/>
      </w:r>
    </w:p>
    <w:p w14:paraId="41318B90" w14:textId="406CC3A2" w:rsidR="00C31D19" w:rsidRDefault="00C31D1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r>
      <w:r>
        <w:instrText xml:space="preserve"> PAGEREF _Toc82890590 \h </w:instrText>
      </w:r>
      <w:r>
        <w:fldChar w:fldCharType="separate"/>
      </w:r>
      <w:r>
        <w:t>6</w:t>
      </w:r>
      <w:r>
        <w:fldChar w:fldCharType="end"/>
      </w:r>
    </w:p>
    <w:p w14:paraId="24C3DE05" w14:textId="7ACDA382" w:rsidR="00C31D19" w:rsidRDefault="00C31D1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_Toc82890591 \h </w:instrText>
      </w:r>
      <w:r>
        <w:fldChar w:fldCharType="separate"/>
      </w:r>
      <w:r>
        <w:t>6</w:t>
      </w:r>
      <w:r>
        <w:fldChar w:fldCharType="end"/>
      </w:r>
    </w:p>
    <w:p w14:paraId="09291CF8" w14:textId="7E6C9C34" w:rsidR="00C31D19" w:rsidRDefault="00C31D1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r>
      <w:r>
        <w:instrText xml:space="preserve"> PAGEREF _Toc82890592 \h </w:instrText>
      </w:r>
      <w:r>
        <w:fldChar w:fldCharType="separate"/>
      </w:r>
      <w:r>
        <w:t>7</w:t>
      </w:r>
      <w:r>
        <w:fldChar w:fldCharType="end"/>
      </w:r>
    </w:p>
    <w:p w14:paraId="0948FD96" w14:textId="0B2967C0" w:rsidR="00C31D19" w:rsidRDefault="00C31D1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r>
      <w:r>
        <w:instrText xml:space="preserve"> PAGEREF _Toc82890593 \h </w:instrText>
      </w:r>
      <w:r>
        <w:fldChar w:fldCharType="separate"/>
      </w:r>
      <w:r>
        <w:t>7</w:t>
      </w:r>
      <w:r>
        <w:fldChar w:fldCharType="end"/>
      </w:r>
    </w:p>
    <w:p w14:paraId="50350C67" w14:textId="5B707929" w:rsidR="00C31D19" w:rsidRDefault="00C31D19">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r>
      <w:r>
        <w:instrText xml:space="preserve"> PAGEREF _Toc82890594 \h </w:instrText>
      </w:r>
      <w:r>
        <w:fldChar w:fldCharType="separate"/>
      </w:r>
      <w:r>
        <w:t>7</w:t>
      </w:r>
      <w:r>
        <w:fldChar w:fldCharType="end"/>
      </w:r>
    </w:p>
    <w:p w14:paraId="1E29AC01" w14:textId="34F9EE30" w:rsidR="00C31D19" w:rsidRDefault="00C31D19">
      <w:pPr>
        <w:pStyle w:val="TOC2"/>
        <w:rPr>
          <w:rFonts w:asciiTheme="minorHAnsi" w:eastAsiaTheme="minorEastAsia" w:hAnsiTheme="minorHAnsi" w:cstheme="minorBidi"/>
          <w:sz w:val="22"/>
          <w:szCs w:val="22"/>
        </w:rPr>
      </w:pPr>
      <w:r>
        <w:rPr>
          <w:lang w:eastAsia="ja-JP"/>
        </w:rPr>
        <w:t>3A.0</w:t>
      </w:r>
      <w:r>
        <w:rPr>
          <w:rFonts w:asciiTheme="minorHAnsi" w:eastAsiaTheme="minorEastAsia" w:hAnsiTheme="minorHAnsi" w:cstheme="minorBidi"/>
          <w:sz w:val="22"/>
          <w:szCs w:val="22"/>
        </w:rPr>
        <w:tab/>
      </w:r>
      <w:r>
        <w:rPr>
          <w:lang w:eastAsia="ja-JP"/>
        </w:rPr>
        <w:t>General</w:t>
      </w:r>
      <w:r>
        <w:tab/>
      </w:r>
      <w:r>
        <w:fldChar w:fldCharType="begin"/>
      </w:r>
      <w:r>
        <w:instrText xml:space="preserve"> PAGEREF _Toc82890595 \h </w:instrText>
      </w:r>
      <w:r>
        <w:fldChar w:fldCharType="separate"/>
      </w:r>
      <w:r>
        <w:t>7</w:t>
      </w:r>
      <w:r>
        <w:fldChar w:fldCharType="end"/>
      </w:r>
    </w:p>
    <w:p w14:paraId="3FB85B02" w14:textId="44EA6D13" w:rsidR="00C31D19" w:rsidRDefault="00C31D19">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r>
      <w:r>
        <w:instrText xml:space="preserve"> PAGEREF _Toc82890596 \h </w:instrText>
      </w:r>
      <w:r>
        <w:fldChar w:fldCharType="separate"/>
      </w:r>
      <w:r>
        <w:t>7</w:t>
      </w:r>
      <w:r>
        <w:fldChar w:fldCharType="end"/>
      </w:r>
    </w:p>
    <w:p w14:paraId="1E8841DB" w14:textId="1870146E" w:rsidR="00C31D19" w:rsidRDefault="00C31D19">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r>
      <w:r>
        <w:instrText xml:space="preserve"> PAGEREF _Toc82890597 \h </w:instrText>
      </w:r>
      <w:r>
        <w:fldChar w:fldCharType="separate"/>
      </w:r>
      <w:r>
        <w:t>8</w:t>
      </w:r>
      <w:r>
        <w:fldChar w:fldCharType="end"/>
      </w:r>
    </w:p>
    <w:p w14:paraId="6C533823" w14:textId="2E3A2916" w:rsidR="00C31D19" w:rsidRDefault="00C31D19">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r>
      <w:r>
        <w:instrText xml:space="preserve"> PAGEREF _Toc82890598 \h </w:instrText>
      </w:r>
      <w:r>
        <w:fldChar w:fldCharType="separate"/>
      </w:r>
      <w:r>
        <w:t>10</w:t>
      </w:r>
      <w:r>
        <w:fldChar w:fldCharType="end"/>
      </w:r>
    </w:p>
    <w:p w14:paraId="4F9D7ECA" w14:textId="30A71061" w:rsidR="00C31D19" w:rsidRDefault="00C31D19">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r>
      <w:r>
        <w:instrText xml:space="preserve"> PAGEREF _Toc82890599 \h </w:instrText>
      </w:r>
      <w:r>
        <w:fldChar w:fldCharType="separate"/>
      </w:r>
      <w:r>
        <w:t>12</w:t>
      </w:r>
      <w:r>
        <w:fldChar w:fldCharType="end"/>
      </w:r>
    </w:p>
    <w:p w14:paraId="6815F0C2" w14:textId="0F7B34EF" w:rsidR="00C31D19" w:rsidRDefault="00C31D19">
      <w:pPr>
        <w:pStyle w:val="TOC1"/>
        <w:tabs>
          <w:tab w:val="left" w:pos="1134"/>
        </w:tabs>
        <w:rPr>
          <w:rFonts w:asciiTheme="minorHAnsi" w:eastAsiaTheme="minorEastAsia" w:hAnsiTheme="minorHAnsi" w:cstheme="minorBidi"/>
          <w:szCs w:val="22"/>
        </w:rPr>
      </w:pPr>
      <w:r>
        <w:t>4 – 292</w:t>
      </w:r>
      <w:r>
        <w:rPr>
          <w:rFonts w:asciiTheme="minorHAnsi" w:eastAsiaTheme="minorEastAsia" w:hAnsiTheme="minorHAnsi" w:cstheme="minorBidi"/>
          <w:szCs w:val="22"/>
        </w:rPr>
        <w:tab/>
      </w:r>
      <w:r>
        <w:t>Void</w:t>
      </w:r>
      <w:r>
        <w:tab/>
      </w:r>
      <w:r>
        <w:fldChar w:fldCharType="begin"/>
      </w:r>
      <w:r>
        <w:instrText xml:space="preserve"> PAGEREF _Toc82890600 \h </w:instrText>
      </w:r>
      <w:r>
        <w:fldChar w:fldCharType="separate"/>
      </w:r>
      <w:r>
        <w:t>13</w:t>
      </w:r>
      <w:r>
        <w:fldChar w:fldCharType="end"/>
      </w:r>
    </w:p>
    <w:p w14:paraId="2CC23977" w14:textId="3CADAC15" w:rsidR="00C31D19" w:rsidRDefault="00C31D19">
      <w:pPr>
        <w:pStyle w:val="TOC8"/>
        <w:rPr>
          <w:rFonts w:asciiTheme="minorHAnsi" w:eastAsiaTheme="minorEastAsia" w:hAnsiTheme="minorHAnsi" w:cstheme="minorBidi"/>
          <w:b w:val="0"/>
          <w:szCs w:val="22"/>
        </w:rPr>
      </w:pPr>
      <w:r w:rsidRPr="00525FF8">
        <w:rPr>
          <w:lang w:val="en-US"/>
        </w:rPr>
        <w:t xml:space="preserve">Annex A (informative) : </w:t>
      </w:r>
      <w:r w:rsidRPr="00525FF8">
        <w:rPr>
          <w:rFonts w:cs="v5.0.0"/>
          <w:lang w:val="en-US"/>
        </w:rPr>
        <w:t>F</w:t>
      </w:r>
      <w:r>
        <w:t>requency arrangement for overlapping operating bands</w:t>
      </w:r>
      <w:r>
        <w:tab/>
      </w:r>
      <w:r>
        <w:fldChar w:fldCharType="begin"/>
      </w:r>
      <w:r>
        <w:instrText xml:space="preserve"> PAGEREF _Toc82890601 \h </w:instrText>
      </w:r>
      <w:r>
        <w:fldChar w:fldCharType="separate"/>
      </w:r>
      <w:r>
        <w:t>14</w:t>
      </w:r>
      <w:r>
        <w:fldChar w:fldCharType="end"/>
      </w:r>
    </w:p>
    <w:p w14:paraId="32234ECB" w14:textId="3EA8E1DD" w:rsidR="00C31D19" w:rsidRDefault="00C31D19">
      <w:pPr>
        <w:pStyle w:val="TOC8"/>
        <w:rPr>
          <w:rFonts w:asciiTheme="minorHAnsi" w:eastAsiaTheme="minorEastAsia" w:hAnsiTheme="minorHAnsi" w:cstheme="minorBidi"/>
          <w:b w:val="0"/>
          <w:szCs w:val="22"/>
        </w:rPr>
      </w:pPr>
      <w:r w:rsidRPr="00525FF8">
        <w:rPr>
          <w:lang w:val="en-US"/>
        </w:rPr>
        <w:t xml:space="preserve">Annex B (normative): </w:t>
      </w:r>
      <w:r w:rsidRPr="00525FF8">
        <w:rPr>
          <w:rFonts w:cs="v5.0.0"/>
          <w:lang w:val="en-US"/>
        </w:rPr>
        <w:t>Common Requirements for bands or CA</w:t>
      </w:r>
      <w:r>
        <w:tab/>
      </w:r>
      <w:r>
        <w:fldChar w:fldCharType="begin"/>
      </w:r>
      <w:r>
        <w:instrText xml:space="preserve"> PAGEREF _Toc82890602 \h </w:instrText>
      </w:r>
      <w:r>
        <w:fldChar w:fldCharType="separate"/>
      </w:r>
      <w:r>
        <w:t>15</w:t>
      </w:r>
      <w:r>
        <w:fldChar w:fldCharType="end"/>
      </w:r>
    </w:p>
    <w:p w14:paraId="0F927CF1" w14:textId="26C0B254" w:rsidR="00C31D19" w:rsidRDefault="00C31D19">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r>
      <w:r>
        <w:instrText xml:space="preserve"> PAGEREF _Toc82890603 \h </w:instrText>
      </w:r>
      <w:r>
        <w:fldChar w:fldCharType="separate"/>
      </w:r>
      <w:r>
        <w:t>15</w:t>
      </w:r>
      <w:r>
        <w:fldChar w:fldCharType="end"/>
      </w:r>
    </w:p>
    <w:p w14:paraId="01CFF010" w14:textId="5B195BDE" w:rsidR="00C31D19" w:rsidRDefault="00C31D19">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r>
      <w:r>
        <w:instrText xml:space="preserve"> PAGEREF _Toc82890604 \h </w:instrText>
      </w:r>
      <w:r>
        <w:fldChar w:fldCharType="separate"/>
      </w:r>
      <w:r>
        <w:t>15</w:t>
      </w:r>
      <w:r>
        <w:fldChar w:fldCharType="end"/>
      </w:r>
    </w:p>
    <w:p w14:paraId="2139465E" w14:textId="04B7E0DF" w:rsidR="00C31D19" w:rsidRDefault="00C31D19">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r>
      <w:r>
        <w:instrText xml:space="preserve"> PAGEREF _Toc82890605 \h </w:instrText>
      </w:r>
      <w:r>
        <w:fldChar w:fldCharType="separate"/>
      </w:r>
      <w:r>
        <w:t>15</w:t>
      </w:r>
      <w:r>
        <w:fldChar w:fldCharType="end"/>
      </w:r>
    </w:p>
    <w:p w14:paraId="2D4D529A" w14:textId="7B4FACF5" w:rsidR="00C31D19" w:rsidRDefault="00C31D19">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r>
      <w:r>
        <w:instrText xml:space="preserve"> PAGEREF _Toc82890606 \h </w:instrText>
      </w:r>
      <w:r>
        <w:fldChar w:fldCharType="separate"/>
      </w:r>
      <w:r>
        <w:t>16</w:t>
      </w:r>
      <w:r>
        <w:fldChar w:fldCharType="end"/>
      </w:r>
    </w:p>
    <w:p w14:paraId="0A66AF3F" w14:textId="35ADA022" w:rsidR="00C31D19" w:rsidRDefault="00C31D19">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525FF8">
        <w:rPr>
          <w:rFonts w:eastAsia="Malgun Gothic"/>
        </w:rPr>
        <w:t>with single uplink</w:t>
      </w:r>
      <w:r>
        <w:t xml:space="preserve"> configuration</w:t>
      </w:r>
      <w:r>
        <w:tab/>
      </w:r>
      <w:r>
        <w:fldChar w:fldCharType="begin"/>
      </w:r>
      <w:r>
        <w:instrText xml:space="preserve"> PAGEREF _Toc82890607 \h </w:instrText>
      </w:r>
      <w:r>
        <w:fldChar w:fldCharType="separate"/>
      </w:r>
      <w:r>
        <w:t>17</w:t>
      </w:r>
      <w:r>
        <w:fldChar w:fldCharType="end"/>
      </w:r>
    </w:p>
    <w:p w14:paraId="205DBA70" w14:textId="1F9ED180" w:rsidR="00C31D19" w:rsidRDefault="00C31D19">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525FF8">
        <w:rPr>
          <w:rFonts w:eastAsia="Malgun Gothic"/>
        </w:rPr>
        <w:t xml:space="preserve"> with single uplink</w:t>
      </w:r>
      <w:r>
        <w:t xml:space="preserve"> configuration</w:t>
      </w:r>
      <w:r>
        <w:tab/>
      </w:r>
      <w:r>
        <w:fldChar w:fldCharType="begin"/>
      </w:r>
      <w:r>
        <w:instrText xml:space="preserve"> PAGEREF _Toc82890608 \h </w:instrText>
      </w:r>
      <w:r>
        <w:fldChar w:fldCharType="separate"/>
      </w:r>
      <w:r>
        <w:t>18</w:t>
      </w:r>
      <w:r>
        <w:fldChar w:fldCharType="end"/>
      </w:r>
    </w:p>
    <w:p w14:paraId="46C61728" w14:textId="40591FE9" w:rsidR="00C31D19" w:rsidRDefault="00C31D19">
      <w:pPr>
        <w:pStyle w:val="TOC2"/>
        <w:rPr>
          <w:rFonts w:asciiTheme="minorHAnsi" w:eastAsiaTheme="minorEastAsia" w:hAnsiTheme="minorHAnsi" w:cstheme="minorBidi"/>
          <w:sz w:val="22"/>
          <w:szCs w:val="22"/>
        </w:rPr>
      </w:pPr>
      <w:r>
        <w:t>B.2.</w:t>
      </w:r>
      <w:r w:rsidRPr="00525FF8">
        <w:rPr>
          <w:rFonts w:eastAsia="Malgun Gothic"/>
        </w:rPr>
        <w:t>5</w:t>
      </w:r>
      <w:r>
        <w:rPr>
          <w:rFonts w:asciiTheme="minorHAnsi" w:eastAsiaTheme="minorEastAsia" w:hAnsiTheme="minorHAnsi" w:cstheme="minorBidi"/>
          <w:sz w:val="22"/>
          <w:szCs w:val="22"/>
        </w:rPr>
        <w:tab/>
      </w:r>
      <w:r>
        <w:t xml:space="preserve">Common RRM requirements for an inter-band CA </w:t>
      </w:r>
      <w:r w:rsidRPr="00525FF8">
        <w:rPr>
          <w:rFonts w:eastAsia="Malgun Gothic"/>
        </w:rPr>
        <w:t>with dual uplink</w:t>
      </w:r>
      <w:r>
        <w:t xml:space="preserve"> configuration</w:t>
      </w:r>
      <w:r>
        <w:tab/>
      </w:r>
      <w:r>
        <w:fldChar w:fldCharType="begin"/>
      </w:r>
      <w:r>
        <w:instrText xml:space="preserve"> PAGEREF _Toc82890609 \h </w:instrText>
      </w:r>
      <w:r>
        <w:fldChar w:fldCharType="separate"/>
      </w:r>
      <w:r>
        <w:t>18</w:t>
      </w:r>
      <w:r>
        <w:fldChar w:fldCharType="end"/>
      </w:r>
    </w:p>
    <w:p w14:paraId="38732369" w14:textId="3279FDDD" w:rsidR="00C31D19" w:rsidRDefault="00C31D19">
      <w:pPr>
        <w:pStyle w:val="TOC2"/>
        <w:rPr>
          <w:rFonts w:asciiTheme="minorHAnsi" w:eastAsiaTheme="minorEastAsia" w:hAnsiTheme="minorHAnsi" w:cstheme="minorBidi"/>
          <w:sz w:val="22"/>
          <w:szCs w:val="22"/>
        </w:rPr>
      </w:pPr>
      <w:r>
        <w:t>B.2.</w:t>
      </w:r>
      <w:r w:rsidRPr="00525FF8">
        <w:rPr>
          <w:rFonts w:eastAsia="Malgun Gothic"/>
        </w:rPr>
        <w:t>6</w:t>
      </w:r>
      <w:r>
        <w:rPr>
          <w:rFonts w:asciiTheme="minorHAnsi" w:eastAsiaTheme="minorEastAsia" w:hAnsiTheme="minorHAnsi" w:cstheme="minorBidi"/>
          <w:sz w:val="22"/>
          <w:szCs w:val="22"/>
        </w:rPr>
        <w:tab/>
      </w:r>
      <w:r>
        <w:t xml:space="preserve">Common RRM requirements for an intra-band </w:t>
      </w:r>
      <w:r w:rsidRPr="00525FF8">
        <w:rPr>
          <w:lang w:val="en-US"/>
        </w:rPr>
        <w:t xml:space="preserve">non-contiguous </w:t>
      </w:r>
      <w:r>
        <w:t xml:space="preserve">CA </w:t>
      </w:r>
      <w:r w:rsidRPr="00525FF8">
        <w:rPr>
          <w:rFonts w:eastAsia="Malgun Gothic"/>
        </w:rPr>
        <w:t>with dual uplink</w:t>
      </w:r>
      <w:r>
        <w:t xml:space="preserve"> configuration</w:t>
      </w:r>
      <w:r>
        <w:tab/>
      </w:r>
      <w:r>
        <w:fldChar w:fldCharType="begin"/>
      </w:r>
      <w:r>
        <w:instrText xml:space="preserve"> PAGEREF _Toc82890610 \h </w:instrText>
      </w:r>
      <w:r>
        <w:fldChar w:fldCharType="separate"/>
      </w:r>
      <w:r>
        <w:t>19</w:t>
      </w:r>
      <w:r>
        <w:fldChar w:fldCharType="end"/>
      </w:r>
    </w:p>
    <w:p w14:paraId="342250BB" w14:textId="5B972112" w:rsidR="00C31D19" w:rsidRDefault="00C31D19">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525FF8">
        <w:rPr>
          <w:rFonts w:eastAsia="Malgun Gothic"/>
        </w:rPr>
        <w:t xml:space="preserve">with </w:t>
      </w:r>
      <w:r>
        <w:rPr>
          <w:lang w:eastAsia="zh-CN"/>
        </w:rPr>
        <w:t>three</w:t>
      </w:r>
      <w:r w:rsidRPr="00525FF8">
        <w:rPr>
          <w:rFonts w:eastAsia="Malgun Gothic"/>
        </w:rPr>
        <w:t xml:space="preserve"> uplink</w:t>
      </w:r>
      <w:r>
        <w:t xml:space="preserve"> configuration</w:t>
      </w:r>
      <w:r>
        <w:tab/>
      </w:r>
      <w:r>
        <w:fldChar w:fldCharType="begin"/>
      </w:r>
      <w:r>
        <w:instrText xml:space="preserve"> PAGEREF _Toc82890611 \h </w:instrText>
      </w:r>
      <w:r>
        <w:fldChar w:fldCharType="separate"/>
      </w:r>
      <w:r>
        <w:t>20</w:t>
      </w:r>
      <w:r>
        <w:fldChar w:fldCharType="end"/>
      </w:r>
    </w:p>
    <w:p w14:paraId="237FEAC1" w14:textId="78A37461" w:rsidR="00C31D19" w:rsidRDefault="00C31D19">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r>
      <w:r>
        <w:instrText xml:space="preserve"> PAGEREF _Toc82890612 \h </w:instrText>
      </w:r>
      <w:r>
        <w:fldChar w:fldCharType="separate"/>
      </w:r>
      <w:r>
        <w:t>20</w:t>
      </w:r>
      <w:r>
        <w:fldChar w:fldCharType="end"/>
      </w:r>
    </w:p>
    <w:p w14:paraId="7D5DB943" w14:textId="27E52503" w:rsidR="00C31D19" w:rsidRDefault="00C31D19">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r>
      <w:r>
        <w:instrText xml:space="preserve"> PAGEREF _Toc82890613 \h </w:instrText>
      </w:r>
      <w:r>
        <w:fldChar w:fldCharType="separate"/>
      </w:r>
      <w:r>
        <w:t>20</w:t>
      </w:r>
      <w:r>
        <w:fldChar w:fldCharType="end"/>
      </w:r>
    </w:p>
    <w:p w14:paraId="0F9946AA" w14:textId="67CECDDB" w:rsidR="00C31D19" w:rsidRDefault="00C31D19">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r>
      <w:r>
        <w:instrText xml:space="preserve"> PAGEREF _Toc82890614 \h </w:instrText>
      </w:r>
      <w:r>
        <w:fldChar w:fldCharType="separate"/>
      </w:r>
      <w:r>
        <w:t>21</w:t>
      </w:r>
      <w:r>
        <w:fldChar w:fldCharType="end"/>
      </w:r>
    </w:p>
    <w:p w14:paraId="06389D09" w14:textId="7C952B6E" w:rsidR="00C31D19" w:rsidRDefault="00C31D19">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r>
      <w:r>
        <w:instrText xml:space="preserve"> PAGEREF _Toc82890615 \h </w:instrText>
      </w:r>
      <w:r>
        <w:fldChar w:fldCharType="separate"/>
      </w:r>
      <w:r>
        <w:t>21</w:t>
      </w:r>
      <w:r>
        <w:fldChar w:fldCharType="end"/>
      </w:r>
    </w:p>
    <w:p w14:paraId="44ED1B5D" w14:textId="49576BE4" w:rsidR="00C31D19" w:rsidRDefault="00C31D19">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Common RRM requirements for operating bands for UE category NB2</w:t>
      </w:r>
      <w:r>
        <w:tab/>
      </w:r>
      <w:r>
        <w:fldChar w:fldCharType="begin"/>
      </w:r>
      <w:r>
        <w:instrText xml:space="preserve"> PAGEREF _Toc82890616 \h </w:instrText>
      </w:r>
      <w:r>
        <w:fldChar w:fldCharType="separate"/>
      </w:r>
      <w:r>
        <w:t>22</w:t>
      </w:r>
      <w:r>
        <w:fldChar w:fldCharType="end"/>
      </w:r>
    </w:p>
    <w:p w14:paraId="573FA85C" w14:textId="56C3DB09" w:rsidR="00C31D19" w:rsidRDefault="00C31D19">
      <w:pPr>
        <w:pStyle w:val="TOC2"/>
        <w:rPr>
          <w:rFonts w:asciiTheme="minorHAnsi" w:eastAsiaTheme="minorEastAsia" w:hAnsiTheme="minorHAnsi" w:cstheme="minorBidi"/>
          <w:sz w:val="22"/>
          <w:szCs w:val="22"/>
        </w:rPr>
      </w:pPr>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r>
      <w:r>
        <w:instrText xml:space="preserve"> PAGEREF _Toc82890617 \h </w:instrText>
      </w:r>
      <w:r>
        <w:fldChar w:fldCharType="separate"/>
      </w:r>
      <w:r>
        <w:t>22</w:t>
      </w:r>
      <w:r>
        <w:fldChar w:fldCharType="end"/>
      </w:r>
    </w:p>
    <w:p w14:paraId="402AA8A4" w14:textId="793A4D0C" w:rsidR="00C31D19" w:rsidRDefault="00C31D19">
      <w:pPr>
        <w:pStyle w:val="TOC2"/>
        <w:rPr>
          <w:rFonts w:asciiTheme="minorHAnsi" w:eastAsiaTheme="minorEastAsia" w:hAnsiTheme="minorHAnsi" w:cstheme="minorBidi"/>
          <w:sz w:val="22"/>
          <w:szCs w:val="22"/>
        </w:rPr>
      </w:pPr>
      <w:r>
        <w:rPr>
          <w:lang w:eastAsia="ja-JP"/>
        </w:rPr>
        <w:t>B.2.14</w:t>
      </w:r>
      <w:r>
        <w:rPr>
          <w:rFonts w:asciiTheme="minorHAnsi" w:eastAsiaTheme="minorEastAsia" w:hAnsiTheme="minorHAnsi" w:cstheme="minorBidi"/>
          <w:sz w:val="22"/>
          <w:szCs w:val="22"/>
        </w:rPr>
        <w:tab/>
      </w:r>
      <w:r>
        <w:rPr>
          <w:lang w:eastAsia="ja-JP"/>
        </w:rPr>
        <w:t xml:space="preserve">Common RRM requirements for an inter-band CA </w:t>
      </w:r>
      <w:r w:rsidRPr="00525FF8">
        <w:rPr>
          <w:rFonts w:eastAsia="Malgun Gothic"/>
          <w:lang w:eastAsia="ja-JP"/>
        </w:rPr>
        <w:t xml:space="preserve">with </w:t>
      </w:r>
      <w:r>
        <w:rPr>
          <w:lang w:eastAsia="ja-JP"/>
        </w:rPr>
        <w:t>four</w:t>
      </w:r>
      <w:r w:rsidRPr="00525FF8">
        <w:rPr>
          <w:rFonts w:eastAsia="Malgun Gothic"/>
          <w:lang w:eastAsia="ja-JP"/>
        </w:rPr>
        <w:t xml:space="preserve"> uplink</w:t>
      </w:r>
      <w:r>
        <w:rPr>
          <w:lang w:eastAsia="ja-JP"/>
        </w:rPr>
        <w:t xml:space="preserve"> configuration</w:t>
      </w:r>
      <w:r>
        <w:tab/>
      </w:r>
      <w:r>
        <w:fldChar w:fldCharType="begin"/>
      </w:r>
      <w:r>
        <w:instrText xml:space="preserve"> PAGEREF _Toc82890618 \h </w:instrText>
      </w:r>
      <w:r>
        <w:fldChar w:fldCharType="separate"/>
      </w:r>
      <w:r>
        <w:t>23</w:t>
      </w:r>
      <w:r>
        <w:fldChar w:fldCharType="end"/>
      </w:r>
    </w:p>
    <w:p w14:paraId="3F945F8A" w14:textId="1D4672D3" w:rsidR="00C31D19" w:rsidRDefault="00C31D19">
      <w:pPr>
        <w:pStyle w:val="TOC2"/>
        <w:rPr>
          <w:rFonts w:asciiTheme="minorHAnsi" w:eastAsiaTheme="minorEastAsia" w:hAnsiTheme="minorHAnsi" w:cstheme="minorBidi"/>
          <w:sz w:val="22"/>
          <w:szCs w:val="22"/>
        </w:rPr>
      </w:pPr>
      <w:r>
        <w:t>B.2.</w:t>
      </w:r>
      <w:r>
        <w:rPr>
          <w:lang w:eastAsia="zh-CN"/>
        </w:rPr>
        <w:t>15</w:t>
      </w:r>
      <w:r>
        <w:rPr>
          <w:rFonts w:asciiTheme="minorHAnsi" w:eastAsiaTheme="minorEastAsia" w:hAnsiTheme="minorHAnsi" w:cstheme="minorBidi"/>
          <w:sz w:val="22"/>
          <w:szCs w:val="22"/>
        </w:rPr>
        <w:tab/>
      </w:r>
      <w:r>
        <w:t xml:space="preserve">Common RRM requirements for operating bands for UE category </w:t>
      </w:r>
      <w:r>
        <w:rPr>
          <w:lang w:eastAsia="zh-CN"/>
        </w:rPr>
        <w:t>1bis</w:t>
      </w:r>
      <w:r>
        <w:tab/>
      </w:r>
      <w:r>
        <w:fldChar w:fldCharType="begin"/>
      </w:r>
      <w:r>
        <w:instrText xml:space="preserve"> PAGEREF _Toc82890619 \h </w:instrText>
      </w:r>
      <w:r>
        <w:fldChar w:fldCharType="separate"/>
      </w:r>
      <w:r>
        <w:t>23</w:t>
      </w:r>
      <w:r>
        <w:fldChar w:fldCharType="end"/>
      </w:r>
    </w:p>
    <w:p w14:paraId="3A22014F" w14:textId="2DAF6A33" w:rsidR="00C31D19" w:rsidRDefault="00C31D19">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r>
      <w:r>
        <w:instrText xml:space="preserve"> PAGEREF _Toc82890620 \h </w:instrText>
      </w:r>
      <w:r>
        <w:fldChar w:fldCharType="separate"/>
      </w:r>
      <w:r>
        <w:t>24</w:t>
      </w:r>
      <w:r>
        <w:fldChar w:fldCharType="end"/>
      </w:r>
    </w:p>
    <w:p w14:paraId="4598F4D0" w14:textId="451C83AA" w:rsidR="00C31D19" w:rsidRDefault="00C31D19">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r>
      <w:r>
        <w:instrText xml:space="preserve"> PAGEREF _Toc82890621 \h </w:instrText>
      </w:r>
      <w:r>
        <w:fldChar w:fldCharType="separate"/>
      </w:r>
      <w:r>
        <w:t>24</w:t>
      </w:r>
      <w:r>
        <w:fldChar w:fldCharType="end"/>
      </w:r>
    </w:p>
    <w:p w14:paraId="17F4A37C" w14:textId="40AEFA05" w:rsidR="00C31D19" w:rsidRDefault="00C31D19">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r>
      <w:r>
        <w:instrText xml:space="preserve"> PAGEREF _Toc82890622 \h </w:instrText>
      </w:r>
      <w:r>
        <w:fldChar w:fldCharType="separate"/>
      </w:r>
      <w:r>
        <w:t>24</w:t>
      </w:r>
      <w:r>
        <w:fldChar w:fldCharType="end"/>
      </w:r>
    </w:p>
    <w:p w14:paraId="1F30904F" w14:textId="4026DBC4" w:rsidR="00C31D19" w:rsidRDefault="00C31D19">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r>
      <w:r>
        <w:instrText xml:space="preserve"> PAGEREF _Toc82890623 \h </w:instrText>
      </w:r>
      <w:r>
        <w:fldChar w:fldCharType="separate"/>
      </w:r>
      <w:r>
        <w:t>25</w:t>
      </w:r>
      <w:r>
        <w:fldChar w:fldCharType="end"/>
      </w:r>
    </w:p>
    <w:p w14:paraId="251CEC62" w14:textId="6A295F63" w:rsidR="00C31D19" w:rsidRDefault="00C31D19">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r>
      <w:r>
        <w:instrText xml:space="preserve"> PAGEREF _Toc82890624 \h </w:instrText>
      </w:r>
      <w:r>
        <w:fldChar w:fldCharType="separate"/>
      </w:r>
      <w:r>
        <w:t>25</w:t>
      </w:r>
      <w:r>
        <w:fldChar w:fldCharType="end"/>
      </w:r>
    </w:p>
    <w:p w14:paraId="61A54297" w14:textId="227B97F7" w:rsidR="00C31D19" w:rsidRDefault="00C31D19">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r>
      <w:r>
        <w:instrText xml:space="preserve"> PAGEREF _Toc82890625 \h </w:instrText>
      </w:r>
      <w:r>
        <w:fldChar w:fldCharType="separate"/>
      </w:r>
      <w:r>
        <w:t>25</w:t>
      </w:r>
      <w:r>
        <w:fldChar w:fldCharType="end"/>
      </w:r>
    </w:p>
    <w:p w14:paraId="1BF896A4" w14:textId="47199315" w:rsidR="00C31D19" w:rsidRDefault="00C31D19">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rsidRPr="00525FF8">
        <w:rPr>
          <w:lang w:val="en-US"/>
        </w:rPr>
        <w:t xml:space="preserve"> and M2</w:t>
      </w:r>
      <w:r>
        <w:tab/>
      </w:r>
      <w:r>
        <w:fldChar w:fldCharType="begin"/>
      </w:r>
      <w:r>
        <w:instrText xml:space="preserve"> PAGEREF _Toc82890626 \h </w:instrText>
      </w:r>
      <w:r>
        <w:fldChar w:fldCharType="separate"/>
      </w:r>
      <w:r>
        <w:t>26</w:t>
      </w:r>
      <w:r>
        <w:fldChar w:fldCharType="end"/>
      </w:r>
    </w:p>
    <w:p w14:paraId="2AB7C7C1" w14:textId="7C7EFC02" w:rsidR="00C31D19" w:rsidRDefault="00C31D19">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r>
      <w:r>
        <w:instrText xml:space="preserve"> PAGEREF _Toc82890627 \h </w:instrText>
      </w:r>
      <w:r>
        <w:fldChar w:fldCharType="separate"/>
      </w:r>
      <w:r>
        <w:t>26</w:t>
      </w:r>
      <w:r>
        <w:fldChar w:fldCharType="end"/>
      </w:r>
    </w:p>
    <w:p w14:paraId="6776F71A" w14:textId="24500F2E" w:rsidR="00C31D19" w:rsidRDefault="00C31D19">
      <w:pPr>
        <w:pStyle w:val="TOC2"/>
        <w:rPr>
          <w:rFonts w:asciiTheme="minorHAnsi" w:eastAsiaTheme="minorEastAsia" w:hAnsiTheme="minorHAnsi" w:cstheme="minorBidi"/>
          <w:sz w:val="22"/>
          <w:szCs w:val="22"/>
        </w:rPr>
      </w:pPr>
      <w:r>
        <w:t>B.3.</w:t>
      </w:r>
      <w:r>
        <w:rPr>
          <w:lang w:eastAsia="zh-CN"/>
        </w:rPr>
        <w:t>8</w:t>
      </w:r>
      <w:r>
        <w:rPr>
          <w:rFonts w:asciiTheme="minorHAnsi" w:eastAsiaTheme="minorEastAsia" w:hAnsiTheme="minorHAnsi" w:cstheme="minorBidi"/>
          <w:sz w:val="22"/>
          <w:szCs w:val="22"/>
        </w:rPr>
        <w:tab/>
      </w:r>
      <w:r>
        <w:t xml:space="preserve">Common UE performance requirements and tests for operating bands for UE category </w:t>
      </w:r>
      <w:r>
        <w:rPr>
          <w:lang w:eastAsia="zh-CN"/>
        </w:rPr>
        <w:t>1bis</w:t>
      </w:r>
      <w:r>
        <w:tab/>
      </w:r>
      <w:r>
        <w:fldChar w:fldCharType="begin"/>
      </w:r>
      <w:r>
        <w:instrText xml:space="preserve"> PAGEREF _Toc82890628 \h </w:instrText>
      </w:r>
      <w:r>
        <w:fldChar w:fldCharType="separate"/>
      </w:r>
      <w:r>
        <w:t>26</w:t>
      </w:r>
      <w:r>
        <w:fldChar w:fldCharType="end"/>
      </w:r>
    </w:p>
    <w:p w14:paraId="59F27EEE" w14:textId="5DFDBC24" w:rsidR="00C31D19" w:rsidRDefault="00C31D19">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r>
      <w:r>
        <w:instrText xml:space="preserve"> PAGEREF _Toc82890629 \h </w:instrText>
      </w:r>
      <w:r>
        <w:fldChar w:fldCharType="separate"/>
      </w:r>
      <w:r>
        <w:t>26</w:t>
      </w:r>
      <w:r>
        <w:fldChar w:fldCharType="end"/>
      </w:r>
    </w:p>
    <w:p w14:paraId="46FC4C2C" w14:textId="2A72B228" w:rsidR="00C31D19" w:rsidRDefault="00C31D19">
      <w:pPr>
        <w:pStyle w:val="TOC2"/>
        <w:rPr>
          <w:rFonts w:asciiTheme="minorHAnsi" w:eastAsiaTheme="minorEastAsia" w:hAnsiTheme="minorHAnsi" w:cstheme="minorBidi"/>
          <w:sz w:val="22"/>
          <w:szCs w:val="22"/>
        </w:rPr>
      </w:pPr>
      <w:r>
        <w:t>B.</w:t>
      </w:r>
      <w:r w:rsidRPr="00525FF8">
        <w:rPr>
          <w:lang w:val="en-US"/>
        </w:rPr>
        <w:t>4</w:t>
      </w:r>
      <w:r>
        <w:t>.1</w:t>
      </w:r>
      <w:r>
        <w:rPr>
          <w:rFonts w:asciiTheme="minorHAnsi" w:eastAsiaTheme="minorEastAsia" w:hAnsiTheme="minorHAnsi" w:cstheme="minorBidi"/>
          <w:sz w:val="22"/>
          <w:szCs w:val="22"/>
        </w:rPr>
        <w:tab/>
      </w:r>
      <w:r>
        <w:t xml:space="preserve">Common </w:t>
      </w:r>
      <w:r w:rsidRPr="00525FF8">
        <w:rPr>
          <w:lang w:val="en-US"/>
        </w:rPr>
        <w:t>UE RF</w:t>
      </w:r>
      <w:r>
        <w:t xml:space="preserve"> requirements for a release independent band</w:t>
      </w:r>
      <w:r>
        <w:tab/>
      </w:r>
      <w:r>
        <w:fldChar w:fldCharType="begin"/>
      </w:r>
      <w:r>
        <w:instrText xml:space="preserve"> PAGEREF _Toc82890630 \h </w:instrText>
      </w:r>
      <w:r>
        <w:fldChar w:fldCharType="separate"/>
      </w:r>
      <w:r>
        <w:t>26</w:t>
      </w:r>
      <w:r>
        <w:fldChar w:fldCharType="end"/>
      </w:r>
    </w:p>
    <w:p w14:paraId="58031A69" w14:textId="637B0A3A" w:rsidR="00C31D19" w:rsidRDefault="00C31D19">
      <w:pPr>
        <w:pStyle w:val="TOC2"/>
        <w:rPr>
          <w:rFonts w:asciiTheme="minorHAnsi" w:eastAsiaTheme="minorEastAsia" w:hAnsiTheme="minorHAnsi" w:cstheme="minorBidi"/>
          <w:sz w:val="22"/>
          <w:szCs w:val="22"/>
        </w:rPr>
      </w:pPr>
      <w:r>
        <w:t>B.</w:t>
      </w:r>
      <w:r w:rsidRPr="00525FF8">
        <w:rPr>
          <w:lang w:val="en-US"/>
        </w:rPr>
        <w:t>4</w:t>
      </w:r>
      <w:r>
        <w:t>.2</w:t>
      </w:r>
      <w:r>
        <w:rPr>
          <w:rFonts w:asciiTheme="minorHAnsi" w:eastAsiaTheme="minorEastAsia" w:hAnsiTheme="minorHAnsi" w:cstheme="minorBidi"/>
          <w:sz w:val="22"/>
          <w:szCs w:val="22"/>
        </w:rPr>
        <w:tab/>
      </w:r>
      <w:r>
        <w:t xml:space="preserve">Common </w:t>
      </w:r>
      <w:r w:rsidRPr="00525FF8">
        <w:rPr>
          <w:lang w:val="en-US"/>
        </w:rPr>
        <w:t>UE RF</w:t>
      </w:r>
      <w:r>
        <w:t xml:space="preserve"> requirements for an intra-band contiguous CA configuration</w:t>
      </w:r>
      <w:r>
        <w:tab/>
      </w:r>
      <w:r>
        <w:fldChar w:fldCharType="begin"/>
      </w:r>
      <w:r>
        <w:instrText xml:space="preserve"> PAGEREF _Toc82890631 \h </w:instrText>
      </w:r>
      <w:r>
        <w:fldChar w:fldCharType="separate"/>
      </w:r>
      <w:r>
        <w:t>27</w:t>
      </w:r>
      <w:r>
        <w:fldChar w:fldCharType="end"/>
      </w:r>
    </w:p>
    <w:p w14:paraId="0A19139A" w14:textId="3B8194B2" w:rsidR="00C31D19" w:rsidRDefault="00C31D19">
      <w:pPr>
        <w:pStyle w:val="TOC2"/>
        <w:rPr>
          <w:rFonts w:asciiTheme="minorHAnsi" w:eastAsiaTheme="minorEastAsia" w:hAnsiTheme="minorHAnsi" w:cstheme="minorBidi"/>
          <w:sz w:val="22"/>
          <w:szCs w:val="22"/>
        </w:rPr>
      </w:pPr>
      <w:r>
        <w:t>B.</w:t>
      </w:r>
      <w:r w:rsidRPr="00525FF8">
        <w:rPr>
          <w:lang w:val="en-US"/>
        </w:rPr>
        <w:t>4</w:t>
      </w:r>
      <w:r>
        <w:t>.3</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an single uplink</w:t>
      </w:r>
      <w:r w:rsidRPr="00525FF8">
        <w:rPr>
          <w:rFonts w:ascii="Batang" w:eastAsia="Batang" w:hAnsi="Batang" w:cs="Batang"/>
        </w:rPr>
        <w:t xml:space="preserve"> </w:t>
      </w:r>
      <w:r>
        <w:t>inter-band CA configuration</w:t>
      </w:r>
      <w:r>
        <w:tab/>
      </w:r>
      <w:r>
        <w:fldChar w:fldCharType="begin"/>
      </w:r>
      <w:r>
        <w:instrText xml:space="preserve"> PAGEREF _Toc82890632 \h </w:instrText>
      </w:r>
      <w:r>
        <w:fldChar w:fldCharType="separate"/>
      </w:r>
      <w:r>
        <w:t>28</w:t>
      </w:r>
      <w:r>
        <w:fldChar w:fldCharType="end"/>
      </w:r>
    </w:p>
    <w:p w14:paraId="7F11AC2B" w14:textId="72FEFFE8"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lang w:val="en-US"/>
        </w:rPr>
        <w:t>4</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an inter-band CA configuration</w:t>
      </w:r>
      <w:r w:rsidRPr="00525FF8">
        <w:rPr>
          <w:lang w:val="en-US"/>
        </w:rPr>
        <w:t xml:space="preserve"> </w:t>
      </w:r>
      <w:r>
        <w:t>including an operating band without uplink band</w:t>
      </w:r>
      <w:r>
        <w:tab/>
      </w:r>
      <w:r>
        <w:fldChar w:fldCharType="begin"/>
      </w:r>
      <w:r>
        <w:instrText xml:space="preserve"> PAGEREF _Toc82890633 \h </w:instrText>
      </w:r>
      <w:r>
        <w:fldChar w:fldCharType="separate"/>
      </w:r>
      <w:r>
        <w:t>29</w:t>
      </w:r>
      <w:r>
        <w:fldChar w:fldCharType="end"/>
      </w:r>
    </w:p>
    <w:p w14:paraId="6406FAC9" w14:textId="265F7D5E"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lang w:val="en-US"/>
        </w:rPr>
        <w:t>5</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a</w:t>
      </w:r>
      <w:r w:rsidRPr="00525FF8">
        <w:rPr>
          <w:lang w:val="en-US"/>
        </w:rPr>
        <w:t xml:space="preserve"> </w:t>
      </w:r>
      <w:r>
        <w:t xml:space="preserve">single uplink intra-band </w:t>
      </w:r>
      <w:r w:rsidRPr="00525FF8">
        <w:rPr>
          <w:lang w:val="en-US"/>
        </w:rPr>
        <w:t>non-</w:t>
      </w:r>
      <w:r>
        <w:t>contiguous CA configuration</w:t>
      </w:r>
      <w:r>
        <w:tab/>
      </w:r>
      <w:r>
        <w:fldChar w:fldCharType="begin"/>
      </w:r>
      <w:r>
        <w:instrText xml:space="preserve"> PAGEREF _Toc82890634 \h </w:instrText>
      </w:r>
      <w:r>
        <w:fldChar w:fldCharType="separate"/>
      </w:r>
      <w:r>
        <w:t>29</w:t>
      </w:r>
      <w:r>
        <w:fldChar w:fldCharType="end"/>
      </w:r>
    </w:p>
    <w:p w14:paraId="7ACFD2F3" w14:textId="72C65C29"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rFonts w:eastAsia="Malgun Gothic"/>
          <w:lang w:val="en-US"/>
        </w:rPr>
        <w:t>6</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w:t>
      </w:r>
      <w:r w:rsidRPr="00525FF8">
        <w:rPr>
          <w:rFonts w:eastAsia="Malgun Gothic"/>
        </w:rPr>
        <w:t xml:space="preserve">dual uplink </w:t>
      </w:r>
      <w:r>
        <w:t>int</w:t>
      </w:r>
      <w:r w:rsidRPr="00525FF8">
        <w:rPr>
          <w:rFonts w:eastAsia="Malgun Gothic"/>
        </w:rPr>
        <w:t>e</w:t>
      </w:r>
      <w:r>
        <w:t>r-band CA configuration</w:t>
      </w:r>
      <w:r>
        <w:tab/>
      </w:r>
      <w:r>
        <w:fldChar w:fldCharType="begin"/>
      </w:r>
      <w:r>
        <w:instrText xml:space="preserve"> PAGEREF _Toc82890635 \h </w:instrText>
      </w:r>
      <w:r>
        <w:fldChar w:fldCharType="separate"/>
      </w:r>
      <w:r>
        <w:t>30</w:t>
      </w:r>
      <w:r>
        <w:fldChar w:fldCharType="end"/>
      </w:r>
    </w:p>
    <w:p w14:paraId="11DC9DA1" w14:textId="2C2FAF78"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rFonts w:eastAsia="Malgun Gothic"/>
          <w:lang w:val="en-US"/>
        </w:rPr>
        <w:t>7</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w:t>
      </w:r>
      <w:r w:rsidRPr="00525FF8">
        <w:rPr>
          <w:rFonts w:eastAsia="Malgun Gothic"/>
        </w:rPr>
        <w:t xml:space="preserve">dual uplink </w:t>
      </w:r>
      <w:r>
        <w:t xml:space="preserve">intra-band </w:t>
      </w:r>
      <w:r w:rsidRPr="00525FF8">
        <w:rPr>
          <w:lang w:val="en-US"/>
        </w:rPr>
        <w:t xml:space="preserve">non-contiguous </w:t>
      </w:r>
      <w:r>
        <w:t>CA configuration</w:t>
      </w:r>
      <w:r>
        <w:tab/>
      </w:r>
      <w:r>
        <w:fldChar w:fldCharType="begin"/>
      </w:r>
      <w:r>
        <w:instrText xml:space="preserve"> PAGEREF _Toc82890636 \h </w:instrText>
      </w:r>
      <w:r>
        <w:fldChar w:fldCharType="separate"/>
      </w:r>
      <w:r>
        <w:t>30</w:t>
      </w:r>
      <w:r>
        <w:fldChar w:fldCharType="end"/>
      </w:r>
    </w:p>
    <w:p w14:paraId="5797EBF3" w14:textId="37C813F7"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lang w:val="en-US" w:eastAsia="zh-CN"/>
        </w:rPr>
        <w:t>8</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w:t>
      </w:r>
      <w:r>
        <w:rPr>
          <w:lang w:eastAsia="zh-CN"/>
        </w:rPr>
        <w:t>three</w:t>
      </w:r>
      <w:r w:rsidRPr="00525FF8">
        <w:rPr>
          <w:rFonts w:eastAsia="Malgun Gothic"/>
        </w:rPr>
        <w:t xml:space="preserve"> uplink </w:t>
      </w:r>
      <w:r>
        <w:t>int</w:t>
      </w:r>
      <w:r w:rsidRPr="00525FF8">
        <w:rPr>
          <w:rFonts w:eastAsia="Malgun Gothic"/>
        </w:rPr>
        <w:t>e</w:t>
      </w:r>
      <w:r>
        <w:t>r-band CA configuration</w:t>
      </w:r>
      <w:r>
        <w:tab/>
      </w:r>
      <w:r>
        <w:fldChar w:fldCharType="begin"/>
      </w:r>
      <w:r>
        <w:instrText xml:space="preserve"> PAGEREF _Toc82890637 \h </w:instrText>
      </w:r>
      <w:r>
        <w:fldChar w:fldCharType="separate"/>
      </w:r>
      <w:r>
        <w:t>31</w:t>
      </w:r>
      <w:r>
        <w:fldChar w:fldCharType="end"/>
      </w:r>
    </w:p>
    <w:p w14:paraId="7A43A789" w14:textId="3164E30A" w:rsidR="00C31D19" w:rsidRDefault="00C31D19">
      <w:pPr>
        <w:pStyle w:val="TOC2"/>
        <w:rPr>
          <w:rFonts w:asciiTheme="minorHAnsi" w:eastAsiaTheme="minorEastAsia" w:hAnsiTheme="minorHAnsi" w:cstheme="minorBidi"/>
          <w:sz w:val="22"/>
          <w:szCs w:val="22"/>
        </w:rPr>
      </w:pPr>
      <w:r>
        <w:t>B.</w:t>
      </w:r>
      <w:r w:rsidRPr="00525FF8">
        <w:rPr>
          <w:lang w:val="en-US"/>
        </w:rPr>
        <w:t>4</w:t>
      </w:r>
      <w:r>
        <w:t>.9</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Pr>
          <w:lang w:eastAsia="zh-CN"/>
        </w:rPr>
        <w:t>UE category NB1 and NB2</w:t>
      </w:r>
      <w:r>
        <w:tab/>
      </w:r>
      <w:r>
        <w:fldChar w:fldCharType="begin"/>
      </w:r>
      <w:r>
        <w:instrText xml:space="preserve"> PAGEREF _Toc82890638 \h </w:instrText>
      </w:r>
      <w:r>
        <w:fldChar w:fldCharType="separate"/>
      </w:r>
      <w:r>
        <w:t>32</w:t>
      </w:r>
      <w:r>
        <w:fldChar w:fldCharType="end"/>
      </w:r>
    </w:p>
    <w:p w14:paraId="107F1FF1" w14:textId="3FDB7F7B"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rFonts w:eastAsia="Malgun Gothic"/>
          <w:lang w:val="en-US"/>
        </w:rPr>
        <w:t>10</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sidRPr="00525FF8">
        <w:rPr>
          <w:rFonts w:eastAsia="Malgun Gothic"/>
        </w:rPr>
        <w:t>UE category 0</w:t>
      </w:r>
      <w:r>
        <w:tab/>
      </w:r>
      <w:r>
        <w:fldChar w:fldCharType="begin"/>
      </w:r>
      <w:r>
        <w:instrText xml:space="preserve"> PAGEREF _Toc82890639 \h </w:instrText>
      </w:r>
      <w:r>
        <w:fldChar w:fldCharType="separate"/>
      </w:r>
      <w:r>
        <w:t>32</w:t>
      </w:r>
      <w:r>
        <w:fldChar w:fldCharType="end"/>
      </w:r>
    </w:p>
    <w:p w14:paraId="77F92D0D" w14:textId="15010314"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rFonts w:eastAsia="Malgun Gothic"/>
          <w:lang w:val="en-US"/>
        </w:rPr>
        <w:t>11</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sidRPr="00525FF8">
        <w:rPr>
          <w:rFonts w:eastAsia="Malgun Gothic"/>
        </w:rPr>
        <w:t>UE category M1 and M2</w:t>
      </w:r>
      <w:r>
        <w:tab/>
      </w:r>
      <w:r>
        <w:fldChar w:fldCharType="begin"/>
      </w:r>
      <w:r>
        <w:instrText xml:space="preserve"> PAGEREF _Toc82890640 \h </w:instrText>
      </w:r>
      <w:r>
        <w:fldChar w:fldCharType="separate"/>
      </w:r>
      <w:r>
        <w:t>32</w:t>
      </w:r>
      <w:r>
        <w:fldChar w:fldCharType="end"/>
      </w:r>
    </w:p>
    <w:p w14:paraId="2D423705" w14:textId="6C050002"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lang w:val="en-US"/>
        </w:rPr>
        <w:t>12</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operating bands for LTE-based V2X operation</w:t>
      </w:r>
      <w:r>
        <w:tab/>
      </w:r>
      <w:r>
        <w:fldChar w:fldCharType="begin"/>
      </w:r>
      <w:r>
        <w:instrText xml:space="preserve"> PAGEREF _Toc82890641 \h </w:instrText>
      </w:r>
      <w:r>
        <w:fldChar w:fldCharType="separate"/>
      </w:r>
      <w:r>
        <w:t>33</w:t>
      </w:r>
      <w:r>
        <w:fldChar w:fldCharType="end"/>
      </w:r>
    </w:p>
    <w:p w14:paraId="604598DA" w14:textId="2C308753" w:rsidR="00C31D19" w:rsidRDefault="00C31D19">
      <w:pPr>
        <w:pStyle w:val="TOC2"/>
        <w:rPr>
          <w:rFonts w:asciiTheme="minorHAnsi" w:eastAsiaTheme="minorEastAsia" w:hAnsiTheme="minorHAnsi" w:cstheme="minorBidi"/>
          <w:sz w:val="22"/>
          <w:szCs w:val="22"/>
        </w:rPr>
      </w:pPr>
      <w:r>
        <w:rPr>
          <w:lang w:eastAsia="ja-JP"/>
        </w:rPr>
        <w:t>B.</w:t>
      </w:r>
      <w:r w:rsidRPr="00525FF8">
        <w:rPr>
          <w:lang w:val="en-US" w:eastAsia="ja-JP"/>
        </w:rPr>
        <w:t>4</w:t>
      </w:r>
      <w:r>
        <w:rPr>
          <w:lang w:eastAsia="ja-JP"/>
        </w:rPr>
        <w:t>.</w:t>
      </w:r>
      <w:r w:rsidRPr="00525FF8">
        <w:rPr>
          <w:lang w:val="en-US" w:eastAsia="ja-JP"/>
        </w:rPr>
        <w:t>13</w:t>
      </w:r>
      <w:r>
        <w:rPr>
          <w:rFonts w:asciiTheme="minorHAnsi" w:eastAsiaTheme="minorEastAsia" w:hAnsiTheme="minorHAnsi" w:cstheme="minorBidi"/>
          <w:sz w:val="22"/>
          <w:szCs w:val="22"/>
        </w:rPr>
        <w:tab/>
      </w:r>
      <w:r>
        <w:rPr>
          <w:lang w:eastAsia="ja-JP"/>
        </w:rPr>
        <w:t xml:space="preserve">Common </w:t>
      </w:r>
      <w:r w:rsidRPr="00525FF8">
        <w:rPr>
          <w:lang w:val="en-US" w:eastAsia="ja-JP"/>
        </w:rPr>
        <w:t xml:space="preserve">UE RF </w:t>
      </w:r>
      <w:r>
        <w:rPr>
          <w:lang w:eastAsia="ja-JP"/>
        </w:rPr>
        <w:t>requirements for four</w:t>
      </w:r>
      <w:r w:rsidRPr="00525FF8">
        <w:rPr>
          <w:rFonts w:eastAsia="Malgun Gothic"/>
          <w:lang w:eastAsia="ja-JP"/>
        </w:rPr>
        <w:t xml:space="preserve"> uplink </w:t>
      </w:r>
      <w:r>
        <w:rPr>
          <w:lang w:eastAsia="ja-JP"/>
        </w:rPr>
        <w:t>int</w:t>
      </w:r>
      <w:r w:rsidRPr="00525FF8">
        <w:rPr>
          <w:rFonts w:eastAsia="Malgun Gothic"/>
          <w:lang w:eastAsia="ja-JP"/>
        </w:rPr>
        <w:t>e</w:t>
      </w:r>
      <w:r>
        <w:rPr>
          <w:lang w:eastAsia="ja-JP"/>
        </w:rPr>
        <w:t>r-band CA configuration</w:t>
      </w:r>
      <w:r>
        <w:tab/>
      </w:r>
      <w:r>
        <w:fldChar w:fldCharType="begin"/>
      </w:r>
      <w:r>
        <w:instrText xml:space="preserve"> PAGEREF _Toc82890642 \h </w:instrText>
      </w:r>
      <w:r>
        <w:fldChar w:fldCharType="separate"/>
      </w:r>
      <w:r>
        <w:t>34</w:t>
      </w:r>
      <w:r>
        <w:fldChar w:fldCharType="end"/>
      </w:r>
    </w:p>
    <w:p w14:paraId="6905BB75" w14:textId="375675DE"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rFonts w:eastAsia="Malgun Gothic"/>
          <w:lang w:val="en-US"/>
        </w:rPr>
        <w:t>1</w:t>
      </w:r>
      <w:r w:rsidRPr="00525FF8">
        <w:rPr>
          <w:lang w:val="en-US" w:eastAsia="zh-CN"/>
        </w:rPr>
        <w:t>4</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sidRPr="00525FF8">
        <w:rPr>
          <w:rFonts w:eastAsia="Malgun Gothic"/>
        </w:rPr>
        <w:t xml:space="preserve">UE category </w:t>
      </w:r>
      <w:r>
        <w:rPr>
          <w:lang w:eastAsia="zh-CN"/>
        </w:rPr>
        <w:t>1bis</w:t>
      </w:r>
      <w:r>
        <w:tab/>
      </w:r>
      <w:r>
        <w:fldChar w:fldCharType="begin"/>
      </w:r>
      <w:r>
        <w:instrText xml:space="preserve"> PAGEREF _Toc82890643 \h </w:instrText>
      </w:r>
      <w:r>
        <w:fldChar w:fldCharType="separate"/>
      </w:r>
      <w:r>
        <w:t>35</w:t>
      </w:r>
      <w:r>
        <w:fldChar w:fldCharType="end"/>
      </w:r>
    </w:p>
    <w:p w14:paraId="1BF576A9" w14:textId="400CA1AB" w:rsidR="00C31D19" w:rsidRDefault="00C31D19">
      <w:pPr>
        <w:pStyle w:val="TOC8"/>
        <w:rPr>
          <w:rFonts w:asciiTheme="minorHAnsi" w:eastAsiaTheme="minorEastAsia" w:hAnsiTheme="minorHAnsi" w:cstheme="minorBidi"/>
          <w:b w:val="0"/>
          <w:szCs w:val="22"/>
        </w:rPr>
      </w:pPr>
      <w:r w:rsidRPr="00525FF8">
        <w:rPr>
          <w:lang w:val="en-US"/>
        </w:rPr>
        <w:t xml:space="preserve">Annex C (normative): </w:t>
      </w:r>
      <w:r w:rsidRPr="00525FF8">
        <w:rPr>
          <w:rFonts w:cs="v5.0.0"/>
          <w:lang w:val="en-US"/>
        </w:rPr>
        <w:t>Common Requirements for 4Rx</w:t>
      </w:r>
      <w:r>
        <w:tab/>
      </w:r>
      <w:r>
        <w:fldChar w:fldCharType="begin"/>
      </w:r>
      <w:r>
        <w:instrText xml:space="preserve"> PAGEREF _Toc82890644 \h </w:instrText>
      </w:r>
      <w:r>
        <w:fldChar w:fldCharType="separate"/>
      </w:r>
      <w:r>
        <w:t>36</w:t>
      </w:r>
      <w:r>
        <w:fldChar w:fldCharType="end"/>
      </w:r>
    </w:p>
    <w:p w14:paraId="32D5EE3D" w14:textId="65626243" w:rsidR="00C31D19" w:rsidRDefault="00C31D19">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r>
      <w:r>
        <w:instrText xml:space="preserve"> PAGEREF _Toc82890645 \h </w:instrText>
      </w:r>
      <w:r>
        <w:fldChar w:fldCharType="separate"/>
      </w:r>
      <w:r>
        <w:t>36</w:t>
      </w:r>
      <w:r>
        <w:fldChar w:fldCharType="end"/>
      </w:r>
    </w:p>
    <w:p w14:paraId="54216084" w14:textId="0D494122" w:rsidR="00C31D19" w:rsidRDefault="00C31D19">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_Toc82890646 \h </w:instrText>
      </w:r>
      <w:r>
        <w:fldChar w:fldCharType="separate"/>
      </w:r>
      <w:r>
        <w:t>36</w:t>
      </w:r>
      <w:r>
        <w:fldChar w:fldCharType="end"/>
      </w:r>
    </w:p>
    <w:p w14:paraId="1F80974D" w14:textId="09A446E8" w:rsidR="00C31D19" w:rsidRDefault="00C31D19">
      <w:pPr>
        <w:pStyle w:val="TOC8"/>
        <w:rPr>
          <w:rFonts w:asciiTheme="minorHAnsi" w:eastAsiaTheme="minorEastAsia" w:hAnsiTheme="minorHAnsi" w:cstheme="minorBidi"/>
          <w:b w:val="0"/>
          <w:szCs w:val="22"/>
        </w:rPr>
      </w:pPr>
      <w:r w:rsidRPr="00525FF8">
        <w:rPr>
          <w:lang w:val="en-US"/>
        </w:rPr>
        <w:t>Annex D (normative): Common Requirements for performance enhancements for high speed scenario</w:t>
      </w:r>
      <w:r>
        <w:tab/>
      </w:r>
      <w:r>
        <w:fldChar w:fldCharType="begin"/>
      </w:r>
      <w:r>
        <w:instrText xml:space="preserve"> PAGEREF _Toc82890647 \h </w:instrText>
      </w:r>
      <w:r>
        <w:fldChar w:fldCharType="separate"/>
      </w:r>
      <w:r>
        <w:t>38</w:t>
      </w:r>
      <w:r>
        <w:fldChar w:fldCharType="end"/>
      </w:r>
    </w:p>
    <w:p w14:paraId="2339154E" w14:textId="06355D0C" w:rsidR="00C31D19" w:rsidRDefault="00C31D19">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525FF8">
        <w:rPr>
          <w:rFonts w:cs="v5.0.0"/>
          <w:lang w:val="en-US"/>
        </w:rPr>
        <w:t>performance enhancements for high speed scenario</w:t>
      </w:r>
      <w:r>
        <w:tab/>
      </w:r>
      <w:r>
        <w:fldChar w:fldCharType="begin"/>
      </w:r>
      <w:r>
        <w:instrText xml:space="preserve"> PAGEREF _Toc82890648 \h </w:instrText>
      </w:r>
      <w:r>
        <w:fldChar w:fldCharType="separate"/>
      </w:r>
      <w:r>
        <w:t>38</w:t>
      </w:r>
      <w:r>
        <w:fldChar w:fldCharType="end"/>
      </w:r>
    </w:p>
    <w:p w14:paraId="5FF30AE1" w14:textId="2CC5CA11" w:rsidR="00C31D19" w:rsidRDefault="00C31D19">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r>
      <w:r>
        <w:instrText xml:space="preserve"> PAGEREF _Toc82890649 \h </w:instrText>
      </w:r>
      <w:r>
        <w:fldChar w:fldCharType="separate"/>
      </w:r>
      <w:r>
        <w:t>38</w:t>
      </w:r>
      <w:r>
        <w:fldChar w:fldCharType="end"/>
      </w:r>
    </w:p>
    <w:p w14:paraId="09F546C3" w14:textId="2A2C82D0" w:rsidR="00C31D19" w:rsidRDefault="00C31D19">
      <w:pPr>
        <w:pStyle w:val="TOC8"/>
        <w:rPr>
          <w:rFonts w:asciiTheme="minorHAnsi" w:eastAsiaTheme="minorEastAsia" w:hAnsiTheme="minorHAnsi" w:cstheme="minorBidi"/>
          <w:b w:val="0"/>
          <w:szCs w:val="22"/>
        </w:rPr>
      </w:pPr>
      <w:r w:rsidRPr="00525FF8">
        <w:rPr>
          <w:lang w:val="en-US"/>
        </w:rPr>
        <w:t xml:space="preserve">Annex E (normative): </w:t>
      </w:r>
      <w:r w:rsidRPr="00525FF8">
        <w:rPr>
          <w:rFonts w:cs="v5.0.0"/>
          <w:lang w:val="en-US"/>
        </w:rPr>
        <w:t>Common Requirements for 8Rx</w:t>
      </w:r>
      <w:r>
        <w:tab/>
      </w:r>
      <w:r>
        <w:fldChar w:fldCharType="begin"/>
      </w:r>
      <w:r>
        <w:instrText xml:space="preserve"> PAGEREF _Toc82890650 \h </w:instrText>
      </w:r>
      <w:r>
        <w:fldChar w:fldCharType="separate"/>
      </w:r>
      <w:r>
        <w:t>39</w:t>
      </w:r>
      <w:r>
        <w:fldChar w:fldCharType="end"/>
      </w:r>
    </w:p>
    <w:p w14:paraId="21A86555" w14:textId="0EB934C1" w:rsidR="00C31D19" w:rsidRDefault="00C31D19">
      <w:pPr>
        <w:pStyle w:val="TOC1"/>
        <w:rPr>
          <w:rFonts w:asciiTheme="minorHAnsi" w:eastAsiaTheme="minorEastAsia" w:hAnsiTheme="minorHAnsi" w:cstheme="minorBidi"/>
          <w:szCs w:val="22"/>
        </w:rPr>
      </w:pPr>
      <w:r>
        <w:rPr>
          <w:lang w:eastAsia="zh-CN"/>
        </w:rPr>
        <w:t xml:space="preserve">E.1 </w:t>
      </w:r>
      <w:r>
        <w:t>Common UE RF requirements</w:t>
      </w:r>
      <w:r>
        <w:tab/>
      </w:r>
      <w:r>
        <w:fldChar w:fldCharType="begin"/>
      </w:r>
      <w:r>
        <w:instrText xml:space="preserve"> PAGEREF _Toc82890651 \h </w:instrText>
      </w:r>
      <w:r>
        <w:fldChar w:fldCharType="separate"/>
      </w:r>
      <w:r>
        <w:t>39</w:t>
      </w:r>
      <w:r>
        <w:fldChar w:fldCharType="end"/>
      </w:r>
    </w:p>
    <w:p w14:paraId="54443416" w14:textId="7FF19166" w:rsidR="00C31D19" w:rsidRDefault="00C31D19">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_Toc82890652 \h </w:instrText>
      </w:r>
      <w:r>
        <w:fldChar w:fldCharType="separate"/>
      </w:r>
      <w:r>
        <w:t>39</w:t>
      </w:r>
      <w:r>
        <w:fldChar w:fldCharType="end"/>
      </w:r>
    </w:p>
    <w:p w14:paraId="578F1166" w14:textId="33CCBA2C" w:rsidR="00C31D19" w:rsidRDefault="00C31D19">
      <w:pPr>
        <w:pStyle w:val="TOC8"/>
        <w:rPr>
          <w:rFonts w:asciiTheme="minorHAnsi" w:eastAsiaTheme="minorEastAsia" w:hAnsiTheme="minorHAnsi" w:cstheme="minorBidi"/>
          <w:b w:val="0"/>
          <w:szCs w:val="22"/>
        </w:rPr>
      </w:pPr>
      <w:r w:rsidRPr="00525FF8">
        <w:rPr>
          <w:lang w:val="en-US"/>
        </w:rPr>
        <w:t xml:space="preserve">Annex F (informative): </w:t>
      </w:r>
      <w:r w:rsidRPr="00525FF8">
        <w:rPr>
          <w:rFonts w:cs="v5.0.0"/>
          <w:lang w:val="en-US"/>
        </w:rPr>
        <w:t>Change history</w:t>
      </w:r>
      <w:r>
        <w:tab/>
      </w:r>
      <w:r>
        <w:fldChar w:fldCharType="begin"/>
      </w:r>
      <w:r>
        <w:instrText xml:space="preserve"> PAGEREF _Toc82890653 \h </w:instrText>
      </w:r>
      <w:r>
        <w:fldChar w:fldCharType="separate"/>
      </w:r>
      <w:r>
        <w:t>40</w:t>
      </w:r>
      <w:r>
        <w:fldChar w:fldCharType="end"/>
      </w:r>
    </w:p>
    <w:p w14:paraId="01A88694" w14:textId="1385690C" w:rsidR="000E604C" w:rsidRPr="00E070C4" w:rsidRDefault="00C31D19" w:rsidP="000E604C">
      <w:r>
        <w:fldChar w:fldCharType="end"/>
      </w:r>
      <w:r w:rsidR="00F010DD" w:rsidRPr="00E070C4">
        <w:br w:type="page"/>
      </w:r>
    </w:p>
    <w:p w14:paraId="01A88695" w14:textId="77777777" w:rsidR="00F010DD" w:rsidRPr="00E070C4" w:rsidRDefault="00F010DD" w:rsidP="000E604C">
      <w:pPr>
        <w:pStyle w:val="Heading1"/>
      </w:pPr>
      <w:bookmarkStart w:id="15" w:name="_Toc21093287"/>
      <w:bookmarkStart w:id="16" w:name="_Toc29761835"/>
      <w:bookmarkStart w:id="17" w:name="_Toc45833853"/>
      <w:bookmarkStart w:id="18" w:name="_Toc82890587"/>
      <w:r w:rsidRPr="00E070C4">
        <w:t>Foreword</w:t>
      </w:r>
      <w:bookmarkEnd w:id="15"/>
      <w:bookmarkEnd w:id="16"/>
      <w:bookmarkEnd w:id="17"/>
      <w:bookmarkEnd w:id="18"/>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Version x.y.z</w:t>
      </w:r>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19" w:name="_Toc21093288"/>
      <w:bookmarkStart w:id="20" w:name="_Toc29761836"/>
      <w:bookmarkStart w:id="21" w:name="_Toc45833854"/>
      <w:bookmarkStart w:id="22" w:name="_Toc82890588"/>
      <w:r w:rsidRPr="00E070C4">
        <w:t>1</w:t>
      </w:r>
      <w:r w:rsidRPr="00E070C4">
        <w:tab/>
        <w:t>Scope</w:t>
      </w:r>
      <w:bookmarkEnd w:id="19"/>
      <w:bookmarkEnd w:id="20"/>
      <w:bookmarkEnd w:id="21"/>
      <w:bookmarkEnd w:id="22"/>
    </w:p>
    <w:p w14:paraId="01A886A1" w14:textId="77777777" w:rsidR="00170693" w:rsidRPr="00E070C4" w:rsidRDefault="00BA1634" w:rsidP="00170693">
      <w:r w:rsidRPr="00E070C4">
        <w:t xml:space="preserve">The present document specifies requirements </w:t>
      </w:r>
      <w:r w:rsidR="00170693" w:rsidRPr="00E070C4">
        <w:t>for Rel-</w:t>
      </w:r>
      <w:r w:rsidR="00936A57" w:rsidRPr="00E070C4">
        <w:t>1</w:t>
      </w:r>
      <w:r w:rsidR="00901D60" w:rsidRPr="00E070C4">
        <w:t>6</w:t>
      </w:r>
      <w:r w:rsidR="00936A57" w:rsidRPr="00E070C4">
        <w:t xml:space="preserve"> </w:t>
      </w:r>
      <w:r w:rsidRPr="00E070C4">
        <w:t xml:space="preserve">UEs supporting </w:t>
      </w:r>
      <w:r w:rsidR="00170693" w:rsidRPr="00E070C4">
        <w:t>release independent features like:</w:t>
      </w:r>
    </w:p>
    <w:p w14:paraId="01A886A2" w14:textId="77777777" w:rsidR="00170693" w:rsidRPr="00E070C4" w:rsidRDefault="00170693" w:rsidP="00170693">
      <w:pPr>
        <w:pStyle w:val="B1"/>
      </w:pPr>
      <w:r w:rsidRPr="00E070C4">
        <w:t>-</w:t>
      </w:r>
      <w:r w:rsidRPr="00E070C4">
        <w:tab/>
        <w:t>additional E-UTRA operating frequency bands on top of Rel-</w:t>
      </w:r>
      <w:r w:rsidR="00936A57" w:rsidRPr="00E070C4">
        <w:t>1</w:t>
      </w:r>
      <w:r w:rsidR="00901D60" w:rsidRPr="00E070C4">
        <w:t>6</w:t>
      </w:r>
      <w:r w:rsidR="00936A57" w:rsidRPr="00E070C4">
        <w:t xml:space="preserve"> </w:t>
      </w:r>
      <w:r w:rsidRPr="00E070C4">
        <w:t xml:space="preserve">of </w:t>
      </w:r>
      <w:r w:rsidRPr="00E070C4">
        <w:rPr>
          <w:lang w:val="en-US"/>
        </w:rPr>
        <w:t>TS 36.101 [2] and TS 36.133 [3]</w:t>
      </w:r>
      <w:r w:rsidRPr="00E070C4">
        <w:t>;</w:t>
      </w:r>
    </w:p>
    <w:p w14:paraId="01A886A3" w14:textId="77777777" w:rsidR="00170693" w:rsidRPr="00E070C4" w:rsidRDefault="00170693" w:rsidP="00170693">
      <w:pPr>
        <w:pStyle w:val="B1"/>
      </w:pPr>
      <w:r w:rsidRPr="00E070C4">
        <w:t>-</w:t>
      </w:r>
      <w:r w:rsidRPr="00E070C4">
        <w:tab/>
        <w:t>additional E-UTRA CA configurations (intra-band/inter-band) on top of Rel-</w:t>
      </w:r>
      <w:r w:rsidR="00936A57" w:rsidRPr="00E070C4">
        <w:t>1</w:t>
      </w:r>
      <w:r w:rsidR="00901D60" w:rsidRPr="00E070C4">
        <w:t>6</w:t>
      </w:r>
      <w:r w:rsidR="00936A57" w:rsidRPr="00E070C4">
        <w:t xml:space="preserve"> </w:t>
      </w:r>
      <w:r w:rsidRPr="00E070C4">
        <w:t xml:space="preserve">of </w:t>
      </w:r>
      <w:r w:rsidRPr="00E070C4">
        <w:rPr>
          <w:lang w:val="en-US"/>
        </w:rPr>
        <w:t>TS 36.101 [2] and TS 36.133 [3]</w:t>
      </w:r>
      <w:r w:rsidRPr="00E070C4">
        <w:t>;</w:t>
      </w:r>
    </w:p>
    <w:p w14:paraId="01A886A4" w14:textId="77777777" w:rsidR="00170693" w:rsidRPr="00E070C4" w:rsidRDefault="00170693" w:rsidP="00170693">
      <w:pPr>
        <w:pStyle w:val="B1"/>
      </w:pPr>
      <w:r w:rsidRPr="00E070C4">
        <w:t>-</w:t>
      </w:r>
      <w:r w:rsidRPr="00E070C4">
        <w:tab/>
        <w:t>additional operating bands and/or CA configurations for specific features (like UE category 0, M1, NB1);</w:t>
      </w:r>
    </w:p>
    <w:p w14:paraId="01A886A5" w14:textId="77777777" w:rsidR="00170693" w:rsidRPr="00E070C4" w:rsidRDefault="00170693" w:rsidP="00170693">
      <w:pPr>
        <w:pStyle w:val="B1"/>
      </w:pPr>
      <w:r w:rsidRPr="00E070C4">
        <w:t>-</w:t>
      </w:r>
      <w:r w:rsidRPr="00E070C4">
        <w:tab/>
        <w:t>other release independent features (</w:t>
      </w:r>
      <w:r w:rsidRPr="00E070C4">
        <w:rPr>
          <w:lang w:eastAsia="zh-CN"/>
        </w:rPr>
        <w:t>like 4Rx antenna port,</w:t>
      </w:r>
      <w:r w:rsidRPr="00E070C4">
        <w:rPr>
          <w:rFonts w:hint="eastAsia"/>
          <w:lang w:eastAsia="zh-CN"/>
        </w:rPr>
        <w:t xml:space="preserve"> high speed scenario</w:t>
      </w:r>
      <w:r w:rsidR="00446747" w:rsidRPr="00E070C4">
        <w:rPr>
          <w:lang w:eastAsia="zh-CN"/>
        </w:rPr>
        <w:t>, 8Rx antenna port</w:t>
      </w:r>
      <w:r w:rsidRPr="00E070C4">
        <w:rPr>
          <w:lang w:eastAsia="zh-CN"/>
        </w:rPr>
        <w:t>).</w:t>
      </w:r>
    </w:p>
    <w:p w14:paraId="01A886A6" w14:textId="77777777" w:rsidR="008472F5" w:rsidRPr="00E070C4" w:rsidRDefault="00F222B5" w:rsidP="00F222B5">
      <w:pPr>
        <w:pStyle w:val="Heading1"/>
      </w:pPr>
      <w:bookmarkStart w:id="23" w:name="_Toc21093289"/>
      <w:bookmarkStart w:id="24" w:name="_Toc29761837"/>
      <w:bookmarkStart w:id="25" w:name="_Toc45833855"/>
      <w:bookmarkStart w:id="26" w:name="_Toc82890589"/>
      <w:r w:rsidRPr="00E070C4">
        <w:t>2</w:t>
      </w:r>
      <w:r w:rsidR="008472F5" w:rsidRPr="00E070C4">
        <w:tab/>
        <w:t>References</w:t>
      </w:r>
      <w:bookmarkEnd w:id="23"/>
      <w:bookmarkEnd w:id="24"/>
      <w:bookmarkEnd w:id="25"/>
      <w:bookmarkEnd w:id="26"/>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01A886AC" w14:textId="77777777" w:rsidR="003579B0" w:rsidRPr="00E070C4" w:rsidRDefault="003579B0" w:rsidP="003579B0">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01A886AD" w14:textId="77777777" w:rsidR="00170693" w:rsidRPr="00E070C4" w:rsidRDefault="00170693" w:rsidP="003579B0">
      <w:pPr>
        <w:pStyle w:val="EX"/>
      </w:pPr>
      <w:r w:rsidRPr="00E070C4">
        <w:rPr>
          <w:lang w:eastAsia="ja-JP"/>
        </w:rPr>
        <w:tab/>
        <w:t>NOTE: The considered release is given in the text of the present document that uses [2].</w:t>
      </w:r>
    </w:p>
    <w:p w14:paraId="01A886AE" w14:textId="77777777" w:rsidR="00A90C04" w:rsidRPr="00E070C4" w:rsidRDefault="00CB1722">
      <w:pPr>
        <w:pStyle w:val="EX"/>
      </w:pPr>
      <w:r w:rsidRPr="00E070C4">
        <w:t>[3]</w:t>
      </w:r>
      <w:r w:rsidRPr="00E070C4">
        <w:tab/>
        <w:t>3GPP TS 36.133: "Evolved Universal Terrestrial Radio Access (E-UTRA); Requirements for Support of Radio Resource Management".</w:t>
      </w:r>
    </w:p>
    <w:p w14:paraId="01A886AF" w14:textId="77777777" w:rsidR="00170693" w:rsidRPr="00E070C4" w:rsidRDefault="00170693" w:rsidP="00170693">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01A886B0" w14:textId="77777777" w:rsidR="00170693" w:rsidRPr="00E070C4" w:rsidRDefault="00170693" w:rsidP="00170693">
      <w:pPr>
        <w:pStyle w:val="EX"/>
        <w:rPr>
          <w:lang w:eastAsia="ja-JP"/>
        </w:rPr>
      </w:pPr>
      <w:r w:rsidRPr="00E070C4">
        <w:rPr>
          <w:lang w:eastAsia="ja-JP"/>
        </w:rPr>
        <w:tab/>
        <w:t>NOTE: The considered release is given in the text of the present document that uses [4].</w:t>
      </w:r>
    </w:p>
    <w:p w14:paraId="01A886B1" w14:textId="77777777" w:rsidR="00170693" w:rsidRPr="00E070C4" w:rsidRDefault="00170693">
      <w:pPr>
        <w:pStyle w:val="EX"/>
        <w:rPr>
          <w:lang w:eastAsia="ja-JP"/>
        </w:rPr>
      </w:pPr>
      <w:r w:rsidRPr="00E070C4">
        <w:rPr>
          <w:lang w:eastAsia="ja-JP"/>
        </w:rPr>
        <w:t>[5]</w:t>
      </w:r>
      <w:r w:rsidRPr="00E070C4">
        <w:rPr>
          <w:lang w:eastAsia="ja-JP"/>
        </w:rPr>
        <w:tab/>
        <w:t>Void</w:t>
      </w:r>
    </w:p>
    <w:p w14:paraId="01A886B2" w14:textId="77777777" w:rsidR="008472F5" w:rsidRPr="00E070C4" w:rsidRDefault="00F222B5" w:rsidP="00FF5C47">
      <w:pPr>
        <w:pStyle w:val="Heading1"/>
      </w:pPr>
      <w:bookmarkStart w:id="27" w:name="_Toc21093290"/>
      <w:bookmarkStart w:id="28" w:name="_Toc29761838"/>
      <w:bookmarkStart w:id="29" w:name="_Toc45833856"/>
      <w:bookmarkStart w:id="30" w:name="_Toc82890590"/>
      <w:r w:rsidRPr="00E070C4">
        <w:t>3</w:t>
      </w:r>
      <w:r w:rsidR="008472F5" w:rsidRPr="00E070C4">
        <w:tab/>
      </w:r>
      <w:r w:rsidRPr="00E070C4">
        <w:t xml:space="preserve">Definitions and </w:t>
      </w:r>
      <w:r w:rsidR="00170693" w:rsidRPr="00E070C4">
        <w:t>a</w:t>
      </w:r>
      <w:r w:rsidR="008472F5" w:rsidRPr="00E070C4">
        <w:t>bbreviations</w:t>
      </w:r>
      <w:bookmarkEnd w:id="27"/>
      <w:bookmarkEnd w:id="28"/>
      <w:bookmarkEnd w:id="29"/>
      <w:bookmarkEnd w:id="30"/>
    </w:p>
    <w:p w14:paraId="01A886B3" w14:textId="77777777" w:rsidR="00FB4889" w:rsidRPr="00E070C4" w:rsidRDefault="00FB4889" w:rsidP="00FF5C47">
      <w:pPr>
        <w:pStyle w:val="Heading2"/>
      </w:pPr>
      <w:bookmarkStart w:id="31" w:name="_Toc21093291"/>
      <w:bookmarkStart w:id="32" w:name="_Toc29761839"/>
      <w:bookmarkStart w:id="33" w:name="_Toc45833857"/>
      <w:bookmarkStart w:id="34" w:name="_Toc82890591"/>
      <w:r w:rsidRPr="00E070C4">
        <w:t>3.1</w:t>
      </w:r>
      <w:r w:rsidRPr="00E070C4">
        <w:tab/>
        <w:t>Definitions</w:t>
      </w:r>
      <w:bookmarkEnd w:id="31"/>
      <w:bookmarkEnd w:id="32"/>
      <w:bookmarkEnd w:id="33"/>
      <w:bookmarkEnd w:id="34"/>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35" w:name="_Toc21093292"/>
      <w:bookmarkStart w:id="36" w:name="_Toc29761840"/>
      <w:bookmarkStart w:id="37" w:name="_Toc45833858"/>
      <w:bookmarkStart w:id="38" w:name="_Toc82890592"/>
      <w:r w:rsidRPr="00E070C4">
        <w:t>3.2</w:t>
      </w:r>
      <w:r w:rsidRPr="00E070C4">
        <w:tab/>
        <w:t>Abbreviations</w:t>
      </w:r>
      <w:bookmarkEnd w:id="35"/>
      <w:bookmarkEnd w:id="36"/>
      <w:bookmarkEnd w:id="37"/>
      <w:bookmarkEnd w:id="38"/>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Pr="00E070C4" w:rsidRDefault="00170693" w:rsidP="00170693">
      <w:pPr>
        <w:pStyle w:val="EW"/>
      </w:pPr>
      <w:r w:rsidRPr="00E070C4">
        <w:t>RRM</w:t>
      </w:r>
      <w:r w:rsidRPr="00E070C4">
        <w:tab/>
        <w:t>Radio Resource Management</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39" w:name="_Toc21093293"/>
      <w:bookmarkStart w:id="40" w:name="_Toc29761841"/>
      <w:bookmarkStart w:id="41" w:name="_Toc45833859"/>
      <w:bookmarkStart w:id="42" w:name="_Toc82890593"/>
      <w:r w:rsidRPr="00E070C4">
        <w:t>3.3</w:t>
      </w:r>
      <w:r w:rsidRPr="00E070C4">
        <w:tab/>
        <w:t>Symbols</w:t>
      </w:r>
      <w:bookmarkEnd w:id="39"/>
      <w:bookmarkEnd w:id="40"/>
      <w:bookmarkEnd w:id="41"/>
      <w:bookmarkEnd w:id="42"/>
    </w:p>
    <w:p w14:paraId="01A886C6" w14:textId="77777777" w:rsidR="00170693" w:rsidRPr="00E070C4" w:rsidRDefault="00170693" w:rsidP="00170693">
      <w:pPr>
        <w:keepNext/>
      </w:pPr>
      <w:r w:rsidRPr="00E070C4">
        <w:t>For the purposes of the present document, the following symbols apply:</w:t>
      </w:r>
    </w:p>
    <w:p w14:paraId="01A886C7" w14:textId="77777777" w:rsidR="00170693" w:rsidRPr="00E070C4" w:rsidRDefault="00170693" w:rsidP="00170693">
      <w:pPr>
        <w:pStyle w:val="EW"/>
      </w:pPr>
      <w:r w:rsidRPr="00E070C4">
        <w:t>N</w:t>
      </w:r>
      <w:r w:rsidRPr="00E070C4">
        <w:tab/>
        <w:t xml:space="preserve">Release in which a feature is introduced into </w:t>
      </w:r>
      <w:r w:rsidRPr="00E070C4">
        <w:rPr>
          <w:lang w:val="en-US"/>
        </w:rPr>
        <w:t>TS 36.101 [2] or TS 36.133 [3]</w:t>
      </w:r>
    </w:p>
    <w:p w14:paraId="01A886C8" w14:textId="77777777" w:rsidR="00170693" w:rsidRPr="00E070C4" w:rsidRDefault="00170693" w:rsidP="00170693">
      <w:pPr>
        <w:pStyle w:val="EW"/>
      </w:pPr>
      <w:r w:rsidRPr="00E070C4">
        <w:t>M</w:t>
      </w:r>
      <w:r w:rsidRPr="00E070C4">
        <w:tab/>
        <w:t>Release from which onwards (including release M) a feature is release independent</w:t>
      </w:r>
    </w:p>
    <w:p w14:paraId="01A886C9" w14:textId="77777777" w:rsidR="000E604C" w:rsidRPr="00E070C4" w:rsidRDefault="000E604C" w:rsidP="000E604C">
      <w:pPr>
        <w:pStyle w:val="Heading1"/>
      </w:pPr>
      <w:bookmarkStart w:id="43" w:name="_Toc21093294"/>
      <w:bookmarkStart w:id="44" w:name="_Toc29761842"/>
      <w:bookmarkStart w:id="45" w:name="_Toc45833860"/>
      <w:bookmarkStart w:id="46" w:name="_Toc82890594"/>
      <w:r w:rsidRPr="00E070C4">
        <w:t>3</w:t>
      </w:r>
      <w:r w:rsidRPr="00E070C4">
        <w:rPr>
          <w:rFonts w:hint="eastAsia"/>
        </w:rPr>
        <w:t>A</w:t>
      </w:r>
      <w:r w:rsidRPr="00E070C4">
        <w:tab/>
      </w:r>
      <w:r w:rsidR="00170693" w:rsidRPr="00E070C4">
        <w:t>Release independent features</w:t>
      </w:r>
      <w:bookmarkEnd w:id="43"/>
      <w:bookmarkEnd w:id="44"/>
      <w:bookmarkEnd w:id="45"/>
      <w:bookmarkEnd w:id="46"/>
    </w:p>
    <w:p w14:paraId="01A886CA" w14:textId="77777777" w:rsidR="00170693" w:rsidRPr="00E070C4" w:rsidRDefault="00170693" w:rsidP="00170693">
      <w:pPr>
        <w:pStyle w:val="Heading2"/>
        <w:rPr>
          <w:lang w:eastAsia="ja-JP"/>
        </w:rPr>
      </w:pPr>
      <w:bookmarkStart w:id="47" w:name="_Toc21093295"/>
      <w:bookmarkStart w:id="48" w:name="_Toc29761843"/>
      <w:bookmarkStart w:id="49" w:name="_Toc45833861"/>
      <w:bookmarkStart w:id="50" w:name="_Toc82890595"/>
      <w:r w:rsidRPr="00E070C4">
        <w:rPr>
          <w:lang w:eastAsia="ja-JP"/>
        </w:rPr>
        <w:t>3A.0</w:t>
      </w:r>
      <w:r w:rsidRPr="00E070C4">
        <w:rPr>
          <w:lang w:eastAsia="ja-JP"/>
        </w:rPr>
        <w:tab/>
        <w:t>General</w:t>
      </w:r>
      <w:bookmarkEnd w:id="47"/>
      <w:bookmarkEnd w:id="48"/>
      <w:bookmarkEnd w:id="49"/>
      <w:bookmarkEnd w:id="50"/>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77777777" w:rsidR="00170693" w:rsidRPr="00E070C4" w:rsidRDefault="00170693" w:rsidP="00170693">
      <w:pPr>
        <w:pStyle w:val="B1"/>
      </w:pPr>
      <w:r w:rsidRPr="00E070C4">
        <w:t>-</w:t>
      </w:r>
      <w:r w:rsidRPr="00E070C4">
        <w:tab/>
        <w:t>it is "introduced" in a release N, i.e. TS 36.101 [2] and TS 36.133 [3] 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01A886CF" w14:textId="77777777" w:rsidR="00170693" w:rsidRPr="00E070C4" w:rsidRDefault="00170693" w:rsidP="00170693">
      <w:pPr>
        <w:pStyle w:val="B1"/>
      </w:pPr>
      <w:r w:rsidRPr="00E070C4">
        <w:t>-</w:t>
      </w:r>
      <w:r w:rsidRPr="00E070C4">
        <w:tab/>
        <w:t>UEs supporting this feature have to fulfill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Pr="00E070C4" w:rsidRDefault="00170693" w:rsidP="00170693">
      <w:pPr>
        <w:rPr>
          <w:lang w:eastAsia="ja-JP"/>
        </w:rPr>
      </w:pPr>
      <w:r w:rsidRPr="00E070C4">
        <w:t>The applicable UE Categories are specified in TS 36.306 [4] according to the release to which the UE conforms.</w:t>
      </w:r>
    </w:p>
    <w:p w14:paraId="01A886D1" w14:textId="77777777" w:rsidR="006E1CBE" w:rsidRPr="00E070C4" w:rsidRDefault="006E1CBE" w:rsidP="00033EC6">
      <w:pPr>
        <w:pStyle w:val="Heading2"/>
      </w:pPr>
      <w:bookmarkStart w:id="51" w:name="_Toc21093296"/>
      <w:bookmarkStart w:id="52" w:name="_Toc29761844"/>
      <w:bookmarkStart w:id="53" w:name="_Toc45833862"/>
      <w:bookmarkStart w:id="54" w:name="_Toc82890596"/>
      <w:r w:rsidRPr="00E070C4">
        <w:t>3</w:t>
      </w:r>
      <w:r w:rsidRPr="00E070C4">
        <w:rPr>
          <w:rFonts w:hint="eastAsia"/>
        </w:rPr>
        <w:t>A</w:t>
      </w:r>
      <w:r w:rsidRPr="00E070C4">
        <w:t>.1</w:t>
      </w:r>
      <w:r w:rsidRPr="00E070C4">
        <w:tab/>
      </w:r>
      <w:r w:rsidR="00170693" w:rsidRPr="00E070C4">
        <w:t>Additional E-UTRA o</w:t>
      </w:r>
      <w:r w:rsidRPr="00E070C4">
        <w:t>perating bands</w:t>
      </w:r>
      <w:bookmarkEnd w:id="51"/>
      <w:bookmarkEnd w:id="52"/>
      <w:bookmarkEnd w:id="53"/>
      <w:bookmarkEnd w:id="54"/>
    </w:p>
    <w:p w14:paraId="01A886D2" w14:textId="77777777" w:rsidR="00170693" w:rsidRPr="00E070C4" w:rsidRDefault="00170693" w:rsidP="00170693">
      <w:r w:rsidRPr="00E070C4">
        <w:t>Requirements for a Rel-</w:t>
      </w:r>
      <w:r w:rsidR="00936A57" w:rsidRPr="00E070C4">
        <w:t>1</w:t>
      </w:r>
      <w:r w:rsidR="004B3638" w:rsidRPr="00E070C4">
        <w:t>6</w:t>
      </w:r>
      <w:r w:rsidR="00936A57" w:rsidRPr="00E070C4">
        <w:t xml:space="preserve"> </w:t>
      </w:r>
      <w:r w:rsidRPr="00E070C4">
        <w:t>UE for additional E-UTRA operating bands compared to TS 36.101 Rel-</w:t>
      </w:r>
      <w:r w:rsidR="00936A57" w:rsidRPr="00E070C4">
        <w:t>1</w:t>
      </w:r>
      <w:r w:rsidR="004B3638" w:rsidRPr="00E070C4">
        <w:t>6</w:t>
      </w:r>
      <w:r w:rsidR="00936A57" w:rsidRPr="00E070C4">
        <w:t xml:space="preserve"> </w:t>
      </w:r>
      <w:r w:rsidRPr="00E070C4">
        <w:t>[2] are introduced via this clause.</w:t>
      </w:r>
    </w:p>
    <w:p w14:paraId="01A886D3" w14:textId="77777777" w:rsidR="006E1CBE" w:rsidRPr="00E070C4" w:rsidRDefault="006E1CBE" w:rsidP="006E1CBE">
      <w:pPr>
        <w:pStyle w:val="TH"/>
      </w:pPr>
      <w:r w:rsidRPr="00E070C4">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77777777" w:rsidR="00170693" w:rsidRPr="00E070C4" w:rsidRDefault="00170693" w:rsidP="00E45E9E">
            <w:pPr>
              <w:pStyle w:val="TAL"/>
              <w:rPr>
                <w:lang w:eastAsia="en-US"/>
              </w:rPr>
            </w:pPr>
            <w:r w:rsidRPr="00E070C4">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55" w:name="_Toc21093297"/>
      <w:bookmarkStart w:id="56" w:name="_Toc29761845"/>
      <w:bookmarkStart w:id="57" w:name="_Toc45833863"/>
      <w:bookmarkStart w:id="58" w:name="_Toc82890597"/>
      <w:r w:rsidRPr="00E070C4">
        <w:t>3A.2</w:t>
      </w:r>
      <w:r w:rsidRPr="00E070C4">
        <w:tab/>
        <w:t>Additional E-UTRA CA configurations</w:t>
      </w:r>
      <w:bookmarkEnd w:id="55"/>
      <w:bookmarkEnd w:id="56"/>
      <w:bookmarkEnd w:id="57"/>
      <w:bookmarkEnd w:id="58"/>
    </w:p>
    <w:p w14:paraId="01A886FC" w14:textId="77777777" w:rsidR="00170693" w:rsidRPr="00E070C4" w:rsidRDefault="00170693" w:rsidP="006E1CBE">
      <w:r w:rsidRPr="00E070C4">
        <w:t>Requirements for a Rel-</w:t>
      </w:r>
      <w:r w:rsidR="0026124E" w:rsidRPr="00E070C4">
        <w:t>16</w:t>
      </w:r>
      <w:r w:rsidR="00936A57" w:rsidRPr="00E070C4">
        <w:t xml:space="preserve"> </w:t>
      </w:r>
      <w:r w:rsidRPr="00E070C4">
        <w:t>UE for additional E-UTRA CA configurations compared to TS 36.101 Rel-</w:t>
      </w:r>
      <w:r w:rsidR="00901D60" w:rsidRPr="00E070C4">
        <w:t>16</w:t>
      </w:r>
      <w:r w:rsidR="00936A57" w:rsidRPr="00E070C4">
        <w:t xml:space="preserve"> </w:t>
      </w:r>
      <w:r w:rsidRPr="00E070C4">
        <w:t>[2]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170693"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77777777" w:rsidR="00170693" w:rsidRPr="00E070C4" w:rsidRDefault="00170693"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77777777" w:rsidR="006E1CBE" w:rsidRPr="00E070C4" w:rsidRDefault="006E1CBE" w:rsidP="006E1CBE">
      <w:pPr>
        <w:pStyle w:val="TH"/>
      </w:pPr>
      <w:r w:rsidRPr="00E070C4">
        <w:t>Table 3A.</w:t>
      </w:r>
      <w:r w:rsidR="00170693" w:rsidRPr="00E070C4">
        <w:t>2</w:t>
      </w:r>
      <w:r w:rsidRPr="00E070C4">
        <w:t>-</w:t>
      </w:r>
      <w:r w:rsidR="00170693" w:rsidRPr="00E070C4">
        <w:t>2</w:t>
      </w:r>
      <w:r w:rsidRPr="00E070C4">
        <w:t>: Inter-band CA</w:t>
      </w:r>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59" w:name="_Toc21093298"/>
      <w:bookmarkStart w:id="60" w:name="_Toc29761846"/>
      <w:bookmarkStart w:id="61" w:name="_Toc45833864"/>
      <w:bookmarkStart w:id="62" w:name="_Toc82890598"/>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59"/>
      <w:bookmarkEnd w:id="60"/>
      <w:bookmarkEnd w:id="61"/>
      <w:bookmarkEnd w:id="62"/>
    </w:p>
    <w:p w14:paraId="01A88833" w14:textId="77777777" w:rsidR="00170693" w:rsidRPr="00E070C4" w:rsidRDefault="00170693" w:rsidP="00170693">
      <w:r w:rsidRPr="00E070C4">
        <w:t>For a specific feature introduced in an earlier release, it may be decided in a later release to apply this specific feature in a release independent way for additional operating bands and/or CA configurations. For a Rel-</w:t>
      </w:r>
      <w:r w:rsidR="00901D60" w:rsidRPr="00E070C4">
        <w:t>16</w:t>
      </w:r>
      <w:r w:rsidR="00936A57" w:rsidRPr="00E070C4">
        <w:t xml:space="preserve"> </w:t>
      </w:r>
      <w:r w:rsidRPr="00E070C4">
        <w:t>UE corresponding requirements are then introduced via this clause.</w:t>
      </w:r>
    </w:p>
    <w:p w14:paraId="01A88834" w14:textId="77777777" w:rsidR="00170693" w:rsidRPr="00E070C4" w:rsidRDefault="00170693" w:rsidP="00170693">
      <w:pPr>
        <w:pStyle w:val="TH"/>
      </w:pPr>
      <w:r w:rsidRPr="00E070C4">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8F85EE7" w14:textId="77777777" w:rsidR="00C6225D" w:rsidRDefault="00C6225D" w:rsidP="00C6225D">
            <w:pPr>
              <w:pStyle w:val="TAL"/>
              <w:rPr>
                <w:rFonts w:cstheme="minorBidi"/>
                <w:lang w:val="en-US"/>
              </w:rPr>
            </w:pPr>
            <w:r>
              <w:rPr>
                <w:lang w:val="en-US"/>
              </w:rPr>
              <w:t>Rel-14 WI LTE_MTCe2_L1_cat1_B25_B40-Core introduced RF, RRM, demodulation and CSI requirements for bands 25 and 40, see Table B.2.10-1, Table B.3.6-1, Table B.4.11-1.</w:t>
            </w:r>
          </w:p>
          <w:p w14:paraId="0B5D8A81" w14:textId="77777777" w:rsidR="00C6225D" w:rsidRDefault="00C6225D" w:rsidP="00C6225D">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01A88845" w14:textId="1E972E63" w:rsidR="00C31D19" w:rsidRPr="00E070C4" w:rsidRDefault="00C6225D" w:rsidP="00C6225D">
            <w:pPr>
              <w:pStyle w:val="TAL"/>
              <w:rPr>
                <w:lang w:eastAsia="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0A6B256A" w14:textId="77777777" w:rsidR="00C6225D" w:rsidRDefault="00C6225D" w:rsidP="00C6225D">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01A8884F" w14:textId="4B87021D" w:rsidR="00C31D19" w:rsidRPr="00E070C4" w:rsidRDefault="00C6225D" w:rsidP="00C6225D">
            <w:pPr>
              <w:pStyle w:val="TAL"/>
              <w:rPr>
                <w:lang w:eastAsia="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25553A9F" w14:textId="77777777" w:rsidR="00C6225D" w:rsidRDefault="00C6225D" w:rsidP="00C6225D">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01A88866" w14:textId="51B6A2FA" w:rsidR="00D52D8E" w:rsidRPr="00E070C4" w:rsidRDefault="00C6225D" w:rsidP="00C6225D">
            <w:pPr>
              <w:pStyle w:val="TAL"/>
              <w:rPr>
                <w:lang w:eastAsia="en-US"/>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63" w:name="_Toc21093299"/>
      <w:bookmarkStart w:id="64" w:name="_Toc29761847"/>
      <w:bookmarkStart w:id="65" w:name="_Toc45833865"/>
      <w:bookmarkStart w:id="66" w:name="_Toc82890599"/>
      <w:r w:rsidRPr="00E070C4">
        <w:t>3A.4</w:t>
      </w:r>
      <w:r w:rsidRPr="00E070C4">
        <w:tab/>
        <w:t>Other release independent features</w:t>
      </w:r>
      <w:bookmarkEnd w:id="63"/>
      <w:bookmarkEnd w:id="64"/>
      <w:bookmarkEnd w:id="65"/>
      <w:bookmarkEnd w:id="66"/>
    </w:p>
    <w:p w14:paraId="01A88883" w14:textId="77777777" w:rsidR="00170693" w:rsidRPr="00E070C4" w:rsidRDefault="00170693" w:rsidP="00170693">
      <w:r w:rsidRPr="00E070C4">
        <w:t>This clause covers requirements for a Rel-</w:t>
      </w:r>
      <w:r w:rsidR="00936A57" w:rsidRPr="00E070C4">
        <w:t>1</w:t>
      </w:r>
      <w:r w:rsidR="00901D60" w:rsidRPr="00E070C4">
        <w:t>6</w:t>
      </w:r>
      <w:r w:rsidR="00936A57" w:rsidRPr="00E070C4">
        <w:t xml:space="preserve"> </w:t>
      </w:r>
      <w:r w:rsidRPr="00E070C4">
        <w:t>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01A8888F" w14:textId="77777777" w:rsidR="00170693" w:rsidRPr="00E070C4" w:rsidRDefault="00170693" w:rsidP="00E45E9E">
            <w:pPr>
              <w:pStyle w:val="TAL"/>
              <w:rPr>
                <w:lang w:eastAsia="en-US"/>
              </w:rPr>
            </w:pPr>
            <w:r w:rsidRPr="00E070C4">
              <w:rPr>
                <w:lang w:eastAsia="en-US"/>
              </w:rPr>
              <w:t>REL-13 WI LTE_4Rx_AP_DL introduced:</w:t>
            </w:r>
          </w:p>
          <w:p w14:paraId="01A88890" w14:textId="77777777" w:rsidR="00170693" w:rsidRPr="00E070C4" w:rsidRDefault="00170693" w:rsidP="00E45E9E">
            <w:pPr>
              <w:pStyle w:val="TAL"/>
              <w:rPr>
                <w:lang w:eastAsia="en-US"/>
              </w:rPr>
            </w:pPr>
            <w:r w:rsidRPr="00E070C4">
              <w:rPr>
                <w:lang w:eastAsia="en-US"/>
              </w:rPr>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01A888A0" w14:textId="77777777" w:rsidR="00446747" w:rsidRPr="00E070C4" w:rsidRDefault="00446747" w:rsidP="00446747">
            <w:pPr>
              <w:pStyle w:val="TAL"/>
            </w:pPr>
            <w:r w:rsidRPr="00E070C4">
              <w:t>REL-15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01A888A1" w14:textId="77777777" w:rsidR="00446747" w:rsidRPr="00E070C4" w:rsidRDefault="00446747" w:rsidP="00446747">
            <w:pPr>
              <w:pStyle w:val="TAL"/>
            </w:pPr>
            <w:r w:rsidRPr="00E070C4">
              <w:t>- single carrier RF requirements for band 4</w:t>
            </w:r>
            <w:r w:rsidRPr="00E070C4">
              <w:rPr>
                <w:rFonts w:hint="eastAsia"/>
                <w:lang w:eastAsia="zh-CN"/>
              </w:rPr>
              <w:t>1, 42,43</w:t>
            </w:r>
            <w:r w:rsidRPr="00E070C4">
              <w:t>: see Table E.1-1</w:t>
            </w:r>
          </w:p>
          <w:p w14:paraId="01A888A2" w14:textId="77777777" w:rsidR="00A95AC2" w:rsidRPr="00E070C4" w:rsidRDefault="00446747" w:rsidP="00A95AC2">
            <w:pPr>
              <w:pStyle w:val="TAL"/>
            </w:pPr>
            <w:r w:rsidRPr="00E070C4">
              <w:t xml:space="preserve">- CA RF requirements for </w:t>
            </w:r>
            <w:r w:rsidR="00A95AC2" w:rsidRPr="00E070C4">
              <w:t>CA_41C, CA_42C and CA_41A-42A</w:t>
            </w:r>
            <w:r w:rsidRPr="00E070C4">
              <w:t xml:space="preserve"> CA configurations (see TS 36.101 REL-15 [2]): see Table E.1-2</w:t>
            </w:r>
          </w:p>
          <w:p w14:paraId="01A888A3" w14:textId="77777777" w:rsidR="00A95AC2" w:rsidRPr="00E070C4" w:rsidRDefault="00A95AC2" w:rsidP="00A95AC2">
            <w:pPr>
              <w:pStyle w:val="TAL"/>
            </w:pPr>
            <w:r w:rsidRPr="00E070C4">
              <w:t>- single carrier performance requirements for demodulation and CSI: see Table E.2-1</w:t>
            </w:r>
          </w:p>
          <w:p w14:paraId="01A888A4" w14:textId="77777777" w:rsidR="00446747" w:rsidRPr="00E070C4" w:rsidRDefault="00A95AC2" w:rsidP="00A95AC2">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170693" w:rsidRPr="00E070C4" w14:paraId="01A888AC" w14:textId="77777777" w:rsidTr="00E45E9E">
        <w:tc>
          <w:tcPr>
            <w:tcW w:w="9974" w:type="dxa"/>
            <w:gridSpan w:val="4"/>
            <w:shd w:val="clear" w:color="auto" w:fill="auto"/>
          </w:tcPr>
          <w:p w14:paraId="01A888AB" w14:textId="77777777" w:rsidR="00170693" w:rsidRPr="00E070C4" w:rsidRDefault="00170693" w:rsidP="00E45E9E">
            <w:pPr>
              <w:pStyle w:val="TAN"/>
              <w:rPr>
                <w:lang w:eastAsia="en-US"/>
              </w:rPr>
            </w:pPr>
            <w:r w:rsidRPr="00E070C4">
              <w:rPr>
                <w:lang w:eastAsia="en-US"/>
              </w:rPr>
              <w:t>NOTE 1: Rel-13 UEs supporting the high speed scenario 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67" w:name="_Toc21093300"/>
      <w:bookmarkStart w:id="68" w:name="_Toc29761848"/>
      <w:bookmarkStart w:id="69" w:name="_Toc45833866"/>
      <w:bookmarkStart w:id="70" w:name="_Toc82890600"/>
      <w:r w:rsidRPr="00581190">
        <w:t>4</w:t>
      </w:r>
      <w:r w:rsidR="006E1CBE" w:rsidRPr="00581190">
        <w:t xml:space="preserve"> – 292</w:t>
      </w:r>
      <w:r w:rsidR="008472F5" w:rsidRPr="00581190">
        <w:tab/>
      </w:r>
      <w:r w:rsidR="004252E9" w:rsidRPr="00581190">
        <w:t>Void</w:t>
      </w:r>
      <w:bookmarkEnd w:id="67"/>
      <w:bookmarkEnd w:id="68"/>
      <w:bookmarkEnd w:id="69"/>
      <w:bookmarkEnd w:id="70"/>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71" w:name="_Toc21093301"/>
      <w:bookmarkStart w:id="72" w:name="_Toc29761849"/>
      <w:bookmarkStart w:id="73" w:name="_Toc45833867"/>
      <w:bookmarkStart w:id="74" w:name="_Toc82890601"/>
      <w:r w:rsidRPr="00E070C4">
        <w:rPr>
          <w:lang w:val="en-US"/>
        </w:rPr>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71"/>
      <w:bookmarkEnd w:id="72"/>
      <w:bookmarkEnd w:id="73"/>
      <w:bookmarkEnd w:id="74"/>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1A888B2" w14:textId="77777777" w:rsidR="003579B0" w:rsidRPr="00E070C4" w:rsidRDefault="003579B0" w:rsidP="003579B0">
      <w:r w:rsidRPr="00E070C4">
        <w:t xml:space="preserve">The overlapping bands, independent of release, which may be indicated in a cell are shown in Table A-1 for applicable E-UTRA bands. The DL EARFCN and UL EARFCN are derived according to </w:t>
      </w:r>
      <w:r w:rsidR="00145B83" w:rsidRPr="00E070C4">
        <w:t>TS 36.101 Rel-</w:t>
      </w:r>
      <w:r w:rsidR="00936A57" w:rsidRPr="00E070C4">
        <w:t>1</w:t>
      </w:r>
      <w:r w:rsidR="00901D60" w:rsidRPr="00E070C4">
        <w:t>6</w:t>
      </w:r>
      <w:r w:rsidR="00936A57" w:rsidRPr="00E070C4">
        <w:t xml:space="preserve"> </w:t>
      </w:r>
      <w:r w:rsidRPr="00E070C4">
        <w:t>[2].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14:paraId="01A888B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4" w14:textId="77777777"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01A888B5" w14:textId="77777777"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01A888B6" w14:textId="77777777" w:rsidR="003579B0" w:rsidRPr="00E070C4" w:rsidRDefault="003579B0" w:rsidP="00201283">
            <w:pPr>
              <w:pStyle w:val="TAH"/>
              <w:rPr>
                <w:rFonts w:cs="Arial"/>
                <w:lang w:eastAsia="en-US"/>
              </w:rPr>
            </w:pPr>
            <w:r w:rsidRPr="00E070C4">
              <w:rPr>
                <w:rFonts w:cs="Arial"/>
                <w:lang w:eastAsia="en-US"/>
              </w:rPr>
              <w:t>Duplex Mode</w:t>
            </w:r>
          </w:p>
        </w:tc>
      </w:tr>
      <w:tr w:rsidR="00E070C4" w:rsidRPr="00E070C4" w14:paraId="01A888B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8" w14:textId="77777777"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01A888B9" w14:textId="77777777"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01A888B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B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C" w14:textId="77777777"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01A888BD" w14:textId="77777777"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01A888B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0" w14:textId="77777777"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01A888C1" w14:textId="77777777"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4" w14:textId="77777777"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01A888C5" w14:textId="77777777"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01A888C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8" w14:textId="77777777"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01A888C9" w14:textId="77777777"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01A888C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C" w14:textId="77777777"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01A888CD" w14:textId="77777777"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0" w14:textId="77777777"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01A888D1" w14:textId="77777777"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01A888D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4" w14:textId="77777777"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01A888D5" w14:textId="77777777"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01A888D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8" w14:textId="77777777"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01A888D9" w14:textId="77777777"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01A888D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C" w14:textId="77777777"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01A888DD" w14:textId="77777777"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01A888D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0" w14:textId="77777777"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01A888E1" w14:textId="77777777"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01A888E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4" w14:textId="77777777"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01A888E5" w14:textId="77777777"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01A888E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8" w14:textId="77777777"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01A888E9" w14:textId="77777777"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01A888E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C" w14:textId="77777777"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01A888ED" w14:textId="77777777"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01A888EE"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0" w14:textId="77777777"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01A888F1" w14:textId="77777777"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01A888F2"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4" w14:textId="77777777"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01A888F5" w14:textId="77777777"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01A888F6"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8" w14:textId="77777777"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01A888F9" w14:textId="77777777"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01A888FA" w14:textId="77777777" w:rsidR="003579B0" w:rsidRPr="00E070C4" w:rsidRDefault="003579B0" w:rsidP="00201283">
            <w:pPr>
              <w:pStyle w:val="TAC"/>
              <w:rPr>
                <w:rFonts w:cs="Arial"/>
                <w:lang w:eastAsia="en-US"/>
              </w:rPr>
            </w:pPr>
            <w:r w:rsidRPr="00E070C4">
              <w:rPr>
                <w:rFonts w:cs="Arial"/>
                <w:lang w:eastAsia="en-US"/>
              </w:rPr>
              <w:t>TDD</w:t>
            </w:r>
          </w:p>
        </w:tc>
      </w:tr>
      <w:tr w:rsidR="005830AA" w:rsidRPr="00E070C4" w14:paraId="01A888FF"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01A888FC" w14:textId="77777777"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01A888FD" w14:textId="77777777"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01A888FE" w14:textId="77777777" w:rsidR="005830AA" w:rsidRPr="00E070C4" w:rsidRDefault="005830AA" w:rsidP="00890521">
            <w:pPr>
              <w:pStyle w:val="TAC"/>
              <w:rPr>
                <w:rFonts w:cs="Arial"/>
                <w:lang w:eastAsia="en-US"/>
              </w:rPr>
            </w:pPr>
            <w:r w:rsidRPr="00E070C4">
              <w:rPr>
                <w:rFonts w:cs="Arial"/>
                <w:lang w:eastAsia="en-US"/>
              </w:rPr>
              <w:t>FDD</w:t>
            </w:r>
          </w:p>
        </w:tc>
      </w:tr>
    </w:tbl>
    <w:p w14:paraId="01A88900" w14:textId="77777777" w:rsidR="004D5DCA" w:rsidRPr="00E070C4" w:rsidRDefault="004D5DCA" w:rsidP="004D5DCA"/>
    <w:p w14:paraId="01A88901" w14:textId="77777777" w:rsidR="003579B0" w:rsidRPr="00E070C4" w:rsidRDefault="004D5DCA" w:rsidP="004D5DCA">
      <w:pPr>
        <w:pStyle w:val="Heading8"/>
        <w:rPr>
          <w:rFonts w:cs="v5.0.0"/>
          <w:lang w:val="en-US"/>
        </w:rPr>
      </w:pPr>
      <w:r w:rsidRPr="00E070C4">
        <w:br w:type="page"/>
      </w:r>
      <w:bookmarkStart w:id="75" w:name="_Toc21093302"/>
      <w:bookmarkStart w:id="76" w:name="_Toc29761850"/>
      <w:bookmarkStart w:id="77" w:name="_Toc45833868"/>
      <w:bookmarkStart w:id="78" w:name="_Toc82890602"/>
      <w:r w:rsidRPr="00E070C4">
        <w:rPr>
          <w:lang w:val="en-US"/>
        </w:rPr>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75"/>
      <w:bookmarkEnd w:id="76"/>
      <w:bookmarkEnd w:id="77"/>
      <w:bookmarkEnd w:id="78"/>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79" w:name="_Toc21093303"/>
      <w:bookmarkStart w:id="80" w:name="_Toc29761851"/>
      <w:bookmarkStart w:id="81" w:name="_Toc45833869"/>
      <w:bookmarkStart w:id="82" w:name="_Toc82890603"/>
      <w:r w:rsidRPr="00E070C4">
        <w:t>B.1</w:t>
      </w:r>
      <w:r w:rsidRPr="00E070C4">
        <w:tab/>
        <w:t>Purpose of annex</w:t>
      </w:r>
      <w:bookmarkEnd w:id="79"/>
      <w:bookmarkEnd w:id="80"/>
      <w:bookmarkEnd w:id="81"/>
      <w:bookmarkEnd w:id="82"/>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83" w:name="_Toc21093304"/>
      <w:bookmarkStart w:id="84" w:name="_Toc29761852"/>
      <w:bookmarkStart w:id="85" w:name="_Toc45833870"/>
      <w:bookmarkStart w:id="86" w:name="_Toc82890604"/>
      <w:r w:rsidRPr="00E070C4">
        <w:t>B.2</w:t>
      </w:r>
      <w:r w:rsidRPr="00E070C4">
        <w:tab/>
        <w:t>Common RRM requirements</w:t>
      </w:r>
      <w:bookmarkEnd w:id="83"/>
      <w:bookmarkEnd w:id="84"/>
      <w:bookmarkEnd w:id="85"/>
      <w:bookmarkEnd w:id="86"/>
    </w:p>
    <w:p w14:paraId="01A88906" w14:textId="77777777" w:rsidR="004D5DCA" w:rsidRPr="00E070C4" w:rsidRDefault="004D5DCA" w:rsidP="004D5DCA">
      <w:pPr>
        <w:pStyle w:val="Heading2"/>
      </w:pPr>
      <w:bookmarkStart w:id="87" w:name="_Toc21093305"/>
      <w:bookmarkStart w:id="88" w:name="_Toc29761853"/>
      <w:bookmarkStart w:id="89" w:name="_Toc45833871"/>
      <w:bookmarkStart w:id="90" w:name="_Toc82890605"/>
      <w:r w:rsidRPr="00E070C4">
        <w:t>B.2.1</w:t>
      </w:r>
      <w:r w:rsidRPr="00E070C4">
        <w:tab/>
        <w:t xml:space="preserve">Common RRM requirements for a </w:t>
      </w:r>
      <w:r w:rsidR="00145B83" w:rsidRPr="00E070C4">
        <w:t xml:space="preserve">release independent </w:t>
      </w:r>
      <w:r w:rsidRPr="00E070C4">
        <w:t>band</w:t>
      </w:r>
      <w:bookmarkEnd w:id="87"/>
      <w:bookmarkEnd w:id="88"/>
      <w:bookmarkEnd w:id="89"/>
      <w:bookmarkEnd w:id="90"/>
    </w:p>
    <w:p w14:paraId="01A88907" w14:textId="77777777" w:rsidR="004D5DCA" w:rsidRPr="00E070C4" w:rsidRDefault="004D5DCA" w:rsidP="004D5DCA">
      <w:r w:rsidRPr="00E070C4">
        <w:t xml:space="preserve">The requirements and test cases listed in Table B.2.1-1 are specified in </w:t>
      </w:r>
      <w:r w:rsidR="00145B83" w:rsidRPr="00E070C4">
        <w:t>TS 36.133 Rel-</w:t>
      </w:r>
      <w:r w:rsidR="00936A57" w:rsidRPr="00E070C4">
        <w:t>1</w:t>
      </w:r>
      <w:r w:rsidR="00901D60" w:rsidRPr="00E070C4">
        <w:t>6</w:t>
      </w:r>
      <w:r w:rsidR="00936A57" w:rsidRPr="00E070C4">
        <w:t xml:space="preserve"> </w:t>
      </w:r>
      <w:r w:rsidRPr="00E070C4">
        <w:t>[3].</w:t>
      </w:r>
    </w:p>
    <w:p w14:paraId="01A88908" w14:textId="77777777" w:rsidR="004D5DCA" w:rsidRPr="00E070C4" w:rsidRDefault="004D5DCA" w:rsidP="004D5DCA">
      <w:pPr>
        <w:pStyle w:val="TH"/>
      </w:pPr>
      <w:r w:rsidRPr="00E070C4">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91" w:name="_Toc21093306"/>
      <w:bookmarkStart w:id="92" w:name="_Toc29761854"/>
      <w:bookmarkStart w:id="93" w:name="_Toc45833872"/>
      <w:bookmarkStart w:id="94" w:name="_Toc82890606"/>
      <w:r w:rsidRPr="00E070C4">
        <w:t>B.2.2</w:t>
      </w:r>
      <w:r w:rsidRPr="00E070C4">
        <w:tab/>
        <w:t>Common RRM requirements for an intra-band contiguous CA configuration</w:t>
      </w:r>
      <w:bookmarkEnd w:id="91"/>
      <w:bookmarkEnd w:id="92"/>
      <w:bookmarkEnd w:id="93"/>
      <w:bookmarkEnd w:id="94"/>
    </w:p>
    <w:p w14:paraId="01A88943" w14:textId="77777777" w:rsidR="004D5DCA" w:rsidRPr="00E070C4" w:rsidRDefault="004D5DCA" w:rsidP="004D5DCA">
      <w:r w:rsidRPr="00E070C4">
        <w:t xml:space="preserve">The requirements and test cases listed in Table B.2.2-1 are specified in </w:t>
      </w:r>
      <w:r w:rsidR="00145B83" w:rsidRPr="00E070C4">
        <w:t>TS 36.133 Rel-</w:t>
      </w:r>
      <w:r w:rsidR="00936A57" w:rsidRPr="00E070C4">
        <w:t>1</w:t>
      </w:r>
      <w:r w:rsidR="00901D60" w:rsidRPr="00E070C4">
        <w:t>6</w:t>
      </w:r>
      <w:r w:rsidR="00936A57" w:rsidRPr="00E070C4">
        <w:t xml:space="preserve"> </w:t>
      </w:r>
      <w:r w:rsidRPr="00E070C4">
        <w:t>[3].</w:t>
      </w:r>
    </w:p>
    <w:p w14:paraId="01A88944" w14:textId="77777777" w:rsidR="004D5DCA" w:rsidRPr="00E070C4" w:rsidRDefault="004D5DCA" w:rsidP="004D5DCA">
      <w:pPr>
        <w:pStyle w:val="TH"/>
      </w:pPr>
      <w:r w:rsidRPr="00E070C4">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95" w:name="_Toc21093307"/>
      <w:bookmarkStart w:id="96" w:name="_Toc29761855"/>
      <w:bookmarkStart w:id="97" w:name="_Toc45833873"/>
      <w:bookmarkStart w:id="98" w:name="_Toc82890607"/>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95"/>
      <w:bookmarkEnd w:id="96"/>
      <w:bookmarkEnd w:id="97"/>
      <w:bookmarkEnd w:id="98"/>
    </w:p>
    <w:p w14:paraId="01A88971" w14:textId="77777777" w:rsidR="004D5DCA" w:rsidRPr="00E070C4" w:rsidRDefault="004D5DCA" w:rsidP="004D5DCA">
      <w:r w:rsidRPr="00E070C4">
        <w:t xml:space="preserve">The requirements and test cases listed in Table B.2.3-1 are specified in </w:t>
      </w:r>
      <w:r w:rsidR="00145B83" w:rsidRPr="00E070C4">
        <w:t>TS 36.133 Rel-</w:t>
      </w:r>
      <w:r w:rsidR="00936A57" w:rsidRPr="00E070C4">
        <w:t>1</w:t>
      </w:r>
      <w:r w:rsidR="00901D60" w:rsidRPr="00E070C4">
        <w:t>6</w:t>
      </w:r>
      <w:r w:rsidR="00936A57" w:rsidRPr="00E070C4">
        <w:t xml:space="preserve"> </w:t>
      </w:r>
      <w:r w:rsidRPr="00E070C4">
        <w:t>[3].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99" w:name="_Toc21093308"/>
      <w:bookmarkStart w:id="100" w:name="_Toc29761856"/>
      <w:bookmarkStart w:id="101" w:name="_Toc45833874"/>
      <w:bookmarkStart w:id="102" w:name="_Toc82890608"/>
      <w:r w:rsidRPr="00E070C4">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99"/>
      <w:bookmarkEnd w:id="100"/>
      <w:bookmarkEnd w:id="101"/>
      <w:bookmarkEnd w:id="102"/>
    </w:p>
    <w:p w14:paraId="01A8899F" w14:textId="77777777" w:rsidR="004D5DCA" w:rsidRPr="00E070C4" w:rsidRDefault="004D5DCA" w:rsidP="004D5DCA">
      <w:r w:rsidRPr="00E070C4">
        <w:t xml:space="preserve">The requirements and test cases listed in Table B.2.4-1 are specified in </w:t>
      </w:r>
      <w:r w:rsidR="00794667" w:rsidRPr="00E070C4">
        <w:t>TS 36.133 Rel-</w:t>
      </w:r>
      <w:r w:rsidR="00936A57" w:rsidRPr="00E070C4">
        <w:t>1</w:t>
      </w:r>
      <w:r w:rsidR="00901D60" w:rsidRPr="00E070C4">
        <w:t>6</w:t>
      </w:r>
      <w:r w:rsidR="00936A57" w:rsidRPr="00E070C4">
        <w:t xml:space="preserve"> </w:t>
      </w:r>
      <w:r w:rsidRPr="00E070C4">
        <w:t>[3].</w:t>
      </w:r>
    </w:p>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103" w:name="_Toc21093309"/>
      <w:bookmarkStart w:id="104" w:name="_Toc29761857"/>
      <w:bookmarkStart w:id="105" w:name="_Toc45833875"/>
      <w:bookmarkStart w:id="106" w:name="_Toc82890609"/>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103"/>
      <w:bookmarkEnd w:id="104"/>
      <w:bookmarkEnd w:id="105"/>
      <w:bookmarkEnd w:id="106"/>
    </w:p>
    <w:p w14:paraId="01A889CD" w14:textId="77777777" w:rsidR="00C531F1" w:rsidRPr="00E070C4" w:rsidRDefault="00C531F1" w:rsidP="00C531F1">
      <w:r w:rsidRPr="00E070C4">
        <w:t>The requirements and test cases listed in Table B.2.</w:t>
      </w:r>
      <w:r w:rsidRPr="00E070C4">
        <w:rPr>
          <w:rFonts w:eastAsia="Malgun Gothic" w:hint="eastAsia"/>
        </w:rPr>
        <w:t>5</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9CE" w14:textId="77777777" w:rsidR="00C531F1" w:rsidRPr="00E070C4" w:rsidRDefault="00C531F1" w:rsidP="00C531F1">
      <w:pPr>
        <w:pStyle w:val="TH"/>
      </w:pPr>
      <w:r w:rsidRPr="00E070C4">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107" w:name="_Toc21093310"/>
      <w:bookmarkStart w:id="108" w:name="_Toc29761858"/>
      <w:bookmarkStart w:id="109" w:name="_Toc45833876"/>
      <w:bookmarkStart w:id="110" w:name="_Toc82890610"/>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107"/>
      <w:bookmarkEnd w:id="108"/>
      <w:bookmarkEnd w:id="109"/>
      <w:bookmarkEnd w:id="110"/>
    </w:p>
    <w:p w14:paraId="01A889FE" w14:textId="77777777" w:rsidR="00C531F1" w:rsidRPr="00E070C4" w:rsidRDefault="00C531F1" w:rsidP="00C531F1">
      <w:r w:rsidRPr="00E070C4">
        <w:t>The requirements and test cases listed in Table B.2.</w:t>
      </w:r>
      <w:r w:rsidRPr="00E070C4">
        <w:rPr>
          <w:rFonts w:eastAsia="Malgun Gothic"/>
        </w:rPr>
        <w:t>6</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111" w:name="_Toc21093311"/>
      <w:bookmarkStart w:id="112" w:name="_Toc29761859"/>
      <w:bookmarkStart w:id="113" w:name="_Toc45833877"/>
      <w:bookmarkStart w:id="114" w:name="_Toc82890611"/>
      <w:r w:rsidRPr="00E070C4">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111"/>
      <w:bookmarkEnd w:id="112"/>
      <w:bookmarkEnd w:id="113"/>
      <w:bookmarkEnd w:id="114"/>
    </w:p>
    <w:p w14:paraId="01A88A2F" w14:textId="77777777" w:rsidR="006C43AE" w:rsidRPr="00E070C4" w:rsidRDefault="006C43AE" w:rsidP="006C43AE">
      <w:r w:rsidRPr="00E070C4">
        <w:t>The requirements and test cases listed in Table B.2.</w:t>
      </w:r>
      <w:r w:rsidRPr="00E070C4">
        <w:rPr>
          <w:rFonts w:hint="eastAsia"/>
          <w:lang w:eastAsia="zh-CN"/>
        </w:rPr>
        <w:t>7</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115" w:name="_Toc21093312"/>
      <w:bookmarkStart w:id="116" w:name="_Toc29761860"/>
      <w:bookmarkStart w:id="117" w:name="_Toc45833878"/>
      <w:bookmarkStart w:id="118" w:name="_Toc82890612"/>
      <w:r w:rsidRPr="00E070C4">
        <w:t>B.2.8</w:t>
      </w:r>
      <w:r w:rsidRPr="00E070C4">
        <w:tab/>
        <w:t xml:space="preserve">Common RRM requirements for </w:t>
      </w:r>
      <w:r w:rsidR="00794667" w:rsidRPr="00E070C4">
        <w:t xml:space="preserve">operating bands for </w:t>
      </w:r>
      <w:r w:rsidRPr="00E070C4">
        <w:t>UE category NB1</w:t>
      </w:r>
      <w:bookmarkEnd w:id="115"/>
      <w:bookmarkEnd w:id="116"/>
      <w:bookmarkEnd w:id="117"/>
      <w:bookmarkEnd w:id="118"/>
    </w:p>
    <w:p w14:paraId="01A88A57" w14:textId="77777777" w:rsidR="00370914" w:rsidRPr="00E070C4" w:rsidRDefault="00370914" w:rsidP="00370914">
      <w:r w:rsidRPr="00E070C4">
        <w:t xml:space="preserve">The requirements and test cases listed in Table B.2.8-1 are specified in </w:t>
      </w:r>
      <w:r w:rsidR="00794667" w:rsidRPr="00E070C4">
        <w:t>TS 36.133 Rel-</w:t>
      </w:r>
      <w:r w:rsidR="00936A57" w:rsidRPr="00E070C4">
        <w:t>1</w:t>
      </w:r>
      <w:r w:rsidR="00901D60" w:rsidRPr="00E070C4">
        <w:t>6</w:t>
      </w:r>
      <w:r w:rsidR="00936A57" w:rsidRPr="00E070C4">
        <w:t xml:space="preserve"> </w:t>
      </w:r>
      <w:r w:rsidRPr="00E070C4">
        <w:t>[3].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119" w:name="_Toc21093313"/>
      <w:bookmarkStart w:id="120" w:name="_Toc29761861"/>
      <w:bookmarkStart w:id="121" w:name="_Toc45833879"/>
      <w:bookmarkStart w:id="122" w:name="_Toc82890613"/>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119"/>
      <w:bookmarkEnd w:id="120"/>
      <w:bookmarkEnd w:id="121"/>
      <w:bookmarkEnd w:id="122"/>
    </w:p>
    <w:p w14:paraId="01A88A72" w14:textId="77777777" w:rsidR="00362504" w:rsidRPr="00E070C4" w:rsidRDefault="00362504" w:rsidP="00362504">
      <w:r w:rsidRPr="00E070C4">
        <w:t>The requirements and test cases listed in Table B.2.</w:t>
      </w:r>
      <w:r w:rsidR="00370914" w:rsidRPr="00E070C4">
        <w:rPr>
          <w:lang w:eastAsia="zh-CN"/>
        </w:rPr>
        <w:t>9</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A73" w14:textId="77777777" w:rsidR="00362504" w:rsidRPr="00E070C4" w:rsidRDefault="00362504" w:rsidP="00794667">
      <w:pPr>
        <w:pStyle w:val="TH"/>
      </w:pPr>
      <w:r w:rsidRPr="00E070C4">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123" w:name="_Toc21093314"/>
      <w:bookmarkStart w:id="124" w:name="_Toc29761862"/>
      <w:bookmarkStart w:id="125" w:name="_Toc45833880"/>
      <w:bookmarkStart w:id="126" w:name="_Toc82890614"/>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123"/>
      <w:bookmarkEnd w:id="124"/>
      <w:bookmarkEnd w:id="125"/>
      <w:bookmarkEnd w:id="126"/>
    </w:p>
    <w:p w14:paraId="01A88A82" w14:textId="77777777" w:rsidR="00362504" w:rsidRPr="00E070C4" w:rsidRDefault="00362504" w:rsidP="00362504">
      <w:r w:rsidRPr="00E070C4">
        <w:t>The requirements and test cases listed in Table B.2.</w:t>
      </w:r>
      <w:r w:rsidR="00370914" w:rsidRPr="00E070C4">
        <w:rPr>
          <w:lang w:eastAsia="zh-CN"/>
        </w:rPr>
        <w:t>10</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127" w:name="_Toc21093315"/>
      <w:bookmarkStart w:id="128" w:name="_Toc29761863"/>
      <w:bookmarkStart w:id="129" w:name="_Toc45833881"/>
      <w:bookmarkStart w:id="130" w:name="_Toc82890615"/>
      <w:r w:rsidRPr="00E070C4">
        <w:t>B.2.</w:t>
      </w:r>
      <w:r w:rsidRPr="00E070C4">
        <w:rPr>
          <w:lang w:eastAsia="zh-CN"/>
        </w:rPr>
        <w:t>11</w:t>
      </w:r>
      <w:r w:rsidRPr="00E070C4">
        <w:tab/>
        <w:t>Common RRM requirements for operating bands for UE category M2</w:t>
      </w:r>
      <w:bookmarkEnd w:id="127"/>
      <w:bookmarkEnd w:id="128"/>
      <w:bookmarkEnd w:id="129"/>
      <w:bookmarkEnd w:id="130"/>
    </w:p>
    <w:p w14:paraId="01A88AAD" w14:textId="77777777" w:rsidR="00662920" w:rsidRPr="00E070C4" w:rsidRDefault="00662920" w:rsidP="00662920">
      <w:r w:rsidRPr="00E070C4">
        <w:t>The requirements and test cases listed in Table B.2.</w:t>
      </w:r>
      <w:r w:rsidRPr="00E070C4">
        <w:rPr>
          <w:lang w:eastAsia="zh-CN"/>
        </w:rPr>
        <w:t>11</w:t>
      </w:r>
      <w:r w:rsidRPr="00E070C4">
        <w:t>-1 are specified in TS 36.133 Rel-1</w:t>
      </w:r>
      <w:r w:rsidR="00901D60" w:rsidRPr="00E070C4">
        <w:t>6</w:t>
      </w:r>
      <w:r w:rsidRPr="00E070C4">
        <w:t xml:space="preserve"> [3].</w:t>
      </w:r>
    </w:p>
    <w:p w14:paraId="01A88AAE" w14:textId="77777777" w:rsidR="00662920" w:rsidRPr="00E070C4" w:rsidRDefault="00662920" w:rsidP="00662920">
      <w:pPr>
        <w:pStyle w:val="TH"/>
      </w:pPr>
      <w:bookmarkStart w:id="131" w:name="_Hlk493091534"/>
      <w:r w:rsidRPr="00E070C4">
        <w:t>Table B.2.</w:t>
      </w:r>
      <w:r w:rsidRPr="00E070C4">
        <w:rPr>
          <w:lang w:eastAsia="zh-CN"/>
        </w:rPr>
        <w:t>11</w:t>
      </w:r>
      <w:r w:rsidRPr="00E070C4">
        <w:t>-1</w:t>
      </w:r>
      <w:bookmarkEnd w:id="131"/>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132" w:name="_Toc21093316"/>
      <w:bookmarkStart w:id="133" w:name="_Toc29761864"/>
      <w:bookmarkStart w:id="134" w:name="_Toc45833882"/>
      <w:bookmarkStart w:id="135" w:name="_Toc82890616"/>
      <w:r w:rsidRPr="00E070C4">
        <w:t>B.2.12</w:t>
      </w:r>
      <w:r w:rsidRPr="00E070C4">
        <w:tab/>
        <w:t>Common RRM requirements for operating bands for UE category NB2</w:t>
      </w:r>
      <w:bookmarkEnd w:id="132"/>
      <w:bookmarkEnd w:id="133"/>
      <w:bookmarkEnd w:id="134"/>
      <w:bookmarkEnd w:id="135"/>
    </w:p>
    <w:p w14:paraId="01A88AE7" w14:textId="77777777" w:rsidR="00662920" w:rsidRPr="00E070C4" w:rsidRDefault="00662920" w:rsidP="00662920">
      <w:r w:rsidRPr="00E070C4">
        <w:t>The requirements and test cases listed in Table B.2.12-1 are specified in TS 36.133 Rel-1</w:t>
      </w:r>
      <w:r w:rsidR="00901D60" w:rsidRPr="00E070C4">
        <w:t>6</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136" w:name="_Toc21093317"/>
      <w:bookmarkStart w:id="137" w:name="_Toc29761865"/>
      <w:bookmarkStart w:id="138" w:name="_Toc45833883"/>
      <w:bookmarkStart w:id="139" w:name="_Toc82890617"/>
      <w:r w:rsidRPr="00E070C4">
        <w:t>B.2.13</w:t>
      </w:r>
      <w:r w:rsidR="00936A57" w:rsidRPr="00E070C4">
        <w:tab/>
        <w:t>Common RRM requirements for operating bands for LTE-based V2X Communication</w:t>
      </w:r>
      <w:bookmarkEnd w:id="136"/>
      <w:bookmarkEnd w:id="137"/>
      <w:bookmarkEnd w:id="138"/>
      <w:bookmarkEnd w:id="139"/>
    </w:p>
    <w:p w14:paraId="01A88B14" w14:textId="77777777" w:rsidR="00936A57" w:rsidRPr="00E070C4" w:rsidRDefault="00936A57" w:rsidP="00936A57">
      <w:r w:rsidRPr="00E070C4">
        <w:t xml:space="preserve">The requirements and test cases listed in Table </w:t>
      </w:r>
      <w:r w:rsidR="00005CDC" w:rsidRPr="00E070C4">
        <w:t>B.2.13</w:t>
      </w:r>
      <w:r w:rsidRPr="00E070C4">
        <w:t>-1 are specified in TS 36.133 Rel-1</w:t>
      </w:r>
      <w:r w:rsidR="00901D60" w:rsidRPr="00E070C4">
        <w:t>6</w:t>
      </w:r>
      <w:r w:rsidRPr="00E070C4">
        <w:t xml:space="preserve"> [3].</w:t>
      </w:r>
    </w:p>
    <w:p w14:paraId="01A88B15" w14:textId="77777777" w:rsidR="00936A57" w:rsidRPr="00E070C4" w:rsidRDefault="00936A57" w:rsidP="00936A57">
      <w:pPr>
        <w:pStyle w:val="TH"/>
      </w:pPr>
      <w:r w:rsidRPr="00E070C4">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140" w:name="_Toc21093318"/>
      <w:bookmarkStart w:id="141" w:name="_Toc29761866"/>
      <w:bookmarkStart w:id="142" w:name="_Toc45833884"/>
      <w:bookmarkStart w:id="143" w:name="_Toc82890618"/>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140"/>
      <w:bookmarkEnd w:id="141"/>
      <w:bookmarkEnd w:id="142"/>
      <w:bookmarkEnd w:id="143"/>
    </w:p>
    <w:p w14:paraId="01A88B30" w14:textId="77777777" w:rsidR="00540FB6" w:rsidRPr="00E070C4" w:rsidRDefault="00540FB6" w:rsidP="00540FB6">
      <w:r w:rsidRPr="00E070C4">
        <w:t>The requirements and test cases listed in Table B.2.</w:t>
      </w:r>
      <w:r w:rsidRPr="00E070C4">
        <w:rPr>
          <w:lang w:eastAsia="ja-JP"/>
        </w:rPr>
        <w:t>14</w:t>
      </w:r>
      <w:r w:rsidRPr="00E070C4">
        <w:t>-1 are specified in TS 36.133 Rel-1</w:t>
      </w:r>
      <w:r w:rsidR="00901D60" w:rsidRPr="00E070C4">
        <w:t>6</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144" w:name="_Toc29761867"/>
      <w:bookmarkStart w:id="145" w:name="_Toc45833885"/>
      <w:bookmarkStart w:id="146" w:name="_Toc82890619"/>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144"/>
      <w:bookmarkEnd w:id="145"/>
      <w:bookmarkEnd w:id="146"/>
    </w:p>
    <w:p w14:paraId="01A88B58" w14:textId="77777777" w:rsidR="00483134" w:rsidRPr="00E070C4" w:rsidRDefault="00483134" w:rsidP="00483134">
      <w:r w:rsidRPr="00E070C4">
        <w:t>The requirements and test cases listed in Table B.2.</w:t>
      </w:r>
      <w:r>
        <w:rPr>
          <w:rFonts w:hint="eastAsia"/>
          <w:lang w:eastAsia="zh-CN"/>
        </w:rPr>
        <w:t>15</w:t>
      </w:r>
      <w:r w:rsidRPr="00E070C4">
        <w:t>-1 are specified in TS 36.133 Rel-16 [3].</w:t>
      </w:r>
    </w:p>
    <w:p w14:paraId="01A88B59" w14:textId="77777777" w:rsidR="00483134" w:rsidRPr="000B31FE" w:rsidRDefault="00483134" w:rsidP="00483134">
      <w:pPr>
        <w:pStyle w:val="TH"/>
        <w:rPr>
          <w:lang w:eastAsia="zh-CN"/>
        </w:rPr>
      </w:pPr>
      <w:r w:rsidRPr="00E070C4">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147" w:name="_Toc21093319"/>
      <w:bookmarkStart w:id="148" w:name="_Toc29761868"/>
      <w:bookmarkStart w:id="149" w:name="_Toc45833886"/>
      <w:bookmarkStart w:id="150" w:name="_Toc82890620"/>
      <w:r w:rsidRPr="00E070C4">
        <w:t>B.3</w:t>
      </w:r>
      <w:r w:rsidRPr="00E070C4">
        <w:tab/>
        <w:t>Common UE performance requirements</w:t>
      </w:r>
      <w:bookmarkEnd w:id="147"/>
      <w:bookmarkEnd w:id="148"/>
      <w:bookmarkEnd w:id="149"/>
      <w:bookmarkEnd w:id="150"/>
    </w:p>
    <w:p w14:paraId="01A88B74" w14:textId="77777777" w:rsidR="00053771" w:rsidRPr="00E070C4" w:rsidRDefault="00053771" w:rsidP="00C423A2">
      <w:pPr>
        <w:pStyle w:val="Heading2"/>
      </w:pPr>
      <w:bookmarkStart w:id="151" w:name="_Toc21093320"/>
      <w:bookmarkStart w:id="152" w:name="_Toc29761869"/>
      <w:bookmarkStart w:id="153" w:name="_Toc45833887"/>
      <w:bookmarkStart w:id="154" w:name="_Toc82890621"/>
      <w:r w:rsidRPr="00E070C4">
        <w:t>B.3.1</w:t>
      </w:r>
      <w:r w:rsidRPr="00E070C4">
        <w:tab/>
      </w:r>
      <w:r w:rsidR="00C423A2" w:rsidRPr="00E070C4">
        <w:t>Void</w:t>
      </w:r>
      <w:bookmarkEnd w:id="151"/>
      <w:bookmarkEnd w:id="152"/>
      <w:bookmarkEnd w:id="153"/>
      <w:bookmarkEnd w:id="154"/>
    </w:p>
    <w:p w14:paraId="01A88B75" w14:textId="77777777" w:rsidR="00053771" w:rsidRPr="00E070C4" w:rsidRDefault="00053771" w:rsidP="00053771">
      <w:pPr>
        <w:pStyle w:val="Heading2"/>
      </w:pPr>
      <w:bookmarkStart w:id="155" w:name="_Toc21093321"/>
      <w:bookmarkStart w:id="156" w:name="_Toc29761870"/>
      <w:bookmarkStart w:id="157" w:name="_Toc45833888"/>
      <w:bookmarkStart w:id="158" w:name="_Toc82890622"/>
      <w:r w:rsidRPr="00E070C4">
        <w:t>B.3.2</w:t>
      </w:r>
      <w:r w:rsidRPr="00E070C4">
        <w:tab/>
        <w:t xml:space="preserve">Common UE performance requirements and tests for </w:t>
      </w:r>
      <w:r w:rsidR="00C423A2" w:rsidRPr="00E070C4">
        <w:t>different CA configurations and combination sets</w:t>
      </w:r>
      <w:bookmarkEnd w:id="155"/>
      <w:bookmarkEnd w:id="156"/>
      <w:bookmarkEnd w:id="157"/>
      <w:bookmarkEnd w:id="158"/>
    </w:p>
    <w:p w14:paraId="01A88B76" w14:textId="77777777" w:rsidR="00794667" w:rsidRPr="00E070C4" w:rsidRDefault="00794667" w:rsidP="00794667">
      <w:r w:rsidRPr="00E070C4">
        <w:t>The requirements and test cases listed in Table B.3.2-1 are specified in TS 36.101 Rel-</w:t>
      </w:r>
      <w:r w:rsidR="00936A57" w:rsidRPr="00E070C4">
        <w:t>1</w:t>
      </w:r>
      <w:r w:rsidR="00901D60" w:rsidRPr="00E070C4">
        <w:t>6</w:t>
      </w:r>
      <w:r w:rsidR="00936A57" w:rsidRPr="00E070C4">
        <w:t xml:space="preserve"> </w:t>
      </w:r>
      <w:r w:rsidRPr="00E070C4">
        <w:t>[2].</w:t>
      </w:r>
    </w:p>
    <w:p w14:paraId="01A88B77" w14:textId="77777777" w:rsidR="00053771" w:rsidRPr="00E070C4" w:rsidRDefault="00053771" w:rsidP="00C423A2">
      <w:pPr>
        <w:pStyle w:val="TH"/>
      </w:pPr>
      <w:r w:rsidRPr="00E070C4">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gridSpan w:val="2"/>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gridSpan w:val="2"/>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gridSpan w:val="2"/>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gridSpan w:val="2"/>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gridSpan w:val="2"/>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gridSpan w:val="2"/>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gridSpan w:val="2"/>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gridSpan w:val="2"/>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gridSpan w:val="2"/>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gridSpan w:val="2"/>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gridSpan w:val="2"/>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gridSpan w:val="2"/>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gridSpan w:val="2"/>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gridSpan w:val="2"/>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gridSpan w:val="2"/>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gridSpan w:val="2"/>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gridSpan w:val="2"/>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gridSpan w:val="2"/>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gridSpan w:val="2"/>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gridSpan w:val="2"/>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gridSpan w:val="2"/>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gridSpan w:val="2"/>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3"/>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159" w:name="_Toc21093322"/>
      <w:bookmarkStart w:id="160" w:name="_Toc29761871"/>
      <w:bookmarkStart w:id="161" w:name="_Toc45833889"/>
      <w:bookmarkStart w:id="162" w:name="_Toc82890623"/>
      <w:r w:rsidRPr="00E070C4">
        <w:t>B.3.3</w:t>
      </w:r>
      <w:r w:rsidRPr="00E070C4">
        <w:tab/>
      </w:r>
      <w:r w:rsidR="00C423A2" w:rsidRPr="00E070C4">
        <w:t>Void</w:t>
      </w:r>
      <w:bookmarkEnd w:id="159"/>
      <w:bookmarkEnd w:id="160"/>
      <w:bookmarkEnd w:id="161"/>
      <w:bookmarkEnd w:id="162"/>
    </w:p>
    <w:p w14:paraId="01A88BC8" w14:textId="77777777" w:rsidR="00053771" w:rsidRPr="00E070C4" w:rsidRDefault="00053771" w:rsidP="00C423A2">
      <w:pPr>
        <w:pStyle w:val="Heading2"/>
      </w:pPr>
      <w:bookmarkStart w:id="163" w:name="_Toc21093323"/>
      <w:bookmarkStart w:id="164" w:name="_Toc29761872"/>
      <w:bookmarkStart w:id="165" w:name="_Toc45833890"/>
      <w:bookmarkStart w:id="166" w:name="_Toc82890624"/>
      <w:r w:rsidRPr="00E070C4">
        <w:t>B.3.4</w:t>
      </w:r>
      <w:r w:rsidRPr="00E070C4">
        <w:tab/>
      </w:r>
      <w:r w:rsidR="00C423A2" w:rsidRPr="00E070C4">
        <w:t>Void</w:t>
      </w:r>
      <w:bookmarkEnd w:id="163"/>
      <w:bookmarkEnd w:id="164"/>
      <w:bookmarkEnd w:id="165"/>
      <w:bookmarkEnd w:id="166"/>
    </w:p>
    <w:p w14:paraId="01A88BC9" w14:textId="77777777" w:rsidR="00362504" w:rsidRPr="00E070C4" w:rsidRDefault="00370914" w:rsidP="00362504">
      <w:pPr>
        <w:pStyle w:val="Heading2"/>
      </w:pPr>
      <w:bookmarkStart w:id="167" w:name="_Toc21093324"/>
      <w:bookmarkStart w:id="168" w:name="_Toc29761873"/>
      <w:bookmarkStart w:id="169" w:name="_Toc45833891"/>
      <w:bookmarkStart w:id="170" w:name="_Toc82890625"/>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167"/>
      <w:bookmarkEnd w:id="168"/>
      <w:bookmarkEnd w:id="169"/>
      <w:bookmarkEnd w:id="170"/>
    </w:p>
    <w:p w14:paraId="01A88BCA" w14:textId="77777777" w:rsidR="00794667" w:rsidRPr="00E070C4" w:rsidRDefault="00794667" w:rsidP="00794667">
      <w:r w:rsidRPr="00E070C4">
        <w:t>The requirements and test cases listed in Table B.3.5-1 are specified in TS 36.101 Rel-</w:t>
      </w:r>
      <w:r w:rsidR="00936A57" w:rsidRPr="00E070C4">
        <w:t>1</w:t>
      </w:r>
      <w:r w:rsidR="00901D60" w:rsidRPr="00E070C4">
        <w:t>6</w:t>
      </w:r>
      <w:r w:rsidR="00936A57" w:rsidRPr="00E070C4">
        <w:t xml:space="preserve"> </w:t>
      </w:r>
      <w:r w:rsidRPr="00E070C4">
        <w:t>[2].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171" w:name="_Toc21093325"/>
      <w:bookmarkStart w:id="172" w:name="_Toc29761874"/>
      <w:bookmarkStart w:id="173" w:name="_Toc45833892"/>
      <w:bookmarkStart w:id="174" w:name="_Toc82890626"/>
      <w:r w:rsidRPr="00E070C4">
        <w:t>B.3.6</w:t>
      </w:r>
      <w:r w:rsidRPr="00E070C4">
        <w:tab/>
        <w:t xml:space="preserve">Common UE performance requirements and tests for </w:t>
      </w:r>
      <w:r w:rsidR="00794667" w:rsidRPr="00E070C4">
        <w:t xml:space="preserve">operating bands for </w:t>
      </w:r>
      <w:r w:rsidRPr="00E070C4">
        <w:t xml:space="preserve">UE category </w:t>
      </w:r>
      <w:bookmarkEnd w:id="171"/>
      <w:bookmarkEnd w:id="172"/>
      <w:bookmarkEnd w:id="173"/>
      <w:r w:rsidR="00C31D19">
        <w:t>M1</w:t>
      </w:r>
      <w:r w:rsidR="00C31D19" w:rsidRPr="00315B40">
        <w:rPr>
          <w:lang w:val="en-US"/>
        </w:rPr>
        <w:t xml:space="preserve"> </w:t>
      </w:r>
      <w:r w:rsidR="00C31D19" w:rsidRPr="00CA23BB">
        <w:rPr>
          <w:lang w:val="en-US"/>
        </w:rPr>
        <w:t>a</w:t>
      </w:r>
      <w:r w:rsidR="00C31D19">
        <w:rPr>
          <w:lang w:val="en-US"/>
        </w:rPr>
        <w:t>nd M2</w:t>
      </w:r>
      <w:bookmarkEnd w:id="174"/>
    </w:p>
    <w:p w14:paraId="01A88BD7" w14:textId="77777777" w:rsidR="00794667" w:rsidRPr="00E070C4" w:rsidRDefault="00794667" w:rsidP="00794667">
      <w:r w:rsidRPr="00E070C4">
        <w:t>The requirements and test cases listed in Table B.3.6-1 are specified in TS 36.101 Rel-</w:t>
      </w:r>
      <w:r w:rsidR="00936A57" w:rsidRPr="00E070C4">
        <w:t>1</w:t>
      </w:r>
      <w:r w:rsidR="00901D60" w:rsidRPr="00E070C4">
        <w:t>6</w:t>
      </w:r>
      <w:r w:rsidR="00936A57" w:rsidRPr="00E070C4">
        <w:t xml:space="preserve"> </w:t>
      </w:r>
      <w:r w:rsidRPr="00E070C4">
        <w:t>[2].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175" w:name="_Toc21093326"/>
      <w:bookmarkStart w:id="176" w:name="_Toc29761875"/>
      <w:bookmarkStart w:id="177" w:name="_Toc45833893"/>
      <w:bookmarkStart w:id="178" w:name="_Toc82890627"/>
      <w:r w:rsidRPr="00E070C4">
        <w:t>B.3.7</w:t>
      </w:r>
      <w:r w:rsidRPr="00E070C4">
        <w:tab/>
        <w:t>Common UE performance requirements and tests for operating bands for UE category NB1</w:t>
      </w:r>
      <w:r w:rsidR="00E650A2" w:rsidRPr="00E070C4">
        <w:rPr>
          <w:lang w:eastAsia="zh-CN"/>
        </w:rPr>
        <w:t xml:space="preserve"> and NB2</w:t>
      </w:r>
      <w:bookmarkEnd w:id="175"/>
      <w:bookmarkEnd w:id="176"/>
      <w:bookmarkEnd w:id="177"/>
      <w:bookmarkEnd w:id="178"/>
    </w:p>
    <w:p w14:paraId="01A88BE4" w14:textId="77777777" w:rsidR="00CC7E52" w:rsidRPr="00E070C4" w:rsidRDefault="00CC7E52" w:rsidP="00CC7E52">
      <w:r w:rsidRPr="00E070C4">
        <w:t>The requirements and test cases listed in Table B.3.7-1 are specified in TS 36.101 Rel-1</w:t>
      </w:r>
      <w:r w:rsidR="00901D60" w:rsidRPr="00E070C4">
        <w:t>6</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179" w:name="_Toc29761876"/>
      <w:bookmarkStart w:id="180" w:name="_Toc45833894"/>
      <w:bookmarkStart w:id="181" w:name="_Toc82890628"/>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179"/>
      <w:bookmarkEnd w:id="180"/>
      <w:bookmarkEnd w:id="181"/>
    </w:p>
    <w:p w14:paraId="01A88BEE" w14:textId="77777777" w:rsidR="00483134" w:rsidRPr="00E070C4" w:rsidRDefault="00483134" w:rsidP="00483134">
      <w:r w:rsidRPr="00E070C4">
        <w:t>The requirements and test cases listed in Table B</w:t>
      </w:r>
      <w:r>
        <w:t>.3.</w:t>
      </w:r>
      <w:r>
        <w:rPr>
          <w:rFonts w:hint="eastAsia"/>
          <w:lang w:eastAsia="zh-CN"/>
        </w:rPr>
        <w:t>8</w:t>
      </w:r>
      <w:r w:rsidRPr="00E070C4">
        <w:t>-1 are specified in TS 36.101 Rel-16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182" w:name="_Toc21093327"/>
      <w:bookmarkStart w:id="183" w:name="_Toc29761877"/>
      <w:bookmarkStart w:id="184" w:name="_Toc45833895"/>
      <w:bookmarkStart w:id="185" w:name="_Toc82890629"/>
      <w:r w:rsidRPr="00E070C4">
        <w:t>B.4</w:t>
      </w:r>
      <w:r w:rsidRPr="00E070C4">
        <w:tab/>
        <w:t>Common UE RF requirements</w:t>
      </w:r>
      <w:bookmarkEnd w:id="182"/>
      <w:bookmarkEnd w:id="183"/>
      <w:bookmarkEnd w:id="184"/>
      <w:bookmarkEnd w:id="185"/>
    </w:p>
    <w:p w14:paraId="01A88BF8" w14:textId="77777777" w:rsidR="00105FF3" w:rsidRPr="00581190" w:rsidRDefault="00105FF3" w:rsidP="00105FF3">
      <w:pPr>
        <w:pStyle w:val="Heading2"/>
      </w:pPr>
      <w:bookmarkStart w:id="186" w:name="_Toc21093328"/>
      <w:bookmarkStart w:id="187" w:name="_Toc29761878"/>
      <w:bookmarkStart w:id="188" w:name="_Toc45833896"/>
      <w:bookmarkStart w:id="189" w:name="_Toc82890630"/>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186"/>
      <w:bookmarkEnd w:id="187"/>
      <w:bookmarkEnd w:id="188"/>
      <w:bookmarkEnd w:id="189"/>
    </w:p>
    <w:p w14:paraId="01A88BF9" w14:textId="77777777" w:rsidR="00105FF3" w:rsidRPr="00E070C4" w:rsidRDefault="00105FF3" w:rsidP="00105FF3">
      <w:r w:rsidRPr="00E070C4">
        <w:t xml:space="preserve">The requirements and test cases listed in Table B.4.1-1 are specified in </w:t>
      </w:r>
      <w:r w:rsidR="00794667" w:rsidRPr="00E070C4">
        <w:t>TS 36.101 Rel-</w:t>
      </w:r>
      <w:r w:rsidR="00936A57" w:rsidRPr="00E070C4">
        <w:t>1</w:t>
      </w:r>
      <w:r w:rsidR="00901D60" w:rsidRPr="00E070C4">
        <w:t>6</w:t>
      </w:r>
      <w:r w:rsidR="00936A57" w:rsidRPr="00E070C4">
        <w:t xml:space="preserve"> </w:t>
      </w:r>
      <w:r w:rsidRPr="00E070C4">
        <w:t>[2].</w:t>
      </w:r>
    </w:p>
    <w:p w14:paraId="01A88BFA" w14:textId="77777777" w:rsidR="00105FF3" w:rsidRPr="00E070C4" w:rsidRDefault="00105FF3" w:rsidP="00105FF3">
      <w:pPr>
        <w:pStyle w:val="TH"/>
        <w:rPr>
          <w:lang w:eastAsia="ja-JP"/>
        </w:rPr>
      </w:pPr>
      <w:r w:rsidRPr="00E070C4">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190" w:name="_Toc21093329"/>
      <w:bookmarkStart w:id="191" w:name="_Toc29761879"/>
      <w:bookmarkStart w:id="192" w:name="_Toc45833897"/>
      <w:bookmarkStart w:id="193" w:name="_Toc82890631"/>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190"/>
      <w:bookmarkEnd w:id="191"/>
      <w:bookmarkEnd w:id="192"/>
      <w:bookmarkEnd w:id="193"/>
    </w:p>
    <w:p w14:paraId="01A88C2D" w14:textId="77777777" w:rsidR="00105FF3" w:rsidRPr="00E070C4" w:rsidRDefault="00105FF3" w:rsidP="00105FF3">
      <w:r w:rsidRPr="00E070C4">
        <w:t xml:space="preserve">The requirements and test cases listed in Table B.4.2-1 are specified in </w:t>
      </w:r>
      <w:r w:rsidR="00794667" w:rsidRPr="00E070C4">
        <w:t>TS 36.101 Rel-</w:t>
      </w:r>
      <w:r w:rsidR="00936A57" w:rsidRPr="00E070C4">
        <w:t>1</w:t>
      </w:r>
      <w:r w:rsidR="00901D60" w:rsidRPr="00E070C4">
        <w:t>6</w:t>
      </w:r>
      <w:r w:rsidR="00936A57" w:rsidRPr="00E070C4">
        <w:t xml:space="preserve"> </w:t>
      </w:r>
      <w:r w:rsidRPr="00E070C4">
        <w:t>[2].</w:t>
      </w:r>
    </w:p>
    <w:p w14:paraId="01A88C2E" w14:textId="77777777" w:rsidR="00105FF3" w:rsidRPr="00E070C4" w:rsidRDefault="00105FF3" w:rsidP="00105FF3">
      <w:pPr>
        <w:pStyle w:val="TH"/>
      </w:pPr>
      <w:r w:rsidRPr="00E070C4">
        <w:tab/>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E070C4"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105FF3" w:rsidRPr="00E070C4" w:rsidRDefault="00105FF3" w:rsidP="00B94309">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77777777" w:rsidR="00105FF3" w:rsidRPr="00E070C4" w:rsidRDefault="00105FF3" w:rsidP="00B94309">
            <w:pPr>
              <w:pStyle w:val="TAL"/>
              <w:rPr>
                <w:rFonts w:cs="Arial"/>
                <w:lang w:val="en-US" w:eastAsia="en-US"/>
              </w:rPr>
            </w:pPr>
            <w:r w:rsidRPr="00E070C4">
              <w:rPr>
                <w:rFonts w:cs="Arial"/>
                <w:lang w:val="en-US" w:eastAsia="en-US"/>
              </w:rPr>
              <w:t>UE Minimum utput power for CA</w:t>
            </w:r>
          </w:p>
        </w:tc>
      </w:tr>
      <w:tr w:rsidR="00E070C4"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105FF3" w:rsidRPr="00E070C4" w:rsidRDefault="00105FF3" w:rsidP="00B94309">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77777777" w:rsidR="00105FF3" w:rsidRPr="00E070C4" w:rsidRDefault="00105FF3" w:rsidP="00B94309">
            <w:pPr>
              <w:pStyle w:val="TAL"/>
              <w:rPr>
                <w:rFonts w:cs="Arial"/>
                <w:lang w:val="en-US" w:eastAsia="en-US"/>
              </w:rPr>
            </w:pPr>
            <w:r w:rsidRPr="00E070C4">
              <w:rPr>
                <w:rFonts w:cs="Arial"/>
                <w:lang w:val="en-US" w:eastAsia="en-US"/>
              </w:rPr>
              <w:t>UE Trasnsmit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194" w:name="_Toc21093330"/>
      <w:bookmarkStart w:id="195" w:name="_Toc29761880"/>
      <w:bookmarkStart w:id="196" w:name="_Toc45833898"/>
      <w:bookmarkStart w:id="197" w:name="_Toc82890632"/>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194"/>
      <w:bookmarkEnd w:id="195"/>
      <w:bookmarkEnd w:id="196"/>
      <w:bookmarkEnd w:id="197"/>
    </w:p>
    <w:p w14:paraId="01A88C97" w14:textId="77777777" w:rsidR="00105FF3" w:rsidRPr="00E070C4" w:rsidRDefault="00105FF3" w:rsidP="00105FF3">
      <w:r w:rsidRPr="00E070C4">
        <w:t xml:space="preserve">The requirements and test cases listed in Table B.4.3-1 are specified in </w:t>
      </w:r>
      <w:r w:rsidR="00794667" w:rsidRPr="00E070C4">
        <w:t>TS 36.101 Rel-</w:t>
      </w:r>
      <w:r w:rsidR="00936A57" w:rsidRPr="00E070C4">
        <w:t>1</w:t>
      </w:r>
      <w:r w:rsidR="00901D60" w:rsidRPr="00E070C4">
        <w:t>6</w:t>
      </w:r>
      <w:r w:rsidR="00936A57" w:rsidRPr="00E070C4">
        <w:t xml:space="preserve"> </w:t>
      </w:r>
      <w:r w:rsidRPr="00E070C4">
        <w:t>[2].</w:t>
      </w:r>
    </w:p>
    <w:p w14:paraId="01A88C98" w14:textId="77777777" w:rsidR="00105FF3" w:rsidRPr="00E070C4" w:rsidRDefault="00105FF3" w:rsidP="00105FF3">
      <w:pPr>
        <w:pStyle w:val="TH"/>
      </w:pPr>
      <w:r w:rsidRPr="00E070C4">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198" w:name="_Toc21093331"/>
      <w:bookmarkStart w:id="199" w:name="_Toc29761881"/>
      <w:bookmarkStart w:id="200" w:name="_Toc45833899"/>
      <w:bookmarkStart w:id="201" w:name="_Toc82890633"/>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198"/>
      <w:bookmarkEnd w:id="199"/>
      <w:bookmarkEnd w:id="200"/>
      <w:bookmarkEnd w:id="201"/>
    </w:p>
    <w:p w14:paraId="01A88CC8" w14:textId="77777777" w:rsidR="00105FF3" w:rsidRPr="00E070C4" w:rsidRDefault="00105FF3" w:rsidP="00105FF3">
      <w:r w:rsidRPr="00E070C4">
        <w:t xml:space="preserve">The requirements and test cases listed in Table B.4.4-1 are specified in </w:t>
      </w:r>
      <w:r w:rsidR="00794667" w:rsidRPr="00E070C4">
        <w:t>TS 36.101 Rel-</w:t>
      </w:r>
      <w:r w:rsidR="00936A57" w:rsidRPr="00E070C4">
        <w:t>1</w:t>
      </w:r>
      <w:r w:rsidR="00901D60" w:rsidRPr="00E070C4">
        <w:t>6</w:t>
      </w:r>
      <w:r w:rsidR="00936A57" w:rsidRPr="00E070C4">
        <w:t xml:space="preserve"> </w:t>
      </w:r>
      <w:r w:rsidRPr="00E070C4">
        <w:t>[2].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202" w:name="_Toc21093332"/>
      <w:bookmarkStart w:id="203" w:name="_Toc29761882"/>
      <w:bookmarkStart w:id="204" w:name="_Toc45833900"/>
      <w:bookmarkStart w:id="205" w:name="_Toc82890634"/>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202"/>
      <w:bookmarkEnd w:id="203"/>
      <w:bookmarkEnd w:id="204"/>
      <w:bookmarkEnd w:id="205"/>
    </w:p>
    <w:p w14:paraId="01A88CFC" w14:textId="77777777" w:rsidR="00105FF3" w:rsidRPr="00E070C4" w:rsidRDefault="00105FF3" w:rsidP="00105FF3">
      <w:r w:rsidRPr="00E070C4">
        <w:t xml:space="preserve">The requirements and test cases listed in Table B.4.5-1 are specified in </w:t>
      </w:r>
      <w:r w:rsidR="009C72C1" w:rsidRPr="00E070C4">
        <w:t>TS 36.101 Rel-</w:t>
      </w:r>
      <w:r w:rsidR="00936A57" w:rsidRPr="00E070C4">
        <w:t>1</w:t>
      </w:r>
      <w:r w:rsidR="00901D60" w:rsidRPr="00E070C4">
        <w:t>6</w:t>
      </w:r>
      <w:r w:rsidR="00936A57" w:rsidRPr="00E070C4">
        <w:t xml:space="preserve"> </w:t>
      </w:r>
      <w:r w:rsidRPr="00E070C4">
        <w:t>[2].</w:t>
      </w:r>
    </w:p>
    <w:p w14:paraId="01A88CFD" w14:textId="77777777" w:rsidR="00105FF3" w:rsidRPr="00E070C4" w:rsidRDefault="00105FF3" w:rsidP="00105FF3">
      <w:pPr>
        <w:pStyle w:val="TH"/>
      </w:pPr>
      <w:r w:rsidRPr="00E070C4">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206" w:name="_Toc21093333"/>
      <w:bookmarkStart w:id="207" w:name="_Toc29761883"/>
      <w:bookmarkStart w:id="208" w:name="_Toc45833901"/>
      <w:bookmarkStart w:id="209" w:name="_Toc82890635"/>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206"/>
      <w:bookmarkEnd w:id="207"/>
      <w:bookmarkEnd w:id="208"/>
      <w:bookmarkEnd w:id="209"/>
    </w:p>
    <w:p w14:paraId="01A88D2A" w14:textId="77777777" w:rsidR="00C531F1" w:rsidRPr="00E070C4" w:rsidRDefault="00C531F1" w:rsidP="00C531F1">
      <w:r w:rsidRPr="00E070C4">
        <w:t>The requirements and test cases listed in Table B.4.</w:t>
      </w:r>
      <w:r w:rsidRPr="00E070C4">
        <w:rPr>
          <w:rFonts w:eastAsia="Malgun Gothic" w:hint="eastAsia"/>
        </w:rPr>
        <w:t>6</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210" w:name="_Toc21093334"/>
      <w:bookmarkStart w:id="211" w:name="_Toc29761884"/>
      <w:bookmarkStart w:id="212" w:name="_Toc45833902"/>
      <w:bookmarkStart w:id="213" w:name="_Toc82890636"/>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210"/>
      <w:bookmarkEnd w:id="211"/>
      <w:bookmarkEnd w:id="212"/>
      <w:bookmarkEnd w:id="213"/>
    </w:p>
    <w:p w14:paraId="01A88D67" w14:textId="77777777" w:rsidR="00C531F1" w:rsidRPr="00E070C4" w:rsidRDefault="00C531F1" w:rsidP="00C531F1">
      <w:r w:rsidRPr="00E070C4">
        <w:t>The requirements and test cases listed in Table B.4.</w:t>
      </w:r>
      <w:r w:rsidRPr="00E070C4">
        <w:rPr>
          <w:rFonts w:eastAsia="Malgun Gothic"/>
        </w:rPr>
        <w:t>7</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68"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214" w:name="_Toc21093335"/>
      <w:bookmarkStart w:id="215" w:name="_Toc29761885"/>
      <w:bookmarkStart w:id="216" w:name="_Toc45833903"/>
      <w:bookmarkStart w:id="217" w:name="_Toc82890637"/>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214"/>
      <w:bookmarkEnd w:id="215"/>
      <w:bookmarkEnd w:id="216"/>
      <w:bookmarkEnd w:id="217"/>
    </w:p>
    <w:p w14:paraId="01A88DA4" w14:textId="77777777" w:rsidR="006C43AE" w:rsidRPr="00E070C4" w:rsidRDefault="006C43AE" w:rsidP="006C43AE">
      <w:r w:rsidRPr="00E070C4">
        <w:t>The requirements and test cases listed in Table B.4.</w:t>
      </w:r>
      <w:r w:rsidRPr="00E070C4">
        <w:rPr>
          <w:rFonts w:hint="eastAsia"/>
          <w:lang w:eastAsia="zh-CN"/>
        </w:rPr>
        <w:t>8</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218" w:name="_Toc21093336"/>
      <w:bookmarkStart w:id="219" w:name="_Toc29761886"/>
      <w:bookmarkStart w:id="220" w:name="_Toc45833904"/>
      <w:bookmarkStart w:id="221" w:name="_Toc82890638"/>
      <w:r w:rsidRPr="00E070C4">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218"/>
      <w:bookmarkEnd w:id="219"/>
      <w:bookmarkEnd w:id="220"/>
      <w:bookmarkEnd w:id="221"/>
    </w:p>
    <w:p w14:paraId="01A88DE1" w14:textId="77777777" w:rsidR="00370914" w:rsidRPr="00E070C4" w:rsidRDefault="00370914" w:rsidP="00370914">
      <w:r w:rsidRPr="00E070C4">
        <w:t>The requirements and test cases listed in Table B.4.</w:t>
      </w:r>
      <w:r w:rsidRPr="00E070C4">
        <w:rPr>
          <w:lang w:eastAsia="zh-CN"/>
        </w:rPr>
        <w:t>9</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222" w:name="_Toc21093337"/>
      <w:bookmarkStart w:id="223" w:name="_Toc29761887"/>
      <w:bookmarkStart w:id="224" w:name="_Toc45833905"/>
      <w:bookmarkStart w:id="225" w:name="_Toc82890639"/>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222"/>
      <w:bookmarkEnd w:id="223"/>
      <w:bookmarkEnd w:id="224"/>
      <w:bookmarkEnd w:id="225"/>
    </w:p>
    <w:p w14:paraId="01A88E36" w14:textId="77777777" w:rsidR="00362504" w:rsidRPr="00E070C4" w:rsidRDefault="00362504" w:rsidP="00362504">
      <w:r w:rsidRPr="00E070C4">
        <w:t xml:space="preserve">The requirements and test cases listed in Table B.4.10-1 are specified in </w:t>
      </w:r>
      <w:r w:rsidR="00EA6ABD" w:rsidRPr="00E070C4">
        <w:t>TS 36.101 Rel-</w:t>
      </w:r>
      <w:r w:rsidR="00936A57" w:rsidRPr="00E070C4">
        <w:t>1</w:t>
      </w:r>
      <w:r w:rsidR="00901D60" w:rsidRPr="00E070C4">
        <w:t>6</w:t>
      </w:r>
      <w:r w:rsidR="00936A57" w:rsidRPr="00E070C4">
        <w:t xml:space="preserve"> </w:t>
      </w:r>
      <w:r w:rsidRPr="00E070C4">
        <w:t>[2].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226" w:name="_Toc21093338"/>
      <w:bookmarkStart w:id="227" w:name="_Toc29761888"/>
      <w:bookmarkStart w:id="228" w:name="_Toc45833906"/>
      <w:bookmarkStart w:id="229" w:name="_Toc82890640"/>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226"/>
      <w:bookmarkEnd w:id="227"/>
      <w:bookmarkEnd w:id="228"/>
      <w:bookmarkEnd w:id="229"/>
    </w:p>
    <w:p w14:paraId="01A88E43" w14:textId="77777777" w:rsidR="00362504" w:rsidRPr="00E070C4" w:rsidRDefault="00362504" w:rsidP="00362504">
      <w:r w:rsidRPr="00E070C4">
        <w:t>The requirements and test cases listed in Table B.4.</w:t>
      </w:r>
      <w:r w:rsidRPr="00E070C4">
        <w:rPr>
          <w:rFonts w:eastAsia="Malgun Gothic"/>
        </w:rPr>
        <w:t>11</w:t>
      </w:r>
      <w:r w:rsidRPr="00E070C4">
        <w:t xml:space="preserve">-1 are specified in </w:t>
      </w:r>
      <w:r w:rsidR="00EA6ABD" w:rsidRPr="00E070C4">
        <w:t>TS 36.101 Rel-</w:t>
      </w:r>
      <w:r w:rsidR="00936A57" w:rsidRPr="00E070C4">
        <w:t>1</w:t>
      </w:r>
      <w:r w:rsidR="00901D60" w:rsidRPr="00E070C4">
        <w:t>6</w:t>
      </w:r>
      <w:r w:rsidR="00936A57" w:rsidRPr="00E070C4">
        <w:t xml:space="preserve"> </w:t>
      </w:r>
      <w:r w:rsidRPr="00E070C4">
        <w:t>[2].</w:t>
      </w:r>
    </w:p>
    <w:p w14:paraId="01A88E44" w14:textId="77777777" w:rsidR="00362504" w:rsidRPr="00E070C4" w:rsidRDefault="00362504" w:rsidP="00362504">
      <w:pPr>
        <w:pStyle w:val="TH"/>
      </w:pPr>
      <w:r w:rsidRPr="00E070C4">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230" w:name="_Toc21093339"/>
      <w:bookmarkStart w:id="231" w:name="_Toc29761889"/>
      <w:bookmarkStart w:id="232" w:name="_Toc45833907"/>
      <w:bookmarkStart w:id="233" w:name="_Toc82890641"/>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230"/>
      <w:bookmarkEnd w:id="231"/>
      <w:bookmarkEnd w:id="232"/>
      <w:bookmarkEnd w:id="233"/>
    </w:p>
    <w:p w14:paraId="01A88E77" w14:textId="77777777" w:rsidR="00936A57" w:rsidRPr="00E070C4" w:rsidRDefault="00936A57" w:rsidP="00936A57">
      <w:r w:rsidRPr="00E070C4">
        <w:t>The requirements and test cases listed in Table B.4.12-1 are specified in TS 36.101 Rel-1</w:t>
      </w:r>
      <w:r w:rsidR="00901D60" w:rsidRPr="00E070C4">
        <w:t>6</w:t>
      </w:r>
      <w:r w:rsidRPr="00E070C4">
        <w:t xml:space="preserve"> [2].</w:t>
      </w:r>
    </w:p>
    <w:p w14:paraId="01A88E78" w14:textId="77777777" w:rsidR="00936A57" w:rsidRPr="00E070C4" w:rsidRDefault="00936A57" w:rsidP="00936A57">
      <w:pPr>
        <w:pStyle w:val="TH"/>
      </w:pPr>
      <w:r w:rsidRPr="00E070C4">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E070C4" w:rsidRPr="00E070C4" w14:paraId="01A88E84" w14:textId="77777777" w:rsidTr="0052419B">
        <w:trPr>
          <w:trHeight w:val="255"/>
        </w:trPr>
        <w:tc>
          <w:tcPr>
            <w:tcW w:w="3240" w:type="dxa"/>
          </w:tcPr>
          <w:p w14:paraId="01A88E82" w14:textId="77777777" w:rsidR="00936A57" w:rsidRPr="00E070C4" w:rsidRDefault="00936A57" w:rsidP="0052419B">
            <w:pPr>
              <w:pStyle w:val="TAL"/>
              <w:rPr>
                <w:lang w:val="en-US"/>
              </w:rPr>
            </w:pPr>
            <w:r w:rsidRPr="00E070C4">
              <w:rPr>
                <w:lang w:val="en-US"/>
              </w:rPr>
              <w:t>6.2.2G</w:t>
            </w:r>
          </w:p>
        </w:tc>
        <w:tc>
          <w:tcPr>
            <w:tcW w:w="6509" w:type="dxa"/>
          </w:tcPr>
          <w:p w14:paraId="01A88E83" w14:textId="77777777" w:rsidR="00936A57" w:rsidRPr="00E070C4" w:rsidRDefault="00936A57" w:rsidP="0052419B">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Commincation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01A88EB9" w14:textId="77777777" w:rsidR="00936A57" w:rsidRPr="00E070C4" w:rsidRDefault="00936A57" w:rsidP="0052419B">
            <w:pPr>
              <w:pStyle w:val="TAL"/>
            </w:pPr>
            <w:r w:rsidRPr="00E070C4">
              <w:rPr>
                <w:lang w:val="en-US"/>
              </w:rPr>
              <w:t xml:space="preserve">Receiver image for </w:t>
            </w:r>
            <w:r w:rsidRPr="00E070C4">
              <w:t>V2X communication.</w:t>
            </w:r>
          </w:p>
          <w:p w14:paraId="01A88EBA" w14:textId="77777777" w:rsidR="00936A57" w:rsidRPr="00E070C4" w:rsidRDefault="00936A57" w:rsidP="0052419B">
            <w:pPr>
              <w:pStyle w:val="TAL"/>
            </w:pPr>
            <w:r w:rsidRPr="00E070C4">
              <w:t>(It is only appliacable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234" w:name="_Toc21093340"/>
      <w:bookmarkStart w:id="235" w:name="_Toc29761890"/>
      <w:bookmarkStart w:id="236" w:name="_Toc45833908"/>
      <w:bookmarkStart w:id="237" w:name="_Toc82890642"/>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234"/>
      <w:bookmarkEnd w:id="235"/>
      <w:bookmarkEnd w:id="236"/>
      <w:bookmarkEnd w:id="237"/>
    </w:p>
    <w:p w14:paraId="01A88EBE" w14:textId="77777777" w:rsidR="00162A51" w:rsidRPr="00E070C4" w:rsidRDefault="00162A51" w:rsidP="00162A51">
      <w:r w:rsidRPr="00E070C4">
        <w:t>The requirements and test cases listed in Table B.4.</w:t>
      </w:r>
      <w:r w:rsidRPr="00E070C4">
        <w:rPr>
          <w:lang w:eastAsia="ja-JP"/>
        </w:rPr>
        <w:t>13</w:t>
      </w:r>
      <w:r w:rsidRPr="00E070C4">
        <w:t>-1 are specified in TS 36.101 Rel-1</w:t>
      </w:r>
      <w:r w:rsidR="00901D60" w:rsidRPr="00E070C4">
        <w:t>6</w:t>
      </w:r>
      <w:r w:rsidRPr="00E070C4">
        <w:t xml:space="preserve"> [2].</w:t>
      </w:r>
    </w:p>
    <w:p w14:paraId="01A88EBF" w14:textId="77777777" w:rsidR="00162A51" w:rsidRPr="00E070C4" w:rsidRDefault="00162A51" w:rsidP="00162A51">
      <w:pPr>
        <w:pStyle w:val="TH"/>
      </w:pPr>
      <w:r w:rsidRPr="00E070C4">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238" w:name="_Toc29761891"/>
      <w:bookmarkStart w:id="239" w:name="_Toc45833909"/>
      <w:bookmarkStart w:id="240" w:name="_Toc82890643"/>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238"/>
      <w:bookmarkEnd w:id="239"/>
      <w:bookmarkEnd w:id="240"/>
    </w:p>
    <w:p w14:paraId="01A88EFB" w14:textId="77777777" w:rsidR="00483134" w:rsidRPr="00E070C4" w:rsidRDefault="00483134" w:rsidP="00483134">
      <w:r w:rsidRPr="00E070C4">
        <w:t>The requirements and t</w:t>
      </w:r>
      <w:r>
        <w:t>est cases listed in Table B.4.1</w:t>
      </w:r>
      <w:r>
        <w:rPr>
          <w:rFonts w:hint="eastAsia"/>
          <w:lang w:eastAsia="zh-CN"/>
        </w:rPr>
        <w:t>4</w:t>
      </w:r>
      <w:r w:rsidRPr="00E070C4">
        <w:t>-1 are specified in TS 36.101 Rel-16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241" w:name="_Toc21093341"/>
      <w:bookmarkStart w:id="242" w:name="_Toc29761892"/>
      <w:bookmarkStart w:id="243" w:name="_Toc45833910"/>
      <w:bookmarkStart w:id="244" w:name="_Toc82890644"/>
      <w:r w:rsidRPr="00E070C4">
        <w:rPr>
          <w:lang w:val="en-US"/>
        </w:rPr>
        <w:t>Annex C (normative):</w:t>
      </w:r>
      <w:r w:rsidRPr="00E070C4">
        <w:rPr>
          <w:lang w:val="en-US"/>
        </w:rPr>
        <w:br/>
      </w:r>
      <w:r w:rsidRPr="00E070C4">
        <w:rPr>
          <w:rFonts w:cs="v5.0.0"/>
          <w:lang w:val="en-US"/>
        </w:rPr>
        <w:t>Common Requirements for 4Rx</w:t>
      </w:r>
      <w:bookmarkEnd w:id="241"/>
      <w:bookmarkEnd w:id="242"/>
      <w:bookmarkEnd w:id="243"/>
      <w:bookmarkEnd w:id="244"/>
    </w:p>
    <w:p w14:paraId="01A88F08" w14:textId="77777777" w:rsidR="006E1CBE" w:rsidRPr="00E070C4" w:rsidRDefault="006E1CBE" w:rsidP="006E1CBE">
      <w:pPr>
        <w:pStyle w:val="Heading1"/>
      </w:pPr>
      <w:bookmarkStart w:id="245" w:name="_Toc21093342"/>
      <w:bookmarkStart w:id="246" w:name="_Toc29761893"/>
      <w:bookmarkStart w:id="247" w:name="_Toc45833911"/>
      <w:bookmarkStart w:id="248" w:name="_Toc82890645"/>
      <w:r w:rsidRPr="00E070C4">
        <w:t>C.1</w:t>
      </w:r>
      <w:r w:rsidRPr="00E070C4">
        <w:tab/>
        <w:t>Common UE RF requirements</w:t>
      </w:r>
      <w:bookmarkEnd w:id="245"/>
      <w:bookmarkEnd w:id="246"/>
      <w:bookmarkEnd w:id="247"/>
      <w:bookmarkEnd w:id="248"/>
    </w:p>
    <w:p w14:paraId="01A88F09" w14:textId="77777777" w:rsidR="006E1CBE" w:rsidRPr="00E070C4" w:rsidRDefault="006E1CBE" w:rsidP="006E1CBE">
      <w:r w:rsidRPr="00E070C4">
        <w:t xml:space="preserve">The requirements and test cases listed in Table C.1-1 are specified in TS 36.101 </w:t>
      </w:r>
      <w:r w:rsidR="00EA6ABD" w:rsidRPr="00E070C4">
        <w:t>Rel-</w:t>
      </w:r>
      <w:r w:rsidR="00936A57" w:rsidRPr="00E070C4">
        <w:t>1</w:t>
      </w:r>
      <w:r w:rsidR="00901D60" w:rsidRPr="00E070C4">
        <w:t>6</w:t>
      </w:r>
      <w:r w:rsidR="00936A57" w:rsidRPr="00E070C4">
        <w:t xml:space="preserve"> </w:t>
      </w:r>
      <w:r w:rsidRPr="00E070C4">
        <w:t>[2].</w:t>
      </w:r>
    </w:p>
    <w:p w14:paraId="01A88F0A" w14:textId="77777777"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01A88F24" w14:textId="77777777" w:rsidR="006E1CBE" w:rsidRPr="00E070C4" w:rsidRDefault="006E1CBE" w:rsidP="006E1CBE">
      <w:r w:rsidRPr="00E070C4">
        <w:t xml:space="preserve">The requirements and test cases listed in Table C.1-2 are specified in TS 36.101 </w:t>
      </w:r>
      <w:r w:rsidR="00EA6ABD" w:rsidRPr="00E070C4">
        <w:t>Rel-</w:t>
      </w:r>
      <w:r w:rsidR="00936A57" w:rsidRPr="00E070C4">
        <w:t>1</w:t>
      </w:r>
      <w:r w:rsidR="00901D60" w:rsidRPr="00E070C4">
        <w:t>6</w:t>
      </w:r>
      <w:r w:rsidR="00936A57" w:rsidRPr="00E070C4">
        <w:t xml:space="preserve"> </w:t>
      </w:r>
      <w:r w:rsidRPr="00E070C4">
        <w:t>[2].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249" w:name="_Toc21093343"/>
      <w:bookmarkStart w:id="250" w:name="_Toc29761894"/>
      <w:bookmarkStart w:id="251" w:name="_Toc45833912"/>
      <w:bookmarkStart w:id="252" w:name="_Toc82890646"/>
      <w:r w:rsidRPr="00E070C4">
        <w:t>C.2</w:t>
      </w:r>
      <w:r w:rsidRPr="00E070C4">
        <w:tab/>
        <w:t>Common UE demodulation and CSI requirements</w:t>
      </w:r>
      <w:bookmarkEnd w:id="249"/>
      <w:bookmarkEnd w:id="250"/>
      <w:bookmarkEnd w:id="251"/>
      <w:bookmarkEnd w:id="252"/>
    </w:p>
    <w:p w14:paraId="01A88F46" w14:textId="77777777" w:rsidR="006E1CBE" w:rsidRPr="00E070C4" w:rsidRDefault="006E1CBE" w:rsidP="006E1CBE">
      <w:r w:rsidRPr="00E070C4">
        <w:t xml:space="preserve">The requirements and test cases listed in Table C.2-1 are specified in TS 36.101 </w:t>
      </w:r>
      <w:r w:rsidR="00EA6ABD" w:rsidRPr="00E070C4">
        <w:t>Rel-</w:t>
      </w:r>
      <w:r w:rsidR="00936A57" w:rsidRPr="00E070C4">
        <w:t>1</w:t>
      </w:r>
      <w:r w:rsidR="00901D60" w:rsidRPr="00E070C4">
        <w:t>6</w:t>
      </w:r>
      <w:r w:rsidR="00936A57" w:rsidRPr="00E070C4">
        <w:t xml:space="preserve"> </w:t>
      </w:r>
      <w:r w:rsidRPr="00E070C4">
        <w:t>[2].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1A88F5B" w14:textId="77777777" w:rsidR="00EA6ABD" w:rsidRPr="00E070C4" w:rsidRDefault="00EA6ABD" w:rsidP="00EA6ABD">
      <w:r w:rsidRPr="00E070C4">
        <w:t>The requirements and test cases listed in Table C.2-2 are specified in TS 36.101 Rel-</w:t>
      </w:r>
      <w:r w:rsidR="00936A57" w:rsidRPr="00E070C4">
        <w:t>1</w:t>
      </w:r>
      <w:r w:rsidR="00901D60" w:rsidRPr="00E070C4">
        <w:t>6</w:t>
      </w:r>
      <w:r w:rsidR="00936A57" w:rsidRPr="00E070C4">
        <w:t xml:space="preserve"> </w:t>
      </w:r>
      <w:r w:rsidRPr="00E070C4">
        <w:t>[2].</w:t>
      </w:r>
    </w:p>
    <w:p w14:paraId="01A88F5C" w14:textId="77777777" w:rsidR="00EA6ABD" w:rsidRPr="00E070C4" w:rsidRDefault="00EA6ABD" w:rsidP="00EA6ABD">
      <w:pPr>
        <w:pStyle w:val="TH"/>
        <w:rPr>
          <w:rFonts w:eastAsia="MS Mincho"/>
        </w:rPr>
      </w:pPr>
      <w:r w:rsidRPr="00E070C4">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253" w:name="_Toc21093344"/>
      <w:bookmarkStart w:id="254" w:name="_Toc29761895"/>
      <w:bookmarkStart w:id="255" w:name="_Toc45833913"/>
      <w:bookmarkStart w:id="256" w:name="_Toc82890647"/>
      <w:r w:rsidRPr="00E070C4">
        <w:rPr>
          <w:lang w:val="en-US"/>
        </w:rPr>
        <w:t>Annex D (normative):</w:t>
      </w:r>
      <w:r w:rsidRPr="00E070C4">
        <w:rPr>
          <w:lang w:val="en-US"/>
        </w:rPr>
        <w:br/>
      </w:r>
      <w:r w:rsidRPr="00E070C4">
        <w:rPr>
          <w:rFonts w:hint="eastAsia"/>
          <w:lang w:val="en-US"/>
        </w:rPr>
        <w:t>Common Requirements for performance enhancements for high speed scenario</w:t>
      </w:r>
      <w:bookmarkEnd w:id="253"/>
      <w:bookmarkEnd w:id="254"/>
      <w:bookmarkEnd w:id="255"/>
      <w:bookmarkEnd w:id="256"/>
    </w:p>
    <w:p w14:paraId="01A88F7A" w14:textId="77777777" w:rsidR="00EA6ABD" w:rsidRPr="00E070C4" w:rsidRDefault="00EA6ABD" w:rsidP="00EA6ABD">
      <w:pPr>
        <w:pStyle w:val="Heading1"/>
      </w:pPr>
      <w:bookmarkStart w:id="257" w:name="_Toc21093345"/>
      <w:bookmarkStart w:id="258" w:name="_Toc29761896"/>
      <w:bookmarkStart w:id="259" w:name="_Toc45833914"/>
      <w:bookmarkStart w:id="260" w:name="_Toc82890648"/>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257"/>
      <w:bookmarkEnd w:id="258"/>
      <w:bookmarkEnd w:id="259"/>
      <w:bookmarkEnd w:id="260"/>
    </w:p>
    <w:p w14:paraId="01A88F7B" w14:textId="77777777" w:rsidR="00EA6ABD" w:rsidRPr="00E070C4" w:rsidRDefault="00EA6ABD"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-1 are specified in TS 36.133 Rel-</w:t>
      </w:r>
      <w:r w:rsidR="00936A57" w:rsidRPr="00E070C4">
        <w:t>1</w:t>
      </w:r>
      <w:r w:rsidR="00901D60" w:rsidRPr="00E070C4">
        <w:t>6</w:t>
      </w:r>
      <w:r w:rsidR="00936A57" w:rsidRPr="00E070C4">
        <w:t xml:space="preserve"> </w:t>
      </w:r>
      <w:r w:rsidRPr="00E070C4">
        <w:t>[3].</w:t>
      </w:r>
    </w:p>
    <w:p w14:paraId="01A88F7C" w14:textId="77777777"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261" w:name="_Toc21093346"/>
      <w:bookmarkStart w:id="262" w:name="_Toc29761897"/>
      <w:bookmarkStart w:id="263" w:name="_Toc45833915"/>
      <w:bookmarkStart w:id="264" w:name="_Toc82890649"/>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261"/>
      <w:bookmarkEnd w:id="262"/>
      <w:bookmarkEnd w:id="263"/>
      <w:bookmarkEnd w:id="264"/>
    </w:p>
    <w:p w14:paraId="01A88F88" w14:textId="77777777" w:rsidR="00EA6ABD" w:rsidRPr="00E070C4" w:rsidRDefault="00EA6ABD"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-1 are specified in TS 36.101 Rel-</w:t>
      </w:r>
      <w:r w:rsidR="00936A57" w:rsidRPr="00E070C4">
        <w:t>1</w:t>
      </w:r>
      <w:r w:rsidR="00901D60" w:rsidRPr="00E070C4">
        <w:t>6</w:t>
      </w:r>
      <w:r w:rsidR="00936A57" w:rsidRPr="00E070C4">
        <w:t xml:space="preserve"> </w:t>
      </w:r>
      <w:r w:rsidRPr="00E070C4">
        <w:t>[2].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265" w:name="_Toc21093347"/>
      <w:bookmarkStart w:id="266" w:name="_Toc29761898"/>
      <w:bookmarkStart w:id="267" w:name="_Toc45833916"/>
      <w:bookmarkStart w:id="268" w:name="_Toc82890650"/>
      <w:r w:rsidRPr="00E070C4">
        <w:rPr>
          <w:lang w:val="en-US"/>
        </w:rPr>
        <w:t>Annex E (normative):</w:t>
      </w:r>
      <w:r w:rsidRPr="00E070C4">
        <w:rPr>
          <w:lang w:val="en-US"/>
        </w:rPr>
        <w:br/>
      </w:r>
      <w:r w:rsidRPr="00E070C4">
        <w:rPr>
          <w:rFonts w:cs="v5.0.0"/>
          <w:lang w:val="en-US"/>
        </w:rPr>
        <w:t>Common Requirements for 8Rx</w:t>
      </w:r>
      <w:bookmarkEnd w:id="265"/>
      <w:bookmarkEnd w:id="266"/>
      <w:bookmarkEnd w:id="267"/>
      <w:bookmarkEnd w:id="268"/>
    </w:p>
    <w:p w14:paraId="01A88F96" w14:textId="77777777" w:rsidR="00446747" w:rsidRPr="00E070C4" w:rsidRDefault="00446747" w:rsidP="00446747">
      <w:pPr>
        <w:pStyle w:val="Heading1"/>
      </w:pPr>
      <w:bookmarkStart w:id="269" w:name="_Toc21093348"/>
      <w:bookmarkStart w:id="270" w:name="_Toc29761899"/>
      <w:bookmarkStart w:id="271" w:name="_Toc45833917"/>
      <w:bookmarkStart w:id="272" w:name="_Toc82890651"/>
      <w:r w:rsidRPr="00E070C4">
        <w:rPr>
          <w:rFonts w:hint="eastAsia"/>
          <w:lang w:eastAsia="zh-CN"/>
        </w:rPr>
        <w:t xml:space="preserve">E.1 </w:t>
      </w:r>
      <w:r w:rsidRPr="00E070C4">
        <w:t>Common UE RF requirements</w:t>
      </w:r>
      <w:bookmarkEnd w:id="269"/>
      <w:bookmarkEnd w:id="270"/>
      <w:bookmarkEnd w:id="271"/>
      <w:bookmarkEnd w:id="272"/>
    </w:p>
    <w:p w14:paraId="01A88F97" w14:textId="77777777" w:rsidR="00CE0E04" w:rsidRPr="00E070C4" w:rsidRDefault="00446747">
      <w:r w:rsidRPr="00E070C4">
        <w:t>The requirements and test cases listed in Table E.1-1 are specified in TS 36.101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01A88FA0" w14:textId="77777777" w:rsidR="00446747" w:rsidRPr="00E070C4" w:rsidRDefault="00446747" w:rsidP="00446747">
      <w:r w:rsidRPr="00E070C4">
        <w:t>The requirements and test cases listed in Table E.1-2 are specified in TS 36.101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273" w:name="_Toc21093349"/>
      <w:bookmarkStart w:id="274" w:name="_Toc29761900"/>
      <w:bookmarkStart w:id="275" w:name="_Toc45833918"/>
      <w:bookmarkStart w:id="276" w:name="_Toc82890652"/>
      <w:r w:rsidRPr="00E070C4">
        <w:t>E.2</w:t>
      </w:r>
      <w:r w:rsidRPr="00E070C4">
        <w:tab/>
        <w:t>Common UE demodulation and CSI requirements</w:t>
      </w:r>
      <w:bookmarkEnd w:id="273"/>
      <w:bookmarkEnd w:id="274"/>
      <w:bookmarkEnd w:id="275"/>
      <w:bookmarkEnd w:id="276"/>
    </w:p>
    <w:p w14:paraId="01A88FAA" w14:textId="77777777" w:rsidR="00A95AC2" w:rsidRPr="00E070C4" w:rsidRDefault="00A95AC2" w:rsidP="00A95AC2">
      <w:r w:rsidRPr="00E070C4">
        <w:t>The requirements and test cases listed in Table E.2-1 and Table E.2-2 are specified in TS 36.101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77777777" w:rsidR="00A95AC2" w:rsidRPr="00E070C4" w:rsidRDefault="00A95AC2" w:rsidP="006E1CBE">
      <w:pPr>
        <w:rPr>
          <w:lang w:val="en-US"/>
        </w:rPr>
      </w:pPr>
    </w:p>
    <w:p w14:paraId="01A88FC1" w14:textId="77777777" w:rsidR="007C49F8" w:rsidRPr="00E070C4" w:rsidRDefault="00763854" w:rsidP="007C49F8">
      <w:pPr>
        <w:pStyle w:val="Heading8"/>
        <w:rPr>
          <w:rFonts w:cs="v5.0.0"/>
          <w:lang w:val="en-US"/>
        </w:rPr>
      </w:pPr>
      <w:bookmarkStart w:id="277" w:name="historyclause"/>
      <w:r w:rsidRPr="00E070C4">
        <w:br w:type="page"/>
      </w:r>
      <w:bookmarkStart w:id="278" w:name="_Toc21093350"/>
      <w:bookmarkStart w:id="279" w:name="_Toc29761901"/>
      <w:bookmarkStart w:id="280" w:name="_Toc45833919"/>
      <w:bookmarkStart w:id="281" w:name="_Toc82890653"/>
      <w:r w:rsidR="007C49F8" w:rsidRPr="00E070C4">
        <w:rPr>
          <w:lang w:val="en-US"/>
        </w:rPr>
        <w:t xml:space="preserve">Annex </w:t>
      </w:r>
      <w:r w:rsidR="00103E9C" w:rsidRPr="00E070C4">
        <w:rPr>
          <w:lang w:val="en-US"/>
        </w:rPr>
        <w:t>F</w:t>
      </w:r>
      <w:r w:rsidR="007C49F8" w:rsidRPr="00E070C4">
        <w:rPr>
          <w:lang w:val="en-US"/>
        </w:rPr>
        <w:t xml:space="preserve"> (informative):</w:t>
      </w:r>
      <w:r w:rsidR="007C49F8" w:rsidRPr="00E070C4">
        <w:rPr>
          <w:lang w:val="en-US"/>
        </w:rPr>
        <w:br/>
      </w:r>
      <w:r w:rsidR="007C49F8" w:rsidRPr="00E070C4">
        <w:rPr>
          <w:rFonts w:cs="v5.0.0"/>
          <w:lang w:val="en-US"/>
        </w:rPr>
        <w:t>Change history</w:t>
      </w:r>
      <w:bookmarkEnd w:id="278"/>
      <w:bookmarkEnd w:id="279"/>
      <w:bookmarkEnd w:id="280"/>
      <w:bookmarkEnd w:id="281"/>
    </w:p>
    <w:bookmarkEnd w:id="277"/>
    <w:p w14:paraId="01A88FC2" w14:textId="77777777" w:rsidR="00763854" w:rsidRPr="00E070C4" w:rsidRDefault="00763854" w:rsidP="00831C96">
      <w:pPr>
        <w:pStyle w:val="TH"/>
        <w:rPr>
          <w:rFonts w:cs="v5.0.0"/>
        </w:rPr>
      </w:pPr>
      <w:r w:rsidRPr="00E070C4">
        <w:t xml:space="preserve">Table </w:t>
      </w:r>
      <w:r w:rsidR="00103E9C" w:rsidRPr="00E070C4">
        <w:t>F</w:t>
      </w:r>
      <w:r w:rsidRPr="00E070C4">
        <w:t>.1: 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E070C4" w:rsidRPr="00E070C4" w14:paraId="01A88FCB" w14:textId="77777777" w:rsidTr="004D25F2">
        <w:trPr>
          <w:jc w:val="center"/>
        </w:trPr>
        <w:tc>
          <w:tcPr>
            <w:tcW w:w="744" w:type="dxa"/>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t>Date</w:t>
            </w:r>
          </w:p>
        </w:tc>
        <w:tc>
          <w:tcPr>
            <w:tcW w:w="748" w:type="dxa"/>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937" w:type="dxa"/>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573" w:type="dxa"/>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506" w:type="dxa"/>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506" w:type="dxa"/>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4883" w:type="dxa"/>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723" w:type="dxa"/>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4D25F2">
        <w:trPr>
          <w:jc w:val="center"/>
        </w:trPr>
        <w:tc>
          <w:tcPr>
            <w:tcW w:w="744" w:type="dxa"/>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748" w:type="dxa"/>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937" w:type="dxa"/>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573" w:type="dxa"/>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506" w:type="dxa"/>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723" w:type="dxa"/>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4D25F2">
        <w:trPr>
          <w:trHeight w:val="489"/>
          <w:jc w:val="center"/>
        </w:trPr>
        <w:tc>
          <w:tcPr>
            <w:tcW w:w="744" w:type="dxa"/>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748" w:type="dxa"/>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937" w:type="dxa"/>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573" w:type="dxa"/>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723" w:type="dxa"/>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4D25F2">
        <w:trPr>
          <w:trHeight w:val="154"/>
          <w:jc w:val="center"/>
        </w:trPr>
        <w:tc>
          <w:tcPr>
            <w:tcW w:w="744" w:type="dxa"/>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723" w:type="dxa"/>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4D25F2">
        <w:trPr>
          <w:trHeight w:val="154"/>
          <w:jc w:val="center"/>
        </w:trPr>
        <w:tc>
          <w:tcPr>
            <w:tcW w:w="744" w:type="dxa"/>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723" w:type="dxa"/>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4D25F2">
        <w:trPr>
          <w:trHeight w:val="154"/>
          <w:jc w:val="center"/>
        </w:trPr>
        <w:tc>
          <w:tcPr>
            <w:tcW w:w="744" w:type="dxa"/>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748" w:type="dxa"/>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937" w:type="dxa"/>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573" w:type="dxa"/>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506" w:type="dxa"/>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723" w:type="dxa"/>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4D25F2">
        <w:trPr>
          <w:trHeight w:val="154"/>
          <w:jc w:val="center"/>
        </w:trPr>
        <w:tc>
          <w:tcPr>
            <w:tcW w:w="744" w:type="dxa"/>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748" w:type="dxa"/>
            <w:shd w:val="solid" w:color="FFFFFF" w:fill="auto"/>
          </w:tcPr>
          <w:p w14:paraId="01A88FFA" w14:textId="77777777" w:rsidR="00716722" w:rsidRPr="00E070C4" w:rsidRDefault="00716722" w:rsidP="0092391D">
            <w:pPr>
              <w:pStyle w:val="TAL"/>
              <w:rPr>
                <w:rFonts w:cs="Arial"/>
                <w:sz w:val="16"/>
                <w:szCs w:val="16"/>
                <w:lang w:eastAsia="en-US"/>
              </w:rPr>
            </w:pPr>
          </w:p>
        </w:tc>
        <w:tc>
          <w:tcPr>
            <w:tcW w:w="937" w:type="dxa"/>
            <w:shd w:val="solid" w:color="FFFFFF" w:fill="auto"/>
          </w:tcPr>
          <w:p w14:paraId="01A88FFB" w14:textId="77777777" w:rsidR="00716722" w:rsidRPr="00E070C4" w:rsidRDefault="00716722" w:rsidP="0092391D">
            <w:pPr>
              <w:pStyle w:val="TAL"/>
              <w:rPr>
                <w:rFonts w:cs="Arial"/>
                <w:sz w:val="16"/>
                <w:szCs w:val="16"/>
                <w:lang w:eastAsia="en-US"/>
              </w:rPr>
            </w:pPr>
          </w:p>
        </w:tc>
        <w:tc>
          <w:tcPr>
            <w:tcW w:w="573" w:type="dxa"/>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723" w:type="dxa"/>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CR on new V2X band combinations and eV2X feature in TS36.307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t>15.2.0</w:t>
            </w:r>
          </w:p>
        </w:tc>
      </w:tr>
      <w:tr w:rsidR="00E070C4" w:rsidRPr="00E070C4" w14:paraId="01A895C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4D25F2">
        <w:trPr>
          <w:trHeight w:val="278"/>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4D25F2">
        <w:trPr>
          <w:trHeight w:val="170"/>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9" w14:textId="19463830" w:rsidR="00711D18" w:rsidRDefault="00711D18"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711D18">
            <w:pPr>
              <w:rPr>
                <w:rFonts w:ascii="Arial" w:hAnsi="Arial" w:cs="Arial"/>
                <w:sz w:val="16"/>
                <w:szCs w:val="16"/>
              </w:rPr>
            </w:pPr>
            <w:r>
              <w:rPr>
                <w:rFonts w:ascii="Arial" w:hAnsi="Arial" w:cs="Arial"/>
                <w:sz w:val="16"/>
                <w:szCs w:val="16"/>
              </w:rPr>
              <w:t>4446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711D18">
            <w:pPr>
              <w:rPr>
                <w:rFonts w:ascii="Arial" w:hAnsi="Arial" w:cs="Arial"/>
                <w:sz w:val="16"/>
                <w:szCs w:val="16"/>
              </w:rPr>
            </w:pPr>
            <w:r>
              <w:rPr>
                <w:rFonts w:ascii="Arial" w:hAnsi="Arial" w:cs="Arial"/>
                <w:sz w:val="16"/>
                <w:szCs w:val="16"/>
              </w:rPr>
              <w:t>CR of adding LTE B24 for UE category NB1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711D18">
            <w:pPr>
              <w:pStyle w:val="TAL"/>
              <w:rPr>
                <w:rFonts w:cs="Arial"/>
                <w:sz w:val="16"/>
                <w:szCs w:val="16"/>
                <w:lang w:eastAsia="en-US"/>
              </w:rPr>
            </w:pPr>
            <w:r>
              <w:rPr>
                <w:rFonts w:cs="Arial"/>
                <w:sz w:val="16"/>
                <w:szCs w:val="16"/>
                <w:lang w:eastAsia="en-US"/>
              </w:rPr>
              <w:t>16.3.0</w:t>
            </w:r>
          </w:p>
        </w:tc>
      </w:tr>
      <w:tr w:rsidR="00FA78B6" w:rsidRPr="00E070C4" w14:paraId="5E9F0CE5"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711D18">
            <w:pPr>
              <w:rPr>
                <w:rFonts w:ascii="Arial" w:hAnsi="Arial" w:cs="Arial"/>
                <w:sz w:val="16"/>
                <w:szCs w:val="16"/>
              </w:rPr>
            </w:pPr>
            <w:r>
              <w:rPr>
                <w:rFonts w:ascii="Arial" w:hAnsi="Arial" w:cs="Arial"/>
                <w:sz w:val="16"/>
                <w:szCs w:val="16"/>
              </w:rPr>
              <w:t>4449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711D18">
            <w:pPr>
              <w:rPr>
                <w:rFonts w:ascii="Arial" w:hAnsi="Arial" w:cs="Arial"/>
                <w:sz w:val="16"/>
                <w:szCs w:val="16"/>
              </w:rPr>
            </w:pPr>
            <w:r>
              <w:rPr>
                <w:rFonts w:ascii="Arial" w:hAnsi="Arial" w:cs="Arial"/>
                <w:sz w:val="16"/>
                <w:szCs w:val="16"/>
              </w:rPr>
              <w:t>CR of adding LTE B24 for UE category NB2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711D18">
            <w:pPr>
              <w:pStyle w:val="TAL"/>
              <w:rPr>
                <w:rFonts w:cs="Arial"/>
                <w:sz w:val="16"/>
                <w:szCs w:val="16"/>
                <w:lang w:eastAsia="en-US"/>
              </w:rPr>
            </w:pPr>
            <w:r>
              <w:rPr>
                <w:rFonts w:cs="Arial"/>
                <w:sz w:val="16"/>
                <w:szCs w:val="16"/>
                <w:lang w:eastAsia="en-US"/>
              </w:rPr>
              <w:t>16.3.0</w:t>
            </w:r>
          </w:p>
        </w:tc>
      </w:tr>
      <w:tr w:rsidR="00CA23BB" w:rsidRPr="00E070C4" w14:paraId="0E843F3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81FFC2E" w14:textId="3FB35AE6"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E1A31F9" w14:textId="28CCD67F"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6A6A6"/>
              <w:right w:val="single" w:sz="4" w:space="0" w:color="auto"/>
            </w:tcBorders>
            <w:shd w:val="clear" w:color="auto" w:fill="auto"/>
          </w:tcPr>
          <w:p w14:paraId="5DFBFF50" w14:textId="203F8B1D"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77E8272" w14:textId="501BB869" w:rsidR="007463BC" w:rsidRDefault="007463BC" w:rsidP="007463BC">
            <w:pPr>
              <w:rPr>
                <w:rFonts w:ascii="Arial" w:hAnsi="Arial" w:cs="Arial"/>
                <w:sz w:val="16"/>
                <w:szCs w:val="16"/>
              </w:rPr>
            </w:pPr>
            <w:r>
              <w:rPr>
                <w:rFonts w:ascii="Arial" w:hAnsi="Arial" w:cs="Arial"/>
                <w:sz w:val="16"/>
                <w:szCs w:val="16"/>
              </w:rPr>
              <w:t>4454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B5F15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9D5F5C8" w14:textId="7C17165C"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3042CC3A" w14:textId="73835DA9" w:rsidR="007463BC" w:rsidRDefault="007463BC" w:rsidP="007463BC">
            <w:pPr>
              <w:rPr>
                <w:rFonts w:ascii="Arial" w:hAnsi="Arial" w:cs="Arial"/>
                <w:sz w:val="16"/>
                <w:szCs w:val="16"/>
              </w:rPr>
            </w:pPr>
            <w:r>
              <w:rPr>
                <w:rFonts w:ascii="Arial" w:hAnsi="Arial" w:cs="Arial"/>
                <w:sz w:val="16"/>
                <w:szCs w:val="16"/>
              </w:rPr>
              <w:t>CR on adding B24 for Cat-M1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DA1AD5B" w14:textId="3D9182FC"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36057F5E"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12EF06" w14:textId="42712247"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A68B4BD" w14:textId="44CE7253"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nil"/>
              <w:left w:val="single" w:sz="4" w:space="0" w:color="A6A6A6"/>
              <w:bottom w:val="single" w:sz="4" w:space="0" w:color="auto"/>
              <w:right w:val="single" w:sz="4" w:space="0" w:color="auto"/>
            </w:tcBorders>
            <w:shd w:val="clear" w:color="auto" w:fill="auto"/>
          </w:tcPr>
          <w:p w14:paraId="6DEA7E5D" w14:textId="40C89115"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57FEAF78" w14:textId="527E7FAA" w:rsidR="007463BC" w:rsidRDefault="007463BC" w:rsidP="007463BC">
            <w:pPr>
              <w:rPr>
                <w:rFonts w:ascii="Arial" w:hAnsi="Arial" w:cs="Arial"/>
                <w:sz w:val="16"/>
                <w:szCs w:val="16"/>
              </w:rPr>
            </w:pPr>
            <w:r>
              <w:rPr>
                <w:rFonts w:ascii="Arial" w:hAnsi="Arial" w:cs="Arial"/>
                <w:sz w:val="16"/>
                <w:szCs w:val="16"/>
              </w:rPr>
              <w:t>4456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09E67D5"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8023D08" w14:textId="19C7ECB8"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8EC2FE7" w14:textId="11AD0A9E" w:rsidR="007463BC" w:rsidRDefault="007463BC" w:rsidP="007463BC">
            <w:pPr>
              <w:rPr>
                <w:rFonts w:ascii="Arial" w:hAnsi="Arial" w:cs="Arial"/>
                <w:sz w:val="16"/>
                <w:szCs w:val="16"/>
              </w:rPr>
            </w:pPr>
            <w:r>
              <w:rPr>
                <w:rFonts w:ascii="Arial" w:hAnsi="Arial" w:cs="Arial"/>
                <w:sz w:val="16"/>
                <w:szCs w:val="16"/>
              </w:rPr>
              <w:t>CR on adding B24 for Cat-M2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27F67C26" w14:textId="6A57FB65"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2A0AE2A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AFD7339" w14:textId="40E54640"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83A31FD" w14:textId="0C594A4A"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B9CA068" w14:textId="6972B049"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2C2AC65" w14:textId="59F48FB2" w:rsidR="007463BC" w:rsidRDefault="007463BC" w:rsidP="007463BC">
            <w:pPr>
              <w:rPr>
                <w:rFonts w:ascii="Arial" w:hAnsi="Arial" w:cs="Arial"/>
                <w:sz w:val="16"/>
                <w:szCs w:val="16"/>
              </w:rPr>
            </w:pPr>
            <w:r>
              <w:rPr>
                <w:rFonts w:ascii="Arial" w:hAnsi="Arial" w:cs="Arial"/>
                <w:sz w:val="16"/>
                <w:szCs w:val="16"/>
              </w:rPr>
              <w:t>4459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15C66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0E2699A" w14:textId="10F87F59"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58F9F975" w14:textId="367D0A5E" w:rsidR="007463BC" w:rsidRDefault="007463BC" w:rsidP="007463BC">
            <w:pPr>
              <w:rPr>
                <w:rFonts w:ascii="Arial" w:hAnsi="Arial" w:cs="Arial"/>
                <w:sz w:val="16"/>
                <w:szCs w:val="16"/>
              </w:rPr>
            </w:pPr>
            <w:r>
              <w:rPr>
                <w:rFonts w:ascii="Arial" w:hAnsi="Arial" w:cs="Arial"/>
                <w:sz w:val="16"/>
                <w:szCs w:val="16"/>
              </w:rPr>
              <w:t>CR Release independence aspect of 6-band LTE CA R16 CATA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8E3E668" w14:textId="099AABD2" w:rsidR="007463BC" w:rsidRDefault="007463BC" w:rsidP="007463BC">
            <w:pPr>
              <w:pStyle w:val="TAL"/>
              <w:rPr>
                <w:rFonts w:cs="Arial"/>
                <w:sz w:val="16"/>
                <w:szCs w:val="16"/>
                <w:lang w:eastAsia="en-US"/>
              </w:rPr>
            </w:pPr>
            <w:r>
              <w:rPr>
                <w:rFonts w:cs="Arial"/>
                <w:sz w:val="16"/>
                <w:szCs w:val="16"/>
                <w:lang w:eastAsia="en-US"/>
              </w:rPr>
              <w:t>16.4.0</w:t>
            </w:r>
          </w:p>
        </w:tc>
      </w:tr>
      <w:tr w:rsidR="00C5657C" w:rsidRPr="00E070C4" w14:paraId="113609E9"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A8F2A7" w14:textId="10DAF1CF" w:rsidR="00C5657C" w:rsidRDefault="00C5657C" w:rsidP="007463BC">
            <w:pPr>
              <w:pStyle w:val="TAL"/>
              <w:rPr>
                <w:rFonts w:cs="Arial"/>
                <w:sz w:val="16"/>
                <w:szCs w:val="16"/>
                <w:lang w:eastAsia="en-US"/>
              </w:rPr>
            </w:pPr>
            <w:r>
              <w:rPr>
                <w:rFonts w:cs="Arial"/>
                <w:sz w:val="16"/>
                <w:szCs w:val="16"/>
                <w:lang w:eastAsia="en-US"/>
              </w:rPr>
              <w:t>2022-0</w:t>
            </w:r>
            <w:r w:rsidR="00B373E6">
              <w:rPr>
                <w:rFonts w:cs="Arial"/>
                <w:sz w:val="16"/>
                <w:szCs w:val="16"/>
                <w:lang w:eastAsia="en-US"/>
              </w:rPr>
              <w:t>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D71AC77" w14:textId="55F7F946" w:rsidR="00C5657C" w:rsidRDefault="00B373E6" w:rsidP="007463BC">
            <w:pPr>
              <w:pStyle w:val="TAL"/>
              <w:rPr>
                <w:rFonts w:cs="Arial"/>
                <w:sz w:val="16"/>
                <w:szCs w:val="16"/>
                <w:lang w:eastAsia="en-US"/>
              </w:rPr>
            </w:pPr>
            <w:r>
              <w:rPr>
                <w:rFonts w:cs="Arial"/>
                <w:sz w:val="16"/>
                <w:szCs w:val="16"/>
                <w:lang w:eastAsia="en-US"/>
              </w:rPr>
              <w:t>SA</w:t>
            </w:r>
            <w:r w:rsidR="00C5657C">
              <w:rPr>
                <w:rFonts w:cs="Arial"/>
                <w:sz w:val="16"/>
                <w:szCs w:val="16"/>
                <w:lang w:eastAsia="en-US"/>
              </w:rPr>
              <w:t>#9</w:t>
            </w:r>
            <w:r>
              <w:rPr>
                <w:rFonts w:cs="Arial"/>
                <w:sz w:val="16"/>
                <w:szCs w:val="16"/>
                <w:lang w:eastAsia="en-US"/>
              </w:rPr>
              <w:t>5</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CF202C2" w14:textId="77777777" w:rsidR="00C5657C" w:rsidRDefault="00C5657C" w:rsidP="007463BC">
            <w:pPr>
              <w:overflowPunct/>
              <w:autoSpaceDE/>
              <w:autoSpaceDN/>
              <w:adjustRightInd/>
              <w:spacing w:after="0"/>
              <w:textAlignment w:val="auto"/>
              <w:rPr>
                <w:rFonts w:ascii="Arial" w:hAnsi="Arial" w:cs="Arial"/>
                <w:sz w:val="16"/>
                <w:szCs w:val="16"/>
              </w:rPr>
            </w:pP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B60A8CA"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6381ED4"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0395DD" w14:textId="77777777" w:rsidR="00C5657C" w:rsidRDefault="00C5657C" w:rsidP="007463BC">
            <w:pPr>
              <w:rPr>
                <w:rFonts w:ascii="Arial" w:hAnsi="Arial" w:cs="Arial"/>
                <w:sz w:val="16"/>
                <w:szCs w:val="16"/>
              </w:rPr>
            </w:pP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E9919E0" w14:textId="3E2F66AB" w:rsidR="00C5657C" w:rsidRDefault="00C5657C" w:rsidP="007463BC">
            <w:pPr>
              <w:rPr>
                <w:rFonts w:ascii="Arial" w:hAnsi="Arial" w:cs="Arial"/>
                <w:sz w:val="16"/>
                <w:szCs w:val="16"/>
              </w:rPr>
            </w:pPr>
            <w:r>
              <w:rPr>
                <w:rFonts w:ascii="Arial" w:hAnsi="Arial" w:cs="Arial"/>
                <w:sz w:val="16"/>
                <w:szCs w:val="16"/>
              </w:rPr>
              <w:t>Update to Rel-17 version (MCC)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2827100" w14:textId="48DCD366" w:rsidR="00C5657C" w:rsidRDefault="00C5657C" w:rsidP="007463BC">
            <w:pPr>
              <w:pStyle w:val="TAL"/>
              <w:rPr>
                <w:rFonts w:cs="Arial"/>
                <w:sz w:val="16"/>
                <w:szCs w:val="16"/>
                <w:lang w:eastAsia="en-US"/>
              </w:rPr>
            </w:pPr>
            <w:r>
              <w:rPr>
                <w:rFonts w:cs="Arial"/>
                <w:sz w:val="16"/>
                <w:szCs w:val="16"/>
                <w:lang w:eastAsia="en-US"/>
              </w:rPr>
              <w:t>17.0.0</w:t>
            </w:r>
          </w:p>
        </w:tc>
      </w:tr>
      <w:tr w:rsidR="00683D0F" w:rsidRPr="00E070C4" w14:paraId="38AB210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DEEBFE" w14:textId="47DCA698" w:rsidR="00683D0F" w:rsidRDefault="00683D0F" w:rsidP="007463BC">
            <w:pPr>
              <w:pStyle w:val="TAL"/>
              <w:rPr>
                <w:rFonts w:cs="Arial"/>
                <w:sz w:val="16"/>
                <w:szCs w:val="16"/>
                <w:lang w:eastAsia="en-US"/>
              </w:rPr>
            </w:pPr>
            <w:r>
              <w:rPr>
                <w:rFonts w:cs="Arial"/>
                <w:sz w:val="16"/>
                <w:szCs w:val="16"/>
                <w:lang w:eastAsia="en-US"/>
              </w:rPr>
              <w:t>2022-06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41020CE" w14:textId="6ADB2D64" w:rsidR="00683D0F" w:rsidRDefault="00683D0F" w:rsidP="007463BC">
            <w:pPr>
              <w:pStyle w:val="TAL"/>
              <w:rPr>
                <w:rFonts w:cs="Arial"/>
                <w:sz w:val="16"/>
                <w:szCs w:val="16"/>
                <w:lang w:eastAsia="en-US"/>
              </w:rPr>
            </w:pPr>
            <w:r>
              <w:rPr>
                <w:rFonts w:cs="Arial"/>
                <w:sz w:val="16"/>
                <w:szCs w:val="16"/>
                <w:lang w:eastAsia="en-US"/>
              </w:rPr>
              <w:t>RAN#96</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19C734C9" w14:textId="2E94DBE2" w:rsidR="00683D0F" w:rsidRDefault="00683D0F" w:rsidP="007463BC">
            <w:pPr>
              <w:overflowPunct/>
              <w:autoSpaceDE/>
              <w:autoSpaceDN/>
              <w:adjustRightInd/>
              <w:spacing w:after="0"/>
              <w:textAlignment w:val="auto"/>
              <w:rPr>
                <w:rFonts w:ascii="Arial" w:hAnsi="Arial" w:cs="Arial"/>
                <w:sz w:val="16"/>
                <w:szCs w:val="16"/>
              </w:rPr>
            </w:pPr>
            <w:r w:rsidRPr="00683D0F">
              <w:rPr>
                <w:rFonts w:ascii="Arial" w:hAnsi="Arial" w:cs="Arial"/>
                <w:sz w:val="16"/>
                <w:szCs w:val="16"/>
              </w:rPr>
              <w:t>RP-221669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0A40D478" w14:textId="4AB00EA2" w:rsidR="00683D0F" w:rsidRDefault="00683D0F" w:rsidP="007463BC">
            <w:pPr>
              <w:rPr>
                <w:rFonts w:ascii="Arial" w:hAnsi="Arial" w:cs="Arial"/>
                <w:sz w:val="16"/>
                <w:szCs w:val="16"/>
              </w:rPr>
            </w:pPr>
            <w:r>
              <w:rPr>
                <w:rFonts w:ascii="Arial" w:hAnsi="Arial" w:cs="Arial"/>
                <w:sz w:val="16"/>
                <w:szCs w:val="16"/>
              </w:rPr>
              <w:t>4466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23C413" w14:textId="77777777" w:rsidR="00683D0F" w:rsidRDefault="00683D0F"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B260DDB" w14:textId="498F4914" w:rsidR="00683D0F" w:rsidRDefault="00683D0F"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DEE5544" w14:textId="01668E37" w:rsidR="00683D0F" w:rsidRDefault="00683D0F" w:rsidP="007463BC">
            <w:pPr>
              <w:rPr>
                <w:rFonts w:ascii="Arial" w:hAnsi="Arial" w:cs="Arial"/>
                <w:sz w:val="16"/>
                <w:szCs w:val="16"/>
              </w:rPr>
            </w:pPr>
            <w:r w:rsidRPr="00683D0F">
              <w:rPr>
                <w:rFonts w:ascii="Arial" w:hAnsi="Arial" w:cs="Arial"/>
                <w:sz w:val="16"/>
                <w:szCs w:val="16"/>
              </w:rPr>
              <w:t>CR on adding B48 for M1/M2/NB1/NB2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B49C8D9" w14:textId="60BBE946" w:rsidR="00683D0F" w:rsidRDefault="00683D0F" w:rsidP="007463BC">
            <w:pPr>
              <w:pStyle w:val="TAL"/>
              <w:rPr>
                <w:rFonts w:cs="Arial"/>
                <w:sz w:val="16"/>
                <w:szCs w:val="16"/>
                <w:lang w:eastAsia="en-US"/>
              </w:rPr>
            </w:pPr>
            <w:r>
              <w:rPr>
                <w:rFonts w:cs="Arial"/>
                <w:sz w:val="16"/>
                <w:szCs w:val="16"/>
                <w:lang w:eastAsia="en-US"/>
              </w:rPr>
              <w:t>17.1.0</w:t>
            </w:r>
          </w:p>
        </w:tc>
      </w:tr>
    </w:tbl>
    <w:p w14:paraId="01A89617" w14:textId="77777777" w:rsidR="008472F5" w:rsidRPr="00E070C4" w:rsidRDefault="008472F5"/>
    <w:sectPr w:rsidR="008472F5" w:rsidRPr="00E070C4"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A31B6" w14:textId="77777777" w:rsidR="005D075B" w:rsidRDefault="005D075B">
      <w:r>
        <w:separator/>
      </w:r>
    </w:p>
  </w:endnote>
  <w:endnote w:type="continuationSeparator" w:id="0">
    <w:p w14:paraId="200B2CB6" w14:textId="77777777" w:rsidR="005D075B" w:rsidRDefault="005D0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B" w14:textId="77777777"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C" w14:textId="77777777" w:rsidR="004B3638" w:rsidRDefault="004B3638">
    <w:pPr>
      <w:pStyle w:val="Footer"/>
    </w:pPr>
    <w:r>
      <w:t>3GPP</w:t>
    </w:r>
  </w:p>
  <w:p w14:paraId="01A8962D" w14:textId="77777777"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0FD95" w14:textId="77777777" w:rsidR="005D075B" w:rsidRDefault="005D075B">
      <w:r>
        <w:separator/>
      </w:r>
    </w:p>
  </w:footnote>
  <w:footnote w:type="continuationSeparator" w:id="0">
    <w:p w14:paraId="42780D7B" w14:textId="77777777" w:rsidR="005D075B" w:rsidRDefault="005D0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6" w14:textId="77777777"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7" w14:textId="6729AA6C"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FC1166">
      <w:t>3GPP TS 36.307 V17.1.0 (2022-06)</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5D247E52" w:rsidR="004B3638" w:rsidRDefault="004B3638">
    <w:pPr>
      <w:pStyle w:val="Header"/>
      <w:framePr w:wrap="auto" w:vAnchor="text" w:hAnchor="margin" w:y="1"/>
      <w:widowControl/>
    </w:pPr>
    <w:r>
      <w:fldChar w:fldCharType="begin"/>
    </w:r>
    <w:r>
      <w:instrText xml:space="preserve">styleref ZGSM </w:instrText>
    </w:r>
    <w:r>
      <w:fldChar w:fldCharType="separate"/>
    </w:r>
    <w:r w:rsidR="00FC1166">
      <w:t>Release 17</w:t>
    </w:r>
    <w:r>
      <w:fldChar w:fldCharType="end"/>
    </w:r>
  </w:p>
  <w:p w14:paraId="01A8962A" w14:textId="77777777"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859E3"/>
    <w:rsid w:val="000916DB"/>
    <w:rsid w:val="000920F7"/>
    <w:rsid w:val="000927EC"/>
    <w:rsid w:val="000939DB"/>
    <w:rsid w:val="000943EC"/>
    <w:rsid w:val="000D27F7"/>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371C3"/>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D0B"/>
    <w:rsid w:val="001D74FA"/>
    <w:rsid w:val="001E1BB7"/>
    <w:rsid w:val="001E45D8"/>
    <w:rsid w:val="001F1555"/>
    <w:rsid w:val="001F6ED0"/>
    <w:rsid w:val="001F7496"/>
    <w:rsid w:val="00201283"/>
    <w:rsid w:val="002021D7"/>
    <w:rsid w:val="00205FCD"/>
    <w:rsid w:val="00207CA6"/>
    <w:rsid w:val="00222467"/>
    <w:rsid w:val="00222594"/>
    <w:rsid w:val="00236626"/>
    <w:rsid w:val="0024408A"/>
    <w:rsid w:val="002465F2"/>
    <w:rsid w:val="0026124E"/>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B4C59"/>
    <w:rsid w:val="003C2CE8"/>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60F77"/>
    <w:rsid w:val="004656A0"/>
    <w:rsid w:val="00472D21"/>
    <w:rsid w:val="00483134"/>
    <w:rsid w:val="00485CE6"/>
    <w:rsid w:val="00490DF5"/>
    <w:rsid w:val="00493219"/>
    <w:rsid w:val="004A0954"/>
    <w:rsid w:val="004A5D5E"/>
    <w:rsid w:val="004B2541"/>
    <w:rsid w:val="004B3638"/>
    <w:rsid w:val="004B6529"/>
    <w:rsid w:val="004C30BA"/>
    <w:rsid w:val="004D25F2"/>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1190"/>
    <w:rsid w:val="005830AA"/>
    <w:rsid w:val="00583DEC"/>
    <w:rsid w:val="00594D27"/>
    <w:rsid w:val="005A771A"/>
    <w:rsid w:val="005B2297"/>
    <w:rsid w:val="005B540C"/>
    <w:rsid w:val="005C29C2"/>
    <w:rsid w:val="005C2CEC"/>
    <w:rsid w:val="005C3F18"/>
    <w:rsid w:val="005D075B"/>
    <w:rsid w:val="005F092A"/>
    <w:rsid w:val="006018A0"/>
    <w:rsid w:val="00603797"/>
    <w:rsid w:val="00611E39"/>
    <w:rsid w:val="00627BCF"/>
    <w:rsid w:val="006306B6"/>
    <w:rsid w:val="0063794E"/>
    <w:rsid w:val="00662920"/>
    <w:rsid w:val="006762CA"/>
    <w:rsid w:val="00676DE6"/>
    <w:rsid w:val="006809F6"/>
    <w:rsid w:val="00683D0F"/>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18"/>
    <w:rsid w:val="00711D6B"/>
    <w:rsid w:val="0071651E"/>
    <w:rsid w:val="00716561"/>
    <w:rsid w:val="00716722"/>
    <w:rsid w:val="0071772C"/>
    <w:rsid w:val="00722068"/>
    <w:rsid w:val="00724507"/>
    <w:rsid w:val="00726A84"/>
    <w:rsid w:val="00727FD2"/>
    <w:rsid w:val="007409DA"/>
    <w:rsid w:val="007425DC"/>
    <w:rsid w:val="0074494C"/>
    <w:rsid w:val="007463B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58C7"/>
    <w:rsid w:val="008B7925"/>
    <w:rsid w:val="008C09EC"/>
    <w:rsid w:val="008C09F1"/>
    <w:rsid w:val="008C4CF0"/>
    <w:rsid w:val="008D2A11"/>
    <w:rsid w:val="008E7E79"/>
    <w:rsid w:val="008F00CC"/>
    <w:rsid w:val="008F24CE"/>
    <w:rsid w:val="008F2FA5"/>
    <w:rsid w:val="0090010A"/>
    <w:rsid w:val="00901D60"/>
    <w:rsid w:val="009156E4"/>
    <w:rsid w:val="009158EF"/>
    <w:rsid w:val="0092201C"/>
    <w:rsid w:val="0092391D"/>
    <w:rsid w:val="009363AF"/>
    <w:rsid w:val="00936A57"/>
    <w:rsid w:val="009404A3"/>
    <w:rsid w:val="00942033"/>
    <w:rsid w:val="00944119"/>
    <w:rsid w:val="009462CE"/>
    <w:rsid w:val="0094764D"/>
    <w:rsid w:val="009532E4"/>
    <w:rsid w:val="00954172"/>
    <w:rsid w:val="00964482"/>
    <w:rsid w:val="0096751F"/>
    <w:rsid w:val="00986A9C"/>
    <w:rsid w:val="009A31FE"/>
    <w:rsid w:val="009A6848"/>
    <w:rsid w:val="009A7DBC"/>
    <w:rsid w:val="009C5F66"/>
    <w:rsid w:val="009C72C1"/>
    <w:rsid w:val="009D10D2"/>
    <w:rsid w:val="009D549D"/>
    <w:rsid w:val="009E014D"/>
    <w:rsid w:val="009E3834"/>
    <w:rsid w:val="009E5541"/>
    <w:rsid w:val="009E5C85"/>
    <w:rsid w:val="009E6A85"/>
    <w:rsid w:val="009F12E5"/>
    <w:rsid w:val="00A0281B"/>
    <w:rsid w:val="00A217A0"/>
    <w:rsid w:val="00A21D6E"/>
    <w:rsid w:val="00A21ED9"/>
    <w:rsid w:val="00A2451F"/>
    <w:rsid w:val="00A510C0"/>
    <w:rsid w:val="00A53020"/>
    <w:rsid w:val="00A554A6"/>
    <w:rsid w:val="00A64CBB"/>
    <w:rsid w:val="00A676ED"/>
    <w:rsid w:val="00A73873"/>
    <w:rsid w:val="00A90C04"/>
    <w:rsid w:val="00A95AC2"/>
    <w:rsid w:val="00A979F8"/>
    <w:rsid w:val="00A97B8F"/>
    <w:rsid w:val="00AA2614"/>
    <w:rsid w:val="00AC7064"/>
    <w:rsid w:val="00AD4718"/>
    <w:rsid w:val="00AD561E"/>
    <w:rsid w:val="00AE495F"/>
    <w:rsid w:val="00B01119"/>
    <w:rsid w:val="00B019CB"/>
    <w:rsid w:val="00B03033"/>
    <w:rsid w:val="00B30C4D"/>
    <w:rsid w:val="00B35F8D"/>
    <w:rsid w:val="00B373E6"/>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E075B"/>
    <w:rsid w:val="00BE22E4"/>
    <w:rsid w:val="00BF591F"/>
    <w:rsid w:val="00C02FB9"/>
    <w:rsid w:val="00C059C9"/>
    <w:rsid w:val="00C1702C"/>
    <w:rsid w:val="00C259AD"/>
    <w:rsid w:val="00C31D19"/>
    <w:rsid w:val="00C371E2"/>
    <w:rsid w:val="00C423A2"/>
    <w:rsid w:val="00C46AC5"/>
    <w:rsid w:val="00C5120F"/>
    <w:rsid w:val="00C5310D"/>
    <w:rsid w:val="00C531F1"/>
    <w:rsid w:val="00C5657C"/>
    <w:rsid w:val="00C57960"/>
    <w:rsid w:val="00C6225D"/>
    <w:rsid w:val="00C723CF"/>
    <w:rsid w:val="00C744A6"/>
    <w:rsid w:val="00C75EC0"/>
    <w:rsid w:val="00C87F3D"/>
    <w:rsid w:val="00CA0894"/>
    <w:rsid w:val="00CA23BB"/>
    <w:rsid w:val="00CA2AB6"/>
    <w:rsid w:val="00CB0968"/>
    <w:rsid w:val="00CB1722"/>
    <w:rsid w:val="00CB1E7A"/>
    <w:rsid w:val="00CC7130"/>
    <w:rsid w:val="00CC7E52"/>
    <w:rsid w:val="00CD0412"/>
    <w:rsid w:val="00CD1EE7"/>
    <w:rsid w:val="00CD5503"/>
    <w:rsid w:val="00CE0E04"/>
    <w:rsid w:val="00CF15E0"/>
    <w:rsid w:val="00CF2D42"/>
    <w:rsid w:val="00CF34BA"/>
    <w:rsid w:val="00D00733"/>
    <w:rsid w:val="00D162F8"/>
    <w:rsid w:val="00D332FF"/>
    <w:rsid w:val="00D45EA9"/>
    <w:rsid w:val="00D51561"/>
    <w:rsid w:val="00D51F5F"/>
    <w:rsid w:val="00D52D8E"/>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85A"/>
    <w:rsid w:val="00DE1B46"/>
    <w:rsid w:val="00DE528B"/>
    <w:rsid w:val="00DF5910"/>
    <w:rsid w:val="00E00D34"/>
    <w:rsid w:val="00E01B20"/>
    <w:rsid w:val="00E06034"/>
    <w:rsid w:val="00E070C4"/>
    <w:rsid w:val="00E234A0"/>
    <w:rsid w:val="00E3375A"/>
    <w:rsid w:val="00E434AE"/>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D2EDA"/>
    <w:rsid w:val="00ED2F20"/>
    <w:rsid w:val="00EE16DE"/>
    <w:rsid w:val="00EF7214"/>
    <w:rsid w:val="00F010DD"/>
    <w:rsid w:val="00F043E7"/>
    <w:rsid w:val="00F12B13"/>
    <w:rsid w:val="00F222B5"/>
    <w:rsid w:val="00F2315E"/>
    <w:rsid w:val="00F36450"/>
    <w:rsid w:val="00F471E0"/>
    <w:rsid w:val="00F6749C"/>
    <w:rsid w:val="00F71C9F"/>
    <w:rsid w:val="00F84996"/>
    <w:rsid w:val="00F90F0E"/>
    <w:rsid w:val="00F9183B"/>
    <w:rsid w:val="00F91ABC"/>
    <w:rsid w:val="00F95A69"/>
    <w:rsid w:val="00FA53E4"/>
    <w:rsid w:val="00FA65C9"/>
    <w:rsid w:val="00FA6FC3"/>
    <w:rsid w:val="00FA78B6"/>
    <w:rsid w:val="00FB24F8"/>
    <w:rsid w:val="00FB2DD5"/>
    <w:rsid w:val="00FB4889"/>
    <w:rsid w:val="00FB4C99"/>
    <w:rsid w:val="00FB4E2B"/>
    <w:rsid w:val="00FB5E77"/>
    <w:rsid w:val="00FB727B"/>
    <w:rsid w:val="00FC1166"/>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v:textbox inset="5.85pt,.7pt,5.85pt,.7pt"/>
    </o:shapedefaults>
    <o:shapelayout v:ext="edit">
      <o:idmap v:ext="edit" data="1"/>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16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FC11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FC1166"/>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FC116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FC1166"/>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FC1166"/>
    <w:pPr>
      <w:ind w:left="1701" w:hanging="1701"/>
      <w:outlineLvl w:val="4"/>
    </w:pPr>
    <w:rPr>
      <w:sz w:val="22"/>
    </w:rPr>
  </w:style>
  <w:style w:type="paragraph" w:styleId="Heading6">
    <w:name w:val="heading 6"/>
    <w:basedOn w:val="H6"/>
    <w:next w:val="Normal"/>
    <w:qFormat/>
    <w:rsid w:val="00FC1166"/>
    <w:pPr>
      <w:outlineLvl w:val="5"/>
    </w:pPr>
  </w:style>
  <w:style w:type="paragraph" w:styleId="Heading7">
    <w:name w:val="heading 7"/>
    <w:basedOn w:val="H6"/>
    <w:next w:val="Normal"/>
    <w:qFormat/>
    <w:rsid w:val="00FC1166"/>
    <w:pPr>
      <w:outlineLvl w:val="6"/>
    </w:pPr>
  </w:style>
  <w:style w:type="paragraph" w:styleId="Heading8">
    <w:name w:val="heading 8"/>
    <w:basedOn w:val="Heading1"/>
    <w:next w:val="Normal"/>
    <w:link w:val="Heading8Char"/>
    <w:qFormat/>
    <w:rsid w:val="00FC1166"/>
    <w:pPr>
      <w:ind w:left="0" w:firstLine="0"/>
      <w:outlineLvl w:val="7"/>
    </w:pPr>
  </w:style>
  <w:style w:type="paragraph" w:styleId="Heading9">
    <w:name w:val="heading 9"/>
    <w:basedOn w:val="Heading8"/>
    <w:next w:val="Normal"/>
    <w:qFormat/>
    <w:rsid w:val="00FC1166"/>
    <w:pPr>
      <w:outlineLvl w:val="8"/>
    </w:pPr>
  </w:style>
  <w:style w:type="character" w:default="1" w:styleId="DefaultParagraphFont">
    <w:name w:val="Default Paragraph Font"/>
    <w:semiHidden/>
    <w:rsid w:val="00FC11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1166"/>
  </w:style>
  <w:style w:type="paragraph" w:customStyle="1" w:styleId="H6">
    <w:name w:val="H6"/>
    <w:basedOn w:val="Heading5"/>
    <w:next w:val="Normal"/>
    <w:rsid w:val="00FC1166"/>
    <w:pPr>
      <w:ind w:left="1985" w:hanging="1985"/>
      <w:outlineLvl w:val="9"/>
    </w:pPr>
    <w:rPr>
      <w:sz w:val="20"/>
    </w:rPr>
  </w:style>
  <w:style w:type="paragraph" w:styleId="TOC8">
    <w:name w:val="toc 8"/>
    <w:basedOn w:val="TOC1"/>
    <w:rsid w:val="00FC1166"/>
    <w:pPr>
      <w:spacing w:before="180"/>
      <w:ind w:left="2693" w:hanging="2693"/>
    </w:pPr>
    <w:rPr>
      <w:b/>
    </w:rPr>
  </w:style>
  <w:style w:type="paragraph" w:styleId="TOC1">
    <w:name w:val="toc 1"/>
    <w:rsid w:val="00FC11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FC1166"/>
    <w:pPr>
      <w:ind w:left="2268" w:hanging="2268"/>
    </w:pPr>
  </w:style>
  <w:style w:type="paragraph" w:styleId="TOC6">
    <w:name w:val="toc 6"/>
    <w:basedOn w:val="TOC5"/>
    <w:next w:val="Normal"/>
    <w:rsid w:val="00FC1166"/>
    <w:pPr>
      <w:ind w:left="1985" w:hanging="1985"/>
    </w:pPr>
  </w:style>
  <w:style w:type="paragraph" w:styleId="TOC5">
    <w:name w:val="toc 5"/>
    <w:basedOn w:val="TOC4"/>
    <w:rsid w:val="00FC1166"/>
    <w:pPr>
      <w:ind w:left="1701" w:hanging="1701"/>
    </w:pPr>
  </w:style>
  <w:style w:type="paragraph" w:styleId="TOC4">
    <w:name w:val="toc 4"/>
    <w:basedOn w:val="TOC3"/>
    <w:rsid w:val="00FC1166"/>
    <w:pPr>
      <w:ind w:left="1418" w:hanging="1418"/>
    </w:pPr>
  </w:style>
  <w:style w:type="paragraph" w:styleId="TOC3">
    <w:name w:val="toc 3"/>
    <w:basedOn w:val="TOC2"/>
    <w:rsid w:val="00FC1166"/>
    <w:pPr>
      <w:ind w:left="1134" w:hanging="1134"/>
    </w:pPr>
  </w:style>
  <w:style w:type="paragraph" w:styleId="TOC2">
    <w:name w:val="toc 2"/>
    <w:basedOn w:val="TOC1"/>
    <w:rsid w:val="00FC1166"/>
    <w:pPr>
      <w:keepNext w:val="0"/>
      <w:spacing w:before="0"/>
      <w:ind w:left="851" w:hanging="851"/>
    </w:pPr>
    <w:rPr>
      <w:sz w:val="20"/>
    </w:rPr>
  </w:style>
  <w:style w:type="paragraph" w:customStyle="1" w:styleId="TT">
    <w:name w:val="TT"/>
    <w:basedOn w:val="Heading1"/>
    <w:next w:val="Normal"/>
    <w:rsid w:val="00FC1166"/>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FC116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FC1166"/>
    <w:rPr>
      <w:b/>
    </w:rPr>
  </w:style>
  <w:style w:type="paragraph" w:customStyle="1" w:styleId="TAC">
    <w:name w:val="TAC"/>
    <w:basedOn w:val="TAL"/>
    <w:link w:val="TACChar"/>
    <w:rsid w:val="00FC1166"/>
    <w:pPr>
      <w:jc w:val="center"/>
    </w:pPr>
  </w:style>
  <w:style w:type="paragraph" w:customStyle="1" w:styleId="TAL">
    <w:name w:val="TAL"/>
    <w:basedOn w:val="Normal"/>
    <w:link w:val="TALCar"/>
    <w:rsid w:val="00FC1166"/>
    <w:pPr>
      <w:keepNext/>
      <w:keepLines/>
      <w:spacing w:after="0"/>
    </w:pPr>
    <w:rPr>
      <w:rFonts w:ascii="Arial" w:hAnsi="Arial"/>
      <w:sz w:val="18"/>
    </w:rPr>
  </w:style>
  <w:style w:type="paragraph" w:customStyle="1" w:styleId="NO">
    <w:name w:val="NO"/>
    <w:basedOn w:val="Normal"/>
    <w:rsid w:val="00FC1166"/>
    <w:pPr>
      <w:keepLines/>
      <w:ind w:left="1135" w:hanging="851"/>
    </w:pPr>
  </w:style>
  <w:style w:type="paragraph" w:customStyle="1" w:styleId="LD">
    <w:name w:val="LD"/>
    <w:rsid w:val="00FC116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FC1166"/>
    <w:pPr>
      <w:keepLines/>
      <w:ind w:left="1702" w:hanging="1418"/>
    </w:pPr>
  </w:style>
  <w:style w:type="paragraph" w:customStyle="1" w:styleId="FP">
    <w:name w:val="FP"/>
    <w:basedOn w:val="Normal"/>
    <w:rsid w:val="00FC1166"/>
    <w:pPr>
      <w:spacing w:after="0"/>
    </w:pPr>
  </w:style>
  <w:style w:type="paragraph" w:customStyle="1" w:styleId="NW">
    <w:name w:val="NW"/>
    <w:basedOn w:val="NO"/>
    <w:rsid w:val="00FC1166"/>
    <w:pPr>
      <w:spacing w:after="0"/>
    </w:pPr>
  </w:style>
  <w:style w:type="paragraph" w:customStyle="1" w:styleId="EW">
    <w:name w:val="EW"/>
    <w:basedOn w:val="EX"/>
    <w:rsid w:val="00FC1166"/>
    <w:pPr>
      <w:spacing w:after="0"/>
    </w:pPr>
  </w:style>
  <w:style w:type="paragraph" w:customStyle="1" w:styleId="B2">
    <w:name w:val="B2"/>
    <w:basedOn w:val="List2"/>
    <w:rsid w:val="00FC1166"/>
  </w:style>
  <w:style w:type="paragraph" w:styleId="List2">
    <w:name w:val="List 2"/>
    <w:basedOn w:val="List"/>
    <w:rsid w:val="00FC1166"/>
    <w:pPr>
      <w:ind w:left="851"/>
    </w:pPr>
  </w:style>
  <w:style w:type="paragraph" w:styleId="List">
    <w:name w:val="List"/>
    <w:basedOn w:val="Normal"/>
    <w:rsid w:val="00FC1166"/>
    <w:pPr>
      <w:ind w:left="568" w:hanging="284"/>
    </w:pPr>
  </w:style>
  <w:style w:type="paragraph" w:customStyle="1" w:styleId="B1">
    <w:name w:val="B1"/>
    <w:basedOn w:val="List"/>
    <w:link w:val="B1Zchn"/>
    <w:rsid w:val="00FC1166"/>
  </w:style>
  <w:style w:type="paragraph" w:customStyle="1" w:styleId="B3">
    <w:name w:val="B3"/>
    <w:basedOn w:val="List3"/>
    <w:rsid w:val="00FC1166"/>
  </w:style>
  <w:style w:type="paragraph" w:styleId="List3">
    <w:name w:val="List 3"/>
    <w:basedOn w:val="List2"/>
    <w:rsid w:val="00FC1166"/>
    <w:pPr>
      <w:ind w:left="1135"/>
    </w:pPr>
  </w:style>
  <w:style w:type="paragraph" w:customStyle="1" w:styleId="B4">
    <w:name w:val="B4"/>
    <w:basedOn w:val="List4"/>
    <w:rsid w:val="00FC1166"/>
  </w:style>
  <w:style w:type="paragraph" w:styleId="List4">
    <w:name w:val="List 4"/>
    <w:basedOn w:val="List3"/>
    <w:rsid w:val="00FC1166"/>
    <w:pPr>
      <w:ind w:left="1418"/>
    </w:pPr>
  </w:style>
  <w:style w:type="paragraph" w:customStyle="1" w:styleId="B5">
    <w:name w:val="B5"/>
    <w:basedOn w:val="List5"/>
    <w:rsid w:val="00FC1166"/>
  </w:style>
  <w:style w:type="paragraph" w:styleId="List5">
    <w:name w:val="List 5"/>
    <w:basedOn w:val="List4"/>
    <w:rsid w:val="00FC1166"/>
    <w:pPr>
      <w:ind w:left="1702"/>
    </w:pPr>
  </w:style>
  <w:style w:type="paragraph" w:customStyle="1" w:styleId="TH">
    <w:name w:val="TH"/>
    <w:basedOn w:val="Normal"/>
    <w:link w:val="THChar"/>
    <w:rsid w:val="00FC1166"/>
    <w:pPr>
      <w:keepNext/>
      <w:keepLines/>
      <w:spacing w:before="60"/>
      <w:jc w:val="center"/>
    </w:pPr>
    <w:rPr>
      <w:rFonts w:ascii="Arial" w:hAnsi="Arial"/>
      <w:b/>
    </w:rPr>
  </w:style>
  <w:style w:type="paragraph" w:customStyle="1" w:styleId="TF">
    <w:name w:val="TF"/>
    <w:basedOn w:val="TH"/>
    <w:link w:val="TFChar"/>
    <w:rsid w:val="00FC1166"/>
    <w:pPr>
      <w:keepNext w:val="0"/>
      <w:spacing w:before="0" w:after="240"/>
    </w:pPr>
  </w:style>
  <w:style w:type="paragraph" w:customStyle="1" w:styleId="ZA">
    <w:name w:val="ZA"/>
    <w:rsid w:val="00FC11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C11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FC11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FC11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FC1166"/>
    <w:pPr>
      <w:ind w:left="851" w:hanging="851"/>
    </w:pPr>
  </w:style>
  <w:style w:type="paragraph" w:customStyle="1" w:styleId="ZH">
    <w:name w:val="ZH"/>
    <w:rsid w:val="00FC11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FC1166"/>
    <w:pPr>
      <w:ind w:left="1418" w:hanging="1418"/>
    </w:pPr>
  </w:style>
  <w:style w:type="paragraph" w:customStyle="1" w:styleId="EQ">
    <w:name w:val="EQ"/>
    <w:basedOn w:val="Normal"/>
    <w:next w:val="Normal"/>
    <w:rsid w:val="00FC1166"/>
    <w:pPr>
      <w:keepLines/>
      <w:tabs>
        <w:tab w:val="center" w:pos="4536"/>
        <w:tab w:val="right" w:pos="9072"/>
      </w:tabs>
    </w:pPr>
    <w:rPr>
      <w:noProof/>
    </w:rPr>
  </w:style>
  <w:style w:type="paragraph" w:customStyle="1" w:styleId="NF">
    <w:name w:val="NF"/>
    <w:basedOn w:val="NO"/>
    <w:rsid w:val="00FC1166"/>
    <w:pPr>
      <w:keepNext/>
      <w:spacing w:after="0"/>
    </w:pPr>
    <w:rPr>
      <w:rFonts w:ascii="Arial" w:hAnsi="Arial"/>
      <w:sz w:val="18"/>
    </w:rPr>
  </w:style>
  <w:style w:type="paragraph" w:customStyle="1" w:styleId="PL">
    <w:name w:val="PL"/>
    <w:rsid w:val="00FC1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C1166"/>
    <w:pPr>
      <w:jc w:val="right"/>
    </w:pPr>
  </w:style>
  <w:style w:type="paragraph" w:styleId="ListNumber2">
    <w:name w:val="List Number 2"/>
    <w:basedOn w:val="ListNumber"/>
    <w:rsid w:val="00FC1166"/>
    <w:pPr>
      <w:ind w:left="851"/>
    </w:pPr>
  </w:style>
  <w:style w:type="paragraph" w:styleId="ListNumber">
    <w:name w:val="List Number"/>
    <w:basedOn w:val="List"/>
    <w:rsid w:val="00FC1166"/>
  </w:style>
  <w:style w:type="paragraph" w:styleId="ListBullet2">
    <w:name w:val="List Bullet 2"/>
    <w:basedOn w:val="ListBullet"/>
    <w:rsid w:val="00FC1166"/>
    <w:pPr>
      <w:ind w:left="851"/>
    </w:pPr>
  </w:style>
  <w:style w:type="paragraph" w:styleId="ListBullet">
    <w:name w:val="List Bullet"/>
    <w:basedOn w:val="List"/>
    <w:rsid w:val="00FC1166"/>
  </w:style>
  <w:style w:type="paragraph" w:styleId="ListBullet3">
    <w:name w:val="List Bullet 3"/>
    <w:basedOn w:val="ListBullet2"/>
    <w:rsid w:val="00FC1166"/>
    <w:pPr>
      <w:ind w:left="1135"/>
    </w:pPr>
  </w:style>
  <w:style w:type="paragraph" w:customStyle="1" w:styleId="ZD">
    <w:name w:val="ZD"/>
    <w:rsid w:val="00FC11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FC1166"/>
    <w:pPr>
      <w:framePr w:wrap="notBeside" w:y="16161"/>
    </w:pPr>
  </w:style>
  <w:style w:type="character" w:customStyle="1" w:styleId="ZGSM">
    <w:name w:val="ZGSM"/>
    <w:rsid w:val="00FC1166"/>
  </w:style>
  <w:style w:type="paragraph" w:customStyle="1" w:styleId="ZG">
    <w:name w:val="ZG"/>
    <w:rsid w:val="00FC11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FC1166"/>
    <w:pPr>
      <w:ind w:left="1418"/>
    </w:pPr>
  </w:style>
  <w:style w:type="paragraph" w:styleId="ListBullet5">
    <w:name w:val="List Bullet 5"/>
    <w:basedOn w:val="ListBullet4"/>
    <w:rsid w:val="00FC1166"/>
    <w:pPr>
      <w:ind w:left="1702"/>
    </w:pPr>
  </w:style>
  <w:style w:type="paragraph" w:customStyle="1" w:styleId="ZTD">
    <w:name w:val="ZTD"/>
    <w:basedOn w:val="ZB"/>
    <w:rsid w:val="00FC1166"/>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FC1166"/>
    <w:rPr>
      <w:color w:val="FF0000"/>
    </w:rPr>
  </w:style>
  <w:style w:type="paragraph" w:styleId="Footer">
    <w:name w:val="footer"/>
    <w:basedOn w:val="Header"/>
    <w:rsid w:val="00FC1166"/>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C116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C1166"/>
    <w:pPr>
      <w:keepLines/>
      <w:spacing w:after="0"/>
      <w:ind w:left="454" w:hanging="454"/>
    </w:pPr>
    <w:rPr>
      <w:sz w:val="16"/>
    </w:rPr>
  </w:style>
  <w:style w:type="paragraph" w:styleId="Index1">
    <w:name w:val="index 1"/>
    <w:basedOn w:val="Normal"/>
    <w:semiHidden/>
    <w:rsid w:val="00FC1166"/>
    <w:pPr>
      <w:keepLines/>
      <w:spacing w:after="0"/>
    </w:pPr>
  </w:style>
  <w:style w:type="paragraph" w:styleId="Index2">
    <w:name w:val="index 2"/>
    <w:basedOn w:val="Index1"/>
    <w:semiHidden/>
    <w:rsid w:val="00FC1166"/>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42</Pages>
  <Words>12998</Words>
  <Characters>74092</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86917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MCC</cp:lastModifiedBy>
  <cp:revision>12</cp:revision>
  <cp:lastPrinted>1999-12-29T14:48:00Z</cp:lastPrinted>
  <dcterms:created xsi:type="dcterms:W3CDTF">2022-02-02T14:09:00Z</dcterms:created>
  <dcterms:modified xsi:type="dcterms:W3CDTF">2022-06-23T21:11:00Z</dcterms:modified>
</cp:coreProperties>
</file>