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F5566F">
        <w:t>11</w:t>
      </w:r>
      <w:r w:rsidRPr="00980883">
        <w:t>.</w:t>
      </w:r>
      <w:r w:rsidR="00515640">
        <w:t>0</w:t>
      </w:r>
      <w:r w:rsidR="00515640" w:rsidRPr="00980883">
        <w:t xml:space="preserve"> </w:t>
      </w:r>
      <w:r w:rsidRPr="00980883">
        <w:rPr>
          <w:sz w:val="32"/>
        </w:rPr>
        <w:t>(</w:t>
      </w:r>
      <w:r w:rsidR="00BE766E" w:rsidRPr="00980883">
        <w:rPr>
          <w:sz w:val="32"/>
        </w:rPr>
        <w:t>20</w:t>
      </w:r>
      <w:r w:rsidR="00BE766E">
        <w:rPr>
          <w:sz w:val="32"/>
        </w:rPr>
        <w:t>20</w:t>
      </w:r>
      <w:r w:rsidRPr="00980883">
        <w:rPr>
          <w:sz w:val="32"/>
        </w:rPr>
        <w:t>-</w:t>
      </w:r>
      <w:r w:rsidR="00F5566F">
        <w:rPr>
          <w:sz w:val="32"/>
        </w:rPr>
        <w:t>09</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BE766E" w:rsidRPr="004D3578">
        <w:rPr>
          <w:noProof/>
          <w:sz w:val="18"/>
        </w:rPr>
        <w:t>20</w:t>
      </w:r>
      <w:r w:rsidR="00BE766E">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507D6E" w:rsidRDefault="00507D6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_Toc51238363 \h </w:instrText>
      </w:r>
      <w:r>
        <w:fldChar w:fldCharType="separate"/>
      </w:r>
      <w:r>
        <w:t>6</w:t>
      </w:r>
      <w:r>
        <w:fldChar w:fldCharType="end"/>
      </w:r>
    </w:p>
    <w:p w:rsidR="00507D6E" w:rsidRDefault="00507D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_Toc51238364 \h </w:instrText>
      </w:r>
      <w:r>
        <w:fldChar w:fldCharType="separate"/>
      </w:r>
      <w:r>
        <w:t>7</w:t>
      </w:r>
      <w:r>
        <w:fldChar w:fldCharType="end"/>
      </w:r>
    </w:p>
    <w:p w:rsidR="00507D6E" w:rsidRDefault="00507D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_Toc51238365 \h </w:instrText>
      </w:r>
      <w:r>
        <w:fldChar w:fldCharType="separate"/>
      </w:r>
      <w:r>
        <w:t>7</w:t>
      </w:r>
      <w:r>
        <w:fldChar w:fldCharType="end"/>
      </w:r>
    </w:p>
    <w:p w:rsidR="00507D6E" w:rsidRDefault="00507D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_Toc51238366 \h </w:instrText>
      </w:r>
      <w:r>
        <w:fldChar w:fldCharType="separate"/>
      </w:r>
      <w:r>
        <w:t>7</w:t>
      </w:r>
      <w:r>
        <w:fldChar w:fldCharType="end"/>
      </w:r>
    </w:p>
    <w:p w:rsidR="00507D6E" w:rsidRDefault="00507D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_Toc51238367 \h </w:instrText>
      </w:r>
      <w:r>
        <w:fldChar w:fldCharType="separate"/>
      </w:r>
      <w:r>
        <w:t>7</w:t>
      </w:r>
      <w:r>
        <w:fldChar w:fldCharType="end"/>
      </w:r>
    </w:p>
    <w:p w:rsidR="00507D6E" w:rsidRDefault="00507D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_Toc51238368 \h </w:instrText>
      </w:r>
      <w:r>
        <w:fldChar w:fldCharType="separate"/>
      </w:r>
      <w:r>
        <w:t>7</w:t>
      </w:r>
      <w:r>
        <w:fldChar w:fldCharType="end"/>
      </w:r>
    </w:p>
    <w:p w:rsidR="00507D6E" w:rsidRDefault="00507D6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_Toc51238369 \h </w:instrText>
      </w:r>
      <w:r>
        <w:fldChar w:fldCharType="separate"/>
      </w:r>
      <w:r>
        <w:t>8</w:t>
      </w:r>
      <w:r>
        <w:fldChar w:fldCharType="end"/>
      </w:r>
    </w:p>
    <w:p w:rsidR="00507D6E" w:rsidRDefault="00507D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_Toc51238370 \h </w:instrText>
      </w:r>
      <w:r>
        <w:fldChar w:fldCharType="separate"/>
      </w:r>
      <w:r>
        <w:t>9</w:t>
      </w:r>
      <w:r>
        <w:fldChar w:fldCharType="end"/>
      </w:r>
    </w:p>
    <w:p w:rsidR="00507D6E" w:rsidRDefault="00507D6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_Toc51238371 \h </w:instrText>
      </w:r>
      <w:r>
        <w:fldChar w:fldCharType="separate"/>
      </w:r>
      <w:r>
        <w:t>9</w:t>
      </w:r>
      <w:r>
        <w:fldChar w:fldCharType="end"/>
      </w:r>
    </w:p>
    <w:p w:rsidR="00507D6E" w:rsidRDefault="00507D6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_Toc51238372 \h </w:instrText>
      </w:r>
      <w:r>
        <w:fldChar w:fldCharType="separate"/>
      </w:r>
      <w:r>
        <w:t>9</w:t>
      </w:r>
      <w:r>
        <w:fldChar w:fldCharType="end"/>
      </w:r>
    </w:p>
    <w:p w:rsidR="00507D6E" w:rsidRDefault="00507D6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_Toc51238373 \h </w:instrText>
      </w:r>
      <w:r>
        <w:fldChar w:fldCharType="separate"/>
      </w:r>
      <w:r>
        <w:t>9</w:t>
      </w:r>
      <w:r>
        <w:fldChar w:fldCharType="end"/>
      </w:r>
    </w:p>
    <w:p w:rsidR="00507D6E" w:rsidRDefault="00507D6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_Toc51238374 \h </w:instrText>
      </w:r>
      <w:r>
        <w:fldChar w:fldCharType="separate"/>
      </w:r>
      <w:r>
        <w:t>10</w:t>
      </w:r>
      <w:r>
        <w:fldChar w:fldCharType="end"/>
      </w:r>
    </w:p>
    <w:p w:rsidR="00507D6E" w:rsidRDefault="00507D6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_Toc51238375 \h </w:instrText>
      </w:r>
      <w:r>
        <w:fldChar w:fldCharType="separate"/>
      </w:r>
      <w:r>
        <w:t>10</w:t>
      </w:r>
      <w:r>
        <w:fldChar w:fldCharType="end"/>
      </w:r>
    </w:p>
    <w:p w:rsidR="00507D6E" w:rsidRDefault="00507D6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_Toc51238376 \h </w:instrText>
      </w:r>
      <w:r>
        <w:fldChar w:fldCharType="separate"/>
      </w:r>
      <w:r>
        <w:t>10</w:t>
      </w:r>
      <w:r>
        <w:fldChar w:fldCharType="end"/>
      </w:r>
    </w:p>
    <w:p w:rsidR="00507D6E" w:rsidRDefault="00507D6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_Toc51238377 \h </w:instrText>
      </w:r>
      <w:r>
        <w:fldChar w:fldCharType="separate"/>
      </w:r>
      <w:r>
        <w:t>11</w:t>
      </w:r>
      <w:r>
        <w:fldChar w:fldCharType="end"/>
      </w:r>
    </w:p>
    <w:p w:rsidR="00507D6E" w:rsidRDefault="00507D6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_Toc51238378 \h </w:instrText>
      </w:r>
      <w:r>
        <w:fldChar w:fldCharType="separate"/>
      </w:r>
      <w:r>
        <w:t>12</w:t>
      </w:r>
      <w:r>
        <w:fldChar w:fldCharType="end"/>
      </w:r>
    </w:p>
    <w:p w:rsidR="00507D6E" w:rsidRDefault="00507D6E">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_Toc51238379 \h </w:instrText>
      </w:r>
      <w:r>
        <w:fldChar w:fldCharType="separate"/>
      </w:r>
      <w:r>
        <w:t>13</w:t>
      </w:r>
      <w:r>
        <w:fldChar w:fldCharType="end"/>
      </w:r>
    </w:p>
    <w:p w:rsidR="00507D6E" w:rsidRDefault="00507D6E">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_Toc51238380 \h </w:instrText>
      </w:r>
      <w:r>
        <w:fldChar w:fldCharType="separate"/>
      </w:r>
      <w:r>
        <w:t>14</w:t>
      </w:r>
      <w:r>
        <w:fldChar w:fldCharType="end"/>
      </w:r>
    </w:p>
    <w:p w:rsidR="00507D6E" w:rsidRDefault="00507D6E">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_Toc51238381 \h </w:instrText>
      </w:r>
      <w:r>
        <w:fldChar w:fldCharType="separate"/>
      </w:r>
      <w:r>
        <w:t>14</w:t>
      </w:r>
      <w:r>
        <w:fldChar w:fldCharType="end"/>
      </w:r>
    </w:p>
    <w:p w:rsidR="00507D6E" w:rsidRDefault="00507D6E">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_Toc51238382 \h </w:instrText>
      </w:r>
      <w:r>
        <w:fldChar w:fldCharType="separate"/>
      </w:r>
      <w:r>
        <w:t>15</w:t>
      </w:r>
      <w:r>
        <w:fldChar w:fldCharType="end"/>
      </w:r>
    </w:p>
    <w:p w:rsidR="00507D6E" w:rsidRDefault="00507D6E">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_Toc51238383 \h </w:instrText>
      </w:r>
      <w:r>
        <w:fldChar w:fldCharType="separate"/>
      </w:r>
      <w:r>
        <w:t>15</w:t>
      </w:r>
      <w:r>
        <w:fldChar w:fldCharType="end"/>
      </w:r>
    </w:p>
    <w:p w:rsidR="00507D6E" w:rsidRDefault="00507D6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_Toc51238384 \h </w:instrText>
      </w:r>
      <w:r>
        <w:fldChar w:fldCharType="separate"/>
      </w:r>
      <w:r>
        <w:t>17</w:t>
      </w:r>
      <w:r>
        <w:fldChar w:fldCharType="end"/>
      </w:r>
    </w:p>
    <w:p w:rsidR="00507D6E" w:rsidRDefault="00507D6E">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_Toc51238385 \h </w:instrText>
      </w:r>
      <w:r>
        <w:fldChar w:fldCharType="separate"/>
      </w:r>
      <w:r>
        <w:t>17</w:t>
      </w:r>
      <w:r>
        <w:fldChar w:fldCharType="end"/>
      </w:r>
    </w:p>
    <w:p w:rsidR="00507D6E" w:rsidRDefault="00507D6E">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_Toc51238386 \h </w:instrText>
      </w:r>
      <w:r>
        <w:fldChar w:fldCharType="separate"/>
      </w:r>
      <w:r>
        <w:t>17</w:t>
      </w:r>
      <w:r>
        <w:fldChar w:fldCharType="end"/>
      </w:r>
    </w:p>
    <w:p w:rsidR="00507D6E" w:rsidRDefault="00507D6E">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_Toc51238387 \h </w:instrText>
      </w:r>
      <w:r>
        <w:fldChar w:fldCharType="separate"/>
      </w:r>
      <w:r>
        <w:t>18</w:t>
      </w:r>
      <w:r>
        <w:fldChar w:fldCharType="end"/>
      </w:r>
    </w:p>
    <w:p w:rsidR="00507D6E" w:rsidRDefault="00507D6E">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_Toc51238388 \h </w:instrText>
      </w:r>
      <w:r>
        <w:fldChar w:fldCharType="separate"/>
      </w:r>
      <w:r>
        <w:t>21</w:t>
      </w:r>
      <w:r>
        <w:fldChar w:fldCharType="end"/>
      </w:r>
    </w:p>
    <w:p w:rsidR="00507D6E" w:rsidRDefault="00507D6E">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_Toc51238389 \h </w:instrText>
      </w:r>
      <w:r>
        <w:fldChar w:fldCharType="separate"/>
      </w:r>
      <w:r>
        <w:t>22</w:t>
      </w:r>
      <w:r>
        <w:fldChar w:fldCharType="end"/>
      </w:r>
    </w:p>
    <w:p w:rsidR="00507D6E" w:rsidRDefault="00507D6E">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_Toc51238390 \h </w:instrText>
      </w:r>
      <w:r>
        <w:fldChar w:fldCharType="separate"/>
      </w:r>
      <w:r>
        <w:t>23</w:t>
      </w:r>
      <w:r>
        <w:fldChar w:fldCharType="end"/>
      </w:r>
    </w:p>
    <w:p w:rsidR="00507D6E" w:rsidRDefault="00507D6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_Toc51238391 \h </w:instrText>
      </w:r>
      <w:r>
        <w:fldChar w:fldCharType="separate"/>
      </w:r>
      <w:r>
        <w:t>23</w:t>
      </w:r>
      <w:r>
        <w:fldChar w:fldCharType="end"/>
      </w:r>
    </w:p>
    <w:p w:rsidR="00507D6E" w:rsidRDefault="00507D6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_Toc51238392 \h </w:instrText>
      </w:r>
      <w:r>
        <w:fldChar w:fldCharType="separate"/>
      </w:r>
      <w:r>
        <w:t>24</w:t>
      </w:r>
      <w:r>
        <w:fldChar w:fldCharType="end"/>
      </w:r>
    </w:p>
    <w:p w:rsidR="00507D6E" w:rsidRDefault="00507D6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_Toc51238393 \h </w:instrText>
      </w:r>
      <w:r>
        <w:fldChar w:fldCharType="separate"/>
      </w:r>
      <w:r>
        <w:t>24</w:t>
      </w:r>
      <w:r>
        <w:fldChar w:fldCharType="end"/>
      </w:r>
    </w:p>
    <w:p w:rsidR="00507D6E" w:rsidRDefault="00507D6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_Toc51238394 \h </w:instrText>
      </w:r>
      <w:r>
        <w:fldChar w:fldCharType="separate"/>
      </w:r>
      <w:r>
        <w:t>24</w:t>
      </w:r>
      <w:r>
        <w:fldChar w:fldCharType="end"/>
      </w:r>
    </w:p>
    <w:p w:rsidR="00507D6E" w:rsidRDefault="00507D6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_Toc51238395 \h </w:instrText>
      </w:r>
      <w:r>
        <w:fldChar w:fldCharType="separate"/>
      </w:r>
      <w:r>
        <w:t>25</w:t>
      </w:r>
      <w:r>
        <w:fldChar w:fldCharType="end"/>
      </w:r>
    </w:p>
    <w:p w:rsidR="00507D6E" w:rsidRDefault="00507D6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_Toc51238396 \h </w:instrText>
      </w:r>
      <w:r>
        <w:fldChar w:fldCharType="separate"/>
      </w:r>
      <w:r>
        <w:t>25</w:t>
      </w:r>
      <w:r>
        <w:fldChar w:fldCharType="end"/>
      </w:r>
    </w:p>
    <w:p w:rsidR="00507D6E" w:rsidRDefault="00507D6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_Toc51238397 \h </w:instrText>
      </w:r>
      <w:r>
        <w:fldChar w:fldCharType="separate"/>
      </w:r>
      <w:r>
        <w:t>26</w:t>
      </w:r>
      <w:r>
        <w:fldChar w:fldCharType="end"/>
      </w:r>
    </w:p>
    <w:p w:rsidR="00507D6E" w:rsidRDefault="00507D6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_Toc51238398 \h </w:instrText>
      </w:r>
      <w:r>
        <w:fldChar w:fldCharType="separate"/>
      </w:r>
      <w:r>
        <w:t>26</w:t>
      </w:r>
      <w:r>
        <w:fldChar w:fldCharType="end"/>
      </w:r>
    </w:p>
    <w:p w:rsidR="00507D6E" w:rsidRDefault="00507D6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_Toc51238399 \h </w:instrText>
      </w:r>
      <w:r>
        <w:fldChar w:fldCharType="separate"/>
      </w:r>
      <w:r>
        <w:t>26</w:t>
      </w:r>
      <w:r>
        <w:fldChar w:fldCharType="end"/>
      </w:r>
    </w:p>
    <w:p w:rsidR="00507D6E" w:rsidRDefault="00507D6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_Toc51238400 \h </w:instrText>
      </w:r>
      <w:r>
        <w:fldChar w:fldCharType="separate"/>
      </w:r>
      <w:r>
        <w:t>26</w:t>
      </w:r>
      <w:r>
        <w:fldChar w:fldCharType="end"/>
      </w:r>
    </w:p>
    <w:p w:rsidR="00507D6E" w:rsidRDefault="00507D6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_Toc51238401 \h </w:instrText>
      </w:r>
      <w:r>
        <w:fldChar w:fldCharType="separate"/>
      </w:r>
      <w:r>
        <w:t>44</w:t>
      </w:r>
      <w:r>
        <w:fldChar w:fldCharType="end"/>
      </w:r>
    </w:p>
    <w:p w:rsidR="00507D6E" w:rsidRDefault="00507D6E">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_Toc51238402 \h </w:instrText>
      </w:r>
      <w:r>
        <w:fldChar w:fldCharType="separate"/>
      </w:r>
      <w:r>
        <w:t>66</w:t>
      </w:r>
      <w:r>
        <w:fldChar w:fldCharType="end"/>
      </w:r>
    </w:p>
    <w:p w:rsidR="00507D6E" w:rsidRDefault="00507D6E">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_Toc51238403 \h </w:instrText>
      </w:r>
      <w:r>
        <w:fldChar w:fldCharType="separate"/>
      </w:r>
      <w:r>
        <w:t>96</w:t>
      </w:r>
      <w:r>
        <w:fldChar w:fldCharType="end"/>
      </w:r>
    </w:p>
    <w:p w:rsidR="00507D6E" w:rsidRDefault="00507D6E">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_Toc51238404 \h </w:instrText>
      </w:r>
      <w:r>
        <w:fldChar w:fldCharType="separate"/>
      </w:r>
      <w:r>
        <w:t>118</w:t>
      </w:r>
      <w:r>
        <w:fldChar w:fldCharType="end"/>
      </w:r>
    </w:p>
    <w:p w:rsidR="00507D6E" w:rsidRDefault="00507D6E">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_Toc51238405 \h </w:instrText>
      </w:r>
      <w:r>
        <w:fldChar w:fldCharType="separate"/>
      </w:r>
      <w:r>
        <w:t>119</w:t>
      </w:r>
      <w:r>
        <w:fldChar w:fldCharType="end"/>
      </w:r>
    </w:p>
    <w:p w:rsidR="00507D6E" w:rsidRDefault="00507D6E">
      <w:pPr>
        <w:pStyle w:val="TOC4"/>
        <w:rPr>
          <w:rFonts w:asciiTheme="minorHAnsi" w:eastAsiaTheme="minorEastAsia" w:hAnsiTheme="minorHAnsi" w:cstheme="minorBidi"/>
          <w:sz w:val="22"/>
          <w:szCs w:val="22"/>
          <w:lang w:eastAsia="en-GB"/>
        </w:rPr>
      </w:pPr>
      <w:r w:rsidRPr="00CB6158">
        <w:rPr>
          <w:rFonts w:eastAsia="SimSun"/>
        </w:rPr>
        <w:t>5.2.2.6A</w:t>
      </w:r>
      <w:r>
        <w:rPr>
          <w:rFonts w:asciiTheme="minorHAnsi" w:eastAsiaTheme="minorEastAsia" w:hAnsiTheme="minorHAnsi" w:cstheme="minorBidi"/>
          <w:sz w:val="22"/>
          <w:szCs w:val="22"/>
          <w:lang w:eastAsia="en-GB"/>
        </w:rPr>
        <w:tab/>
      </w:r>
      <w:r w:rsidRPr="00CB6158">
        <w:rPr>
          <w:rFonts w:eastAsia="SimSun"/>
        </w:rPr>
        <w:t>Channel coding of AUL-UCI</w:t>
      </w:r>
      <w:r>
        <w:tab/>
      </w:r>
      <w:r>
        <w:fldChar w:fldCharType="begin" w:fldLock="1"/>
      </w:r>
      <w:r>
        <w:instrText xml:space="preserve"> PAGEREF _Toc51238406 \h </w:instrText>
      </w:r>
      <w:r>
        <w:fldChar w:fldCharType="separate"/>
      </w:r>
      <w:r>
        <w:t>120</w:t>
      </w:r>
      <w:r>
        <w:fldChar w:fldCharType="end"/>
      </w:r>
    </w:p>
    <w:p w:rsidR="00507D6E" w:rsidRDefault="00507D6E">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_Toc51238407 \h </w:instrText>
      </w:r>
      <w:r>
        <w:fldChar w:fldCharType="separate"/>
      </w:r>
      <w:r>
        <w:t>121</w:t>
      </w:r>
      <w:r>
        <w:fldChar w:fldCharType="end"/>
      </w:r>
    </w:p>
    <w:p w:rsidR="00507D6E" w:rsidRDefault="00507D6E">
      <w:pPr>
        <w:pStyle w:val="TOC4"/>
        <w:rPr>
          <w:rFonts w:asciiTheme="minorHAnsi" w:eastAsiaTheme="minorEastAsia" w:hAnsiTheme="minorHAnsi" w:cstheme="minorBidi"/>
          <w:sz w:val="22"/>
          <w:szCs w:val="22"/>
          <w:lang w:eastAsia="en-GB"/>
        </w:rPr>
      </w:pPr>
      <w:r w:rsidRPr="00CB6158">
        <w:rPr>
          <w:rFonts w:eastAsia="SimSun"/>
        </w:rPr>
        <w:t>5.2.2.7A</w:t>
      </w:r>
      <w:r>
        <w:rPr>
          <w:rFonts w:asciiTheme="minorHAnsi" w:eastAsiaTheme="minorEastAsia" w:hAnsiTheme="minorHAnsi" w:cstheme="minorBidi"/>
          <w:sz w:val="22"/>
          <w:szCs w:val="22"/>
          <w:lang w:eastAsia="en-GB"/>
        </w:rPr>
        <w:tab/>
      </w:r>
      <w:r w:rsidRPr="00CB6158">
        <w:rPr>
          <w:rFonts w:eastAsia="SimSun"/>
        </w:rPr>
        <w:t>Data and control multiplexing for Partial PUSCH Mode 1</w:t>
      </w:r>
      <w:r>
        <w:tab/>
      </w:r>
      <w:r>
        <w:fldChar w:fldCharType="begin" w:fldLock="1"/>
      </w:r>
      <w:r>
        <w:instrText xml:space="preserve"> PAGEREF _Toc51238408 \h </w:instrText>
      </w:r>
      <w:r>
        <w:fldChar w:fldCharType="separate"/>
      </w:r>
      <w:r>
        <w:t>122</w:t>
      </w:r>
      <w:r>
        <w:fldChar w:fldCharType="end"/>
      </w:r>
    </w:p>
    <w:p w:rsidR="00507D6E" w:rsidRDefault="00507D6E">
      <w:pPr>
        <w:pStyle w:val="TOC4"/>
        <w:rPr>
          <w:rFonts w:asciiTheme="minorHAnsi" w:eastAsiaTheme="minorEastAsia" w:hAnsiTheme="minorHAnsi" w:cstheme="minorBidi"/>
          <w:sz w:val="22"/>
          <w:szCs w:val="22"/>
          <w:lang w:eastAsia="en-GB"/>
        </w:rPr>
      </w:pPr>
      <w:r w:rsidRPr="00CB6158">
        <w:rPr>
          <w:rFonts w:eastAsia="SimSun"/>
        </w:rPr>
        <w:t>5.2.2.7B</w:t>
      </w:r>
      <w:r>
        <w:rPr>
          <w:rFonts w:asciiTheme="minorHAnsi" w:eastAsiaTheme="minorEastAsia" w:hAnsiTheme="minorHAnsi" w:cstheme="minorBidi"/>
          <w:sz w:val="22"/>
          <w:szCs w:val="22"/>
          <w:lang w:eastAsia="en-GB"/>
        </w:rPr>
        <w:tab/>
      </w:r>
      <w:r w:rsidRPr="00CB6158">
        <w:rPr>
          <w:rFonts w:eastAsia="SimSun"/>
        </w:rPr>
        <w:t>Data and control multiplexing for AUL PUSCH</w:t>
      </w:r>
      <w:r>
        <w:tab/>
      </w:r>
      <w:r>
        <w:fldChar w:fldCharType="begin" w:fldLock="1"/>
      </w:r>
      <w:r>
        <w:instrText xml:space="preserve"> PAGEREF _Toc51238409 \h </w:instrText>
      </w:r>
      <w:r>
        <w:fldChar w:fldCharType="separate"/>
      </w:r>
      <w:r>
        <w:t>123</w:t>
      </w:r>
      <w:r>
        <w:fldChar w:fldCharType="end"/>
      </w:r>
    </w:p>
    <w:p w:rsidR="00507D6E" w:rsidRDefault="00507D6E">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_Toc51238410 \h </w:instrText>
      </w:r>
      <w:r>
        <w:fldChar w:fldCharType="separate"/>
      </w:r>
      <w:r>
        <w:t>124</w:t>
      </w:r>
      <w:r>
        <w:fldChar w:fldCharType="end"/>
      </w:r>
    </w:p>
    <w:p w:rsidR="00507D6E" w:rsidRDefault="00507D6E">
      <w:pPr>
        <w:pStyle w:val="TOC3"/>
        <w:rPr>
          <w:rFonts w:asciiTheme="minorHAnsi" w:eastAsiaTheme="minorEastAsia" w:hAnsiTheme="minorHAnsi" w:cstheme="minorBidi"/>
          <w:sz w:val="22"/>
          <w:szCs w:val="22"/>
          <w:lang w:eastAsia="en-GB"/>
        </w:rPr>
      </w:pPr>
      <w:r w:rsidRPr="00CB6158">
        <w:rPr>
          <w:iCs/>
        </w:rPr>
        <w:t>5.2.3</w:t>
      </w:r>
      <w:r>
        <w:rPr>
          <w:rFonts w:asciiTheme="minorHAnsi" w:eastAsiaTheme="minorEastAsia" w:hAnsiTheme="minorHAnsi" w:cstheme="minorBidi"/>
          <w:sz w:val="22"/>
          <w:szCs w:val="22"/>
          <w:lang w:eastAsia="en-GB"/>
        </w:rPr>
        <w:tab/>
      </w:r>
      <w:r w:rsidRPr="00CB6158">
        <w:rPr>
          <w:iCs/>
        </w:rPr>
        <w:t>Uplink control information on PUCCH</w:t>
      </w:r>
      <w:r>
        <w:tab/>
      </w:r>
      <w:r>
        <w:fldChar w:fldCharType="begin" w:fldLock="1"/>
      </w:r>
      <w:r>
        <w:instrText xml:space="preserve"> PAGEREF _Toc51238411 \h </w:instrText>
      </w:r>
      <w:r>
        <w:fldChar w:fldCharType="separate"/>
      </w:r>
      <w:r>
        <w:t>129</w:t>
      </w:r>
      <w:r>
        <w:fldChar w:fldCharType="end"/>
      </w:r>
    </w:p>
    <w:p w:rsidR="00507D6E" w:rsidRDefault="00507D6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_Toc51238412 \h </w:instrText>
      </w:r>
      <w:r>
        <w:fldChar w:fldCharType="separate"/>
      </w:r>
      <w:r>
        <w:t>130</w:t>
      </w:r>
      <w:r>
        <w:fldChar w:fldCharType="end"/>
      </w:r>
    </w:p>
    <w:p w:rsidR="00507D6E" w:rsidRDefault="00507D6E">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_Toc51238413 \h </w:instrText>
      </w:r>
      <w:r>
        <w:fldChar w:fldCharType="separate"/>
      </w:r>
      <w:r>
        <w:t>136</w:t>
      </w:r>
      <w:r>
        <w:fldChar w:fldCharType="end"/>
      </w:r>
    </w:p>
    <w:p w:rsidR="00507D6E" w:rsidRDefault="00507D6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_Toc51238414 \h </w:instrText>
      </w:r>
      <w:r>
        <w:fldChar w:fldCharType="separate"/>
      </w:r>
      <w:r>
        <w:t>139</w:t>
      </w:r>
      <w:r>
        <w:fldChar w:fldCharType="end"/>
      </w:r>
    </w:p>
    <w:p w:rsidR="00507D6E" w:rsidRDefault="00507D6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_Toc51238415 \h </w:instrText>
      </w:r>
      <w:r>
        <w:fldChar w:fldCharType="separate"/>
      </w:r>
      <w:r>
        <w:t>139</w:t>
      </w:r>
      <w:r>
        <w:fldChar w:fldCharType="end"/>
      </w:r>
    </w:p>
    <w:p w:rsidR="00507D6E" w:rsidRDefault="00507D6E">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_Toc51238416 \h </w:instrText>
      </w:r>
      <w:r>
        <w:fldChar w:fldCharType="separate"/>
      </w:r>
      <w:r>
        <w:t>140</w:t>
      </w:r>
      <w:r>
        <w:fldChar w:fldCharType="end"/>
      </w:r>
    </w:p>
    <w:p w:rsidR="00507D6E" w:rsidRDefault="00507D6E">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_Toc51238417 \h </w:instrText>
      </w:r>
      <w:r>
        <w:fldChar w:fldCharType="separate"/>
      </w:r>
      <w:r>
        <w:t>153</w:t>
      </w:r>
      <w:r>
        <w:fldChar w:fldCharType="end"/>
      </w:r>
    </w:p>
    <w:p w:rsidR="00507D6E" w:rsidRDefault="00507D6E">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_Toc51238418 \h </w:instrText>
      </w:r>
      <w:r>
        <w:fldChar w:fldCharType="separate"/>
      </w:r>
      <w:r>
        <w:t>167</w:t>
      </w:r>
      <w:r>
        <w:fldChar w:fldCharType="end"/>
      </w:r>
    </w:p>
    <w:p w:rsidR="00507D6E" w:rsidRDefault="00507D6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_Toc51238419 \h </w:instrText>
      </w:r>
      <w:r>
        <w:fldChar w:fldCharType="separate"/>
      </w:r>
      <w:r>
        <w:t>168</w:t>
      </w:r>
      <w:r>
        <w:fldChar w:fldCharType="end"/>
      </w:r>
    </w:p>
    <w:p w:rsidR="00507D6E" w:rsidRDefault="00507D6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_Toc51238420 \h </w:instrText>
      </w:r>
      <w:r>
        <w:fldChar w:fldCharType="separate"/>
      </w:r>
      <w:r>
        <w:t>168</w:t>
      </w:r>
      <w:r>
        <w:fldChar w:fldCharType="end"/>
      </w:r>
    </w:p>
    <w:p w:rsidR="00507D6E" w:rsidRDefault="00507D6E">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_Toc51238421 \h </w:instrText>
      </w:r>
      <w:r>
        <w:fldChar w:fldCharType="separate"/>
      </w:r>
      <w:r>
        <w:t>170</w:t>
      </w:r>
      <w:r>
        <w:fldChar w:fldCharType="end"/>
      </w:r>
    </w:p>
    <w:p w:rsidR="00507D6E" w:rsidRDefault="00507D6E">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_Toc51238422 \h </w:instrText>
      </w:r>
      <w:r>
        <w:fldChar w:fldCharType="separate"/>
      </w:r>
      <w:r>
        <w:t>170</w:t>
      </w:r>
      <w:r>
        <w:fldChar w:fldCharType="end"/>
      </w:r>
    </w:p>
    <w:p w:rsidR="00507D6E" w:rsidRDefault="00507D6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_Toc51238423 \h </w:instrText>
      </w:r>
      <w:r>
        <w:fldChar w:fldCharType="separate"/>
      </w:r>
      <w:r>
        <w:t>170</w:t>
      </w:r>
      <w:r>
        <w:fldChar w:fldCharType="end"/>
      </w:r>
    </w:p>
    <w:p w:rsidR="00507D6E" w:rsidRDefault="00507D6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_Toc51238424 \h </w:instrText>
      </w:r>
      <w:r>
        <w:fldChar w:fldCharType="separate"/>
      </w:r>
      <w:r>
        <w:t>170</w:t>
      </w:r>
      <w:r>
        <w:fldChar w:fldCharType="end"/>
      </w:r>
    </w:p>
    <w:p w:rsidR="00507D6E" w:rsidRDefault="00507D6E">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_Toc51238425 \h </w:instrText>
      </w:r>
      <w:r>
        <w:fldChar w:fldCharType="separate"/>
      </w:r>
      <w:r>
        <w:t>171</w:t>
      </w:r>
      <w:r>
        <w:fldChar w:fldCharType="end"/>
      </w:r>
    </w:p>
    <w:p w:rsidR="00507D6E" w:rsidRDefault="00507D6E">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_Toc51238426 \h </w:instrText>
      </w:r>
      <w:r>
        <w:fldChar w:fldCharType="separate"/>
      </w:r>
      <w:r>
        <w:t>171</w:t>
      </w:r>
      <w:r>
        <w:fldChar w:fldCharType="end"/>
      </w:r>
    </w:p>
    <w:p w:rsidR="00507D6E" w:rsidRDefault="00507D6E">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_Toc51238427 \h </w:instrText>
      </w:r>
      <w:r>
        <w:fldChar w:fldCharType="separate"/>
      </w:r>
      <w:r>
        <w:t>172</w:t>
      </w:r>
      <w:r>
        <w:fldChar w:fldCharType="end"/>
      </w:r>
    </w:p>
    <w:p w:rsidR="00507D6E" w:rsidRDefault="00507D6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_Toc51238428 \h </w:instrText>
      </w:r>
      <w:r>
        <w:fldChar w:fldCharType="separate"/>
      </w:r>
      <w:r>
        <w:t>172</w:t>
      </w:r>
      <w:r>
        <w:fldChar w:fldCharType="end"/>
      </w:r>
    </w:p>
    <w:p w:rsidR="00507D6E" w:rsidRDefault="00507D6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_Toc51238429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_Toc51238430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_Toc51238431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_Toc51238432 \h </w:instrText>
      </w:r>
      <w:r>
        <w:fldChar w:fldCharType="separate"/>
      </w:r>
      <w:r>
        <w:t>173</w:t>
      </w:r>
      <w:r>
        <w:fldChar w:fldCharType="end"/>
      </w:r>
    </w:p>
    <w:p w:rsidR="00507D6E" w:rsidRDefault="00507D6E">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_Toc51238433 \h </w:instrText>
      </w:r>
      <w:r>
        <w:fldChar w:fldCharType="separate"/>
      </w:r>
      <w:r>
        <w:t>173</w:t>
      </w:r>
      <w:r>
        <w:fldChar w:fldCharType="end"/>
      </w:r>
    </w:p>
    <w:p w:rsidR="00507D6E" w:rsidRDefault="00507D6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_Toc51238434 \h </w:instrText>
      </w:r>
      <w:r>
        <w:fldChar w:fldCharType="separate"/>
      </w:r>
      <w:r>
        <w:t>174</w:t>
      </w:r>
      <w:r>
        <w:fldChar w:fldCharType="end"/>
      </w:r>
    </w:p>
    <w:p w:rsidR="00507D6E" w:rsidRDefault="00507D6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_Toc51238435 \h </w:instrText>
      </w:r>
      <w:r>
        <w:fldChar w:fldCharType="separate"/>
      </w:r>
      <w:r>
        <w:t>174</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_Toc51238436 \h </w:instrText>
      </w:r>
      <w:r>
        <w:fldChar w:fldCharType="separate"/>
      </w:r>
      <w:r>
        <w:t>174</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_Toc51238437 \h </w:instrText>
      </w:r>
      <w:r>
        <w:fldChar w:fldCharType="separate"/>
      </w:r>
      <w:r>
        <w:t>176</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_Toc51238438 \h </w:instrText>
      </w:r>
      <w:r>
        <w:fldChar w:fldCharType="separate"/>
      </w:r>
      <w:r>
        <w:t>178</w:t>
      </w:r>
      <w:r>
        <w:fldChar w:fldCharType="end"/>
      </w:r>
    </w:p>
    <w:p w:rsidR="00507D6E" w:rsidRDefault="00507D6E">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_Toc51238439 \h </w:instrText>
      </w:r>
      <w:r>
        <w:fldChar w:fldCharType="separate"/>
      </w:r>
      <w:r>
        <w:t>180</w:t>
      </w:r>
      <w:r>
        <w:fldChar w:fldCharType="end"/>
      </w:r>
    </w:p>
    <w:p w:rsidR="00507D6E" w:rsidRDefault="00507D6E">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_Toc51238440 \h </w:instrText>
      </w:r>
      <w:r>
        <w:fldChar w:fldCharType="separate"/>
      </w:r>
      <w:r>
        <w:t>181</w:t>
      </w:r>
      <w:r>
        <w:fldChar w:fldCharType="end"/>
      </w:r>
    </w:p>
    <w:p w:rsidR="00507D6E" w:rsidRDefault="00507D6E">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_Toc51238441 \h </w:instrText>
      </w:r>
      <w:r>
        <w:fldChar w:fldCharType="separate"/>
      </w:r>
      <w:r>
        <w:t>183</w:t>
      </w:r>
      <w:r>
        <w:fldChar w:fldCharType="end"/>
      </w:r>
    </w:p>
    <w:p w:rsidR="00507D6E" w:rsidRDefault="00507D6E">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_Toc51238442 \h </w:instrText>
      </w:r>
      <w:r>
        <w:fldChar w:fldCharType="separate"/>
      </w:r>
      <w:r>
        <w:t>185</w:t>
      </w:r>
      <w:r>
        <w:fldChar w:fldCharType="end"/>
      </w:r>
    </w:p>
    <w:p w:rsidR="00507D6E" w:rsidRDefault="00507D6E">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_Toc51238443 \h </w:instrText>
      </w:r>
      <w:r>
        <w:fldChar w:fldCharType="separate"/>
      </w:r>
      <w:r>
        <w:t>187</w:t>
      </w:r>
      <w:r>
        <w:fldChar w:fldCharType="end"/>
      </w:r>
    </w:p>
    <w:p w:rsidR="00507D6E" w:rsidRDefault="00507D6E">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_Toc51238444 \h </w:instrText>
      </w:r>
      <w:r>
        <w:fldChar w:fldCharType="separate"/>
      </w:r>
      <w:r>
        <w:t>188</w:t>
      </w:r>
      <w:r>
        <w:fldChar w:fldCharType="end"/>
      </w:r>
    </w:p>
    <w:p w:rsidR="00507D6E" w:rsidRDefault="00507D6E">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_Toc51238445 \h </w:instrText>
      </w:r>
      <w:r>
        <w:fldChar w:fldCharType="separate"/>
      </w:r>
      <w:r>
        <w:t>189</w:t>
      </w:r>
      <w:r>
        <w:fldChar w:fldCharType="end"/>
      </w:r>
    </w:p>
    <w:p w:rsidR="00507D6E" w:rsidRDefault="00507D6E">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_Toc51238446 \h </w:instrText>
      </w:r>
      <w:r>
        <w:fldChar w:fldCharType="separate"/>
      </w:r>
      <w:r>
        <w:t>193</w:t>
      </w:r>
      <w:r>
        <w:fldChar w:fldCharType="end"/>
      </w:r>
    </w:p>
    <w:p w:rsidR="00507D6E" w:rsidRDefault="00507D6E">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_Toc51238447 \h </w:instrText>
      </w:r>
      <w:r>
        <w:fldChar w:fldCharType="separate"/>
      </w:r>
      <w:r>
        <w:t>195</w:t>
      </w:r>
      <w:r>
        <w:fldChar w:fldCharType="end"/>
      </w:r>
    </w:p>
    <w:p w:rsidR="00507D6E" w:rsidRDefault="00507D6E">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_Toc51238448 \h </w:instrText>
      </w:r>
      <w:r>
        <w:fldChar w:fldCharType="separate"/>
      </w:r>
      <w:r>
        <w:t>197</w:t>
      </w:r>
      <w:r>
        <w:fldChar w:fldCharType="end"/>
      </w:r>
    </w:p>
    <w:p w:rsidR="00507D6E" w:rsidRDefault="00507D6E">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_Toc51238449 \h </w:instrText>
      </w:r>
      <w:r>
        <w:fldChar w:fldCharType="separate"/>
      </w:r>
      <w:r>
        <w:t>200</w:t>
      </w:r>
      <w:r>
        <w:fldChar w:fldCharType="end"/>
      </w:r>
    </w:p>
    <w:p w:rsidR="00507D6E" w:rsidRDefault="00507D6E">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_Toc51238450 \h </w:instrText>
      </w:r>
      <w:r>
        <w:fldChar w:fldCharType="separate"/>
      </w:r>
      <w:r>
        <w:t>202</w:t>
      </w:r>
      <w:r>
        <w:fldChar w:fldCharType="end"/>
      </w:r>
    </w:p>
    <w:p w:rsidR="00507D6E" w:rsidRDefault="00507D6E">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_Toc51238451 \h </w:instrText>
      </w:r>
      <w:r>
        <w:fldChar w:fldCharType="separate"/>
      </w:r>
      <w:r>
        <w:t>203</w:t>
      </w:r>
      <w:r>
        <w:fldChar w:fldCharType="end"/>
      </w:r>
    </w:p>
    <w:p w:rsidR="00507D6E" w:rsidRDefault="00507D6E">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_Toc51238452 \h </w:instrText>
      </w:r>
      <w:r>
        <w:fldChar w:fldCharType="separate"/>
      </w:r>
      <w:r>
        <w:t>203</w:t>
      </w:r>
      <w:r>
        <w:fldChar w:fldCharType="end"/>
      </w:r>
    </w:p>
    <w:p w:rsidR="00507D6E" w:rsidRDefault="00507D6E">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_Toc51238453 \h </w:instrText>
      </w:r>
      <w:r>
        <w:fldChar w:fldCharType="separate"/>
      </w:r>
      <w:r>
        <w:t>204</w:t>
      </w:r>
      <w:r>
        <w:fldChar w:fldCharType="end"/>
      </w:r>
    </w:p>
    <w:p w:rsidR="00507D6E" w:rsidRDefault="00507D6E">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_Toc51238454 \h </w:instrText>
      </w:r>
      <w:r>
        <w:fldChar w:fldCharType="separate"/>
      </w:r>
      <w:r>
        <w:t>206</w:t>
      </w:r>
      <w:r>
        <w:fldChar w:fldCharType="end"/>
      </w:r>
    </w:p>
    <w:p w:rsidR="00507D6E" w:rsidRDefault="00507D6E">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_Toc51238455 \h </w:instrText>
      </w:r>
      <w:r>
        <w:fldChar w:fldCharType="separate"/>
      </w:r>
      <w:r>
        <w:t>208</w:t>
      </w:r>
      <w:r>
        <w:fldChar w:fldCharType="end"/>
      </w:r>
    </w:p>
    <w:p w:rsidR="00507D6E" w:rsidRDefault="00507D6E">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_Toc51238456 \h </w:instrText>
      </w:r>
      <w:r>
        <w:fldChar w:fldCharType="separate"/>
      </w:r>
      <w:r>
        <w:t>210</w:t>
      </w:r>
      <w:r>
        <w:fldChar w:fldCharType="end"/>
      </w:r>
    </w:p>
    <w:p w:rsidR="00507D6E" w:rsidRDefault="00507D6E">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_Toc51238457 \h </w:instrText>
      </w:r>
      <w:r>
        <w:fldChar w:fldCharType="separate"/>
      </w:r>
      <w:r>
        <w:t>210</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_Toc51238458 \h </w:instrText>
      </w:r>
      <w:r>
        <w:fldChar w:fldCharType="separate"/>
      </w:r>
      <w:r>
        <w:t>211</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_Toc51238459 \h </w:instrText>
      </w:r>
      <w:r>
        <w:fldChar w:fldCharType="separate"/>
      </w:r>
      <w:r>
        <w:t>212</w:t>
      </w:r>
      <w:r>
        <w:fldChar w:fldCharType="end"/>
      </w:r>
    </w:p>
    <w:p w:rsidR="00507D6E" w:rsidRDefault="00507D6E">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_Toc51238460 \h </w:instrText>
      </w:r>
      <w:r>
        <w:fldChar w:fldCharType="separate"/>
      </w:r>
      <w:r>
        <w:t>213</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_Toc51238461 \h </w:instrText>
      </w:r>
      <w:r>
        <w:fldChar w:fldCharType="separate"/>
      </w:r>
      <w:r>
        <w:t>216</w:t>
      </w:r>
      <w:r>
        <w:fldChar w:fldCharType="end"/>
      </w:r>
    </w:p>
    <w:p w:rsidR="00507D6E" w:rsidRDefault="00507D6E">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_Toc51238462 \h </w:instrText>
      </w:r>
      <w:r>
        <w:fldChar w:fldCharType="separate"/>
      </w:r>
      <w:r>
        <w:t>218</w:t>
      </w:r>
      <w:r>
        <w:fldChar w:fldCharType="end"/>
      </w:r>
    </w:p>
    <w:p w:rsidR="00507D6E" w:rsidRDefault="00507D6E">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_Toc51238463 \h </w:instrText>
      </w:r>
      <w:r>
        <w:fldChar w:fldCharType="separate"/>
      </w:r>
      <w:r>
        <w:t>219</w:t>
      </w:r>
      <w:r>
        <w:fldChar w:fldCharType="end"/>
      </w:r>
    </w:p>
    <w:p w:rsidR="00507D6E" w:rsidRDefault="00507D6E">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_Toc51238464 \h </w:instrText>
      </w:r>
      <w:r>
        <w:fldChar w:fldCharType="separate"/>
      </w:r>
      <w:r>
        <w:t>220</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_Toc51238465 \h </w:instrText>
      </w:r>
      <w:r>
        <w:fldChar w:fldCharType="separate"/>
      </w:r>
      <w:r>
        <w:t>221</w:t>
      </w:r>
      <w:r>
        <w:fldChar w:fldCharType="end"/>
      </w:r>
    </w:p>
    <w:p w:rsidR="00507D6E" w:rsidRDefault="00507D6E">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_Toc51238466 \h </w:instrText>
      </w:r>
      <w:r>
        <w:fldChar w:fldCharType="separate"/>
      </w:r>
      <w:r>
        <w:t>222</w:t>
      </w:r>
      <w:r>
        <w:fldChar w:fldCharType="end"/>
      </w:r>
    </w:p>
    <w:p w:rsidR="00507D6E" w:rsidRDefault="00507D6E">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_Toc51238467 \h </w:instrText>
      </w:r>
      <w:r>
        <w:fldChar w:fldCharType="separate"/>
      </w:r>
      <w:r>
        <w:t>223</w:t>
      </w:r>
      <w:r>
        <w:fldChar w:fldCharType="end"/>
      </w:r>
    </w:p>
    <w:p w:rsidR="00507D6E" w:rsidRDefault="00507D6E">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_Toc51238468 \h </w:instrText>
      </w:r>
      <w:r>
        <w:fldChar w:fldCharType="separate"/>
      </w:r>
      <w:r>
        <w:t>225</w:t>
      </w:r>
      <w:r>
        <w:fldChar w:fldCharType="end"/>
      </w:r>
    </w:p>
    <w:p w:rsidR="00507D6E" w:rsidRDefault="00507D6E">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_Toc51238469 \h </w:instrText>
      </w:r>
      <w:r>
        <w:fldChar w:fldCharType="separate"/>
      </w:r>
      <w:r>
        <w:t>227</w:t>
      </w:r>
      <w:r>
        <w:fldChar w:fldCharType="end"/>
      </w:r>
    </w:p>
    <w:p w:rsidR="00507D6E" w:rsidRDefault="00507D6E">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_Toc51238470 \h </w:instrText>
      </w:r>
      <w:r>
        <w:fldChar w:fldCharType="separate"/>
      </w:r>
      <w:r>
        <w:t>227</w:t>
      </w:r>
      <w:r>
        <w:fldChar w:fldCharType="end"/>
      </w:r>
    </w:p>
    <w:p w:rsidR="00507D6E" w:rsidRDefault="00507D6E">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_Toc51238471 \h </w:instrText>
      </w:r>
      <w:r>
        <w:fldChar w:fldCharType="separate"/>
      </w:r>
      <w:r>
        <w:t>228</w:t>
      </w:r>
      <w:r>
        <w:fldChar w:fldCharType="end"/>
      </w:r>
    </w:p>
    <w:p w:rsidR="00507D6E" w:rsidRDefault="00507D6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_Toc51238472 \h </w:instrText>
      </w:r>
      <w:r>
        <w:fldChar w:fldCharType="separate"/>
      </w:r>
      <w:r>
        <w:t>229</w:t>
      </w:r>
      <w:r>
        <w:fldChar w:fldCharType="end"/>
      </w:r>
    </w:p>
    <w:p w:rsidR="00507D6E" w:rsidRDefault="00507D6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_Toc51238473 \h </w:instrText>
      </w:r>
      <w:r>
        <w:fldChar w:fldCharType="separate"/>
      </w:r>
      <w:r>
        <w:t>230</w:t>
      </w:r>
      <w:r>
        <w:fldChar w:fldCharType="end"/>
      </w:r>
    </w:p>
    <w:p w:rsidR="00507D6E" w:rsidRDefault="00507D6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_Toc51238474 \h </w:instrText>
      </w:r>
      <w:r>
        <w:fldChar w:fldCharType="separate"/>
      </w:r>
      <w:r>
        <w:t>230</w:t>
      </w:r>
      <w:r>
        <w:fldChar w:fldCharType="end"/>
      </w:r>
    </w:p>
    <w:p w:rsidR="00507D6E" w:rsidRDefault="00507D6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_Toc51238475 \h </w:instrText>
      </w:r>
      <w:r>
        <w:fldChar w:fldCharType="separate"/>
      </w:r>
      <w:r>
        <w:t>230</w:t>
      </w:r>
      <w:r>
        <w:fldChar w:fldCharType="end"/>
      </w:r>
    </w:p>
    <w:p w:rsidR="00507D6E" w:rsidRDefault="00507D6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_Toc51238476 \h </w:instrText>
      </w:r>
      <w:r>
        <w:fldChar w:fldCharType="separate"/>
      </w:r>
      <w:r>
        <w:t>230</w:t>
      </w:r>
      <w:r>
        <w:fldChar w:fldCharType="end"/>
      </w:r>
    </w:p>
    <w:p w:rsidR="00507D6E" w:rsidRDefault="00507D6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_Toc51238477 \h </w:instrText>
      </w:r>
      <w:r>
        <w:fldChar w:fldCharType="separate"/>
      </w:r>
      <w:r>
        <w:t>231</w:t>
      </w:r>
      <w:r>
        <w:fldChar w:fldCharType="end"/>
      </w:r>
    </w:p>
    <w:p w:rsidR="00507D6E" w:rsidRDefault="00507D6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_Toc51238478 \h </w:instrText>
      </w:r>
      <w:r>
        <w:fldChar w:fldCharType="separate"/>
      </w:r>
      <w:r>
        <w:t>231</w:t>
      </w:r>
      <w:r>
        <w:fldChar w:fldCharType="end"/>
      </w:r>
    </w:p>
    <w:p w:rsidR="00507D6E" w:rsidRDefault="00507D6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_Toc51238479 \h </w:instrText>
      </w:r>
      <w:r>
        <w:fldChar w:fldCharType="separate"/>
      </w:r>
      <w:r>
        <w:t>231</w:t>
      </w:r>
      <w:r>
        <w:fldChar w:fldCharType="end"/>
      </w:r>
    </w:p>
    <w:p w:rsidR="00507D6E" w:rsidRDefault="00507D6E">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_Toc51238480 \h </w:instrText>
      </w:r>
      <w:r>
        <w:fldChar w:fldCharType="separate"/>
      </w:r>
      <w:r>
        <w:t>231</w:t>
      </w:r>
      <w:r>
        <w:fldChar w:fldCharType="end"/>
      </w:r>
    </w:p>
    <w:p w:rsidR="00507D6E" w:rsidRDefault="00507D6E">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_Toc51238481 \h </w:instrText>
      </w:r>
      <w:r>
        <w:fldChar w:fldCharType="separate"/>
      </w:r>
      <w:r>
        <w:t>232</w:t>
      </w:r>
      <w:r>
        <w:fldChar w:fldCharType="end"/>
      </w:r>
    </w:p>
    <w:p w:rsidR="00507D6E" w:rsidRDefault="00507D6E">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_Toc51238482 \h </w:instrText>
      </w:r>
      <w:r>
        <w:fldChar w:fldCharType="separate"/>
      </w:r>
      <w:r>
        <w:t>232</w:t>
      </w:r>
      <w:r>
        <w:fldChar w:fldCharType="end"/>
      </w:r>
    </w:p>
    <w:p w:rsidR="00507D6E" w:rsidRDefault="00507D6E">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_Toc51238483 \h </w:instrText>
      </w:r>
      <w:r>
        <w:fldChar w:fldCharType="separate"/>
      </w:r>
      <w:r>
        <w:t>232</w:t>
      </w:r>
      <w:r>
        <w:fldChar w:fldCharType="end"/>
      </w:r>
    </w:p>
    <w:p w:rsidR="00507D6E" w:rsidRDefault="00507D6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_Toc51238484 \h </w:instrText>
      </w:r>
      <w:r>
        <w:fldChar w:fldCharType="separate"/>
      </w:r>
      <w:r>
        <w:t>232</w:t>
      </w:r>
      <w:r>
        <w:fldChar w:fldCharType="end"/>
      </w:r>
    </w:p>
    <w:p w:rsidR="00507D6E" w:rsidRDefault="00507D6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_Toc51238485 \h </w:instrText>
      </w:r>
      <w:r>
        <w:fldChar w:fldCharType="separate"/>
      </w:r>
      <w:r>
        <w:t>233</w:t>
      </w:r>
      <w:r>
        <w:fldChar w:fldCharType="end"/>
      </w:r>
    </w:p>
    <w:p w:rsidR="00507D6E" w:rsidRDefault="00507D6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_Toc51238486 \h </w:instrText>
      </w:r>
      <w:r>
        <w:fldChar w:fldCharType="separate"/>
      </w:r>
      <w:r>
        <w:t>233</w:t>
      </w:r>
      <w:r>
        <w:fldChar w:fldCharType="end"/>
      </w:r>
    </w:p>
    <w:p w:rsidR="00507D6E" w:rsidRDefault="00507D6E">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_Toc51238487 \h </w:instrText>
      </w:r>
      <w:r>
        <w:fldChar w:fldCharType="separate"/>
      </w:r>
      <w:r>
        <w:t>233</w:t>
      </w:r>
      <w:r>
        <w:fldChar w:fldCharType="end"/>
      </w:r>
    </w:p>
    <w:p w:rsidR="00507D6E" w:rsidRDefault="00507D6E">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_Toc51238488 \h </w:instrText>
      </w:r>
      <w:r>
        <w:fldChar w:fldCharType="separate"/>
      </w:r>
      <w:r>
        <w:t>234</w:t>
      </w:r>
      <w:r>
        <w:fldChar w:fldCharType="end"/>
      </w:r>
    </w:p>
    <w:p w:rsidR="00507D6E" w:rsidRDefault="00507D6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_Toc51238489 \h </w:instrText>
      </w:r>
      <w:r>
        <w:fldChar w:fldCharType="separate"/>
      </w:r>
      <w:r>
        <w:t>234</w:t>
      </w:r>
      <w:r>
        <w:fldChar w:fldCharType="end"/>
      </w:r>
    </w:p>
    <w:p w:rsidR="00507D6E" w:rsidRDefault="00507D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_Toc51238490 \h </w:instrText>
      </w:r>
      <w:r>
        <w:fldChar w:fldCharType="separate"/>
      </w:r>
      <w:r>
        <w:t>234</w:t>
      </w:r>
      <w:r>
        <w:fldChar w:fldCharType="end"/>
      </w:r>
    </w:p>
    <w:p w:rsidR="00507D6E" w:rsidRDefault="00507D6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_Toc51238491 \h </w:instrText>
      </w:r>
      <w:r>
        <w:fldChar w:fldCharType="separate"/>
      </w:r>
      <w:r>
        <w:t>234</w:t>
      </w:r>
      <w:r>
        <w:fldChar w:fldCharType="end"/>
      </w:r>
    </w:p>
    <w:p w:rsidR="00507D6E" w:rsidRDefault="00507D6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_Toc51238492 \h </w:instrText>
      </w:r>
      <w:r>
        <w:fldChar w:fldCharType="separate"/>
      </w:r>
      <w:r>
        <w:t>235</w:t>
      </w:r>
      <w:r>
        <w:fldChar w:fldCharType="end"/>
      </w:r>
    </w:p>
    <w:p w:rsidR="00507D6E" w:rsidRDefault="00507D6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_Toc51238493 \h </w:instrText>
      </w:r>
      <w:r>
        <w:fldChar w:fldCharType="separate"/>
      </w:r>
      <w:r>
        <w:t>235</w:t>
      </w:r>
      <w:r>
        <w:fldChar w:fldCharType="end"/>
      </w:r>
    </w:p>
    <w:p w:rsidR="00507D6E" w:rsidRDefault="00507D6E">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_Toc51238494 \h </w:instrText>
      </w:r>
      <w:r>
        <w:fldChar w:fldCharType="separate"/>
      </w:r>
      <w:r>
        <w:t>235</w:t>
      </w:r>
      <w:r>
        <w:fldChar w:fldCharType="end"/>
      </w:r>
    </w:p>
    <w:p w:rsidR="00507D6E" w:rsidRDefault="00507D6E">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_Toc51238495 \h </w:instrText>
      </w:r>
      <w:r>
        <w:fldChar w:fldCharType="separate"/>
      </w:r>
      <w:r>
        <w:t>235</w:t>
      </w:r>
      <w:r>
        <w:fldChar w:fldCharType="end"/>
      </w:r>
    </w:p>
    <w:p w:rsidR="00507D6E" w:rsidRDefault="00507D6E">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_Toc51238496 \h </w:instrText>
      </w:r>
      <w:r>
        <w:fldChar w:fldCharType="separate"/>
      </w:r>
      <w:r>
        <w:t>236</w:t>
      </w:r>
      <w:r>
        <w:fldChar w:fldCharType="end"/>
      </w:r>
    </w:p>
    <w:p w:rsidR="00507D6E" w:rsidRDefault="00507D6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_Toc51238497 \h </w:instrText>
      </w:r>
      <w:r>
        <w:fldChar w:fldCharType="separate"/>
      </w:r>
      <w:r>
        <w:t>237</w:t>
      </w:r>
      <w:r>
        <w:fldChar w:fldCharType="end"/>
      </w:r>
    </w:p>
    <w:p w:rsidR="00507D6E" w:rsidRDefault="00507D6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_Toc51238498 \h </w:instrText>
      </w:r>
      <w:r>
        <w:fldChar w:fldCharType="separate"/>
      </w:r>
      <w:r>
        <w:t>237</w:t>
      </w:r>
      <w:r>
        <w:fldChar w:fldCharType="end"/>
      </w:r>
    </w:p>
    <w:p w:rsidR="00507D6E" w:rsidRDefault="00507D6E">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_Toc51238499 \h </w:instrText>
      </w:r>
      <w:r>
        <w:fldChar w:fldCharType="separate"/>
      </w:r>
      <w:r>
        <w:t>237</w:t>
      </w:r>
      <w:r>
        <w:fldChar w:fldCharType="end"/>
      </w:r>
    </w:p>
    <w:p w:rsidR="00507D6E" w:rsidRDefault="00507D6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_Toc51238500 \h </w:instrText>
      </w:r>
      <w:r>
        <w:fldChar w:fldCharType="separate"/>
      </w:r>
      <w:r>
        <w:t>237</w:t>
      </w:r>
      <w:r>
        <w:fldChar w:fldCharType="end"/>
      </w:r>
    </w:p>
    <w:p w:rsidR="00507D6E" w:rsidRDefault="00507D6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_Toc51238501 \h </w:instrText>
      </w:r>
      <w:r>
        <w:fldChar w:fldCharType="separate"/>
      </w:r>
      <w:r>
        <w:t>238</w:t>
      </w:r>
      <w:r>
        <w:fldChar w:fldCharType="end"/>
      </w:r>
    </w:p>
    <w:p w:rsidR="00507D6E" w:rsidRDefault="00507D6E">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_Toc51238502 \h </w:instrText>
      </w:r>
      <w:r>
        <w:fldChar w:fldCharType="separate"/>
      </w:r>
      <w:r>
        <w:t>238</w:t>
      </w:r>
      <w:r>
        <w:fldChar w:fldCharType="end"/>
      </w:r>
    </w:p>
    <w:p w:rsidR="00507D6E" w:rsidRDefault="00507D6E">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_Toc51238503 \h </w:instrText>
      </w:r>
      <w:r>
        <w:fldChar w:fldCharType="separate"/>
      </w:r>
      <w:r>
        <w:t>238</w:t>
      </w:r>
      <w:r>
        <w:fldChar w:fldCharType="end"/>
      </w:r>
    </w:p>
    <w:p w:rsidR="00507D6E" w:rsidRDefault="00507D6E">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_Toc51238504 \h </w:instrText>
      </w:r>
      <w:r>
        <w:fldChar w:fldCharType="separate"/>
      </w:r>
      <w:r>
        <w:t>239</w:t>
      </w:r>
      <w:r>
        <w:fldChar w:fldCharType="end"/>
      </w:r>
    </w:p>
    <w:p w:rsidR="00507D6E" w:rsidRDefault="00507D6E">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_Toc51238505 \h </w:instrText>
      </w:r>
      <w:r>
        <w:fldChar w:fldCharType="separate"/>
      </w:r>
      <w:r>
        <w:t>241</w:t>
      </w:r>
      <w:r>
        <w:fldChar w:fldCharType="end"/>
      </w:r>
    </w:p>
    <w:p w:rsidR="009F7A98" w:rsidRDefault="00507D6E">
      <w:r>
        <w:rPr>
          <w:noProof/>
          <w:sz w:val="22"/>
        </w:rPr>
        <w:fldChar w:fldCharType="end"/>
      </w:r>
    </w:p>
    <w:p w:rsidR="009F7A98" w:rsidRDefault="009F7A98">
      <w:pPr>
        <w:pStyle w:val="Heading1"/>
      </w:pPr>
      <w:r>
        <w:br w:type="page"/>
      </w:r>
      <w:bookmarkStart w:id="3" w:name="_Toc10818698"/>
      <w:bookmarkStart w:id="4" w:name="_Toc20409108"/>
      <w:bookmarkStart w:id="5" w:name="_Toc51238363"/>
      <w:r>
        <w:lastRenderedPageBreak/>
        <w:t>Foreword</w:t>
      </w:r>
      <w:bookmarkEnd w:id="3"/>
      <w:bookmarkEnd w:id="4"/>
      <w:bookmarkEnd w:id="5"/>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6" w:name="_Toc10818699"/>
      <w:bookmarkStart w:id="7" w:name="_Toc20409109"/>
      <w:bookmarkStart w:id="8" w:name="_Toc51238364"/>
      <w:r>
        <w:lastRenderedPageBreak/>
        <w:t>1</w:t>
      </w:r>
      <w:r>
        <w:tab/>
        <w:t>Scope</w:t>
      </w:r>
      <w:bookmarkEnd w:id="6"/>
      <w:bookmarkEnd w:id="7"/>
      <w:bookmarkEnd w:id="8"/>
    </w:p>
    <w:p w:rsidR="009F7A98" w:rsidRDefault="009F7A98">
      <w:r>
        <w:t>The present document specifies the coding, multiplexing and mapping to physical channels for E-UTRA.</w:t>
      </w:r>
    </w:p>
    <w:p w:rsidR="009F7A98" w:rsidRDefault="009F7A98">
      <w:pPr>
        <w:pStyle w:val="Heading1"/>
      </w:pPr>
      <w:bookmarkStart w:id="9" w:name="_Toc10818700"/>
      <w:bookmarkStart w:id="10" w:name="_Toc20409110"/>
      <w:bookmarkStart w:id="11" w:name="_Toc51238365"/>
      <w:r>
        <w:t>2</w:t>
      </w:r>
      <w:r>
        <w:tab/>
        <w:t>References</w:t>
      </w:r>
      <w:bookmarkEnd w:id="9"/>
      <w:bookmarkEnd w:id="10"/>
      <w:bookmarkEnd w:id="11"/>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12" w:name="_Toc10818701"/>
      <w:bookmarkStart w:id="13" w:name="_Toc20409111"/>
      <w:bookmarkStart w:id="14" w:name="_Toc51238366"/>
      <w:r>
        <w:t>3</w:t>
      </w:r>
      <w:r>
        <w:tab/>
        <w:t>Definitions, symbols and abbreviations</w:t>
      </w:r>
      <w:bookmarkEnd w:id="12"/>
      <w:bookmarkEnd w:id="13"/>
      <w:bookmarkEnd w:id="14"/>
    </w:p>
    <w:p w:rsidR="009F7A98" w:rsidRDefault="00944C62">
      <w:pPr>
        <w:pStyle w:val="Heading2"/>
      </w:pPr>
      <w:bookmarkStart w:id="15" w:name="_Toc10818702"/>
      <w:bookmarkStart w:id="16" w:name="_Toc20409112"/>
      <w:bookmarkStart w:id="17" w:name="_Toc51238367"/>
      <w:r>
        <w:t>3.1</w:t>
      </w:r>
      <w:r w:rsidR="009F7A98">
        <w:tab/>
        <w:t>Definitions</w:t>
      </w:r>
      <w:bookmarkEnd w:id="15"/>
      <w:bookmarkEnd w:id="16"/>
      <w:bookmarkEnd w:id="17"/>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18" w:name="_Toc10818703"/>
      <w:bookmarkStart w:id="19" w:name="_Toc20409113"/>
      <w:bookmarkStart w:id="20" w:name="_Toc51238368"/>
      <w:r>
        <w:t>3.2</w:t>
      </w:r>
      <w:r>
        <w:tab/>
        <w:t>Symbols</w:t>
      </w:r>
      <w:bookmarkEnd w:id="18"/>
      <w:bookmarkEnd w:id="19"/>
      <w:bookmarkEnd w:id="20"/>
    </w:p>
    <w:p w:rsidR="009F7A98" w:rsidRDefault="009F7A98" w:rsidP="00422414">
      <w:r>
        <w:t>For the purposes of the present document, the following symbols apply:</w:t>
      </w:r>
    </w:p>
    <w:p w:rsidR="009F7A98" w:rsidRDefault="007974E0">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7974E0">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7974E0"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7974E0"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7974E0"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7974E0">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7974E0">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7974E0"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7974E0"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7974E0">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21" w:name="_Toc10818704"/>
      <w:bookmarkStart w:id="22" w:name="_Toc20409114"/>
      <w:bookmarkStart w:id="23" w:name="_Toc51238369"/>
      <w:r>
        <w:t>3.3</w:t>
      </w:r>
      <w:r w:rsidR="009F7A98">
        <w:tab/>
        <w:t>Abbreviations</w:t>
      </w:r>
      <w:bookmarkEnd w:id="21"/>
      <w:bookmarkEnd w:id="22"/>
      <w:bookmarkEnd w:id="23"/>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24" w:name="_Toc10818705"/>
      <w:bookmarkStart w:id="25" w:name="_Toc20409115"/>
      <w:bookmarkStart w:id="26" w:name="_Toc51238370"/>
      <w:r>
        <w:t>4</w:t>
      </w:r>
      <w:r>
        <w:tab/>
        <w:t>Mapping to physical channels</w:t>
      </w:r>
      <w:bookmarkEnd w:id="24"/>
      <w:bookmarkEnd w:id="25"/>
      <w:bookmarkEnd w:id="26"/>
    </w:p>
    <w:p w:rsidR="006477ED" w:rsidRPr="006477ED" w:rsidRDefault="006477ED" w:rsidP="00F10ED6">
      <w:r>
        <w:t xml:space="preserve">The mapping to physical channels for Narrowband IoT is provided in </w:t>
      </w:r>
      <w:r w:rsidR="00DF4FBD">
        <w:t>clause</w:t>
      </w:r>
      <w:r>
        <w:t xml:space="preserve"> 6.1.</w:t>
      </w:r>
    </w:p>
    <w:p w:rsidR="009F7A98" w:rsidRDefault="009F7A98">
      <w:pPr>
        <w:pStyle w:val="Heading2"/>
      </w:pPr>
      <w:bookmarkStart w:id="27" w:name="_Toc10818706"/>
      <w:bookmarkStart w:id="28" w:name="_Toc20409116"/>
      <w:bookmarkStart w:id="29" w:name="_Toc51238371"/>
      <w:r>
        <w:t>4.1</w:t>
      </w:r>
      <w:r>
        <w:tab/>
        <w:t>Uplink</w:t>
      </w:r>
      <w:bookmarkEnd w:id="27"/>
      <w:bookmarkEnd w:id="28"/>
      <w:bookmarkEnd w:id="29"/>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30" w:name="_Toc10818707"/>
      <w:bookmarkStart w:id="31" w:name="_Toc20409117"/>
      <w:bookmarkStart w:id="32" w:name="_Toc51238372"/>
      <w:r>
        <w:t>4.2</w:t>
      </w:r>
      <w:r>
        <w:tab/>
        <w:t>Downlink</w:t>
      </w:r>
      <w:bookmarkEnd w:id="30"/>
      <w:bookmarkEnd w:id="31"/>
      <w:bookmarkEnd w:id="3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33" w:name="_Toc10818708"/>
      <w:bookmarkStart w:id="34" w:name="_Toc20409118"/>
      <w:bookmarkStart w:id="35" w:name="_Toc51238373"/>
      <w:r>
        <w:t>4.3</w:t>
      </w:r>
      <w:r>
        <w:tab/>
        <w:t>Sidelink</w:t>
      </w:r>
      <w:bookmarkEnd w:id="33"/>
      <w:bookmarkEnd w:id="34"/>
      <w:bookmarkEnd w:id="35"/>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36" w:name="_Toc10818709"/>
      <w:bookmarkStart w:id="37" w:name="_Toc20409119"/>
      <w:bookmarkStart w:id="38" w:name="_Toc51238374"/>
      <w:r>
        <w:t>5</w:t>
      </w:r>
      <w:r>
        <w:tab/>
        <w:t>Channel coding, multiplexing and interleaving</w:t>
      </w:r>
      <w:bookmarkEnd w:id="36"/>
      <w:bookmarkEnd w:id="37"/>
      <w:bookmarkEnd w:id="38"/>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39" w:name="_Toc10818710"/>
      <w:bookmarkStart w:id="40" w:name="_Toc20409120"/>
      <w:bookmarkStart w:id="41" w:name="_Toc51238375"/>
      <w:r>
        <w:t>5.1</w:t>
      </w:r>
      <w:r>
        <w:tab/>
        <w:t>Generic procedures</w:t>
      </w:r>
      <w:bookmarkEnd w:id="39"/>
      <w:bookmarkEnd w:id="40"/>
      <w:bookmarkEnd w:id="41"/>
    </w:p>
    <w:p w:rsidR="009F7A98" w:rsidRDefault="009F7A98">
      <w:r>
        <w:t xml:space="preserve">This </w:t>
      </w:r>
      <w:r w:rsidR="00DF4FBD">
        <w:t>clause</w:t>
      </w:r>
      <w:r>
        <w:t xml:space="preserve"> contains coding procedures which are used for more than one transport channel or control information type.</w:t>
      </w:r>
    </w:p>
    <w:p w:rsidR="009F7A98" w:rsidRDefault="009F7A98">
      <w:pPr>
        <w:pStyle w:val="Heading3"/>
      </w:pPr>
      <w:bookmarkStart w:id="42" w:name="_Toc10818711"/>
      <w:bookmarkStart w:id="43" w:name="_Toc20409121"/>
      <w:bookmarkStart w:id="44" w:name="_Toc51238376"/>
      <w:r>
        <w:t>5.1.1</w:t>
      </w:r>
      <w:r>
        <w:tab/>
        <w:t>CRC calculation</w:t>
      </w:r>
      <w:bookmarkEnd w:id="42"/>
      <w:bookmarkEnd w:id="43"/>
      <w:bookmarkEnd w:id="44"/>
    </w:p>
    <w:p w:rsidR="009F7A98" w:rsidRDefault="009F7A98">
      <w:r>
        <w:t>Denote the input bits to the CRC computation by</w:t>
      </w:r>
      <w:r w:rsidR="007974E0">
        <w:rPr>
          <w:position w:val="-10"/>
        </w:rPr>
        <w:pict>
          <v:shape id="_x0000_i1035" type="#_x0000_t75" style="width:88.75pt;height:15.05pt">
            <v:imagedata r:id="rId20" o:title=""/>
          </v:shape>
        </w:pict>
      </w:r>
      <w:r>
        <w:t>, and the parity bits by</w:t>
      </w:r>
      <w:r w:rsidR="007974E0">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7974E0">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7974E0">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7974E0">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7974E0">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7974E0">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7974E0">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45" w:name="_Toc10818712"/>
      <w:bookmarkStart w:id="46" w:name="_Toc20409122"/>
      <w:bookmarkStart w:id="47" w:name="_Toc51238377"/>
      <w:r>
        <w:lastRenderedPageBreak/>
        <w:t>5.1.2</w:t>
      </w:r>
      <w:r>
        <w:tab/>
        <w:t>Code block segmentation and code block CRC attachment</w:t>
      </w:r>
      <w:bookmarkEnd w:id="45"/>
      <w:bookmarkEnd w:id="46"/>
      <w:bookmarkEnd w:id="47"/>
    </w:p>
    <w:p w:rsidR="009F7A98" w:rsidRDefault="009F7A98">
      <w:r>
        <w:t>The input bit sequence to the code block segmentation is denoted by</w:t>
      </w:r>
      <w:r w:rsidR="007974E0">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7974E0">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7974E0">
        <w:rPr>
          <w:position w:val="-6"/>
        </w:rPr>
        <w:pict>
          <v:shape id="_x0000_i1045" type="#_x0000_t75" style="width:24.3pt;height:11.7pt">
            <v:imagedata r:id="rId30" o:title=""/>
          </v:shape>
        </w:pict>
      </w:r>
    </w:p>
    <w:p w:rsidR="009F7A98" w:rsidRDefault="007974E0"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7974E0">
        <w:rPr>
          <w:position w:val="-10"/>
        </w:rPr>
        <w:pict>
          <v:shape id="_x0000_i1047" type="#_x0000_t75" style="width:67.8pt;height:15.05pt">
            <v:imagedata r:id="rId32" o:title=""/>
          </v:shape>
        </w:pict>
      </w:r>
      <w:r>
        <w:t>.</w:t>
      </w:r>
    </w:p>
    <w:p w:rsidR="009F7A98" w:rsidRDefault="007974E0"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7974E0">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7974E0">
        <w:rPr>
          <w:position w:val="-10"/>
        </w:rPr>
        <w:pict>
          <v:shape id="_x0000_i1050" type="#_x0000_t75" style="width:16.75pt;height:15.05pt">
            <v:imagedata r:id="rId35" o:title=""/>
          </v:shape>
        </w:pict>
      </w:r>
      <w:r>
        <w:t xml:space="preserve">= minimum </w:t>
      </w:r>
      <w:r>
        <w:rPr>
          <w:i/>
        </w:rPr>
        <w:t>K</w:t>
      </w:r>
      <w:r>
        <w:t xml:space="preserve"> in table 5.1.3-3 such that </w:t>
      </w:r>
      <w:r w:rsidR="007974E0">
        <w:rPr>
          <w:position w:val="-6"/>
        </w:rPr>
        <w:pict>
          <v:shape id="_x0000_i1051" type="#_x0000_t75" style="width:43.55pt;height:13.4pt">
            <v:imagedata r:id="rId36" o:title=""/>
          </v:shape>
        </w:pict>
      </w:r>
    </w:p>
    <w:p w:rsidR="009F7A98" w:rsidRDefault="009F7A98" w:rsidP="000F6B50">
      <w:pPr>
        <w:pStyle w:val="B2"/>
      </w:pPr>
      <w:r>
        <w:t xml:space="preserve">if </w:t>
      </w:r>
      <w:r w:rsidR="007974E0">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7974E0">
        <w:rPr>
          <w:position w:val="-10"/>
        </w:rPr>
        <w:pict>
          <v:shape id="_x0000_i1053" type="#_x0000_t75" style="width:16.75pt;height:15.05pt">
            <v:imagedata r:id="rId35" o:title=""/>
          </v:shape>
        </w:pict>
      </w:r>
      <w:r>
        <w:t xml:space="preserve"> is </w:t>
      </w:r>
      <w:r w:rsidR="007974E0">
        <w:rPr>
          <w:position w:val="-10"/>
        </w:rPr>
        <w:pict>
          <v:shape id="_x0000_i1054" type="#_x0000_t75" style="width:15.05pt;height:15.05pt">
            <v:imagedata r:id="rId38" o:title=""/>
          </v:shape>
        </w:pict>
      </w:r>
      <w:r>
        <w:t xml:space="preserve">=1, </w:t>
      </w:r>
      <w:r w:rsidR="007974E0">
        <w:rPr>
          <w:position w:val="-10"/>
        </w:rPr>
        <w:pict>
          <v:shape id="_x0000_i1055" type="#_x0000_t75" style="width:32.65pt;height:15.05pt">
            <v:imagedata r:id="rId39" o:title=""/>
          </v:shape>
        </w:pict>
      </w:r>
      <w:r>
        <w:t xml:space="preserve">, </w:t>
      </w:r>
      <w:r w:rsidR="007974E0">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7974E0">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7974E0">
        <w:rPr>
          <w:position w:val="-10"/>
        </w:rPr>
        <w:pict>
          <v:shape id="_x0000_i1058" type="#_x0000_t75" style="width:16.75pt;height:15.05pt">
            <v:imagedata r:id="rId42" o:title=""/>
          </v:shape>
        </w:pict>
      </w:r>
      <w:r>
        <w:t xml:space="preserve">= maximum </w:t>
      </w:r>
      <w:r>
        <w:rPr>
          <w:i/>
        </w:rPr>
        <w:t>K</w:t>
      </w:r>
      <w:r>
        <w:t xml:space="preserve"> in table 5.1.3-3 such that </w:t>
      </w:r>
      <w:r w:rsidR="007974E0">
        <w:rPr>
          <w:position w:val="-10"/>
        </w:rPr>
        <w:pict>
          <v:shape id="_x0000_i1059" type="#_x0000_t75" style="width:34.35pt;height:15.05pt">
            <v:imagedata r:id="rId43" o:title=""/>
          </v:shape>
        </w:pict>
      </w:r>
      <w:r>
        <w:t xml:space="preserve"> </w:t>
      </w:r>
    </w:p>
    <w:p w:rsidR="009F7A98" w:rsidRDefault="007974E0"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7974E0">
        <w:rPr>
          <w:position w:val="-10"/>
        </w:rPr>
        <w:pict>
          <v:shape id="_x0000_i1061" type="#_x0000_t75" style="width:16.75pt;height:15.05pt">
            <v:imagedata r:id="rId42" o:title=""/>
          </v:shape>
        </w:pict>
      </w:r>
      <w:r>
        <w:t xml:space="preserve">: </w:t>
      </w:r>
      <w:r w:rsidR="007974E0">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7974E0">
        <w:rPr>
          <w:position w:val="-10"/>
        </w:rPr>
        <w:pict>
          <v:shape id="_x0000_i1063" type="#_x0000_t75" style="width:16.75pt;height:15.05pt">
            <v:imagedata r:id="rId46" o:title=""/>
          </v:shape>
        </w:pict>
      </w:r>
      <w:r>
        <w:rPr>
          <w:i/>
        </w:rPr>
        <w:t>:</w:t>
      </w:r>
      <w:r>
        <w:t xml:space="preserve"> </w:t>
      </w:r>
      <w:r w:rsidR="007974E0">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7974E0">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7974E0"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7974E0">
        <w:rPr>
          <w:position w:val="-10"/>
        </w:rPr>
        <w:pict>
          <v:shape id="_x0000_i1067" type="#_x0000_t75" style="width:31pt;height:15.05pt">
            <v:imagedata r:id="rId50" o:title=""/>
          </v:shape>
        </w:pict>
      </w:r>
      <w:r w:rsidRPr="00AF55BB">
        <w:rPr>
          <w:kern w:val="2"/>
        </w:rPr>
        <w:t xml:space="preserve"> </w:t>
      </w:r>
    </w:p>
    <w:p w:rsidR="009F7A98" w:rsidRDefault="007974E0"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7974E0"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7974E0">
        <w:rPr>
          <w:position w:val="-10"/>
          <w:lang w:val="da-DK"/>
        </w:rPr>
        <w:pict>
          <v:shape id="_x0000_i1070" type="#_x0000_t75" style="width:46.9pt;height:15.05pt">
            <v:imagedata r:id="rId53" o:title=""/>
          </v:shape>
        </w:pict>
      </w:r>
    </w:p>
    <w:p w:rsidR="009F7A98" w:rsidRDefault="007974E0" w:rsidP="00952F85">
      <w:pPr>
        <w:pStyle w:val="B3"/>
        <w:rPr>
          <w:lang w:val="da-DK"/>
        </w:rPr>
      </w:pPr>
      <w:r>
        <w:rPr>
          <w:position w:val="-10"/>
          <w:lang w:val="da-DK"/>
        </w:rPr>
        <w:pict>
          <v:shape id="_x0000_i1071" type="#_x0000_t75" style="width:34.35pt;height:15.05pt">
            <v:imagedata r:id="rId54" o:title=""/>
          </v:shape>
        </w:pict>
      </w:r>
    </w:p>
    <w:p w:rsidR="009F7A98" w:rsidRDefault="007974E0" w:rsidP="00952F85">
      <w:pPr>
        <w:pStyle w:val="B3"/>
        <w:rPr>
          <w:lang w:val="da-DK"/>
        </w:rPr>
      </w:pPr>
      <w:r>
        <w:rPr>
          <w:position w:val="-6"/>
          <w:lang w:val="da-DK"/>
        </w:rPr>
        <w:pict>
          <v:shape id="_x0000_i1072" type="#_x0000_t75" style="width:37.65pt;height:13.4pt">
            <v:imagedata r:id="rId55" o:title=""/>
          </v:shape>
        </w:pict>
      </w:r>
    </w:p>
    <w:p w:rsidR="009F7A98" w:rsidRDefault="007974E0"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7974E0">
        <w:rPr>
          <w:position w:val="-14"/>
        </w:rPr>
        <w:pict>
          <v:shape id="_x0000_i1074" type="#_x0000_t75" style="width:104.65pt;height:15.9pt">
            <v:imagedata r:id="rId57" o:title=""/>
          </v:shape>
        </w:pict>
      </w:r>
      <w:r>
        <w:t xml:space="preserve"> is used to calculate the CRC parity bits </w:t>
      </w:r>
      <w:r w:rsidR="007974E0">
        <w:rPr>
          <w:position w:val="-12"/>
        </w:rPr>
        <w:pict>
          <v:shape id="_x0000_i1075" type="#_x0000_t75" style="width:85.4pt;height:14.25pt">
            <v:imagedata r:id="rId58" o:title=""/>
          </v:shape>
        </w:pict>
      </w:r>
      <w:r>
        <w:t xml:space="preserve"> according to </w:t>
      </w:r>
      <w:r w:rsidR="00DF4FBD">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7974E0">
        <w:rPr>
          <w:kern w:val="2"/>
          <w:position w:val="-10"/>
        </w:rPr>
        <w:pict>
          <v:shape id="_x0000_i1076" type="#_x0000_t75" style="width:31.8pt;height:15.05pt">
            <v:imagedata r:id="rId59" o:title=""/>
          </v:shape>
        </w:pict>
      </w:r>
    </w:p>
    <w:p w:rsidR="009F7A98" w:rsidRDefault="007974E0" w:rsidP="00952F85">
      <w:pPr>
        <w:pStyle w:val="B5"/>
      </w:pPr>
      <w:r>
        <w:rPr>
          <w:position w:val="-14"/>
        </w:rPr>
        <w:pict>
          <v:shape id="_x0000_i1077" type="#_x0000_t75" style="width:61.1pt;height:15.9pt">
            <v:imagedata r:id="rId60" o:title=""/>
          </v:shape>
        </w:pict>
      </w:r>
    </w:p>
    <w:p w:rsidR="009F7A98" w:rsidRDefault="007974E0"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7974E0"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48" w:name="_Toc10818713"/>
      <w:bookmarkStart w:id="49" w:name="_Toc20409123"/>
      <w:bookmarkStart w:id="50" w:name="_Toc51238378"/>
      <w:r>
        <w:t>5.1.3</w:t>
      </w:r>
      <w:r>
        <w:tab/>
        <w:t>Channel coding</w:t>
      </w:r>
      <w:bookmarkEnd w:id="48"/>
      <w:bookmarkEnd w:id="49"/>
      <w:bookmarkEnd w:id="50"/>
    </w:p>
    <w:p w:rsidR="009F7A98" w:rsidRDefault="009F7A98">
      <w:r>
        <w:t>The bit sequence input for a given code block to channel coding is denoted by</w:t>
      </w:r>
      <w:r w:rsidR="007974E0">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7974E0">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7974E0">
        <w:rPr>
          <w:position w:val="-10"/>
        </w:rPr>
        <w:pict>
          <v:shape id="_x0000_i1082" type="#_x0000_t75" style="width:13.4pt;height:15.05pt">
            <v:imagedata r:id="rId65" o:title=""/>
          </v:shape>
        </w:pict>
      </w:r>
      <w:r>
        <w:t xml:space="preserve"> and </w:t>
      </w:r>
      <w:r w:rsidR="007974E0">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51" w:name="_Toc10818714"/>
      <w:bookmarkStart w:id="52" w:name="_Toc20409124"/>
      <w:bookmarkStart w:id="53" w:name="_Toc51238379"/>
      <w:r>
        <w:t>5.1.3.1</w:t>
      </w:r>
      <w:r>
        <w:tab/>
        <w:t>Tail biting convolutional coding</w:t>
      </w:r>
      <w:bookmarkEnd w:id="51"/>
      <w:bookmarkEnd w:id="52"/>
      <w:bookmarkEnd w:id="53"/>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7974E0">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7974E0">
        <w:rPr>
          <w:position w:val="-12"/>
        </w:rPr>
        <w:pict>
          <v:shape id="_x0000_i1085" type="#_x0000_t75" style="width:51.05pt;height:16.75pt">
            <v:imagedata r:id="rId68" o:title=""/>
          </v:shape>
        </w:pict>
      </w:r>
    </w:p>
    <w:p w:rsidR="009F7A98" w:rsidRDefault="00507D6E">
      <w:pPr>
        <w:pStyle w:val="TH"/>
      </w:pPr>
      <w:r>
        <w:pict>
          <v:shape id="_x0000_i1086" type="#_x0000_t75" style="width:481.4pt;height:106.35pt">
            <v:imagedata r:id="rId69" o:title=""/>
          </v:shape>
        </w:pict>
      </w:r>
    </w:p>
    <w:p w:rsidR="009F7A98" w:rsidRDefault="009F7A98">
      <w:pPr>
        <w:pStyle w:val="TF"/>
      </w:pPr>
      <w:bookmarkStart w:id="54" w:name="_Ref443560933"/>
      <w:r>
        <w:t xml:space="preserve">Figure </w:t>
      </w:r>
      <w:bookmarkEnd w:id="54"/>
      <w:r>
        <w:t>5.1.3-1: Rate 1/3 ta</w:t>
      </w:r>
      <w:r w:rsidR="00422414">
        <w:t>il biting convolutional encoder</w:t>
      </w:r>
    </w:p>
    <w:p w:rsidR="009F7A98" w:rsidRDefault="009F7A98">
      <w:r>
        <w:lastRenderedPageBreak/>
        <w:t>The encoder output streams</w:t>
      </w:r>
      <w:r w:rsidR="007974E0">
        <w:rPr>
          <w:position w:val="-12"/>
        </w:rPr>
        <w:pict>
          <v:shape id="_x0000_i1087" type="#_x0000_t75" style="width:19.25pt;height:19.25pt">
            <v:imagedata r:id="rId70" o:title=""/>
          </v:shape>
        </w:pict>
      </w:r>
      <w:r>
        <w:t xml:space="preserve">, </w:t>
      </w:r>
      <w:r w:rsidR="007974E0">
        <w:rPr>
          <w:position w:val="-12"/>
        </w:rPr>
        <w:pict>
          <v:shape id="_x0000_i1088" type="#_x0000_t75" style="width:18.4pt;height:19.25pt">
            <v:imagedata r:id="rId71" o:title=""/>
          </v:shape>
        </w:pict>
      </w:r>
      <w:r>
        <w:t xml:space="preserve"> and </w:t>
      </w:r>
      <w:r w:rsidR="007974E0">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55" w:name="_Toc10818715"/>
      <w:bookmarkStart w:id="56" w:name="_Toc20409125"/>
      <w:bookmarkStart w:id="57" w:name="_Toc51238380"/>
      <w:r>
        <w:t>5.1.3.2</w:t>
      </w:r>
      <w:r>
        <w:tab/>
        <w:t>Turbo coding</w:t>
      </w:r>
      <w:bookmarkEnd w:id="55"/>
      <w:bookmarkEnd w:id="56"/>
      <w:bookmarkEnd w:id="57"/>
    </w:p>
    <w:p w:rsidR="009F7A98" w:rsidRDefault="009F7A98">
      <w:pPr>
        <w:pStyle w:val="Heading5"/>
      </w:pPr>
      <w:bookmarkStart w:id="58" w:name="_Ref461261601"/>
      <w:bookmarkStart w:id="59" w:name="_Toc10818716"/>
      <w:bookmarkStart w:id="60" w:name="_Toc20409126"/>
      <w:bookmarkStart w:id="61" w:name="_Toc51238381"/>
      <w:r>
        <w:t>5.1.3.2.1</w:t>
      </w:r>
      <w:r>
        <w:tab/>
        <w:t>Turbo encoder</w:t>
      </w:r>
      <w:bookmarkEnd w:id="58"/>
      <w:bookmarkEnd w:id="59"/>
      <w:bookmarkEnd w:id="60"/>
      <w:bookmarkEnd w:id="61"/>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7974E0">
        <w:rPr>
          <w:position w:val="-12"/>
        </w:rPr>
        <w:pict>
          <v:shape id="_x0000_i1090" type="#_x0000_t75" style="width:40.2pt;height:19.25pt">
            <v:imagedata r:id="rId74" o:title=""/>
          </v:shape>
        </w:pict>
      </w:r>
    </w:p>
    <w:p w:rsidR="009F7A98" w:rsidRDefault="00952F85" w:rsidP="00952F85">
      <w:pPr>
        <w:pStyle w:val="EQ"/>
      </w:pPr>
      <w:r>
        <w:tab/>
      </w:r>
      <w:r w:rsidR="007974E0">
        <w:rPr>
          <w:position w:val="-12"/>
        </w:rPr>
        <w:pict>
          <v:shape id="_x0000_i1091" type="#_x0000_t75" style="width:39.35pt;height:19.25pt">
            <v:imagedata r:id="rId75" o:title=""/>
          </v:shape>
        </w:pict>
      </w:r>
    </w:p>
    <w:p w:rsidR="009F7A98" w:rsidRDefault="00952F85" w:rsidP="00952F85">
      <w:pPr>
        <w:pStyle w:val="EQ"/>
      </w:pPr>
      <w:r>
        <w:tab/>
      </w:r>
      <w:r w:rsidR="007974E0">
        <w:rPr>
          <w:position w:val="-12"/>
        </w:rPr>
        <w:pict>
          <v:shape id="_x0000_i1092" type="#_x0000_t75" style="width:40.2pt;height:19.25pt">
            <v:imagedata r:id="rId76" o:title=""/>
          </v:shape>
        </w:pict>
      </w:r>
    </w:p>
    <w:p w:rsidR="009F7A98" w:rsidRDefault="009F7A98">
      <w:r>
        <w:t xml:space="preserve">for </w:t>
      </w:r>
      <w:r w:rsidR="007974E0">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7974E0">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7974E0">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7974E0">
        <w:rPr>
          <w:position w:val="-10"/>
        </w:rPr>
        <w:pict>
          <v:shape id="_x0000_i1096" type="#_x0000_t75" style="width:85.4pt;height:15.05pt">
            <v:imagedata r:id="rId63" o:title=""/>
          </v:shape>
        </w:pict>
      </w:r>
      <w:r>
        <w:t xml:space="preserve">, and the bits output from the first and second 8-state constituent encoders are denoted by </w:t>
      </w:r>
      <w:r w:rsidR="007974E0">
        <w:rPr>
          <w:position w:val="-10"/>
        </w:rPr>
        <w:pict>
          <v:shape id="_x0000_i1097" type="#_x0000_t75" style="width:87.05pt;height:15.05pt">
            <v:imagedata r:id="rId80" o:title=""/>
          </v:shape>
        </w:pict>
      </w:r>
      <w:r>
        <w:t>and</w:t>
      </w:r>
      <w:r w:rsidR="007974E0">
        <w:rPr>
          <w:position w:val="-10"/>
        </w:rPr>
        <w:pict>
          <v:shape id="_x0000_i1098" type="#_x0000_t75" style="width:87.05pt;height:15.05pt">
            <v:imagedata r:id="rId81" o:title=""/>
          </v:shape>
        </w:pict>
      </w:r>
      <w:r>
        <w:t>, respectively. The bits output from the turbo code internal interleaver are denoted by</w:t>
      </w:r>
      <w:r w:rsidR="007974E0">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507D6E">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62" w:name="_Toc10818717"/>
      <w:bookmarkStart w:id="63" w:name="_Toc20409127"/>
      <w:bookmarkStart w:id="64" w:name="_Toc51238382"/>
      <w:r>
        <w:t>5.1.3.2.2</w:t>
      </w:r>
      <w:r>
        <w:tab/>
        <w:t>Trellis termination for turbo encoder</w:t>
      </w:r>
      <w:bookmarkEnd w:id="62"/>
      <w:bookmarkEnd w:id="63"/>
      <w:bookmarkEnd w:id="6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7974E0"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7974E0"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7974E0"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65" w:name="_Toc10818718"/>
      <w:bookmarkStart w:id="66" w:name="_Toc20409128"/>
      <w:bookmarkStart w:id="67" w:name="_Toc51238383"/>
      <w:r>
        <w:t>5.1.3.2.3</w:t>
      </w:r>
      <w:r>
        <w:tab/>
        <w:t>Turbo code internal interleaver</w:t>
      </w:r>
      <w:bookmarkEnd w:id="65"/>
      <w:bookmarkEnd w:id="66"/>
      <w:bookmarkEnd w:id="67"/>
    </w:p>
    <w:p w:rsidR="009F7A98" w:rsidRDefault="009F7A98">
      <w:r>
        <w:t>The bits input to the turbo code internal interleaver are denoted by</w:t>
      </w:r>
      <w:r w:rsidR="007974E0">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7974E0">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7974E0">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7974E0">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7974E0">
        <w:rPr>
          <w:position w:val="-10"/>
        </w:rPr>
        <w:pict>
          <v:shape id="_x0000_i1117" type="#_x0000_t75" style="width:117.2pt;height:16.75pt">
            <v:imagedata r:id="rId99" o:title=""/>
          </v:shape>
        </w:pict>
      </w:r>
    </w:p>
    <w:p w:rsidR="009F7A98" w:rsidRDefault="009F7A98">
      <w:r>
        <w:t xml:space="preserve">The parameters </w:t>
      </w:r>
      <w:r w:rsidR="007974E0">
        <w:rPr>
          <w:position w:val="-10"/>
        </w:rPr>
        <w:pict>
          <v:shape id="_x0000_i1118" type="#_x0000_t75" style="width:11.7pt;height:15.05pt">
            <v:imagedata r:id="rId100" o:title=""/>
          </v:shape>
        </w:pict>
      </w:r>
      <w:r>
        <w:t xml:space="preserve"> and </w:t>
      </w:r>
      <w:r w:rsidR="007974E0">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7974E0">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7974E0">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7974E0">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7974E0">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7974E0">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7974E0">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7974E0">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7974E0">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68" w:name="_Toc10818719"/>
      <w:bookmarkStart w:id="69" w:name="_Toc20409129"/>
      <w:bookmarkStart w:id="70" w:name="_Toc51238384"/>
      <w:r>
        <w:lastRenderedPageBreak/>
        <w:t>5.1.4</w:t>
      </w:r>
      <w:r>
        <w:tab/>
        <w:t>Rate matching</w:t>
      </w:r>
      <w:bookmarkEnd w:id="68"/>
      <w:bookmarkEnd w:id="69"/>
      <w:bookmarkEnd w:id="70"/>
    </w:p>
    <w:p w:rsidR="009F7A98" w:rsidRDefault="009F7A98">
      <w:pPr>
        <w:pStyle w:val="Heading4"/>
      </w:pPr>
      <w:bookmarkStart w:id="71" w:name="_Toc10818720"/>
      <w:bookmarkStart w:id="72" w:name="_Toc20409130"/>
      <w:bookmarkStart w:id="73" w:name="_Toc51238385"/>
      <w:r>
        <w:t>5.1.4.1</w:t>
      </w:r>
      <w:r>
        <w:tab/>
        <w:t>Rate matching for turbo coded transport channels</w:t>
      </w:r>
      <w:bookmarkEnd w:id="71"/>
      <w:bookmarkEnd w:id="72"/>
      <w:bookmarkEnd w:id="73"/>
    </w:p>
    <w:p w:rsidR="009F7A98" w:rsidRDefault="009F7A98">
      <w:r>
        <w:t>The rate matching for turbo coded transport channels is defined per coded block and consists of interleaving the three information bit streams</w:t>
      </w:r>
      <w:r w:rsidR="007974E0">
        <w:rPr>
          <w:position w:val="-12"/>
        </w:rPr>
        <w:pict>
          <v:shape id="_x0000_i1128" type="#_x0000_t75" style="width:19.25pt;height:19.25pt">
            <v:imagedata r:id="rId110" o:title=""/>
          </v:shape>
        </w:pict>
      </w:r>
      <w:r>
        <w:t xml:space="preserve">, </w:t>
      </w:r>
      <w:r w:rsidR="007974E0">
        <w:rPr>
          <w:position w:val="-12"/>
        </w:rPr>
        <w:pict>
          <v:shape id="_x0000_i1129" type="#_x0000_t75" style="width:18.4pt;height:19.25pt">
            <v:imagedata r:id="rId111" o:title=""/>
          </v:shape>
        </w:pict>
      </w:r>
      <w:r>
        <w:t xml:space="preserve"> and</w:t>
      </w:r>
      <w:r w:rsidR="007974E0">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DF4FBD">
        <w:t>clause</w:t>
      </w:r>
      <w:r>
        <w:t xml:space="preserve"> 5.1.4.1.2.</w:t>
      </w:r>
      <w:r w:rsidR="00D054B0">
        <w:t xml:space="preserve"> </w:t>
      </w:r>
    </w:p>
    <w:p w:rsidR="009F7A98" w:rsidRDefault="009F7A98">
      <w:pPr>
        <w:jc w:val="center"/>
      </w:pPr>
    </w:p>
    <w:p w:rsidR="009F7A98" w:rsidRDefault="00507D6E">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7974E0">
        <w:rPr>
          <w:position w:val="-12"/>
        </w:rPr>
        <w:pict>
          <v:shape id="_x0000_i1132" type="#_x0000_t75" style="width:19.25pt;height:19.25pt">
            <v:imagedata r:id="rId110" o:title=""/>
          </v:shape>
        </w:pict>
      </w:r>
      <w:r>
        <w:t xml:space="preserve">is interleaved according to the sub-block interleaver defined in </w:t>
      </w:r>
      <w:r w:rsidR="00DF4FBD">
        <w:t>clause</w:t>
      </w:r>
      <w:r>
        <w:t xml:space="preserve"> 5.1.4.1.1 with an output sequence defined as </w:t>
      </w:r>
      <w:r w:rsidR="007974E0">
        <w:rPr>
          <w:position w:val="-16"/>
        </w:rPr>
        <w:pict>
          <v:shape id="_x0000_i1133" type="#_x0000_t75" style="width:96.3pt;height:20.95pt">
            <v:imagedata r:id="rId114" o:title=""/>
          </v:shape>
        </w:pict>
      </w:r>
      <w:r>
        <w:t>and where</w:t>
      </w:r>
      <w:r w:rsidR="007974E0">
        <w:rPr>
          <w:position w:val="-10"/>
        </w:rPr>
        <w:pict>
          <v:shape id="_x0000_i1134" type="#_x0000_t75" style="width:18.4pt;height:15.05pt">
            <v:imagedata r:id="rId115" o:title=""/>
          </v:shape>
        </w:pict>
      </w:r>
      <w:r>
        <w:rPr>
          <w:rFonts w:ascii="Arial" w:hAnsi="Arial" w:cs="Arial"/>
        </w:rPr>
        <w:t xml:space="preserve"> </w:t>
      </w:r>
      <w:r>
        <w:t xml:space="preserve">is defined in </w:t>
      </w:r>
      <w:r w:rsidR="00DF4FBD">
        <w:t>clause</w:t>
      </w:r>
      <w:r>
        <w:t xml:space="preserve"> 5.1.4.1.1.</w:t>
      </w:r>
    </w:p>
    <w:p w:rsidR="009F7A98" w:rsidRDefault="009F7A98">
      <w:pPr>
        <w:rPr>
          <w:lang w:val="en-US"/>
        </w:rPr>
      </w:pPr>
      <w:r>
        <w:t xml:space="preserve">The bit stream </w:t>
      </w:r>
      <w:r w:rsidR="007974E0">
        <w:rPr>
          <w:position w:val="-12"/>
        </w:rPr>
        <w:pict>
          <v:shape id="_x0000_i1135" type="#_x0000_t75" style="width:18.4pt;height:19.25pt">
            <v:imagedata r:id="rId111" o:title=""/>
          </v:shape>
        </w:pict>
      </w:r>
      <w:r>
        <w:t xml:space="preserve"> is interleaved according to the sub-block interleaver defined in </w:t>
      </w:r>
      <w:r w:rsidR="00DF4FBD">
        <w:t>clause</w:t>
      </w:r>
      <w:r>
        <w:t xml:space="preserve"> 5.1.4.1.1 with an output sequence defined as</w:t>
      </w:r>
      <w:r w:rsidR="007974E0">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7974E0">
        <w:rPr>
          <w:position w:val="-12"/>
        </w:rPr>
        <w:pict>
          <v:shape id="_x0000_i1137" type="#_x0000_t75" style="width:19.25pt;height:19.25pt">
            <v:imagedata r:id="rId112" o:title=""/>
          </v:shape>
        </w:pict>
      </w:r>
      <w:r>
        <w:t xml:space="preserve"> is interleaved according to the sub-block interleaver defined in </w:t>
      </w:r>
      <w:r w:rsidR="00DF4FBD">
        <w:t>clause</w:t>
      </w:r>
      <w:r>
        <w:t xml:space="preserve"> 5.1.4.1.1 with an output sequence defined as</w:t>
      </w:r>
      <w:r w:rsidR="007974E0">
        <w:rPr>
          <w:position w:val="-16"/>
        </w:rPr>
        <w:pict>
          <v:shape id="_x0000_i1138" type="#_x0000_t75" style="width:96.3pt;height:20.95pt">
            <v:imagedata r:id="rId117" o:title=""/>
          </v:shape>
        </w:pict>
      </w:r>
      <w:r>
        <w:t>.</w:t>
      </w:r>
    </w:p>
    <w:p w:rsidR="009F7A98" w:rsidRDefault="009F7A98">
      <w:r>
        <w:t xml:space="preserve">The sequence of bits </w:t>
      </w:r>
      <w:r w:rsidR="007974E0">
        <w:rPr>
          <w:position w:val="-10"/>
        </w:rPr>
        <w:pict>
          <v:shape id="_x0000_i1139" type="#_x0000_t75" style="width:11.7pt;height:15.05pt">
            <v:imagedata r:id="rId118" o:title=""/>
          </v:shape>
        </w:pict>
      </w:r>
      <w:r>
        <w:t xml:space="preserve"> for transmission is generated according to </w:t>
      </w:r>
      <w:r w:rsidR="00DF4FBD">
        <w:t>clause</w:t>
      </w:r>
      <w:r>
        <w:t xml:space="preserve"> 5.1.4.1.2.</w:t>
      </w:r>
    </w:p>
    <w:p w:rsidR="009F7A98" w:rsidRDefault="009F7A98">
      <w:pPr>
        <w:pStyle w:val="Heading5"/>
      </w:pPr>
      <w:bookmarkStart w:id="74" w:name="_Toc10818721"/>
      <w:bookmarkStart w:id="75" w:name="_Toc20409131"/>
      <w:bookmarkStart w:id="76" w:name="_Toc51238386"/>
      <w:r>
        <w:t>5.1.4.1.1</w:t>
      </w:r>
      <w:r>
        <w:tab/>
        <w:t>Sub-block interleaver</w:t>
      </w:r>
      <w:bookmarkEnd w:id="74"/>
      <w:bookmarkEnd w:id="75"/>
      <w:bookmarkEnd w:id="76"/>
    </w:p>
    <w:p w:rsidR="009F7A98" w:rsidRDefault="009F7A98">
      <w:r>
        <w:t xml:space="preserve">The bits input to the block interleaver are denoted by </w:t>
      </w:r>
      <w:r w:rsidR="007974E0">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7974E0">
        <w:rPr>
          <w:position w:val="-10"/>
        </w:rPr>
        <w:pict>
          <v:shape id="_x0000_i1141" type="#_x0000_t75" style="width:58.6pt;height:16.75pt">
            <v:imagedata r:id="rId120" o:title=""/>
          </v:shape>
        </w:pict>
      </w:r>
      <w:r>
        <w:t>to be the number of columns of the matrix. The columns of the matrix are numbered 0, 1, 2,…,</w:t>
      </w:r>
      <w:r w:rsidR="007974E0">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7974E0">
        <w:rPr>
          <w:position w:val="-10"/>
        </w:rPr>
        <w:pict>
          <v:shape id="_x0000_i1143" type="#_x0000_t75" style="width:36pt;height:16.75pt">
            <v:imagedata r:id="rId122" o:title=""/>
          </v:shape>
        </w:pict>
      </w:r>
      <w:r>
        <w:t xml:space="preserve">, by finding minimum integer </w:t>
      </w:r>
      <w:r w:rsidR="007974E0">
        <w:rPr>
          <w:position w:val="-12"/>
        </w:rPr>
        <w:pict>
          <v:shape id="_x0000_i1144" type="#_x0000_t75" style="width:37.65pt;height:19.25pt">
            <v:imagedata r:id="rId123" o:title=""/>
          </v:shape>
        </w:pict>
      </w:r>
      <w:r>
        <w:rPr>
          <w:i/>
        </w:rPr>
        <w:t xml:space="preserve"> </w:t>
      </w:r>
      <w:r>
        <w:t>such that:</w:t>
      </w:r>
    </w:p>
    <w:p w:rsidR="009F7A98" w:rsidRDefault="007974E0">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7974E0">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7974E0">
        <w:rPr>
          <w:i/>
          <w:position w:val="-10"/>
        </w:rPr>
        <w:pict>
          <v:shape id="_x0000_i1147" type="#_x0000_t75" style="width:100.45pt;height:16.75pt">
            <v:imagedata r:id="rId126" o:title=""/>
          </v:shape>
        </w:pict>
      </w:r>
      <w:r>
        <w:t xml:space="preserve">, then </w:t>
      </w:r>
      <w:r w:rsidR="007974E0">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7974E0">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7974E0">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7974E0">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7974E0">
        <w:rPr>
          <w:position w:val="-12"/>
        </w:rPr>
        <w:pict>
          <v:shape id="_x0000_i1152" type="#_x0000_t75" style="width:19.25pt;height:19.25pt">
            <v:imagedata r:id="rId131" o:title=""/>
          </v:shape>
        </w:pict>
      </w:r>
      <w:r>
        <w:t>and</w:t>
      </w:r>
      <w:r w:rsidR="007974E0">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7974E0">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7974E0">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7974E0">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7974E0">
        <w:rPr>
          <w:i/>
          <w:position w:val="-10"/>
        </w:rPr>
        <w:pict>
          <v:shape id="_x0000_i1157" type="#_x0000_t75" style="width:82.9pt;height:16.75pt">
            <v:imagedata r:id="rId136" o:title=""/>
          </v:shape>
        </w:pict>
      </w:r>
      <w:r>
        <w:t>matrix. The bits after sub-block interleaving are denoted by</w:t>
      </w:r>
      <w:r w:rsidR="007974E0">
        <w:rPr>
          <w:position w:val="-16"/>
        </w:rPr>
        <w:pict>
          <v:shape id="_x0000_i1158" type="#_x0000_t75" style="width:91.25pt;height:20.95pt">
            <v:imagedata r:id="rId137" o:title=""/>
          </v:shape>
        </w:pict>
      </w:r>
      <w:r>
        <w:rPr>
          <w:rFonts w:eastAsia="MS PMincho"/>
        </w:rPr>
        <w:t xml:space="preserve">, where </w:t>
      </w:r>
      <w:r w:rsidR="007974E0">
        <w:rPr>
          <w:rFonts w:eastAsia="MS PMincho"/>
          <w:position w:val="-12"/>
        </w:rPr>
        <w:pict>
          <v:shape id="_x0000_i1159" type="#_x0000_t75" style="width:16.75pt;height:19.25pt">
            <v:imagedata r:id="rId138" o:title=""/>
          </v:shape>
        </w:pict>
      </w:r>
      <w:r>
        <w:rPr>
          <w:rFonts w:eastAsia="MS PMincho"/>
        </w:rPr>
        <w:t xml:space="preserve"> corresponds to</w:t>
      </w:r>
      <w:r w:rsidR="007974E0">
        <w:rPr>
          <w:rFonts w:eastAsia="MS PMincho"/>
          <w:position w:val="-14"/>
        </w:rPr>
        <w:pict>
          <v:shape id="_x0000_i1160" type="#_x0000_t75" style="width:22.6pt;height:16.75pt">
            <v:imagedata r:id="rId139" o:title=""/>
          </v:shape>
        </w:pict>
      </w:r>
      <w:r>
        <w:rPr>
          <w:rFonts w:eastAsia="MS PMincho"/>
        </w:rPr>
        <w:t>,</w:t>
      </w:r>
      <w:r w:rsidR="007974E0">
        <w:rPr>
          <w:rFonts w:eastAsia="MS PMincho"/>
          <w:position w:val="-12"/>
        </w:rPr>
        <w:pict>
          <v:shape id="_x0000_i1161" type="#_x0000_t75" style="width:16.75pt;height:19.25pt">
            <v:imagedata r:id="rId140" o:title=""/>
          </v:shape>
        </w:pict>
      </w:r>
      <w:r>
        <w:rPr>
          <w:rFonts w:eastAsia="MS PMincho"/>
        </w:rPr>
        <w:t xml:space="preserve"> to</w:t>
      </w:r>
      <w:r w:rsidR="007974E0">
        <w:rPr>
          <w:rFonts w:eastAsia="MS PMincho"/>
          <w:position w:val="-18"/>
        </w:rPr>
        <w:pict>
          <v:shape id="_x0000_i1162" type="#_x0000_t75" style="width:55.25pt;height:19.25pt">
            <v:imagedata r:id="rId141" o:title=""/>
          </v:shape>
        </w:pict>
      </w:r>
      <w:r>
        <w:rPr>
          <w:rFonts w:eastAsia="MS PMincho"/>
        </w:rPr>
        <w:t>… and</w:t>
      </w:r>
      <w:r w:rsidR="007974E0">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7974E0">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7974E0">
        <w:rPr>
          <w:position w:val="-16"/>
        </w:rPr>
        <w:pict>
          <v:shape id="_x0000_i1165" type="#_x0000_t75" style="width:96.3pt;height:20.95pt">
            <v:imagedata r:id="rId144" o:title=""/>
          </v:shape>
        </w:pict>
      </w:r>
      <w:r>
        <w:rPr>
          <w:rFonts w:eastAsia="MS PMincho"/>
        </w:rPr>
        <w:t xml:space="preserve">, where </w:t>
      </w:r>
      <w:r w:rsidR="007974E0">
        <w:rPr>
          <w:rFonts w:eastAsia="MS PMincho"/>
          <w:position w:val="-14"/>
        </w:rPr>
        <w:pict>
          <v:shape id="_x0000_i1166" type="#_x0000_t75" style="width:49.4pt;height:19.25pt">
            <v:imagedata r:id="rId145" o:title=""/>
          </v:shape>
        </w:pict>
      </w:r>
      <w:r>
        <w:t xml:space="preserve"> and where</w:t>
      </w:r>
    </w:p>
    <w:p w:rsidR="009F7A98" w:rsidRDefault="007974E0">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77" w:name="_Ref453093923"/>
      <w:r>
        <w:t xml:space="preserve">Table </w:t>
      </w:r>
      <w:bookmarkEnd w:id="77"/>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7974E0">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7974E0">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78" w:name="_Toc10818722"/>
      <w:bookmarkStart w:id="79" w:name="_Toc20409132"/>
      <w:bookmarkStart w:id="80" w:name="_Toc51238387"/>
      <w:r>
        <w:t>5.1.4.1.2</w:t>
      </w:r>
      <w:r>
        <w:tab/>
        <w:t>Bit collection, selection and transmission</w:t>
      </w:r>
      <w:bookmarkEnd w:id="78"/>
      <w:bookmarkEnd w:id="79"/>
      <w:bookmarkEnd w:id="80"/>
    </w:p>
    <w:p w:rsidR="009F7A98" w:rsidRDefault="009F7A98">
      <w:r>
        <w:t xml:space="preserve">The circular buffer of length </w:t>
      </w:r>
      <w:r w:rsidR="007974E0">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7974E0"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7974E0"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7974E0"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DF4FBD">
        <w:t>clause</w:t>
      </w:r>
      <w:r>
        <w:t xml:space="preserve"> 5.1.2:</w:t>
      </w:r>
    </w:p>
    <w:p w:rsidR="00937CB1" w:rsidRDefault="00D819B8" w:rsidP="00D819B8">
      <w:pPr>
        <w:pStyle w:val="B1"/>
      </w:pPr>
      <w:r>
        <w:lastRenderedPageBreak/>
        <w:t xml:space="preserve">- </w:t>
      </w:r>
      <w:r w:rsidR="007974E0">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7974E0">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7974E0">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7974E0">
        <w:rPr>
          <w:position w:val="-6"/>
        </w:rPr>
        <w:pict>
          <v:shape id="_x0000_i1180" type="#_x0000_t75" style="width:10.9pt;height:10.9pt">
            <v:imagedata r:id="rId157" o:title=""/>
          </v:shape>
        </w:pict>
      </w:r>
      <w:r w:rsidR="00007237">
        <w:t xml:space="preserve"> is 1 for subframe duration, 0.5 for slot duration and </w:t>
      </w:r>
      <w:r w:rsidR="007974E0">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61851922"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61851923"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61851924"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DF4FBD">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81" w:name="OLE_LINK1"/>
      <w:bookmarkStart w:id="82" w:name="OLE_LINK2"/>
      <w:r>
        <w:rPr>
          <w:i/>
        </w:rPr>
        <w:t>rv</w:t>
      </w:r>
      <w:r>
        <w:rPr>
          <w:i/>
          <w:vertAlign w:val="subscript"/>
        </w:rPr>
        <w:t>idx</w:t>
      </w:r>
      <w:r>
        <w:t xml:space="preserve"> </w:t>
      </w:r>
      <w:bookmarkEnd w:id="81"/>
      <w:bookmarkEnd w:id="82"/>
      <w:r>
        <w:t>the redundancy version number for this transmission (</w:t>
      </w:r>
      <w:r>
        <w:rPr>
          <w:i/>
        </w:rPr>
        <w:t>rv</w:t>
      </w:r>
      <w:r>
        <w:rPr>
          <w:i/>
          <w:vertAlign w:val="subscript"/>
        </w:rPr>
        <w:t>idx</w:t>
      </w:r>
      <w:r>
        <w:rPr>
          <w:i/>
        </w:rPr>
        <w:t xml:space="preserve"> </w:t>
      </w:r>
      <w:r>
        <w:t xml:space="preserve">= 0, 1, 2 or 3), the rate matching output bit sequence is </w:t>
      </w:r>
      <w:r w:rsidR="007974E0">
        <w:rPr>
          <w:position w:val="-10"/>
        </w:rPr>
        <w:pict>
          <v:shape id="_x0000_i1185" type="#_x0000_t75" style="width:11.7pt;height:15.05pt">
            <v:imagedata r:id="rId162" o:title=""/>
          </v:shape>
        </w:pict>
      </w:r>
      <w:r>
        <w:t xml:space="preserve">, </w:t>
      </w:r>
      <w:r>
        <w:rPr>
          <w:i/>
        </w:rPr>
        <w:t>k</w:t>
      </w:r>
      <w:r>
        <w:t xml:space="preserve"> = 0,1,..., </w:t>
      </w:r>
      <w:r w:rsidR="007974E0">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7974E0">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7974E0">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DF4FBD">
        <w:t>clause</w:t>
      </w:r>
      <w:r>
        <w:t xml:space="preserve"> 5.1.2.</w:t>
      </w:r>
    </w:p>
    <w:p w:rsidR="009F7A98" w:rsidRDefault="009F7A98">
      <w:r>
        <w:t xml:space="preserve">if </w:t>
      </w:r>
      <w:r w:rsidR="007974E0">
        <w:rPr>
          <w:position w:val="-10"/>
        </w:rPr>
        <w:pict>
          <v:shape id="_x0000_i1189" type="#_x0000_t75" style="width:52.75pt;height:13.4pt">
            <v:imagedata r:id="rId166" o:title=""/>
          </v:shape>
        </w:pict>
      </w:r>
    </w:p>
    <w:p w:rsidR="009F7A98" w:rsidRDefault="009F7A98" w:rsidP="00B423F0">
      <w:pPr>
        <w:pStyle w:val="B1"/>
      </w:pPr>
      <w:r>
        <w:t>set</w:t>
      </w:r>
      <w:r w:rsidR="007974E0">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7974E0">
        <w:rPr>
          <w:position w:val="-10"/>
        </w:rPr>
        <w:pict>
          <v:shape id="_x0000_i1191" type="#_x0000_t75" style="width:90.4pt;height:15.05pt">
            <v:imagedata r:id="rId168" o:title=""/>
          </v:shape>
        </w:pict>
      </w:r>
    </w:p>
    <w:p w:rsidR="009F7A98" w:rsidRDefault="009F7A98">
      <w:r>
        <w:t>end if</w:t>
      </w:r>
    </w:p>
    <w:p w:rsidR="009F7A98" w:rsidRDefault="009F7A98">
      <w:r>
        <w:t>Set</w:t>
      </w:r>
      <w:r w:rsidR="007974E0">
        <w:rPr>
          <w:position w:val="-32"/>
        </w:rPr>
        <w:pict>
          <v:shape id="_x0000_i1192" type="#_x0000_t75" style="width:169.1pt;height:37.65pt">
            <v:imagedata r:id="rId169" o:title=""/>
          </v:shape>
        </w:pict>
      </w:r>
      <w:r>
        <w:t xml:space="preserve">, where </w:t>
      </w:r>
      <w:r w:rsidR="007974E0">
        <w:rPr>
          <w:position w:val="-10"/>
        </w:rPr>
        <w:pict>
          <v:shape id="_x0000_i1193" type="#_x0000_t75" style="width:36pt;height:16.75pt">
            <v:imagedata r:id="rId170" o:title=""/>
          </v:shape>
        </w:pict>
      </w:r>
      <w:r>
        <w:t xml:space="preserve"> is the number of rows defined in </w:t>
      </w:r>
      <w:r w:rsidR="00DF4FBD">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7974E0">
        <w:rPr>
          <w:position w:val="-14"/>
        </w:rPr>
        <w:pict>
          <v:shape id="_x0000_i1194" type="#_x0000_t75" style="width:106.35pt;height:16.75pt">
            <v:imagedata r:id="rId171" o:title=""/>
          </v:shape>
        </w:pict>
      </w:r>
    </w:p>
    <w:p w:rsidR="009F7A98" w:rsidRDefault="007974E0"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83" w:name="_Toc10818723"/>
      <w:bookmarkStart w:id="84" w:name="_Toc20409133"/>
      <w:bookmarkStart w:id="85" w:name="_Toc51238388"/>
      <w:r>
        <w:t>5.1.4.2</w:t>
      </w:r>
      <w:r>
        <w:tab/>
        <w:t>Rate matching for convolutionally coded transport channels and control information</w:t>
      </w:r>
      <w:bookmarkEnd w:id="83"/>
      <w:bookmarkEnd w:id="84"/>
      <w:bookmarkEnd w:id="85"/>
    </w:p>
    <w:p w:rsidR="009F7A98" w:rsidRDefault="009F7A98">
      <w:r>
        <w:t xml:space="preserve">The rate matching for convolutionally coded transport channels and control information consists of interleaving the three bit streams, </w:t>
      </w:r>
      <w:r w:rsidR="007974E0">
        <w:rPr>
          <w:position w:val="-12"/>
        </w:rPr>
        <w:pict>
          <v:shape id="_x0000_i1196" type="#_x0000_t75" style="width:19.25pt;height:19.25pt">
            <v:imagedata r:id="rId110" o:title=""/>
          </v:shape>
        </w:pict>
      </w:r>
      <w:r>
        <w:t xml:space="preserve">, </w:t>
      </w:r>
      <w:r w:rsidR="007974E0">
        <w:rPr>
          <w:position w:val="-12"/>
        </w:rPr>
        <w:pict>
          <v:shape id="_x0000_i1197" type="#_x0000_t75" style="width:18.4pt;height:19.25pt">
            <v:imagedata r:id="rId111" o:title=""/>
          </v:shape>
        </w:pict>
      </w:r>
      <w:r>
        <w:t xml:space="preserve"> and </w:t>
      </w:r>
      <w:r w:rsidR="007974E0">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DF4FBD">
        <w:t>clause</w:t>
      </w:r>
      <w:r>
        <w:t xml:space="preserve"> 5.1.4.2.2.</w:t>
      </w:r>
    </w:p>
    <w:p w:rsidR="00B423F0" w:rsidRDefault="00B423F0"/>
    <w:p w:rsidR="009F7A98" w:rsidRDefault="00507D6E" w:rsidP="00B423F0">
      <w:pPr>
        <w:pStyle w:val="TH"/>
      </w:pPr>
      <w:r>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7974E0">
        <w:rPr>
          <w:position w:val="-12"/>
        </w:rPr>
        <w:pict>
          <v:shape id="_x0000_i1200" type="#_x0000_t75" style="width:19.25pt;height:19.25pt">
            <v:imagedata r:id="rId110" o:title=""/>
          </v:shape>
        </w:pict>
      </w:r>
      <w:r>
        <w:t xml:space="preserve"> is interleaved according to the sub-block interleaver defined in </w:t>
      </w:r>
      <w:r w:rsidR="00DF4FBD">
        <w:t>clause</w:t>
      </w:r>
      <w:r>
        <w:t xml:space="preserve"> 5.1.4.2.1 with an output sequence defined as </w:t>
      </w:r>
      <w:r w:rsidR="007974E0">
        <w:rPr>
          <w:position w:val="-16"/>
        </w:rPr>
        <w:pict>
          <v:shape id="_x0000_i1201" type="#_x0000_t75" style="width:96.3pt;height:20.95pt">
            <v:imagedata r:id="rId114" o:title=""/>
          </v:shape>
        </w:pict>
      </w:r>
      <w:r>
        <w:t xml:space="preserve"> and where </w:t>
      </w:r>
      <w:r w:rsidR="007974E0">
        <w:rPr>
          <w:position w:val="-10"/>
        </w:rPr>
        <w:pict>
          <v:shape id="_x0000_i1202" type="#_x0000_t75" style="width:18.4pt;height:15.05pt">
            <v:imagedata r:id="rId115" o:title=""/>
          </v:shape>
        </w:pict>
      </w:r>
      <w:r>
        <w:rPr>
          <w:rFonts w:ascii="Arial" w:hAnsi="Arial" w:cs="Arial"/>
          <w:i/>
        </w:rPr>
        <w:t xml:space="preserve"> </w:t>
      </w:r>
      <w:r>
        <w:t xml:space="preserve">is defined in </w:t>
      </w:r>
      <w:r w:rsidR="00DF4FBD">
        <w:t>clause</w:t>
      </w:r>
      <w:r>
        <w:t xml:space="preserve"> 5.1.4.2.1.</w:t>
      </w:r>
    </w:p>
    <w:p w:rsidR="009F7A98" w:rsidRDefault="009F7A98">
      <w:pPr>
        <w:rPr>
          <w:lang w:val="en-US"/>
        </w:rPr>
      </w:pPr>
      <w:r>
        <w:t xml:space="preserve">The bit stream </w:t>
      </w:r>
      <w:r w:rsidR="007974E0">
        <w:rPr>
          <w:position w:val="-12"/>
        </w:rPr>
        <w:pict>
          <v:shape id="_x0000_i1203" type="#_x0000_t75" style="width:18.4pt;height:19.25pt">
            <v:imagedata r:id="rId111" o:title=""/>
          </v:shape>
        </w:pict>
      </w:r>
      <w:r>
        <w:t xml:space="preserve"> is interleaved according to the sub-block interleaver defined in </w:t>
      </w:r>
      <w:r w:rsidR="00DF4FBD">
        <w:t>clause</w:t>
      </w:r>
      <w:r>
        <w:t xml:space="preserve"> 5.1.4.2.1 with an output sequence defined as</w:t>
      </w:r>
      <w:r w:rsidR="007974E0">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7974E0">
        <w:rPr>
          <w:position w:val="-12"/>
        </w:rPr>
        <w:pict>
          <v:shape id="_x0000_i1205" type="#_x0000_t75" style="width:19.25pt;height:19.25pt">
            <v:imagedata r:id="rId112" o:title=""/>
          </v:shape>
        </w:pict>
      </w:r>
      <w:r>
        <w:t xml:space="preserve"> is interleaved according to the sub-block interleaver defined in </w:t>
      </w:r>
      <w:r w:rsidR="00DF4FBD">
        <w:t>clause</w:t>
      </w:r>
      <w:r>
        <w:t xml:space="preserve"> 5.1.4.2.1 with an output sequence defined as</w:t>
      </w:r>
      <w:r w:rsidR="007974E0">
        <w:rPr>
          <w:position w:val="-16"/>
        </w:rPr>
        <w:pict>
          <v:shape id="_x0000_i1206" type="#_x0000_t75" style="width:96.3pt;height:20.95pt">
            <v:imagedata r:id="rId117" o:title=""/>
          </v:shape>
        </w:pict>
      </w:r>
      <w:r>
        <w:t>.</w:t>
      </w:r>
    </w:p>
    <w:p w:rsidR="009F7A98" w:rsidRDefault="009F7A98">
      <w:r>
        <w:t xml:space="preserve">The sequence of bits </w:t>
      </w:r>
      <w:r w:rsidR="007974E0">
        <w:rPr>
          <w:position w:val="-10"/>
        </w:rPr>
        <w:pict>
          <v:shape id="_x0000_i1207" type="#_x0000_t75" style="width:11.7pt;height:15.05pt">
            <v:imagedata r:id="rId118" o:title=""/>
          </v:shape>
        </w:pict>
      </w:r>
      <w:r>
        <w:t xml:space="preserve"> for transmission is generated according to </w:t>
      </w:r>
      <w:r w:rsidR="00DF4FBD">
        <w:t>clause</w:t>
      </w:r>
      <w:r>
        <w:t xml:space="preserve"> 5.1.4.2.2.</w:t>
      </w:r>
    </w:p>
    <w:p w:rsidR="009F7A98" w:rsidRDefault="009F7A98">
      <w:pPr>
        <w:pStyle w:val="Heading5"/>
      </w:pPr>
      <w:bookmarkStart w:id="86" w:name="_Toc10818724"/>
      <w:bookmarkStart w:id="87" w:name="_Toc20409134"/>
      <w:bookmarkStart w:id="88" w:name="_Toc51238389"/>
      <w:r>
        <w:t>5.1.4.2.1</w:t>
      </w:r>
      <w:r>
        <w:tab/>
        <w:t>Sub-block interleaver</w:t>
      </w:r>
      <w:bookmarkEnd w:id="86"/>
      <w:bookmarkEnd w:id="87"/>
      <w:bookmarkEnd w:id="88"/>
    </w:p>
    <w:p w:rsidR="009F7A98" w:rsidRDefault="009F7A98">
      <w:r>
        <w:t>The bits input to the block interleaver are denoted by</w:t>
      </w:r>
      <w:r w:rsidR="007974E0">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7974E0">
        <w:rPr>
          <w:position w:val="-10"/>
        </w:rPr>
        <w:pict>
          <v:shape id="_x0000_i1209" type="#_x0000_t75" style="width:58.6pt;height:16.75pt">
            <v:imagedata r:id="rId174" o:title=""/>
          </v:shape>
        </w:pict>
      </w:r>
      <w:r>
        <w:t>to be the number of columns of the matrix. The columns of the matrix are numbered 0, 1, 2,…,</w:t>
      </w:r>
      <w:r w:rsidR="007974E0">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7974E0">
        <w:rPr>
          <w:position w:val="-10"/>
        </w:rPr>
        <w:pict>
          <v:shape id="_x0000_i1211" type="#_x0000_t75" style="width:36pt;height:16.75pt">
            <v:imagedata r:id="rId176" o:title=""/>
          </v:shape>
        </w:pict>
      </w:r>
      <w:r>
        <w:t xml:space="preserve">, by finding minimum integer </w:t>
      </w:r>
      <w:r w:rsidR="007974E0">
        <w:rPr>
          <w:position w:val="-10"/>
        </w:rPr>
        <w:pict>
          <v:shape id="_x0000_i1212" type="#_x0000_t75" style="width:36pt;height:16.75pt">
            <v:imagedata r:id="rId177" o:title=""/>
          </v:shape>
        </w:pict>
      </w:r>
      <w:r>
        <w:rPr>
          <w:i/>
        </w:rPr>
        <w:t xml:space="preserve"> </w:t>
      </w:r>
      <w:r>
        <w:t>such that:</w:t>
      </w:r>
    </w:p>
    <w:p w:rsidR="009F7A98" w:rsidRDefault="007974E0">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7974E0">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7974E0">
        <w:rPr>
          <w:position w:val="-10"/>
        </w:rPr>
        <w:pict>
          <v:shape id="_x0000_i1215" type="#_x0000_t75" style="width:103.8pt;height:16.75pt">
            <v:imagedata r:id="rId180" o:title=""/>
          </v:shape>
        </w:pict>
      </w:r>
      <w:r>
        <w:t>, then</w:t>
      </w:r>
      <w:r w:rsidR="007974E0">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7974E0">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7974E0">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7974E0">
        <w:rPr>
          <w:position w:val="-66"/>
        </w:rPr>
        <w:pict>
          <v:shape id="_x0000_i1219" type="#_x0000_t75" style="width:391.8pt;height:70.35pt">
            <v:imagedata r:id="rId183" o:title=""/>
          </v:shape>
        </w:pict>
      </w:r>
    </w:p>
    <w:p w:rsidR="009F7A98" w:rsidRDefault="009F7A98">
      <w:pPr>
        <w:pStyle w:val="B1"/>
      </w:pPr>
      <w:r>
        <w:t>(4)</w:t>
      </w:r>
      <w:r w:rsidR="00D054B0">
        <w:tab/>
      </w:r>
      <w:r>
        <w:t>Perform the inter-column permutation for the matrix based on the pattern</w:t>
      </w:r>
      <w:r w:rsidR="007974E0">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7974E0">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7974E0">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7974E0">
        <w:rPr>
          <w:i/>
          <w:position w:val="-10"/>
        </w:rPr>
        <w:pict>
          <v:shape id="_x0000_i1223" type="#_x0000_t75" style="width:82.9pt;height:16.75pt">
            <v:imagedata r:id="rId185" o:title=""/>
          </v:shape>
        </w:pict>
      </w:r>
      <w:r>
        <w:t>matrix. The bits after sub-block interleaving are denoted by</w:t>
      </w:r>
      <w:r w:rsidR="007974E0">
        <w:rPr>
          <w:position w:val="-16"/>
        </w:rPr>
        <w:pict>
          <v:shape id="_x0000_i1224" type="#_x0000_t75" style="width:91.25pt;height:20.95pt">
            <v:imagedata r:id="rId137" o:title=""/>
          </v:shape>
        </w:pict>
      </w:r>
      <w:r>
        <w:rPr>
          <w:rFonts w:eastAsia="MS PMincho"/>
        </w:rPr>
        <w:t xml:space="preserve">, where </w:t>
      </w:r>
      <w:r w:rsidR="007974E0">
        <w:rPr>
          <w:rFonts w:eastAsia="MS PMincho"/>
          <w:position w:val="-12"/>
        </w:rPr>
        <w:pict>
          <v:shape id="_x0000_i1225" type="#_x0000_t75" style="width:16.75pt;height:19.25pt">
            <v:imagedata r:id="rId138" o:title=""/>
          </v:shape>
        </w:pict>
      </w:r>
      <w:r>
        <w:rPr>
          <w:rFonts w:eastAsia="MS PMincho"/>
        </w:rPr>
        <w:t xml:space="preserve"> corresponds to</w:t>
      </w:r>
      <w:r w:rsidR="007974E0">
        <w:rPr>
          <w:rFonts w:eastAsia="MS PMincho"/>
          <w:position w:val="-14"/>
        </w:rPr>
        <w:pict>
          <v:shape id="_x0000_i1226" type="#_x0000_t75" style="width:22.6pt;height:16.75pt">
            <v:imagedata r:id="rId187" o:title=""/>
          </v:shape>
        </w:pict>
      </w:r>
      <w:r>
        <w:rPr>
          <w:rFonts w:eastAsia="MS PMincho"/>
        </w:rPr>
        <w:t xml:space="preserve">, </w:t>
      </w:r>
      <w:r w:rsidR="007974E0">
        <w:rPr>
          <w:rFonts w:eastAsia="MS PMincho"/>
          <w:position w:val="-12"/>
        </w:rPr>
        <w:pict>
          <v:shape id="_x0000_i1227" type="#_x0000_t75" style="width:16.75pt;height:19.25pt">
            <v:imagedata r:id="rId140" o:title=""/>
          </v:shape>
        </w:pict>
      </w:r>
      <w:r>
        <w:rPr>
          <w:rFonts w:eastAsia="MS PMincho"/>
        </w:rPr>
        <w:t xml:space="preserve"> to</w:t>
      </w:r>
      <w:r w:rsidR="007974E0">
        <w:rPr>
          <w:rFonts w:eastAsia="MS PMincho"/>
          <w:position w:val="-18"/>
        </w:rPr>
        <w:pict>
          <v:shape id="_x0000_i1228" type="#_x0000_t75" style="width:55.25pt;height:19.25pt">
            <v:imagedata r:id="rId188" o:title=""/>
          </v:shape>
        </w:pict>
      </w:r>
      <w:r>
        <w:rPr>
          <w:rFonts w:eastAsia="MS PMincho"/>
        </w:rPr>
        <w:t xml:space="preserve">… and </w:t>
      </w:r>
      <w:r w:rsidR="007974E0">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7974E0">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7974E0">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89" w:name="_Toc10818725"/>
      <w:bookmarkStart w:id="90" w:name="_Toc20409135"/>
      <w:bookmarkStart w:id="91" w:name="_Toc51238390"/>
      <w:r>
        <w:t>5.1.4.2.2</w:t>
      </w:r>
      <w:r>
        <w:tab/>
        <w:t>Bit collection, selection and transmission</w:t>
      </w:r>
      <w:bookmarkEnd w:id="89"/>
      <w:bookmarkEnd w:id="90"/>
      <w:bookmarkEnd w:id="91"/>
    </w:p>
    <w:p w:rsidR="009F7A98" w:rsidRDefault="009F7A98">
      <w:r>
        <w:t xml:space="preserve">The circular buffer of length </w:t>
      </w:r>
      <w:r w:rsidR="007974E0">
        <w:rPr>
          <w:position w:val="-10"/>
        </w:rPr>
        <w:pict>
          <v:shape id="_x0000_i1232" type="#_x0000_t75" style="width:46.9pt;height:15.05pt">
            <v:imagedata r:id="rId149" o:title=""/>
          </v:shape>
        </w:pict>
      </w:r>
      <w:r>
        <w:t xml:space="preserve"> is generated as follows:</w:t>
      </w:r>
    </w:p>
    <w:p w:rsidR="009F7A98" w:rsidRDefault="007974E0"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7974E0"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7974E0"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7974E0">
        <w:rPr>
          <w:position w:val="-10"/>
        </w:rPr>
        <w:pict>
          <v:shape id="_x0000_i1239" type="#_x0000_t75" style="width:11.7pt;height:15.05pt">
            <v:imagedata r:id="rId162" o:title=""/>
          </v:shape>
        </w:pict>
      </w:r>
      <w:r>
        <w:t xml:space="preserve">, </w:t>
      </w:r>
      <w:r>
        <w:rPr>
          <w:i/>
        </w:rPr>
        <w:t>k</w:t>
      </w:r>
      <w:r>
        <w:t xml:space="preserve"> = 0,1,..., </w:t>
      </w:r>
      <w:r w:rsidR="007974E0">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7974E0">
        <w:rPr>
          <w:position w:val="-14"/>
        </w:rPr>
        <w:pict>
          <v:shape id="_x0000_i1241" type="#_x0000_t75" style="width:91.25pt;height:16.75pt">
            <v:imagedata r:id="rId195" o:title=""/>
          </v:shape>
        </w:pict>
      </w:r>
    </w:p>
    <w:p w:rsidR="009F7A98" w:rsidRDefault="007974E0"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92" w:name="_Toc10818726"/>
      <w:bookmarkStart w:id="93" w:name="_Toc20409136"/>
      <w:bookmarkStart w:id="94" w:name="_Toc51238391"/>
      <w:r>
        <w:t>5.1.5</w:t>
      </w:r>
      <w:r>
        <w:tab/>
        <w:t>Code block concatenation</w:t>
      </w:r>
      <w:bookmarkEnd w:id="92"/>
      <w:bookmarkEnd w:id="93"/>
      <w:bookmarkEnd w:id="94"/>
    </w:p>
    <w:p w:rsidR="009F7A98" w:rsidRDefault="009F7A98">
      <w:r>
        <w:t xml:space="preserve">The input bit sequence for the code block concatenation block are the sequences </w:t>
      </w:r>
      <w:r w:rsidR="007974E0">
        <w:rPr>
          <w:position w:val="-10"/>
        </w:rPr>
        <w:pict>
          <v:shape id="_x0000_i1243" type="#_x0000_t75" style="width:15.05pt;height:15.05pt">
            <v:imagedata r:id="rId197" o:title=""/>
          </v:shape>
        </w:pict>
      </w:r>
      <w:r>
        <w:t xml:space="preserve">, for </w:t>
      </w:r>
      <w:r w:rsidR="007974E0">
        <w:rPr>
          <w:position w:val="-8"/>
        </w:rPr>
        <w:pict>
          <v:shape id="_x0000_i1244" type="#_x0000_t75" style="width:56.95pt;height:13.4pt">
            <v:imagedata r:id="rId198" o:title=""/>
          </v:shape>
        </w:pict>
      </w:r>
      <w:r>
        <w:t xml:space="preserve"> and </w:t>
      </w:r>
      <w:r w:rsidR="007974E0">
        <w:rPr>
          <w:position w:val="-10"/>
        </w:rPr>
        <w:pict>
          <v:shape id="_x0000_i1245" type="#_x0000_t75" style="width:61.1pt;height:15.05pt">
            <v:imagedata r:id="rId199" o:title=""/>
          </v:shape>
        </w:pict>
      </w:r>
      <w:r>
        <w:t xml:space="preserve">. The output bit sequence from the code block concatenation block is the sequence </w:t>
      </w:r>
      <w:r w:rsidR="007974E0">
        <w:rPr>
          <w:position w:val="-10"/>
        </w:rPr>
        <w:pict>
          <v:shape id="_x0000_i1246" type="#_x0000_t75" style="width:13.4pt;height:15.05pt">
            <v:imagedata r:id="rId200" o:title=""/>
          </v:shape>
        </w:pict>
      </w:r>
      <w:r>
        <w:t xml:space="preserve"> for </w:t>
      </w:r>
      <w:r w:rsidR="007974E0">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7974E0">
        <w:rPr>
          <w:position w:val="-6"/>
        </w:rPr>
        <w:pict>
          <v:shape id="_x0000_i1248" type="#_x0000_t75" style="width:24.3pt;height:13.4pt">
            <v:imagedata r:id="rId202" o:title=""/>
          </v:shape>
        </w:pict>
      </w:r>
      <w:r>
        <w:t xml:space="preserve"> and </w:t>
      </w:r>
      <w:r w:rsidR="007974E0">
        <w:rPr>
          <w:position w:val="-6"/>
        </w:rPr>
        <w:pict>
          <v:shape id="_x0000_i1249" type="#_x0000_t75" style="width:24.3pt;height:11.7pt">
            <v:imagedata r:id="rId203" o:title=""/>
          </v:shape>
        </w:pict>
      </w:r>
    </w:p>
    <w:p w:rsidR="009F7A98" w:rsidRDefault="009F7A98">
      <w:pPr>
        <w:rPr>
          <w:i/>
        </w:rPr>
      </w:pPr>
      <w:r>
        <w:t xml:space="preserve">while </w:t>
      </w:r>
      <w:r w:rsidR="007974E0">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7974E0">
        <w:rPr>
          <w:position w:val="-10"/>
        </w:rPr>
        <w:pict>
          <v:shape id="_x0000_i1251" type="#_x0000_t75" style="width:24.3pt;height:13.4pt">
            <v:imagedata r:id="rId205" o:title=""/>
          </v:shape>
        </w:pict>
      </w:r>
    </w:p>
    <w:p w:rsidR="009F7A98" w:rsidRDefault="009F7A98" w:rsidP="00B423F0">
      <w:pPr>
        <w:pStyle w:val="B1"/>
      </w:pPr>
      <w:r>
        <w:t xml:space="preserve">while </w:t>
      </w:r>
      <w:r w:rsidR="007974E0">
        <w:rPr>
          <w:position w:val="-10"/>
        </w:rPr>
        <w:pict>
          <v:shape id="_x0000_i1252" type="#_x0000_t75" style="width:31pt;height:15.05pt">
            <v:imagedata r:id="rId206" o:title=""/>
          </v:shape>
        </w:pict>
      </w:r>
      <w:r>
        <w:t xml:space="preserve"> </w:t>
      </w:r>
    </w:p>
    <w:p w:rsidR="009F7A98" w:rsidRDefault="007974E0" w:rsidP="00B423F0">
      <w:pPr>
        <w:pStyle w:val="B2"/>
      </w:pPr>
      <w:r>
        <w:rPr>
          <w:position w:val="-14"/>
        </w:rPr>
        <w:pict>
          <v:shape id="_x0000_i1253" type="#_x0000_t75" style="width:34.35pt;height:16.75pt">
            <v:imagedata r:id="rId207" o:title=""/>
          </v:shape>
        </w:pict>
      </w:r>
    </w:p>
    <w:p w:rsidR="009F7A98" w:rsidRDefault="007974E0" w:rsidP="00B423F0">
      <w:pPr>
        <w:pStyle w:val="B2"/>
      </w:pPr>
      <w:r>
        <w:rPr>
          <w:position w:val="-6"/>
        </w:rPr>
        <w:pict>
          <v:shape id="_x0000_i1254" type="#_x0000_t75" style="width:37.65pt;height:13.4pt">
            <v:imagedata r:id="rId208" o:title=""/>
          </v:shape>
        </w:pict>
      </w:r>
    </w:p>
    <w:p w:rsidR="009F7A98" w:rsidRDefault="007974E0" w:rsidP="00B423F0">
      <w:pPr>
        <w:pStyle w:val="B2"/>
      </w:pPr>
      <w:r>
        <w:rPr>
          <w:position w:val="-10"/>
        </w:rPr>
        <w:pict>
          <v:shape id="_x0000_i1255" type="#_x0000_t75" style="width:37.65pt;height:13.4pt">
            <v:imagedata r:id="rId209" o:title=""/>
          </v:shape>
        </w:pict>
      </w:r>
    </w:p>
    <w:p w:rsidR="009F7A98" w:rsidRDefault="009F7A98" w:rsidP="00B423F0">
      <w:pPr>
        <w:pStyle w:val="B1"/>
      </w:pPr>
      <w:r>
        <w:lastRenderedPageBreak/>
        <w:t>end while</w:t>
      </w:r>
    </w:p>
    <w:p w:rsidR="009F7A98" w:rsidRDefault="007974E0"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95" w:name="_Toc10818727"/>
      <w:bookmarkStart w:id="96" w:name="_Toc20409137"/>
      <w:bookmarkStart w:id="97" w:name="_Toc51238392"/>
      <w:r>
        <w:t>5.2</w:t>
      </w:r>
      <w:r>
        <w:tab/>
        <w:t>Uplink transport channels and control information</w:t>
      </w:r>
      <w:bookmarkEnd w:id="95"/>
      <w:bookmarkEnd w:id="96"/>
      <w:bookmarkEnd w:id="9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98" w:name="_Toc10818728"/>
      <w:bookmarkStart w:id="99" w:name="_Toc20409138"/>
      <w:bookmarkStart w:id="100" w:name="_Toc51238393"/>
      <w:r>
        <w:t>5.2.1</w:t>
      </w:r>
      <w:r>
        <w:tab/>
        <w:t>Random access channel</w:t>
      </w:r>
      <w:bookmarkEnd w:id="98"/>
      <w:bookmarkEnd w:id="99"/>
      <w:bookmarkEnd w:id="100"/>
    </w:p>
    <w:p w:rsidR="009F7A98" w:rsidRDefault="009F7A98">
      <w:r>
        <w:t xml:space="preserve">The sequence index for the random access channel is received from higher layers and is processed according to [2]. </w:t>
      </w:r>
    </w:p>
    <w:p w:rsidR="009F7A98" w:rsidRDefault="009F7A98">
      <w:pPr>
        <w:pStyle w:val="Heading3"/>
      </w:pPr>
      <w:bookmarkStart w:id="101" w:name="_Toc10818729"/>
      <w:bookmarkStart w:id="102" w:name="_Toc20409139"/>
      <w:bookmarkStart w:id="103" w:name="_Toc51238394"/>
      <w:r>
        <w:t>5.2.2</w:t>
      </w:r>
      <w:r>
        <w:tab/>
        <w:t>Uplink shared channel</w:t>
      </w:r>
      <w:bookmarkEnd w:id="101"/>
      <w:bookmarkEnd w:id="102"/>
      <w:bookmarkEnd w:id="103"/>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104" w:name="OLE_LINK3"/>
      <w:bookmarkStart w:id="105"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104"/>
      <w:bookmarkEnd w:id="105"/>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106" w:name="_Toc10818730"/>
      <w:bookmarkStart w:id="107" w:name="_Toc20409140"/>
      <w:bookmarkStart w:id="108" w:name="_Toc51238395"/>
      <w:r>
        <w:t>5.2.2.1</w:t>
      </w:r>
      <w:r>
        <w:tab/>
        <w:t>Transport block CRC attachment</w:t>
      </w:r>
      <w:bookmarkEnd w:id="106"/>
      <w:bookmarkEnd w:id="107"/>
      <w:bookmarkEnd w:id="108"/>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7974E0">
        <w:rPr>
          <w:position w:val="-10"/>
        </w:rPr>
        <w:pict>
          <v:shape id="_x0000_i1257" type="#_x0000_t75" style="width:88.75pt;height:15.05pt">
            <v:imagedata r:id="rId20" o:title=""/>
          </v:shape>
        </w:pict>
      </w:r>
      <w:r>
        <w:t>, and the parity bits by</w:t>
      </w:r>
      <w:r w:rsidR="007974E0">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UL-SCH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109" w:name="_Toc10818731"/>
      <w:bookmarkStart w:id="110" w:name="_Toc20409141"/>
      <w:bookmarkStart w:id="111" w:name="_Toc51238396"/>
      <w:r>
        <w:t>5.2.2.2</w:t>
      </w:r>
      <w:r>
        <w:tab/>
        <w:t>Code block segmentation and code block CRC attachment</w:t>
      </w:r>
      <w:bookmarkEnd w:id="109"/>
      <w:bookmarkEnd w:id="110"/>
      <w:bookmarkEnd w:id="111"/>
    </w:p>
    <w:p w:rsidR="009F7A98" w:rsidRDefault="009F7A98">
      <w:r>
        <w:t xml:space="preserve">The bits input to the code block segmentation are denoted by </w:t>
      </w:r>
      <w:r w:rsidR="007974E0">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lastRenderedPageBreak/>
        <w:t>The bits after code block segmentation are denoted by</w:t>
      </w:r>
      <w:r w:rsidR="007974E0">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112" w:name="_Toc10818732"/>
      <w:bookmarkStart w:id="113" w:name="_Toc20409142"/>
      <w:bookmarkStart w:id="114" w:name="_Toc51238397"/>
      <w:r>
        <w:t>5.2.2.3</w:t>
      </w:r>
      <w:r>
        <w:tab/>
        <w:t>Channel coding of UL-SCH</w:t>
      </w:r>
      <w:bookmarkEnd w:id="112"/>
      <w:bookmarkEnd w:id="113"/>
      <w:bookmarkEnd w:id="114"/>
    </w:p>
    <w:p w:rsidR="009F7A98" w:rsidRDefault="009F7A98">
      <w:r>
        <w:t xml:space="preserve">Code blocks are delivered to the channel coding block. The bits in a code block are denoted by </w:t>
      </w:r>
      <w:r w:rsidR="007974E0">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pPr>
        <w:rPr>
          <w:i/>
        </w:rPr>
      </w:pPr>
      <w:r>
        <w:t>After encoding the bits are denoted by</w:t>
      </w:r>
      <w:r w:rsidR="007974E0">
        <w:rPr>
          <w:position w:val="-16"/>
        </w:rPr>
        <w:pict>
          <v:shape id="_x0000_i1262" type="#_x0000_t75" style="width:117.2pt;height:19.25pt">
            <v:imagedata r:id="rId214" o:title=""/>
          </v:shape>
        </w:pict>
      </w:r>
      <w:r>
        <w:t>, with</w:t>
      </w:r>
      <w:r w:rsidR="007974E0">
        <w:rPr>
          <w:position w:val="-8"/>
        </w:rPr>
        <w:pict>
          <v:shape id="_x0000_i1263" type="#_x0000_t75" style="width:52.75pt;height:13.4pt">
            <v:imagedata r:id="rId215" o:title=""/>
          </v:shape>
        </w:pict>
      </w:r>
      <w:r>
        <w:t>and where</w:t>
      </w:r>
      <w:r w:rsidR="007974E0">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7974E0">
        <w:rPr>
          <w:position w:val="-10"/>
        </w:rPr>
        <w:pict>
          <v:shape id="_x0000_i1265" type="#_x0000_t75" style="width:52.75pt;height:15.05pt">
            <v:imagedata r:id="rId217" o:title=""/>
          </v:shape>
        </w:pict>
      </w:r>
      <w:r>
        <w:t xml:space="preserve">. </w:t>
      </w:r>
    </w:p>
    <w:p w:rsidR="009F7A98" w:rsidRDefault="009F7A98">
      <w:pPr>
        <w:pStyle w:val="Heading4"/>
      </w:pPr>
      <w:bookmarkStart w:id="115" w:name="_Toc10818733"/>
      <w:bookmarkStart w:id="116" w:name="_Toc20409143"/>
      <w:bookmarkStart w:id="117" w:name="_Toc51238398"/>
      <w:r>
        <w:t>5.2.2.4</w:t>
      </w:r>
      <w:r>
        <w:tab/>
        <w:t>Rate matching</w:t>
      </w:r>
      <w:bookmarkEnd w:id="115"/>
      <w:bookmarkEnd w:id="116"/>
      <w:bookmarkEnd w:id="117"/>
    </w:p>
    <w:p w:rsidR="009F7A98" w:rsidRDefault="009F7A98">
      <w:r>
        <w:t>Turbo coded blocks are delivered to the rate matching block. They are denoted by</w:t>
      </w:r>
      <w:r w:rsidR="007974E0">
        <w:rPr>
          <w:position w:val="-16"/>
        </w:rPr>
        <w:pict>
          <v:shape id="_x0000_i1266" type="#_x0000_t75" style="width:117.2pt;height:19.25pt">
            <v:imagedata r:id="rId218" o:title=""/>
          </v:shape>
        </w:pict>
      </w:r>
      <w:r>
        <w:t>, with</w:t>
      </w:r>
      <w:r w:rsidR="007974E0">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7974E0">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7974E0">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7974E0">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118" w:name="_Toc10818734"/>
      <w:bookmarkStart w:id="119" w:name="_Toc20409144"/>
      <w:bookmarkStart w:id="120" w:name="_Toc51238399"/>
      <w:r>
        <w:t>5.2.2.5</w:t>
      </w:r>
      <w:r>
        <w:tab/>
        <w:t>Code block concatenation</w:t>
      </w:r>
      <w:bookmarkEnd w:id="118"/>
      <w:bookmarkEnd w:id="119"/>
      <w:bookmarkEnd w:id="120"/>
    </w:p>
    <w:p w:rsidR="009F7A98" w:rsidRDefault="009F7A98">
      <w:r>
        <w:t xml:space="preserve">The bits input to the code block concatenation block are denoted by </w:t>
      </w:r>
      <w:r w:rsidR="007974E0">
        <w:rPr>
          <w:position w:val="-14"/>
        </w:rPr>
        <w:pict>
          <v:shape id="_x0000_i1271" type="#_x0000_t75" style="width:103.8pt;height:16.75pt">
            <v:imagedata r:id="rId220" o:title=""/>
          </v:shape>
        </w:pict>
      </w:r>
      <w:r>
        <w:t xml:space="preserve"> for </w:t>
      </w:r>
      <w:r w:rsidR="007974E0">
        <w:rPr>
          <w:position w:val="-8"/>
        </w:rPr>
        <w:pict>
          <v:shape id="_x0000_i1272" type="#_x0000_t75" style="width:56.95pt;height:13.4pt">
            <v:imagedata r:id="rId222" o:title=""/>
          </v:shape>
        </w:pict>
      </w:r>
      <w:r>
        <w:t xml:space="preserve"> and where </w:t>
      </w:r>
      <w:r w:rsidR="007974E0">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 xml:space="preserve">The bits after code block concatenation are denoted by </w:t>
      </w:r>
      <w:r w:rsidR="007974E0">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7974E0">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121" w:name="_Toc10818735"/>
      <w:bookmarkStart w:id="122" w:name="_Toc20409145"/>
      <w:bookmarkStart w:id="123" w:name="_Toc51238400"/>
      <w:r>
        <w:t>5.2.2.6</w:t>
      </w:r>
      <w:r w:rsidR="00D054B0">
        <w:tab/>
      </w:r>
      <w:r>
        <w:t>Channel coding of control information</w:t>
      </w:r>
      <w:bookmarkEnd w:id="121"/>
      <w:bookmarkEnd w:id="122"/>
      <w:bookmarkEnd w:id="123"/>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7974E0">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7974E0">
        <w:rPr>
          <w:position w:val="-14"/>
        </w:rPr>
        <w:pict>
          <v:shape id="_x0000_i1277" type="#_x0000_t75" style="width:13.4pt;height:19.25pt">
            <v:imagedata r:id="rId227" o:title=""/>
          </v:shape>
        </w:pict>
      </w:r>
      <w:r w:rsidR="00E915EE">
        <w:t>,</w:t>
      </w:r>
      <w:r w:rsidR="00E915EE" w:rsidRPr="00382276">
        <w:t xml:space="preserve"> </w:t>
      </w:r>
      <w:r w:rsidR="007974E0">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7974E0">
        <w:rPr>
          <w:position w:val="-14"/>
        </w:rPr>
        <w:pict>
          <v:shape id="_x0000_i1279" type="#_x0000_t75" style="width:13.4pt;height:17.6pt">
            <v:imagedata r:id="rId231" o:title=""/>
          </v:shape>
        </w:pict>
      </w:r>
      <w:r w:rsidR="00E915EE">
        <w:t xml:space="preserve"> in </w:t>
      </w:r>
      <w:r w:rsidR="00DF4FBD">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DF4FBD">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7974E0">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7974E0" w:rsidP="0035185C">
      <w:pPr>
        <w:pStyle w:val="EQ"/>
        <w:jc w:val="center"/>
      </w:pPr>
      <w:r>
        <w:rPr>
          <w:position w:val="-64"/>
        </w:rPr>
        <w:lastRenderedPageBreak/>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7974E0">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7974E0">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7974E0">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7974E0">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61851925"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7974E0">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7974E0">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7974E0">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7974E0">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7974E0">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7974E0">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DF4FBD">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DF4FBD">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7974E0">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7974E0">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7974E0">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7974E0">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7974E0">
        <w:rPr>
          <w:position w:val="-10"/>
        </w:rPr>
        <w:pict>
          <v:shape id="_x0000_i1297" type="#_x0000_t75" style="width:60.3pt;height:16.75pt">
            <v:imagedata r:id="rId249" o:title=""/>
          </v:shape>
        </w:pict>
      </w:r>
      <w:r w:rsidR="007048E7">
        <w:rPr>
          <w:rFonts w:hint="eastAsia"/>
          <w:lang w:eastAsia="ja-JP"/>
        </w:rPr>
        <w:t>,</w:t>
      </w:r>
      <w:r w:rsidR="007048E7">
        <w:t xml:space="preserve"> </w:t>
      </w:r>
      <w:r w:rsidR="007974E0">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7974E0">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7974E0">
        <w:rPr>
          <w:position w:val="-10"/>
        </w:rPr>
        <w:pict>
          <v:shape id="_x0000_i1300" type="#_x0000_t75" style="width:60.3pt;height:16.75pt">
            <v:imagedata r:id="rId249" o:title=""/>
          </v:shape>
        </w:pict>
      </w:r>
      <w:r w:rsidR="007048E7">
        <w:rPr>
          <w:rFonts w:hint="eastAsia"/>
          <w:lang w:eastAsia="ja-JP"/>
        </w:rPr>
        <w:t>,</w:t>
      </w:r>
      <w:r w:rsidR="007048E7">
        <w:t xml:space="preserve"> </w:t>
      </w:r>
      <w:r w:rsidR="007974E0">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7974E0">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7974E0" w:rsidP="0035185C">
      <w:pPr>
        <w:pStyle w:val="EQ"/>
        <w:jc w:val="center"/>
      </w:pPr>
      <w:r>
        <w:rPr>
          <w:position w:val="-12"/>
        </w:rPr>
        <w:pict>
          <v:shape id="_x0000_i1303" type="#_x0000_t75" style="width:166.6pt;height:20.95pt">
            <v:imagedata r:id="rId253" o:title=""/>
          </v:shape>
        </w:pict>
      </w:r>
      <w:r w:rsidR="007048E7">
        <w:t>with</w:t>
      </w:r>
    </w:p>
    <w:p w:rsidR="007048E7" w:rsidRDefault="007974E0"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7974E0">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7974E0">
        <w:rPr>
          <w:position w:val="-10"/>
        </w:rPr>
        <w:pict>
          <v:shape id="_x0000_i1306" type="#_x0000_t75" style="width:40.2pt;height:15.05pt">
            <v:imagedata r:id="rId255" o:title=""/>
          </v:shape>
        </w:pict>
      </w:r>
      <w:r w:rsidR="007048E7">
        <w:t xml:space="preserve"> if </w:t>
      </w:r>
      <w:r w:rsidR="007974E0">
        <w:rPr>
          <w:position w:val="-6"/>
        </w:rPr>
        <w:pict>
          <v:shape id="_x0000_i1307" type="#_x0000_t75" style="width:25.1pt;height:11.7pt">
            <v:imagedata r:id="rId256" o:title=""/>
          </v:shape>
        </w:pict>
      </w:r>
      <w:r w:rsidR="00B3251B">
        <w:t>,</w:t>
      </w:r>
      <w:r w:rsidR="007974E0">
        <w:rPr>
          <w:position w:val="-10"/>
        </w:rPr>
        <w:pict>
          <v:shape id="_x0000_i1308" type="#_x0000_t75" style="width:70.35pt;height:15.05pt">
            <v:imagedata r:id="rId257" o:title=""/>
          </v:shape>
        </w:pict>
      </w:r>
      <w:r w:rsidR="007048E7">
        <w:t xml:space="preserve"> </w:t>
      </w:r>
      <w:r w:rsidR="00B3251B">
        <w:t xml:space="preserve">if </w:t>
      </w:r>
      <w:r w:rsidR="007974E0">
        <w:rPr>
          <w:position w:val="-6"/>
        </w:rPr>
        <w:pict>
          <v:shape id="_x0000_i1309" type="#_x0000_t75" style="width:43.55pt;height:11.7pt">
            <v:imagedata r:id="rId258" o:title=""/>
          </v:shape>
        </w:pict>
      </w:r>
      <w:r w:rsidR="007048E7">
        <w:t xml:space="preserve"> with </w:t>
      </w:r>
      <w:r w:rsidR="007974E0">
        <w:rPr>
          <w:position w:val="-10"/>
        </w:rPr>
        <w:pict>
          <v:shape id="_x0000_i1310" type="#_x0000_t75" style="width:76.2pt;height:16.75pt">
            <v:imagedata r:id="rId259" o:title=""/>
          </v:shape>
        </w:pict>
      </w:r>
      <w:r w:rsidR="007048E7">
        <w:t xml:space="preserve"> where </w:t>
      </w:r>
      <w:r w:rsidR="007974E0">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7974E0">
        <w:rPr>
          <w:position w:val="-10"/>
        </w:rPr>
        <w:pict>
          <v:shape id="_x0000_i1312" type="#_x0000_t75" style="width:130.6pt;height:15.05pt">
            <v:imagedata r:id="rId261" o:title=""/>
          </v:shape>
        </w:pict>
      </w:r>
      <w:r w:rsidR="005E04EB">
        <w:t xml:space="preserve"> if </w:t>
      </w:r>
      <w:r w:rsidR="007974E0">
        <w:rPr>
          <w:position w:val="-6"/>
        </w:rPr>
        <w:pict>
          <v:shape id="_x0000_i1313" type="#_x0000_t75" style="width:28.45pt;height:11.7pt">
            <v:imagedata r:id="rId262" o:title=""/>
          </v:shape>
        </w:pict>
      </w:r>
      <w:r w:rsidR="005E04EB">
        <w:t xml:space="preserve"> with </w:t>
      </w:r>
      <w:r w:rsidR="007974E0">
        <w:rPr>
          <w:position w:val="-10"/>
        </w:rPr>
        <w:pict>
          <v:shape id="_x0000_i1314" type="#_x0000_t75" style="width:49.4pt;height:15.05pt">
            <v:imagedata r:id="rId263" o:title=""/>
          </v:shape>
        </w:pict>
      </w:r>
      <w:r w:rsidR="005E04EB">
        <w:t xml:space="preserve"> and </w:t>
      </w:r>
      <w:r w:rsidR="007974E0">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7974E0">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7974E0">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61851926"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61851927"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61851928" r:id="rId271"/>
        </w:object>
      </w:r>
      <w:r w:rsidRPr="0006003C">
        <w:rPr>
          <w:rFonts w:eastAsiaTheme="minorEastAsia"/>
        </w:rPr>
        <w:t>.</w:t>
      </w:r>
    </w:p>
    <w:p w:rsidR="00250C8B" w:rsidRDefault="00250C8B" w:rsidP="00AA53C3">
      <w:pPr>
        <w:pStyle w:val="B2"/>
      </w:pPr>
      <w:r>
        <w:t>-</w:t>
      </w:r>
      <w:r>
        <w:tab/>
      </w:r>
      <w:r w:rsidR="007974E0">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DF4FBD">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7974E0">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7974E0">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7974E0">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7974E0">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7974E0">
        <w:rPr>
          <w:position w:val="-10"/>
        </w:rPr>
        <w:pict>
          <v:shape id="_x0000_i1326" type="#_x0000_t75" style="width:106.35pt;height:16.75pt">
            <v:imagedata r:id="rId276" o:title=""/>
          </v:shape>
        </w:pict>
      </w:r>
      <w:r w:rsidR="009F7A98">
        <w:rPr>
          <w:rFonts w:hint="eastAsia"/>
          <w:lang w:eastAsia="ja-JP"/>
        </w:rPr>
        <w:t>,</w:t>
      </w:r>
      <w:r w:rsidR="009F7A98">
        <w:t xml:space="preserve"> </w:t>
      </w:r>
      <w:r w:rsidR="007974E0">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7974E0">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7974E0">
        <w:rPr>
          <w:position w:val="-12"/>
        </w:rPr>
        <w:pict>
          <v:shape id="_x0000_i1329" type="#_x0000_t75" style="width:75.35pt;height:18.4pt">
            <v:imagedata r:id="rId279" o:title=""/>
          </v:shape>
        </w:pict>
      </w:r>
      <w:r>
        <w:t xml:space="preserve"> and </w:t>
      </w:r>
      <w:r w:rsidR="007974E0">
        <w:rPr>
          <w:position w:val="-14"/>
        </w:rPr>
        <w:pict>
          <v:shape id="_x0000_i1330" type="#_x0000_t75" style="width:98.8pt;height:19.25pt">
            <v:imagedata r:id="rId280" o:title=""/>
          </v:shape>
        </w:pict>
      </w:r>
      <w:r>
        <w:t xml:space="preserve">, where </w:t>
      </w:r>
      <w:r w:rsidR="007974E0">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7974E0">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7974E0">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7974E0">
        <w:rPr>
          <w:position w:val="-12"/>
        </w:rPr>
        <w:pict>
          <v:shape id="_x0000_i1334" type="#_x0000_t75" style="width:67.8pt;height:18.4pt">
            <v:imagedata r:id="rId284" o:title=""/>
          </v:shape>
        </w:pict>
      </w:r>
      <w:r w:rsidR="0096201F">
        <w:t>,</w:t>
      </w:r>
      <w:r>
        <w:t xml:space="preserve"> </w:t>
      </w:r>
      <w:r w:rsidR="007974E0">
        <w:rPr>
          <w:position w:val="-12"/>
        </w:rPr>
        <w:pict>
          <v:shape id="_x0000_i1335" type="#_x0000_t75" style="width:73.65pt;height:18.4pt">
            <v:imagedata r:id="rId285" o:title=""/>
          </v:shape>
        </w:pict>
      </w:r>
      <w:r w:rsidR="0096201F">
        <w:t xml:space="preserve"> </w:t>
      </w:r>
      <w:r>
        <w:t xml:space="preserve">and </w:t>
      </w:r>
      <w:r w:rsidR="007974E0">
        <w:rPr>
          <w:position w:val="-14"/>
        </w:rPr>
        <w:pict>
          <v:shape id="_x0000_i1336" type="#_x0000_t75" style="width:75.35pt;height:19.25pt">
            <v:imagedata r:id="rId286" o:title=""/>
          </v:shape>
        </w:pict>
      </w:r>
      <w:r>
        <w:t>, where</w:t>
      </w:r>
      <w:r w:rsidR="007974E0">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7974E0">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7974E0">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7974E0">
        <w:rPr>
          <w:position w:val="-12"/>
        </w:rPr>
        <w:pict>
          <v:shape id="_x0000_i1340" type="#_x0000_t75" style="width:61.1pt;height:19.25pt">
            <v:imagedata r:id="rId289" o:title=""/>
          </v:shape>
        </w:pict>
      </w:r>
      <w:r w:rsidR="009F7A98">
        <w:rPr>
          <w:rFonts w:hint="eastAsia"/>
          <w:lang w:eastAsia="ko-KR"/>
        </w:rPr>
        <w:t xml:space="preserve"> with </w:t>
      </w:r>
      <w:r w:rsidR="007974E0">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7974E0">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7974E0">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7974E0">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7974E0">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7974E0">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7974E0"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7974E0">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7974E0">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7974E0">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7974E0"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7974E0">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7974E0">
        <w:rPr>
          <w:position w:val="-14"/>
        </w:rPr>
        <w:pict>
          <v:shape id="_x0000_i1353" type="#_x0000_t75" style="width:94.6pt;height:19.25pt">
            <v:imagedata r:id="rId302" o:title=""/>
          </v:shape>
        </w:pict>
      </w:r>
      <w:r w:rsidR="007B2537">
        <w:t xml:space="preserve">, then a coded bit sequence </w:t>
      </w:r>
      <w:r w:rsidR="007974E0">
        <w:rPr>
          <w:position w:val="-10"/>
        </w:rPr>
        <w:pict>
          <v:shape id="_x0000_i1354" type="#_x0000_t75" style="width:88.75pt;height:16.75pt">
            <v:imagedata r:id="rId303" o:title=""/>
          </v:shape>
        </w:pict>
      </w:r>
      <w:r w:rsidR="007B2537">
        <w:t xml:space="preserve"> is obtained by using the bit sequence </w:t>
      </w:r>
      <w:r w:rsidR="007974E0">
        <w:rPr>
          <w:position w:val="-14"/>
        </w:rPr>
        <w:pict>
          <v:shape id="_x0000_i1355" type="#_x0000_t75" style="width:94.6pt;height:19.25pt">
            <v:imagedata r:id="rId304" o:title=""/>
          </v:shape>
        </w:pict>
      </w:r>
      <w:r w:rsidR="007B2537">
        <w:t xml:space="preserve"> as the input to the channel coding block described in </w:t>
      </w:r>
      <w:r w:rsidR="00DF4FBD">
        <w:t>clause</w:t>
      </w:r>
      <w:r w:rsidR="007B2537">
        <w:t xml:space="preserve"> 5.2.2.6.4. In turn, the bit sequence </w:t>
      </w:r>
      <w:r w:rsidR="007974E0">
        <w:rPr>
          <w:position w:val="-14"/>
        </w:rPr>
        <w:pict>
          <v:shape id="_x0000_i1356" type="#_x0000_t75" style="width:124.75pt;height:19.25pt">
            <v:imagedata r:id="rId305" o:title=""/>
          </v:shape>
        </w:pict>
      </w:r>
      <w:r w:rsidR="007B2537">
        <w:t xml:space="preserve"> is obtained by the circular repetition of the bit sequence </w:t>
      </w:r>
      <w:r w:rsidR="007974E0">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7974E0">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7974E0">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7974E0">
        <w:rPr>
          <w:position w:val="-14"/>
        </w:rPr>
        <w:pict>
          <v:shape id="_x0000_i1360" type="#_x0000_t75" style="width:94.6pt;height:19.25pt">
            <v:imagedata r:id="rId309" o:title=""/>
          </v:shape>
        </w:pict>
      </w:r>
      <w:r w:rsidR="007B2537">
        <w:t xml:space="preserve">, then the coded bit sequence </w:t>
      </w:r>
      <w:r w:rsidR="007974E0">
        <w:rPr>
          <w:position w:val="-14"/>
        </w:rPr>
        <w:pict>
          <v:shape id="_x0000_i1361" type="#_x0000_t75" style="width:124.75pt;height:19.25pt">
            <v:imagedata r:id="rId305" o:title=""/>
          </v:shape>
        </w:pict>
      </w:r>
      <w:r w:rsidR="007B2537">
        <w:t xml:space="preserve"> is obtained by using the bit sequence </w:t>
      </w:r>
      <w:r w:rsidR="007974E0">
        <w:rPr>
          <w:position w:val="-14"/>
        </w:rPr>
        <w:pict>
          <v:shape id="_x0000_i1362" type="#_x0000_t75" style="width:94.6pt;height:19.25pt">
            <v:imagedata r:id="rId310" o:title=""/>
          </v:shape>
        </w:pict>
      </w:r>
      <w:r w:rsidR="007B2537">
        <w:t xml:space="preserve"> as the input to the channel coding block described in </w:t>
      </w:r>
      <w:r w:rsidR="00DF4FBD">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7974E0">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7974E0">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DF4FBD">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7974E0">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7974E0">
        <w:rPr>
          <w:position w:val="-14"/>
        </w:rPr>
        <w:pict>
          <v:shape id="_x0000_i1366" type="#_x0000_t75" style="width:124.75pt;height:19.25pt">
            <v:imagedata r:id="rId305" o:title=""/>
          </v:shape>
        </w:pict>
      </w:r>
      <w:r>
        <w:t xml:space="preserve"> is obtained by concatenation of multiple encoded HARQ-ACK blocks where </w:t>
      </w:r>
      <w:r w:rsidR="007974E0">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7974E0">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7974E0">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7974E0">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7974E0">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7974E0">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7974E0">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7974E0">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7974E0">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7974E0">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7974E0">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7974E0">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7974E0">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7974E0">
        <w:rPr>
          <w:position w:val="-12"/>
        </w:rPr>
        <w:pict>
          <v:shape id="_x0000_i1380" type="#_x0000_t75" style="width:24.3pt;height:19.25pt">
            <v:imagedata r:id="rId321" o:title=""/>
          </v:shape>
        </w:pict>
      </w:r>
    </w:p>
    <w:p w:rsidR="000251A7" w:rsidRDefault="007974E0"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7974E0">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7974E0">
        <w:rPr>
          <w:position w:val="-14"/>
        </w:rPr>
        <w:pict>
          <v:shape id="_x0000_i1383" type="#_x0000_t75" style="width:104.65pt;height:19.25pt">
            <v:imagedata r:id="rId324" o:title=""/>
          </v:shape>
        </w:pict>
      </w:r>
      <w:r>
        <w:rPr>
          <w:rFonts w:hint="eastAsia"/>
          <w:lang w:eastAsia="zh-CN"/>
        </w:rPr>
        <w:t xml:space="preserve">is determined as below for bit sequence </w:t>
      </w:r>
      <w:r w:rsidR="007974E0">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7974E0">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7974E0">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7974E0">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7974E0">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7974E0">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7974E0">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7974E0"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7974E0"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7974E0"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7974E0"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7974E0">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7974E0">
        <w:rPr>
          <w:position w:val="-10"/>
        </w:rPr>
        <w:pict>
          <v:shape id="_x0000_i1396" type="#_x0000_t75" style="width:25.1pt;height:16.75pt">
            <v:imagedata r:id="rId326" o:title=""/>
          </v:shape>
        </w:pict>
      </w:r>
      <w:r w:rsidRPr="00E54724">
        <w:t xml:space="preserve"> as the number of cells configured by higher layers for the UE and </w:t>
      </w:r>
      <w:r w:rsidR="007974E0">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7974E0">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7974E0">
        <w:rPr>
          <w:position w:val="-12"/>
        </w:rPr>
        <w:pict>
          <v:shape id="_x0000_i1399" type="#_x0000_t75" style="width:40.2pt;height:19.25pt">
            <v:imagedata r:id="rId335" o:title=""/>
          </v:shape>
        </w:pict>
      </w:r>
      <w:r>
        <w:rPr>
          <w:rFonts w:hint="eastAsia"/>
          <w:lang w:eastAsia="zh-CN"/>
        </w:rPr>
        <w:t xml:space="preserve"> otherwise. For a cell using FDD, </w:t>
      </w:r>
      <w:r w:rsidR="007974E0">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7974E0">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7974E0">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7974E0">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7974E0">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7974E0"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7974E0"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7974E0"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7974E0"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7974E0">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7974E0">
        <w:rPr>
          <w:position w:val="-10"/>
        </w:rPr>
        <w:pict>
          <v:shape id="_x0000_i1410" type="#_x0000_t75" style="width:25.1pt;height:16.75pt">
            <v:imagedata r:id="rId326" o:title=""/>
          </v:shape>
        </w:pict>
      </w:r>
      <w:r w:rsidRPr="00E54724">
        <w:t xml:space="preserve"> as the number of cells configured by higher layers for the UE and </w:t>
      </w:r>
      <w:r w:rsidR="007974E0">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DF4FBD">
        <w:t>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7974E0">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7974E0">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7974E0">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7974E0">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7974E0">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7974E0">
        <w:rPr>
          <w:position w:val="-10"/>
        </w:rPr>
        <w:pict>
          <v:shape id="_x0000_i1417" type="#_x0000_t75" style="width:58.6pt;height:15.05pt">
            <v:imagedata r:id="rId345" o:title=""/>
          </v:shape>
        </w:pict>
      </w:r>
      <w:r w:rsidRPr="00E54724">
        <w:t xml:space="preserve"> -- 1 bit HARQ-ACK feedback for this cell</w:t>
      </w:r>
    </w:p>
    <w:p w:rsidR="00FE4E72" w:rsidRPr="00E54724" w:rsidRDefault="007974E0"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7974E0"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7974E0">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7974E0">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7974E0">
        <w:rPr>
          <w:position w:val="-10"/>
        </w:rPr>
        <w:pict>
          <v:shape id="_x0000_i1422" type="#_x0000_t75" style="width:58.6pt;height:15.05pt">
            <v:imagedata r:id="rId345" o:title=""/>
          </v:shape>
        </w:pict>
      </w:r>
      <w:r w:rsidRPr="00E54724">
        <w:t xml:space="preserve"> – 1 bit HARQ-ACK feedback for this cell</w:t>
      </w:r>
    </w:p>
    <w:p w:rsidR="00FE4E72" w:rsidRPr="00E54724" w:rsidRDefault="007974E0"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7974E0"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7974E0">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7974E0">
        <w:rPr>
          <w:position w:val="-14"/>
        </w:rPr>
        <w:pict>
          <v:shape id="_x0000_i1426" type="#_x0000_t75" style="width:100.45pt;height:19.25pt">
            <v:imagedata r:id="rId348" o:title=""/>
          </v:shape>
        </w:pict>
      </w:r>
      <w:r>
        <w:rPr>
          <w:rFonts w:hint="eastAsia"/>
          <w:lang w:eastAsia="zh-CN"/>
        </w:rPr>
        <w:t xml:space="preserve"> and </w:t>
      </w:r>
      <w:r w:rsidR="007974E0">
        <w:rPr>
          <w:position w:val="-14"/>
        </w:rPr>
        <w:pict>
          <v:shape id="_x0000_i1427" type="#_x0000_t75" style="width:104.65pt;height:19.25pt">
            <v:imagedata r:id="rId324" o:title=""/>
          </v:shape>
        </w:pict>
      </w:r>
      <w:r>
        <w:rPr>
          <w:rFonts w:hint="eastAsia"/>
          <w:lang w:eastAsia="zh-CN"/>
        </w:rPr>
        <w:t xml:space="preserve">, where </w:t>
      </w:r>
      <w:r w:rsidR="007974E0">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DF4FBD">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61851929"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61851930"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7974E0">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7974E0">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7974E0">
        <w:rPr>
          <w:position w:val="-6"/>
        </w:rPr>
        <w:pict>
          <v:shape id="_x0000_i1433" type="#_x0000_t75" style="width:42.7pt;height:13.4pt">
            <v:imagedata r:id="rId354" o:title=""/>
          </v:shape>
        </w:pict>
      </w:r>
      <w:r w:rsidRPr="00E54724">
        <w:t xml:space="preserve">, the bit sequence </w:t>
      </w:r>
      <w:r w:rsidR="007974E0">
        <w:rPr>
          <w:position w:val="-14"/>
        </w:rPr>
        <w:pict>
          <v:shape id="_x0000_i1434" type="#_x0000_t75" style="width:96.3pt;height:19.25pt">
            <v:imagedata r:id="rId355" o:title=""/>
          </v:shape>
        </w:pict>
      </w:r>
      <w:r w:rsidRPr="00E54724">
        <w:t xml:space="preserve"> is obtained by setting </w:t>
      </w:r>
      <w:r w:rsidR="007974E0">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7974E0">
        <w:rPr>
          <w:position w:val="-12"/>
        </w:rPr>
        <w:pict>
          <v:shape id="_x0000_i1436" type="#_x0000_t75" style="width:67pt;height:18.4pt">
            <v:imagedata r:id="rId357" o:title=""/>
          </v:shape>
        </w:pict>
      </w:r>
      <w:r w:rsidRPr="00E54724">
        <w:t xml:space="preserve">, the bit sequence </w:t>
      </w:r>
      <w:r w:rsidR="007974E0">
        <w:rPr>
          <w:position w:val="-14"/>
        </w:rPr>
        <w:pict>
          <v:shape id="_x0000_i1437" type="#_x0000_t75" style="width:96.3pt;height:19.25pt">
            <v:imagedata r:id="rId355" o:title=""/>
          </v:shape>
        </w:pict>
      </w:r>
      <w:r w:rsidRPr="00E54724">
        <w:t xml:space="preserve"> is obtained by setting </w:t>
      </w:r>
      <w:r w:rsidR="007974E0">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7974E0">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7974E0">
        <w:rPr>
          <w:position w:val="-14"/>
        </w:rPr>
        <w:pict>
          <v:shape id="_x0000_i1440" type="#_x0000_t75" style="width:96.3pt;height:19.25pt">
            <v:imagedata r:id="rId355" o:title=""/>
          </v:shape>
        </w:pict>
      </w:r>
      <w:r>
        <w:t xml:space="preserve"> is obtained as described in </w:t>
      </w:r>
      <w:r w:rsidR="00DF4FBD">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7974E0">
        <w:rPr>
          <w:position w:val="-14"/>
        </w:rPr>
        <w:pict>
          <v:shape id="_x0000_i1441" type="#_x0000_t75" style="width:128.95pt;height:19.25pt">
            <v:imagedata r:id="rId360" o:title=""/>
          </v:shape>
        </w:pict>
      </w:r>
      <w:r>
        <w:t xml:space="preserve"> is obtained by concatenation of multiple encoded HARQ-ACK blocks where </w:t>
      </w:r>
      <w:r w:rsidR="007974E0">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7974E0">
        <w:rPr>
          <w:position w:val="-10"/>
        </w:rPr>
        <w:pict>
          <v:shape id="_x0000_i1443" type="#_x0000_t75" style="width:28.45pt;height:15.05pt">
            <v:imagedata r:id="rId307" o:title=""/>
          </v:shape>
        </w:pict>
      </w:r>
      <w:r>
        <w:t xml:space="preserve">. A scrambling sequence </w:t>
      </w:r>
      <w:r w:rsidR="007974E0">
        <w:rPr>
          <w:position w:val="-10"/>
        </w:rPr>
        <w:pict>
          <v:shape id="_x0000_i1444" type="#_x0000_t75" style="width:106.35pt;height:19.25pt">
            <v:imagedata r:id="rId361" o:title=""/>
          </v:shape>
        </w:pict>
      </w:r>
      <w:r w:rsidR="00D054B0">
        <w:t xml:space="preserve"> </w:t>
      </w:r>
      <w:r>
        <w:t xml:space="preserve">is then selected from Table 5.2.2.6-A with index </w:t>
      </w:r>
      <w:r w:rsidR="007974E0">
        <w:rPr>
          <w:position w:val="-12"/>
        </w:rPr>
        <w:pict>
          <v:shape id="_x0000_i1445" type="#_x0000_t75" style="width:106.35pt;height:18.4pt">
            <v:imagedata r:id="rId362" o:title=""/>
          </v:shape>
        </w:pict>
      </w:r>
      <w:r>
        <w:t xml:space="preserve">, where </w:t>
      </w:r>
      <w:r w:rsidR="007974E0">
        <w:rPr>
          <w:position w:val="-12"/>
        </w:rPr>
        <w:pict>
          <v:shape id="_x0000_i1446" type="#_x0000_t75" style="width:36pt;height:19.25pt">
            <v:imagedata r:id="rId363" o:title=""/>
          </v:shape>
        </w:pict>
      </w:r>
      <w:r>
        <w:t xml:space="preserve"> is determined as described in </w:t>
      </w:r>
      <w:r w:rsidR="00DF4FBD">
        <w:t>clause</w:t>
      </w:r>
      <w:r>
        <w:t xml:space="preserve"> 7.3 of [3]. The bit sequence </w:t>
      </w:r>
      <w:r w:rsidR="007974E0">
        <w:rPr>
          <w:position w:val="-14"/>
        </w:rPr>
        <w:pict>
          <v:shape id="_x0000_i1447" type="#_x0000_t75" style="width:124.75pt;height:19.25pt">
            <v:imagedata r:id="rId305" o:title=""/>
          </v:shape>
        </w:pict>
      </w:r>
      <w:r>
        <w:t xml:space="preserve"> is then generated by setting </w:t>
      </w:r>
      <w:r w:rsidR="007974E0">
        <w:rPr>
          <w:position w:val="-6"/>
        </w:rPr>
        <w:pict>
          <v:shape id="_x0000_i1448" type="#_x0000_t75" style="width:28.45pt;height:13.4pt">
            <v:imagedata r:id="rId364" o:title=""/>
          </v:shape>
        </w:pict>
      </w:r>
      <w:r>
        <w:t xml:space="preserve"> if HARQ-ACK consists of 1-bit and </w:t>
      </w:r>
      <w:r w:rsidR="007974E0">
        <w:rPr>
          <w:position w:val="-6"/>
        </w:rPr>
        <w:pict>
          <v:shape id="_x0000_i1449" type="#_x0000_t75" style="width:31pt;height:13.4pt">
            <v:imagedata r:id="rId365" o:title=""/>
          </v:shape>
        </w:pict>
      </w:r>
      <w:r>
        <w:t xml:space="preserve"> if HARQ-ACK consists of 2-bits and then scrambling </w:t>
      </w:r>
      <w:r w:rsidR="007974E0">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7974E0">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7974E0">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7974E0" w:rsidP="00761093">
      <w:pPr>
        <w:pStyle w:val="B2"/>
      </w:pPr>
      <w:r>
        <w:rPr>
          <w:position w:val="-14"/>
        </w:rPr>
        <w:pict>
          <v:shape id="_x0000_i1453" type="#_x0000_t75" style="width:139.8pt;height:19.25pt">
            <v:imagedata r:id="rId368" o:title=""/>
          </v:shape>
        </w:pict>
      </w:r>
    </w:p>
    <w:p w:rsidR="009F7A98" w:rsidRDefault="007974E0"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7974E0">
        <w:rPr>
          <w:position w:val="-12"/>
        </w:rPr>
        <w:pict>
          <v:shape id="_x0000_i1455" type="#_x0000_t75" style="width:46.9pt;height:19.25pt">
            <v:imagedata r:id="rId370" o:title=""/>
          </v:shape>
        </w:pict>
      </w:r>
      <w:r w:rsidR="00D054B0">
        <w:tab/>
      </w:r>
      <w:r>
        <w:t>// a place-holder bit</w:t>
      </w:r>
      <w:r>
        <w:tab/>
      </w:r>
    </w:p>
    <w:p w:rsidR="009F7A98" w:rsidRDefault="007974E0"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7974E0" w:rsidP="00761093">
      <w:pPr>
        <w:pStyle w:val="B3"/>
      </w:pPr>
      <w:r>
        <w:rPr>
          <w:position w:val="-14"/>
        </w:rPr>
        <w:pict>
          <v:shape id="_x0000_i1457" type="#_x0000_t75" style="width:139.8pt;height:19.25pt">
            <v:imagedata r:id="rId372" o:title=""/>
          </v:shape>
        </w:pict>
      </w:r>
    </w:p>
    <w:p w:rsidR="009F7A98" w:rsidRDefault="007974E0"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7974E0"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7974E0">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7974E0">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7974E0">
        <w:rPr>
          <w:position w:val="-20"/>
        </w:rPr>
        <w:pict>
          <v:shape id="_x0000_i1462" type="#_x0000_t75" style="width:94.6pt;height:22.6pt">
            <v:imagedata r:id="rId376" o:title=""/>
          </v:shape>
        </w:pict>
      </w:r>
      <w:r w:rsidR="009F7A98">
        <w:t xml:space="preserve">, where </w:t>
      </w:r>
      <w:r w:rsidR="007974E0">
        <w:rPr>
          <w:position w:val="-16"/>
        </w:rPr>
        <w:pict>
          <v:shape id="_x0000_i1463" type="#_x0000_t75" style="width:25.1pt;height:20.95pt">
            <v:imagedata r:id="rId377" o:title=""/>
          </v:shape>
        </w:pict>
      </w:r>
      <w:r>
        <w:t xml:space="preserve">, </w:t>
      </w:r>
      <w:r w:rsidR="007974E0">
        <w:rPr>
          <w:position w:val="-10"/>
        </w:rPr>
        <w:pict>
          <v:shape id="_x0000_i1464" type="#_x0000_t75" style="width:70.35pt;height:15.05pt">
            <v:imagedata r:id="rId378" o:title=""/>
          </v:shape>
        </w:pict>
      </w:r>
      <w:r>
        <w:t xml:space="preserve"> are column vectors of length </w:t>
      </w:r>
      <w:r w:rsidR="007974E0">
        <w:rPr>
          <w:position w:val="-10"/>
        </w:rPr>
        <w:pict>
          <v:shape id="_x0000_i1465" type="#_x0000_t75" style="width:42.7pt;height:15.05pt">
            <v:imagedata r:id="rId379" o:title=""/>
          </v:shape>
        </w:pict>
      </w:r>
      <w:r>
        <w:t xml:space="preserve"> and where </w:t>
      </w:r>
      <w:r w:rsidR="007974E0">
        <w:rPr>
          <w:position w:val="-10"/>
        </w:rPr>
        <w:pict>
          <v:shape id="_x0000_i1466" type="#_x0000_t75" style="width:81.2pt;height:15.0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7974E0">
        <w:rPr>
          <w:position w:val="-10"/>
        </w:rPr>
        <w:pict>
          <v:shape id="_x0000_i1467" type="#_x0000_t75" style="width:37.65pt;height:14.25pt">
            <v:imagedata r:id="rId366" o:title=""/>
          </v:shape>
        </w:pict>
      </w:r>
    </w:p>
    <w:p w:rsidR="007B2537" w:rsidRDefault="007974E0"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7974E0"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7974E0" w:rsidP="00B423F0">
      <w:pPr>
        <w:pStyle w:val="B1"/>
      </w:pPr>
      <w:r>
        <w:rPr>
          <w:position w:val="-10"/>
        </w:rPr>
        <w:pict>
          <v:shape id="_x0000_i1471" type="#_x0000_t75" style="width:40.2pt;height:15.05pt">
            <v:imagedata r:id="rId384" o:title=""/>
          </v:shape>
        </w:pict>
      </w:r>
    </w:p>
    <w:p w:rsidR="009F7A98" w:rsidRDefault="007974E0"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7974E0">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7974E0">
        <w:rPr>
          <w:position w:val="-10"/>
        </w:rPr>
        <w:pict>
          <v:shape id="_x0000_i1474" type="#_x0000_t75" style="width:25.1pt;height:18.4pt">
            <v:imagedata r:id="rId387" o:title=""/>
          </v:shape>
        </w:pict>
      </w:r>
      <w:r w:rsidR="009F7A98">
        <w:t xml:space="preserve">, it is first encoded according to Table 5.2.2.6-3. The </w:t>
      </w:r>
      <w:r w:rsidR="007974E0">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7974E0">
        <w:rPr>
          <w:position w:val="-10"/>
        </w:rPr>
        <w:pict>
          <v:shape id="_x0000_i1476" type="#_x0000_t75" style="width:43.55pt;height:18.4pt">
            <v:imagedata r:id="rId388" o:title=""/>
          </v:shape>
        </w:pict>
      </w:r>
      <w:r w:rsidR="009F7A98">
        <w:rPr>
          <w:rFonts w:hint="eastAsia"/>
          <w:lang w:eastAsia="ko-KR"/>
        </w:rPr>
        <w:t xml:space="preserve"> with </w:t>
      </w:r>
      <w:r w:rsidR="007974E0">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7974E0">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7974E0">
        <w:rPr>
          <w:position w:val="-10"/>
        </w:rPr>
        <w:pict>
          <v:shape id="_x0000_i1479" type="#_x0000_t75" style="width:103pt;height:16.75pt">
            <v:imagedata r:id="rId391" o:title=""/>
          </v:shape>
        </w:pict>
      </w:r>
      <w:r w:rsidR="009F7A98">
        <w:t xml:space="preserve">. The </w:t>
      </w:r>
      <w:r w:rsidR="007974E0">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7974E0">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7974E0">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7974E0">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7974E0"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7974E0">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7974E0">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7974E0">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7974E0"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7974E0">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7974E0">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7974E0">
        <w:rPr>
          <w:position w:val="-12"/>
        </w:rPr>
        <w:pict>
          <v:shape id="_x0000_i1491" type="#_x0000_t75" style="width:18.4pt;height:19.25pt">
            <v:imagedata r:id="rId402" o:title=""/>
          </v:shape>
        </w:pict>
      </w:r>
      <w:r>
        <w:t xml:space="preserve">, </w:t>
      </w:r>
      <w:r w:rsidR="007974E0">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7974E0">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7974E0">
        <w:rPr>
          <w:position w:val="-12"/>
        </w:rPr>
        <w:pict>
          <v:shape id="_x0000_i1495" type="#_x0000_t75" style="width:18.4pt;height:19.25pt">
            <v:imagedata r:id="rId402" o:title=""/>
          </v:shape>
        </w:pict>
      </w:r>
      <w:r w:rsidRPr="003F61E9">
        <w:t xml:space="preserve">, </w:t>
      </w:r>
      <w:r w:rsidR="007974E0">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7974E0"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7974E0">
        <w:rPr>
          <w:position w:val="-10"/>
        </w:rPr>
        <w:pict>
          <v:shape id="_x0000_i1499" type="#_x0000_t75" style="width:16.75pt;height:16.75pt">
            <v:imagedata r:id="rId405" o:title=""/>
          </v:shape>
        </w:pict>
      </w:r>
      <w:r>
        <w:t xml:space="preserve">, </w:t>
      </w:r>
      <w:r w:rsidR="007974E0">
        <w:rPr>
          <w:position w:val="-10"/>
        </w:rPr>
        <w:pict>
          <v:shape id="_x0000_i1500" type="#_x0000_t75" style="width:16.75pt;height:16.75pt">
            <v:imagedata r:id="rId406" o:title=""/>
          </v:shape>
        </w:pict>
      </w:r>
      <w:r>
        <w:t xml:space="preserve">, </w:t>
      </w:r>
      <w:r w:rsidR="007974E0">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7974E0"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7974E0">
        <w:rPr>
          <w:position w:val="-10"/>
        </w:rPr>
        <w:pict>
          <v:shape id="_x0000_i1505" type="#_x0000_t75" style="width:16.75pt;height:16.75pt">
            <v:imagedata r:id="rId405" o:title=""/>
          </v:shape>
        </w:pict>
      </w:r>
      <w:r w:rsidRPr="003F61E9">
        <w:t xml:space="preserve">, </w:t>
      </w:r>
      <w:r w:rsidR="007974E0">
        <w:rPr>
          <w:position w:val="-10"/>
        </w:rPr>
        <w:pict>
          <v:shape id="_x0000_i1506" type="#_x0000_t75" style="width:16.75pt;height:16.75pt">
            <v:imagedata r:id="rId406" o:title=""/>
          </v:shape>
        </w:pict>
      </w:r>
      <w:r w:rsidRPr="003F61E9">
        <w:t xml:space="preserve">, </w:t>
      </w:r>
      <w:r w:rsidR="007974E0">
        <w:rPr>
          <w:position w:val="-10"/>
        </w:rPr>
        <w:pict>
          <v:shape id="_x0000_i1507" type="#_x0000_t75" style="width:16.75pt;height:16.75pt">
            <v:imagedata r:id="rId407" o:title=""/>
          </v:shape>
        </w:pict>
      </w:r>
      <w:r w:rsidRPr="003F61E9">
        <w:rPr>
          <w:rFonts w:hint="eastAsia"/>
          <w:lang w:eastAsia="zh-CN"/>
        </w:rPr>
        <w:t>,</w:t>
      </w:r>
      <w:r w:rsidR="007974E0">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7974E0"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7974E0">
        <w:rPr>
          <w:position w:val="-10"/>
        </w:rPr>
        <w:pict>
          <v:shape id="_x0000_i1513" type="#_x0000_t75" style="width:56.95pt;height:16.75pt">
            <v:imagedata r:id="rId412" o:title=""/>
          </v:shape>
        </w:pict>
      </w:r>
      <w:r w:rsidR="009F7A98">
        <w:rPr>
          <w:rFonts w:hint="eastAsia"/>
          <w:lang w:eastAsia="ko-KR"/>
        </w:rPr>
        <w:t xml:space="preserve"> with </w:t>
      </w:r>
      <w:r w:rsidR="007974E0">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7974E0">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7974E0">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124" w:name="OLE_LINK296"/>
      <w:bookmarkStart w:id="125" w:name="OLE_LINK297"/>
      <w:r w:rsidR="007974E0">
        <w:rPr>
          <w:position w:val="-12"/>
        </w:rPr>
        <w:pict>
          <v:shape id="_x0000_i1517" type="#_x0000_t75" style="width:82.9pt;height:19.25pt">
            <v:imagedata r:id="rId415" o:title=""/>
          </v:shape>
        </w:pict>
      </w:r>
      <w:bookmarkEnd w:id="124"/>
      <w:bookmarkEnd w:id="125"/>
      <w:r w:rsidRPr="00EE323E">
        <w:rPr>
          <w:rFonts w:hint="eastAsia"/>
          <w:lang w:eastAsia="ko-KR"/>
        </w:rPr>
        <w:t xml:space="preserve"> with </w:t>
      </w:r>
      <w:r w:rsidR="007974E0">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7974E0">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7974E0">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7974E0">
        <w:rPr>
          <w:position w:val="-14"/>
        </w:rPr>
        <w:pict>
          <v:shape id="_x0000_i1521" type="#_x0000_t75" style="width:49.4pt;height:15.9pt">
            <v:imagedata r:id="rId417" o:title=""/>
          </v:shape>
        </w:pict>
      </w:r>
      <w:r w:rsidR="009F7A98">
        <w:t xml:space="preserve"> bits of information, i.e., </w:t>
      </w:r>
      <w:r w:rsidR="007974E0">
        <w:rPr>
          <w:position w:val="-14"/>
        </w:rPr>
        <w:pict>
          <v:shape id="_x0000_i1522" type="#_x0000_t75" style="width:79.55pt;height:19.25pt">
            <v:imagedata r:id="rId418" o:title=""/>
          </v:shape>
        </w:pict>
      </w:r>
      <w:r w:rsidR="009F7A98">
        <w:t xml:space="preserve">, then a coded bit sequence </w:t>
      </w:r>
      <w:r w:rsidR="007974E0">
        <w:rPr>
          <w:position w:val="-10"/>
        </w:rPr>
        <w:pict>
          <v:shape id="_x0000_i1523" type="#_x0000_t75" style="width:1in;height:16.75pt">
            <v:imagedata r:id="rId419" o:title=""/>
          </v:shape>
        </w:pict>
      </w:r>
      <w:r w:rsidR="009F7A98">
        <w:t xml:space="preserve"> is obtained by using the bit sequence </w:t>
      </w:r>
      <w:r w:rsidR="007974E0">
        <w:rPr>
          <w:position w:val="-14"/>
        </w:rPr>
        <w:pict>
          <v:shape id="_x0000_i1524" type="#_x0000_t75" style="width:79.55pt;height:19.25pt">
            <v:imagedata r:id="rId420" o:title=""/>
          </v:shape>
        </w:pict>
      </w:r>
      <w:r w:rsidR="009F7A98">
        <w:t xml:space="preserve"> as the input to the channel coding block described in </w:t>
      </w:r>
      <w:r w:rsidR="00DF4FBD">
        <w:t>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7974E0">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7974E0">
        <w:rPr>
          <w:position w:val="-14"/>
        </w:rPr>
        <w:pict>
          <v:shape id="_x0000_i1526" type="#_x0000_t75" style="width:79.55pt;height:19.25pt">
            <v:imagedata r:id="rId418" o:title=""/>
          </v:shape>
        </w:pict>
      </w:r>
      <w:r w:rsidR="00FE4E72" w:rsidRPr="00E54724">
        <w:t xml:space="preserve">, then the coded bit sequence </w:t>
      </w:r>
      <w:r w:rsidR="007974E0">
        <w:rPr>
          <w:position w:val="-14"/>
        </w:rPr>
        <w:pict>
          <v:shape id="_x0000_i1527" type="#_x0000_t75" style="width:97.1pt;height:19.25pt">
            <v:imagedata r:id="rId422" o:title=""/>
          </v:shape>
        </w:pict>
      </w:r>
      <w:r w:rsidR="00FE4E72" w:rsidRPr="00E54724">
        <w:t xml:space="preserve"> is obtained by using the bit sequence </w:t>
      </w:r>
      <w:r w:rsidR="007974E0">
        <w:rPr>
          <w:position w:val="-14"/>
        </w:rPr>
        <w:pict>
          <v:shape id="_x0000_i1528" type="#_x0000_t75" style="width:79.55pt;height:19.25pt">
            <v:imagedata r:id="rId420" o:title=""/>
          </v:shape>
        </w:pict>
      </w:r>
      <w:r w:rsidR="00FE4E72" w:rsidRPr="00E54724">
        <w:t xml:space="preserve"> as the input to the channel coding block described in </w:t>
      </w:r>
      <w:r w:rsidR="00DF4FBD">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7974E0">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7974E0">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7974E0">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DF4FBD">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w:t>
      </w:r>
      <w:r w:rsidR="001A36D5">
        <w:lastRenderedPageBreak/>
        <w:t xml:space="preserve">to the CRC attachment </w:t>
      </w:r>
      <w:r w:rsidR="001A36D5" w:rsidRPr="00E54724">
        <w:t xml:space="preserve">operation </w:t>
      </w:r>
      <w:r w:rsidR="001A36D5">
        <w:t>is</w:t>
      </w:r>
      <w:r w:rsidR="001A36D5">
        <w:rPr>
          <w:rFonts w:hint="eastAsia"/>
          <w:lang w:eastAsia="zh-CN"/>
        </w:rPr>
        <w:t xml:space="preserve"> </w:t>
      </w:r>
      <w:r w:rsidR="007974E0">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7974E0">
        <w:rPr>
          <w:position w:val="-18"/>
        </w:rPr>
        <w:pict>
          <v:shape id="_x0000_i1533" type="#_x0000_t75" style="width:103pt;height:22.6pt">
            <v:imagedata r:id="rId424" o:title=""/>
          </v:shape>
        </w:pict>
      </w:r>
      <w:r>
        <w:t xml:space="preserve"> is obtained by concatenation of multiple encoded RI blocks where </w:t>
      </w:r>
      <w:r w:rsidR="007974E0">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7974E0">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7974E0">
        <w:rPr>
          <w:position w:val="-14"/>
        </w:rPr>
        <w:pict>
          <v:shape id="_x0000_i1536" type="#_x0000_t75" style="width:49.4pt;height:16.75pt">
            <v:imagedata r:id="rId427" o:title=""/>
          </v:shape>
        </w:pict>
      </w:r>
      <w:r>
        <w:t xml:space="preserve">bits of information, the bit sequence </w:t>
      </w:r>
      <w:r w:rsidR="007974E0">
        <w:rPr>
          <w:position w:val="-14"/>
        </w:rPr>
        <w:pict>
          <v:shape id="_x0000_i1537" type="#_x0000_t75" style="width:97.1pt;height:19.25pt">
            <v:imagedata r:id="rId422" o:title=""/>
          </v:shape>
        </w:pict>
      </w:r>
      <w:r>
        <w:t xml:space="preserve"> is obtained by the circular repetition of the bit sequence </w:t>
      </w:r>
      <w:r w:rsidR="007974E0">
        <w:rPr>
          <w:position w:val="-10"/>
        </w:rPr>
        <w:pict>
          <v:shape id="_x0000_i1538" type="#_x0000_t75" style="width:67.8pt;height:16.75pt">
            <v:imagedata r:id="rId428" o:title=""/>
          </v:shape>
        </w:pict>
      </w:r>
      <w:r w:rsidRPr="007A114E">
        <w:t xml:space="preserve"> </w:t>
      </w:r>
      <w:r>
        <w:t>so that the total bit sequence length is equal to</w:t>
      </w:r>
      <w:r w:rsidR="007974E0">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7974E0">
        <w:rPr>
          <w:position w:val="-20"/>
        </w:rPr>
        <w:pict>
          <v:shape id="_x0000_i1540" type="#_x0000_t75" style="width:78.7pt;height:22.6pt">
            <v:imagedata r:id="rId430" o:title=""/>
          </v:shape>
        </w:pict>
      </w:r>
      <w:r w:rsidR="009F7A98">
        <w:t xml:space="preserve">, where </w:t>
      </w:r>
      <w:r w:rsidR="007974E0">
        <w:rPr>
          <w:position w:val="-16"/>
        </w:rPr>
        <w:pict>
          <v:shape id="_x0000_i1541" type="#_x0000_t75" style="width:18.4pt;height:20.95pt">
            <v:imagedata r:id="rId431" o:title=""/>
          </v:shape>
        </w:pict>
      </w:r>
      <w:r w:rsidR="00A0648B">
        <w:t xml:space="preserve">, </w:t>
      </w:r>
      <w:r w:rsidR="007974E0">
        <w:rPr>
          <w:position w:val="-10"/>
        </w:rPr>
        <w:pict>
          <v:shape id="_x0000_i1542" type="#_x0000_t75" style="width:62.8pt;height:15.05pt">
            <v:imagedata r:id="rId432" o:title=""/>
          </v:shape>
        </w:pict>
      </w:r>
      <w:r w:rsidR="00A0648B">
        <w:t xml:space="preserve"> are column vectors of length </w:t>
      </w:r>
      <w:r w:rsidR="007974E0">
        <w:rPr>
          <w:position w:val="-10"/>
        </w:rPr>
        <w:pict>
          <v:shape id="_x0000_i1543" type="#_x0000_t75" style="width:42.7pt;height:15.05pt">
            <v:imagedata r:id="rId379" o:title=""/>
          </v:shape>
        </w:pict>
      </w:r>
      <w:r w:rsidR="00A0648B">
        <w:t xml:space="preserve"> and where </w:t>
      </w:r>
      <w:r w:rsidR="007974E0">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7974E0">
        <w:rPr>
          <w:position w:val="-10"/>
        </w:rPr>
        <w:pict>
          <v:shape id="_x0000_i1545" type="#_x0000_t75" style="width:31.8pt;height:14.25pt">
            <v:imagedata r:id="rId434" o:title=""/>
          </v:shape>
        </w:pict>
      </w:r>
    </w:p>
    <w:p w:rsidR="00A0648B" w:rsidRDefault="007974E0"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7974E0"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7974E0" w:rsidP="00B423F0">
      <w:pPr>
        <w:pStyle w:val="B1"/>
        <w:rPr>
          <w:position w:val="-6"/>
        </w:rPr>
      </w:pPr>
      <w:r>
        <w:rPr>
          <w:position w:val="-10"/>
        </w:rPr>
        <w:pict>
          <v:shape id="_x0000_i1549" type="#_x0000_t75" style="width:40.2pt;height:15.05pt">
            <v:imagedata r:id="rId384" o:title=""/>
          </v:shape>
        </w:pict>
      </w:r>
      <w:r w:rsidR="009F7A98">
        <w:tab/>
      </w:r>
    </w:p>
    <w:p w:rsidR="009F7A98" w:rsidRDefault="007974E0"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7974E0">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126" w:name="OLE_LINK109"/>
      <w:bookmarkStart w:id="12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126"/>
      <w:bookmarkEnd w:id="127"/>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7974E0">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7974E0" w:rsidP="0035185C">
      <w:pPr>
        <w:pStyle w:val="EQ"/>
        <w:jc w:val="center"/>
      </w:pPr>
      <w:r>
        <w:rPr>
          <w:position w:val="-68"/>
        </w:rPr>
        <w:lastRenderedPageBreak/>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7974E0">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7974E0">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7974E0">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7974E0">
        <w:rPr>
          <w:position w:val="-14"/>
        </w:rPr>
        <w:pict>
          <v:shape id="_x0000_i1557" type="#_x0000_t75" style="width:71.15pt;height:18.4pt">
            <v:imagedata r:id="rId442" o:title=""/>
          </v:shape>
        </w:pict>
      </w:r>
      <w:r w:rsidR="009F7A98">
        <w:t xml:space="preserve">and </w:t>
      </w:r>
      <w:r w:rsidR="007974E0">
        <w:rPr>
          <w:position w:val="-14"/>
        </w:rPr>
        <w:pict>
          <v:shape id="_x0000_i1558" type="#_x0000_t75" style="width:75.35pt;height:19.25pt">
            <v:imagedata r:id="rId443" o:title=""/>
          </v:shape>
        </w:pict>
      </w:r>
      <w:r w:rsidR="009F7A98">
        <w:t xml:space="preserve">, where </w:t>
      </w:r>
      <w:r w:rsidR="007974E0">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7974E0">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7974E0">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7974E0">
        <w:rPr>
          <w:position w:val="-12"/>
        </w:rPr>
        <w:pict>
          <v:shape id="_x0000_i1562" type="#_x0000_t75" style="width:70.35pt;height:19.25pt">
            <v:imagedata r:id="rId447" o:title=""/>
          </v:shape>
        </w:pict>
      </w:r>
      <w:r w:rsidR="009F7A98">
        <w:t xml:space="preserve">, </w:t>
      </w:r>
      <w:r w:rsidR="007974E0">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7974E0">
        <w:rPr>
          <w:position w:val="-12"/>
        </w:rPr>
        <w:pict>
          <v:shape id="_x0000_i1564" type="#_x0000_t75" style="width:70.35pt;height:19.25pt">
            <v:imagedata r:id="rId447" o:title=""/>
          </v:shape>
        </w:pict>
      </w:r>
      <w:r w:rsidR="009F7A98">
        <w:rPr>
          <w:rFonts w:hint="eastAsia"/>
          <w:lang w:eastAsia="ja-JP"/>
        </w:rPr>
        <w:t>,</w:t>
      </w:r>
      <w:r w:rsidR="009F7A98">
        <w:t xml:space="preserve"> </w:t>
      </w:r>
      <w:r w:rsidR="007974E0">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7974E0">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7974E0">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7974E0">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7974E0">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7974E0">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61851931"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7974E0">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7974E0">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7974E0">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7974E0">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7974E0">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7974E0">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DF4FBD">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7974E0">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7974E0">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7974E0">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7974E0">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7974E0">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7974E0">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DF4FBD">
        <w:t>clause</w:t>
      </w:r>
      <w:r w:rsidR="009F7A98">
        <w:t xml:space="preserve"> 5.2.2.6.4 with input sequence </w:t>
      </w:r>
      <w:r w:rsidR="007974E0">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DF4FBD">
        <w:t>clause</w:t>
      </w:r>
      <w:r w:rsidR="009F7A98">
        <w:t xml:space="preserve">s 5.1.1, 5.1.3.1 and 5.1.4.2, respectively. The input bit sequence to the CRC attachment </w:t>
      </w:r>
      <w:r w:rsidR="006673D4" w:rsidRPr="00E54724">
        <w:t xml:space="preserve">operation </w:t>
      </w:r>
      <w:r w:rsidR="009F7A98">
        <w:t xml:space="preserve">is </w:t>
      </w:r>
      <w:r w:rsidR="007974E0">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7974E0">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7974E0">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128" w:name="_Toc10818736"/>
      <w:bookmarkStart w:id="129" w:name="_Toc20409146"/>
      <w:bookmarkStart w:id="130" w:name="_Toc51238401"/>
      <w:r>
        <w:t>5.2.2.6.1</w:t>
      </w:r>
      <w:r>
        <w:tab/>
        <w:t>Channel quality information formats for wideband CQI reports</w:t>
      </w:r>
      <w:bookmarkEnd w:id="128"/>
      <w:bookmarkEnd w:id="129"/>
      <w:bookmarkEnd w:id="130"/>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131" w:name="OLE_LINK270"/>
      <w:bookmarkStart w:id="132" w:name="OLE_LINK306"/>
      <w:bookmarkStart w:id="133" w:name="OLE_LINK323"/>
      <w:r w:rsidR="008342A6">
        <w:rPr>
          <w:rFonts w:hint="eastAsia"/>
          <w:lang w:eastAsia="zh-CN"/>
        </w:rPr>
        <w:t xml:space="preserve">except </w:t>
      </w:r>
      <w:bookmarkStart w:id="134" w:name="OLE_LINK123"/>
      <w:bookmarkStart w:id="135" w:name="OLE_LINK124"/>
      <w:r w:rsidR="008342A6">
        <w:rPr>
          <w:rFonts w:hint="eastAsia"/>
          <w:lang w:eastAsia="zh-CN"/>
        </w:rPr>
        <w:t xml:space="preserve">with </w:t>
      </w:r>
      <w:bookmarkStart w:id="136" w:name="OLE_LINK243"/>
      <w:bookmarkStart w:id="137" w:name="OLE_LINK244"/>
      <w:r w:rsidR="008342A6" w:rsidRPr="00F84586">
        <w:rPr>
          <w:i/>
        </w:rPr>
        <w:t>advancedCodebookEnabled</w:t>
      </w:r>
      <w:r w:rsidR="008342A6">
        <w:rPr>
          <w:i/>
        </w:rPr>
        <w:t>=TRUE</w:t>
      </w:r>
      <w:bookmarkEnd w:id="131"/>
      <w:bookmarkEnd w:id="132"/>
      <w:bookmarkEnd w:id="133"/>
      <w:bookmarkEnd w:id="134"/>
      <w:bookmarkEnd w:id="135"/>
      <w:bookmarkEnd w:id="136"/>
      <w:bookmarkEnd w:id="13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138" w:name="OLE_LINK325"/>
      <w:bookmarkStart w:id="139" w:name="OLE_LINK326"/>
      <w:r>
        <w:t>Table 5.2.2.6.1-1</w:t>
      </w:r>
      <w:r>
        <w:rPr>
          <w:rFonts w:hint="eastAsia"/>
          <w:lang w:eastAsia="zh-CN"/>
        </w:rPr>
        <w:t xml:space="preserve">B-1 </w:t>
      </w:r>
      <w:r>
        <w:t xml:space="preserve">and </w:t>
      </w:r>
      <w:bookmarkStart w:id="140" w:name="OLE_LINK322"/>
      <w:r>
        <w:t>Table 5.2.2.6.1-1B</w:t>
      </w:r>
      <w:r>
        <w:rPr>
          <w:rFonts w:hint="eastAsia"/>
          <w:lang w:eastAsia="zh-CN"/>
        </w:rPr>
        <w:t>-2</w:t>
      </w:r>
      <w:r>
        <w:t xml:space="preserve"> </w:t>
      </w:r>
      <w:bookmarkEnd w:id="140"/>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38"/>
      <w:bookmarkEnd w:id="139"/>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41" w:name="OLE_LINK414"/>
      <w:bookmarkStart w:id="142"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43" w:name="OLE_LINK402"/>
      <w:bookmarkStart w:id="144" w:name="OLE_LINK403"/>
      <w:bookmarkStart w:id="145"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43"/>
      <w:bookmarkEnd w:id="144"/>
      <w:bookmarkEnd w:id="145"/>
      <w:r w:rsidRPr="00C53A08">
        <w:rPr>
          <w:rFonts w:hint="eastAsia"/>
        </w:rPr>
        <w:t>with</w:t>
      </w:r>
      <w:r w:rsidRPr="00C53A08">
        <w:t xml:space="preserve"> </w:t>
      </w:r>
      <w:r w:rsidRPr="00C53A08">
        <w:rPr>
          <w:i/>
        </w:rPr>
        <w:t>alternativeCodeBookEnabledFor4TX-r12=TRUE</w:t>
      </w:r>
      <w:bookmarkEnd w:id="141"/>
      <w:bookmarkEnd w:id="142"/>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46" w:name="OLE_LINK5"/>
      <w:bookmarkStart w:id="147" w:name="OLE_LINK6"/>
      <w:bookmarkStart w:id="148" w:name="OLE_LINK13"/>
      <w:bookmarkStart w:id="149" w:name="OLE_LINK14"/>
      <w:bookmarkStart w:id="150"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46"/>
      <w:bookmarkEnd w:id="147"/>
    </w:p>
    <w:p w:rsidR="0096201F" w:rsidRPr="0007501B" w:rsidRDefault="008342A6" w:rsidP="008342A6">
      <w:pPr>
        <w:rPr>
          <w:lang w:eastAsia="zh-CN"/>
        </w:rPr>
      </w:pPr>
      <w:bookmarkStart w:id="151"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52" w:name="OLE_LINK17"/>
      <w:bookmarkStart w:id="153" w:name="OLE_LINK21"/>
      <w:r w:rsidRPr="0007501B">
        <w:rPr>
          <w:rFonts w:hint="eastAsia"/>
          <w:lang w:eastAsia="zh-CN"/>
        </w:rPr>
        <w:t>8</w:t>
      </w:r>
      <w:r>
        <w:rPr>
          <w:rFonts w:hint="eastAsia"/>
          <w:lang w:eastAsia="zh-CN"/>
        </w:rPr>
        <w:t>/12/16</w:t>
      </w:r>
      <w:bookmarkStart w:id="154" w:name="OLE_LINK89"/>
      <w:bookmarkStart w:id="155" w:name="OLE_LINK98"/>
      <w:r>
        <w:rPr>
          <w:rFonts w:hint="eastAsia"/>
          <w:lang w:eastAsia="zh-CN"/>
        </w:rPr>
        <w:t>/20/24/28/32</w:t>
      </w:r>
      <w:bookmarkEnd w:id="152"/>
      <w:bookmarkEnd w:id="153"/>
      <w:r w:rsidRPr="0007501B">
        <w:rPr>
          <w:rFonts w:hint="eastAsia"/>
        </w:rPr>
        <w:t xml:space="preserve"> </w:t>
      </w:r>
      <w:bookmarkEnd w:id="154"/>
      <w:bookmarkEnd w:id="155"/>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51"/>
      <w:r w:rsidR="008F13E3">
        <w:rPr>
          <w:lang w:eastAsia="zh-CN"/>
        </w:rPr>
        <w:t>.</w:t>
      </w:r>
      <w:r>
        <w:rPr>
          <w:rFonts w:hint="eastAsia"/>
          <w:lang w:eastAsia="zh-CN"/>
        </w:rPr>
        <w:t xml:space="preserve"> </w:t>
      </w:r>
    </w:p>
    <w:bookmarkEnd w:id="148"/>
    <w:bookmarkEnd w:id="149"/>
    <w:bookmarkEnd w:id="150"/>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56" w:name="OLE_LINK240"/>
      <w:r w:rsidR="008342A6">
        <w:t>Table 5.2.2.6.1-1B</w:t>
      </w:r>
      <w:r w:rsidR="008342A6">
        <w:rPr>
          <w:rFonts w:hint="eastAsia"/>
          <w:lang w:eastAsia="zh-CN"/>
        </w:rPr>
        <w:t>-1</w:t>
      </w:r>
      <w:bookmarkEnd w:id="156"/>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7974E0">
        <w:rPr>
          <w:position w:val="-6"/>
        </w:rPr>
        <w:pict>
          <v:shape id="_x0000_i1588" type="#_x0000_t75" style="width:11.7pt;height:11.7pt">
            <v:imagedata r:id="rId464" o:title=""/>
          </v:shape>
        </w:pict>
      </w:r>
      <w:r>
        <w:t xml:space="preserve"> </w:t>
      </w:r>
      <w:r w:rsidR="009F7A98">
        <w:t xml:space="preserve">is defined in </w:t>
      </w:r>
      <w:r w:rsidR="00DF4FBD">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7974E0">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7974E0">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7974E0">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7974E0">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7974E0">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7974E0">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7974E0">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lastRenderedPageBreak/>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7974E0">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7974E0">
        <w:rPr>
          <w:position w:val="-10"/>
          <w:lang w:eastAsia="zh-CN"/>
        </w:rPr>
        <w:pict>
          <v:shape id="_x0000_i1599" type="#_x0000_t75" style="width:75.35pt;height:16.75pt">
            <v:imagedata r:id="rId473" o:title=""/>
          </v:shape>
        </w:pict>
      </w:r>
      <w:r w:rsidR="008342A6">
        <w:rPr>
          <w:rFonts w:hint="eastAsia"/>
          <w:lang w:eastAsia="zh-CN"/>
        </w:rPr>
        <w:t xml:space="preserve"> and </w:t>
      </w:r>
      <w:r w:rsidR="007974E0">
        <w:rPr>
          <w:position w:val="-10"/>
          <w:lang w:eastAsia="zh-CN"/>
        </w:rPr>
        <w:pict>
          <v:shape id="_x0000_i1600" type="#_x0000_t75" style="width:34.35pt;height:16.75pt">
            <v:imagedata r:id="rId474" o:title=""/>
          </v:shape>
        </w:pict>
      </w:r>
      <w:r w:rsidR="008342A6">
        <w:rPr>
          <w:lang w:eastAsia="zh-CN"/>
        </w:rPr>
        <w:t xml:space="preserve"> for </w:t>
      </w:r>
      <w:r w:rsidR="007974E0">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7974E0">
        <w:rPr>
          <w:position w:val="-10"/>
          <w:lang w:eastAsia="zh-CN"/>
        </w:rPr>
        <w:pict>
          <v:shape id="_x0000_i1602" type="#_x0000_t75" style="width:34.35pt;height:16.75pt">
            <v:imagedata r:id="rId476" o:title=""/>
          </v:shape>
        </w:pict>
      </w:r>
      <w:r w:rsidR="008342A6">
        <w:rPr>
          <w:lang w:eastAsia="zh-CN"/>
        </w:rPr>
        <w:t xml:space="preserve">, </w:t>
      </w:r>
      <w:r w:rsidR="007974E0">
        <w:rPr>
          <w:position w:val="-10"/>
          <w:lang w:eastAsia="zh-CN"/>
        </w:rPr>
        <w:pict>
          <v:shape id="_x0000_i1603" type="#_x0000_t75" style="width:34.35pt;height:16.75pt">
            <v:imagedata r:id="rId477" o:title=""/>
          </v:shape>
        </w:pict>
      </w:r>
      <w:r w:rsidR="008342A6">
        <w:rPr>
          <w:rFonts w:hint="eastAsia"/>
          <w:lang w:eastAsia="zh-CN"/>
        </w:rPr>
        <w:t xml:space="preserve"> and </w:t>
      </w:r>
      <w:r w:rsidR="007974E0">
        <w:rPr>
          <w:position w:val="-10"/>
          <w:lang w:eastAsia="zh-CN"/>
        </w:rPr>
        <w:pict>
          <v:shape id="_x0000_i1604" type="#_x0000_t75" style="width:78.7pt;height:16.75pt">
            <v:imagedata r:id="rId478" o:title=""/>
          </v:shape>
        </w:pict>
      </w:r>
      <w:r w:rsidR="008342A6">
        <w:rPr>
          <w:lang w:eastAsia="zh-CN"/>
        </w:rPr>
        <w:t xml:space="preserve"> for </w:t>
      </w:r>
      <w:r w:rsidR="007974E0">
        <w:rPr>
          <w:position w:val="-10"/>
          <w:lang w:eastAsia="zh-CN"/>
        </w:rPr>
        <w:pict>
          <v:shape id="_x0000_i1605" type="#_x0000_t75" style="width:40.2pt;height:16.75pt">
            <v:imagedata r:id="rId479" o:title=""/>
          </v:shape>
        </w:pict>
      </w:r>
      <w:r w:rsidR="008342A6">
        <w:rPr>
          <w:rFonts w:hint="eastAsia"/>
          <w:lang w:eastAsia="zh-CN"/>
        </w:rPr>
        <w:t xml:space="preserve"> and </w:t>
      </w:r>
      <w:r w:rsidR="007974E0">
        <w:rPr>
          <w:position w:val="-10"/>
          <w:lang w:eastAsia="zh-CN"/>
        </w:rPr>
        <w:pict>
          <v:shape id="_x0000_i1606" type="#_x0000_t75" style="width:32.65pt;height:16.75pt">
            <v:imagedata r:id="rId480" o:title=""/>
          </v:shape>
        </w:pict>
      </w:r>
      <w:r w:rsidR="008342A6">
        <w:rPr>
          <w:lang w:eastAsia="zh-CN"/>
        </w:rPr>
        <w:t xml:space="preserve">, and </w:t>
      </w:r>
      <w:r w:rsidR="007974E0">
        <w:rPr>
          <w:position w:val="-10"/>
          <w:lang w:eastAsia="zh-CN"/>
        </w:rPr>
        <w:pict>
          <v:shape id="_x0000_i1607" type="#_x0000_t75" style="width:75.35pt;height:16.75pt">
            <v:imagedata r:id="rId481" o:title=""/>
          </v:shape>
        </w:pict>
      </w:r>
      <w:r w:rsidR="008342A6">
        <w:rPr>
          <w:rFonts w:hint="eastAsia"/>
          <w:lang w:eastAsia="zh-CN"/>
        </w:rPr>
        <w:t xml:space="preserve"> and </w:t>
      </w:r>
      <w:r w:rsidR="007974E0">
        <w:rPr>
          <w:position w:val="-10"/>
          <w:lang w:eastAsia="zh-CN"/>
        </w:rPr>
        <w:pict>
          <v:shape id="_x0000_i1608" type="#_x0000_t75" style="width:31.8pt;height:16.75pt">
            <v:imagedata r:id="rId482" o:title=""/>
          </v:shape>
        </w:pict>
      </w:r>
      <w:r w:rsidR="008342A6">
        <w:rPr>
          <w:lang w:eastAsia="zh-CN"/>
        </w:rPr>
        <w:t xml:space="preserve"> for </w:t>
      </w:r>
      <w:r w:rsidR="007974E0">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57" w:name="OLE_LINK271"/>
      <w:bookmarkStart w:id="158" w:name="OLE_LINK272"/>
      <w:r w:rsidR="00111428">
        <w:rPr>
          <w:rFonts w:hint="eastAsia"/>
          <w:lang w:eastAsia="zh-CN"/>
        </w:rPr>
        <w:t xml:space="preserve">or </w:t>
      </w:r>
      <w:bookmarkStart w:id="159" w:name="OLE_LINK275"/>
      <w:bookmarkStart w:id="160" w:name="OLE_LINK276"/>
      <w:r w:rsidR="00111428" w:rsidRPr="00F84586">
        <w:rPr>
          <w:i/>
        </w:rPr>
        <w:t>advancedCodebookEnabled</w:t>
      </w:r>
      <w:r w:rsidR="00111428">
        <w:rPr>
          <w:i/>
        </w:rPr>
        <w:t>=TRUE</w:t>
      </w:r>
      <w:bookmarkEnd w:id="157"/>
      <w:bookmarkEnd w:id="158"/>
      <w:bookmarkEnd w:id="159"/>
      <w:bookmarkEnd w:id="1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7974E0">
            <w:pPr>
              <w:pStyle w:val="TAC"/>
            </w:pPr>
            <w:r>
              <w:rPr>
                <w:position w:val="-6"/>
              </w:rPr>
              <w:pict>
                <v:shape id="_x0000_i1610" type="#_x0000_t75" style="width:16.75pt;height:11.7pt">
                  <v:imagedata r:id="rId484" o:title=""/>
                </v:shape>
              </w:pict>
            </w:r>
          </w:p>
        </w:tc>
        <w:tc>
          <w:tcPr>
            <w:tcW w:w="0" w:type="auto"/>
            <w:vAlign w:val="center"/>
          </w:tcPr>
          <w:p w:rsidR="009F7A98" w:rsidRDefault="007974E0">
            <w:pPr>
              <w:pStyle w:val="TAC"/>
            </w:pPr>
            <w:r>
              <w:rPr>
                <w:position w:val="-6"/>
              </w:rPr>
              <w:pict>
                <v:shape id="_x0000_i1611" type="#_x0000_t75" style="width:11.7pt;height:11.7pt">
                  <v:imagedata r:id="rId464" o:title=""/>
                </v:shape>
              </w:pict>
            </w:r>
          </w:p>
        </w:tc>
        <w:tc>
          <w:tcPr>
            <w:tcW w:w="0" w:type="auto"/>
            <w:vAlign w:val="center"/>
          </w:tcPr>
          <w:p w:rsidR="009F7A98" w:rsidRDefault="007974E0">
            <w:pPr>
              <w:pStyle w:val="TAC"/>
            </w:pPr>
            <w:r>
              <w:rPr>
                <w:position w:val="-6"/>
              </w:rPr>
              <w:pict>
                <v:shape id="_x0000_i1612" type="#_x0000_t75" style="width:16.75pt;height:11.7pt">
                  <v:imagedata r:id="rId485" o:title=""/>
                </v:shape>
              </w:pict>
            </w:r>
          </w:p>
        </w:tc>
        <w:tc>
          <w:tcPr>
            <w:tcW w:w="0" w:type="auto"/>
            <w:vAlign w:val="center"/>
          </w:tcPr>
          <w:p w:rsidR="009F7A98" w:rsidRDefault="007974E0">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61" w:name="OLE_LINK381"/>
      <w:bookmarkStart w:id="162"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61"/>
      <w:bookmarkEnd w:id="162"/>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63" w:name="OLE_LINK387"/>
            <w:bookmarkStart w:id="164" w:name="OLE_LINK388"/>
            <w:r w:rsidRPr="00B0717E">
              <w:rPr>
                <w:rFonts w:ascii="Arial" w:hAnsi="Arial" w:hint="eastAsia"/>
                <w:b/>
                <w:sz w:val="18"/>
                <w:lang w:eastAsia="zh-CN"/>
              </w:rPr>
              <w:t>for CRI=0 or 1</w:t>
            </w:r>
            <w:bookmarkEnd w:id="163"/>
            <w:bookmarkEnd w:id="164"/>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7974E0"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65" w:name="OLE_LINK277"/>
      <w:bookmarkStart w:id="166" w:name="OLE_LINK278"/>
      <w:bookmarkStart w:id="167" w:name="OLE_LINK280"/>
      <w:r w:rsidR="00977881">
        <w:rPr>
          <w:rFonts w:hint="eastAsia"/>
          <w:lang w:eastAsia="zh-CN"/>
        </w:rPr>
        <w:t xml:space="preserve">except with </w:t>
      </w:r>
      <w:r w:rsidR="00977881" w:rsidRPr="00F84586">
        <w:rPr>
          <w:i/>
        </w:rPr>
        <w:t>advancedCodebookEnabled</w:t>
      </w:r>
      <w:r w:rsidR="00977881">
        <w:rPr>
          <w:i/>
        </w:rPr>
        <w:t>=TRUE</w:t>
      </w:r>
      <w:bookmarkEnd w:id="165"/>
      <w:bookmarkEnd w:id="166"/>
      <w:bookmarkEnd w:id="16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68" w:name="OLE_LINK412"/>
      <w:bookmarkStart w:id="169"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70" w:name="OLE_LINK395"/>
      <w:bookmarkStart w:id="171" w:name="OLE_LINK396"/>
      <w:bookmarkStart w:id="172" w:name="OLE_LINK397"/>
      <w:r w:rsidRPr="00B0717E">
        <w:rPr>
          <w:rFonts w:hint="eastAsia"/>
          <w:lang w:eastAsia="zh-CN"/>
        </w:rPr>
        <w:t xml:space="preserve">and </w:t>
      </w:r>
      <w:r w:rsidRPr="00B0717E">
        <w:t xml:space="preserve">higher layer parameter </w:t>
      </w:r>
      <w:bookmarkEnd w:id="168"/>
      <w:bookmarkEnd w:id="169"/>
      <w:bookmarkEnd w:id="170"/>
      <w:bookmarkEnd w:id="171"/>
      <w:bookmarkEnd w:id="172"/>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173"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174" w:name="_Hlk496103515"/>
            <w:bookmarkEnd w:id="173"/>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74"/>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75" w:name="OLE_LINK261"/>
      <w:bookmarkStart w:id="176"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75"/>
      <w:bookmarkEnd w:id="176"/>
      <w:r>
        <w:t>)</w:t>
      </w:r>
      <w:bookmarkStart w:id="177"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77"/>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78" w:name="OLE_LINK254"/>
            <w:bookmarkStart w:id="179" w:name="OLE_LINK255"/>
            <w:bookmarkStart w:id="180" w:name="OLE_LINK291"/>
            <w:bookmarkStart w:id="181" w:name="OLE_LINK292"/>
            <w:bookmarkStart w:id="182" w:name="_Hlk475467137"/>
            <w:r>
              <w:t xml:space="preserve">Wideband first PMI </w:t>
            </w:r>
            <w:r>
              <w:rPr>
                <w:iCs/>
              </w:rPr>
              <w:t>i</w:t>
            </w:r>
            <w:r>
              <w:t>1</w:t>
            </w:r>
            <w:bookmarkEnd w:id="178"/>
            <w:bookmarkEnd w:id="179"/>
            <w:r>
              <w:rPr>
                <w:rFonts w:hint="eastAsia"/>
                <w:lang w:eastAsia="zh-CN"/>
              </w:rPr>
              <w:t>,1</w:t>
            </w:r>
            <w:bookmarkEnd w:id="180"/>
            <w:bookmarkEnd w:id="181"/>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82"/>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83" w:name="OLE_LINK343"/>
            <w:r w:rsidRPr="00064EEE">
              <w:t xml:space="preserve">Subband second PMI </w:t>
            </w:r>
            <w:r w:rsidRPr="00064EEE">
              <w:rPr>
                <w:iCs/>
              </w:rPr>
              <w:t>i</w:t>
            </w:r>
            <w:r w:rsidRPr="00064EEE">
              <w:t>2</w:t>
            </w:r>
          </w:p>
        </w:tc>
        <w:tc>
          <w:tcPr>
            <w:tcW w:w="0" w:type="auto"/>
          </w:tcPr>
          <w:p w:rsidR="00977881" w:rsidRPr="00466738" w:rsidRDefault="007974E0" w:rsidP="00166C20">
            <w:pPr>
              <w:pStyle w:val="TAC"/>
              <w:rPr>
                <w:lang w:eastAsia="zh-CN"/>
              </w:rPr>
            </w:pPr>
            <w:bookmarkStart w:id="184" w:name="OLE_LINK299"/>
            <w:bookmarkStart w:id="185" w:name="OLE_LINK300"/>
            <w:r>
              <w:rPr>
                <w:rFonts w:ascii="Times New Roman" w:hAnsi="Times New Roman"/>
                <w:position w:val="-6"/>
                <w:sz w:val="20"/>
              </w:rPr>
              <w:pict>
                <v:shape id="_x0000_i1630" type="#_x0000_t75" style="width:15.05pt;height:10.9pt">
                  <v:imagedata r:id="rId487" o:title=""/>
                </v:shape>
              </w:pict>
            </w:r>
            <w:bookmarkEnd w:id="184"/>
            <w:bookmarkEnd w:id="185"/>
          </w:p>
        </w:tc>
        <w:tc>
          <w:tcPr>
            <w:tcW w:w="0" w:type="auto"/>
          </w:tcPr>
          <w:p w:rsidR="00977881" w:rsidRPr="00466738" w:rsidRDefault="007974E0" w:rsidP="00166C20">
            <w:pPr>
              <w:pStyle w:val="TAC"/>
              <w:rPr>
                <w:lang w:eastAsia="zh-CN"/>
              </w:rPr>
            </w:pPr>
            <w:bookmarkStart w:id="186" w:name="OLE_LINK301"/>
            <w:bookmarkStart w:id="187" w:name="OLE_LINK302"/>
            <w:r>
              <w:rPr>
                <w:rFonts w:ascii="Times New Roman" w:hAnsi="Times New Roman"/>
                <w:position w:val="-6"/>
                <w:sz w:val="20"/>
              </w:rPr>
              <w:pict>
                <v:shape id="_x0000_i1631" type="#_x0000_t75" style="width:18.4pt;height:10.9pt">
                  <v:imagedata r:id="rId488" o:title=""/>
                </v:shape>
              </w:pict>
            </w:r>
            <w:bookmarkEnd w:id="186"/>
            <w:bookmarkEnd w:id="187"/>
          </w:p>
        </w:tc>
        <w:tc>
          <w:tcPr>
            <w:tcW w:w="0" w:type="auto"/>
          </w:tcPr>
          <w:p w:rsidR="00977881" w:rsidRDefault="007974E0"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7974E0"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83"/>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7974E0"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7974E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88" w:name="OLE_LINK245"/>
      <w:bookmarkStart w:id="189" w:name="OLE_LINK246"/>
      <w:bookmarkStart w:id="190"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7974E0">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91" w:name="OLE_LINK202"/>
      <w:bookmarkStart w:id="192"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88"/>
          <w:bookmarkEnd w:id="189"/>
          <w:bookmarkEnd w:id="190"/>
          <w:bookmarkEnd w:id="191"/>
          <w:bookmarkEnd w:id="192"/>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93" w:name="OLE_LINK28"/>
            <w:bookmarkStart w:id="194" w:name="OLE_LINK29"/>
            <w:r w:rsidRPr="00064EEE">
              <w:rPr>
                <w:lang w:val="de-DE"/>
              </w:rPr>
              <w:t xml:space="preserve">Rank </w:t>
            </w:r>
            <w:r>
              <w:rPr>
                <w:rFonts w:eastAsia="SimSun" w:hint="eastAsia"/>
                <w:lang w:val="de-DE" w:eastAsia="zh-CN"/>
              </w:rPr>
              <w:t>=3</w:t>
            </w:r>
            <w:bookmarkEnd w:id="193"/>
            <w:bookmarkEnd w:id="194"/>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95" w:name="OLE_LINK37"/>
            <w:bookmarkStart w:id="196"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95"/>
            <w:bookmarkEnd w:id="196"/>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7974E0"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7974E0"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97" w:name="OLE_LINK39"/>
            <w:bookmarkStart w:id="198"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7"/>
            <w:bookmarkEnd w:id="198"/>
          </w:p>
        </w:tc>
        <w:tc>
          <w:tcPr>
            <w:tcW w:w="1374" w:type="dxa"/>
            <w:vAlign w:val="center"/>
          </w:tcPr>
          <w:p w:rsidR="0096201F" w:rsidRDefault="00535058" w:rsidP="00D4059F">
            <w:pPr>
              <w:pStyle w:val="tac0"/>
              <w:rPr>
                <w:rFonts w:eastAsia="SimSun"/>
                <w:lang w:val="de-DE" w:eastAsia="zh-CN"/>
              </w:rPr>
            </w:pPr>
            <w:bookmarkStart w:id="199" w:name="OLE_LINK41"/>
            <w:bookmarkStart w:id="200" w:name="OLE_LINK42"/>
            <w:bookmarkStart w:id="201" w:name="OLE_LINK45"/>
            <w:bookmarkStart w:id="202" w:name="OLE_LINK46"/>
            <w:bookmarkStart w:id="203" w:name="OLE_LINK47"/>
            <w:bookmarkStart w:id="204" w:name="OLE_LINK48"/>
            <w:bookmarkStart w:id="205"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99"/>
            <w:bookmarkEnd w:id="200"/>
            <w:bookmarkEnd w:id="201"/>
            <w:bookmarkEnd w:id="202"/>
            <w:bookmarkEnd w:id="203"/>
            <w:bookmarkEnd w:id="204"/>
            <w:bookmarkEnd w:id="205"/>
          </w:p>
        </w:tc>
        <w:tc>
          <w:tcPr>
            <w:tcW w:w="2805" w:type="dxa"/>
            <w:tcMar>
              <w:top w:w="0" w:type="dxa"/>
              <w:left w:w="108" w:type="dxa"/>
              <w:bottom w:w="0" w:type="dxa"/>
              <w:right w:w="108" w:type="dxa"/>
            </w:tcMar>
            <w:vAlign w:val="center"/>
          </w:tcPr>
          <w:p w:rsidR="0096201F" w:rsidRPr="00064EEE" w:rsidRDefault="007974E0"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7974E0"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7974E0"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7974E0"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206"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7974E0"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7974E0"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7974E0"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7974E0"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7974E0"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7974E0"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7974E0"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7974E0"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206"/>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7974E0">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7974E0"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7974E0"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7974E0"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7974E0"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7974E0"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7974E0"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7974E0"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7974E0"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7974E0"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7974E0"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7974E0"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7974E0"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7974E0"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7974E0"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207" w:name="OLE_LINK7"/>
      <w:bookmarkStart w:id="208" w:name="OLE_LINK8"/>
      <w:r w:rsidRPr="00F84586">
        <w:rPr>
          <w:i/>
        </w:rPr>
        <w:t>advancedCodebookEnabled</w:t>
      </w:r>
      <w:r w:rsidRPr="00550271">
        <w:rPr>
          <w:rFonts w:hint="eastAsia"/>
          <w:i/>
          <w:lang w:eastAsia="zh-CN"/>
        </w:rPr>
        <w:t>=</w:t>
      </w:r>
      <w:bookmarkEnd w:id="207"/>
      <w:bookmarkEnd w:id="208"/>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7974E0">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7974E0"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7974E0"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7974E0"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7974E0"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7974E0"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7974E0"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7974E0"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7974E0"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7974E0"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7974E0"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7974E0"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7974E0"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7974E0"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7974E0"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7974E0"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7974E0"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7974E0">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7974E0"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7974E0"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7974E0"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7974E0"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7974E0"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7974E0"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7974E0"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7974E0"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7974E0"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7974E0"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7974E0"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7974E0"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7974E0"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7974E0"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7974E0"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7974E0"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7974E0"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209" w:name="OLE_LINK92"/>
            <w:bookmarkStart w:id="210" w:name="OLE_LINK93"/>
            <w:r w:rsidRPr="00255015">
              <w:t>4 antenna ports</w:t>
            </w:r>
            <w:bookmarkEnd w:id="209"/>
            <w:bookmarkEnd w:id="210"/>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211" w:name="OLE_LINK94"/>
            <w:r>
              <w:rPr>
                <w:lang w:val="de-DE"/>
              </w:rPr>
              <w:t xml:space="preserve">Rank </w:t>
            </w:r>
            <w:r>
              <w:rPr>
                <w:rFonts w:hint="eastAsia"/>
                <w:lang w:val="de-DE" w:eastAsia="zh-CN"/>
              </w:rPr>
              <w:t>=2</w:t>
            </w:r>
            <w:bookmarkEnd w:id="211"/>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212" w:name="OLE_LINK765"/>
      <w:r>
        <w:t>Table 5.2.2.6.1-1</w:t>
      </w:r>
      <w:r>
        <w:rPr>
          <w:lang w:eastAsia="zh-CN"/>
        </w:rPr>
        <w:t>G</w:t>
      </w:r>
      <w:r>
        <w:rPr>
          <w:rFonts w:hint="eastAsia"/>
          <w:lang w:eastAsia="zh-CN"/>
        </w:rPr>
        <w:t>-</w:t>
      </w:r>
      <w:bookmarkEnd w:id="212"/>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213"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213"/>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214" w:name="OLE_LINK441"/>
      <w:bookmarkStart w:id="215" w:name="OLE_LINK442"/>
      <w:r w:rsidRPr="007177D2">
        <w:rPr>
          <w:rFonts w:hint="eastAsia"/>
          <w:lang w:eastAsia="zh-CN"/>
        </w:rPr>
        <w:t xml:space="preserve"> </w:t>
      </w:r>
      <w:bookmarkStart w:id="216" w:name="OLE_LINK445"/>
      <w:bookmarkStart w:id="217" w:name="OLE_LINK446"/>
      <w:r w:rsidRPr="007177D2">
        <w:rPr>
          <w:lang w:eastAsia="zh-CN"/>
        </w:rPr>
        <w:t xml:space="preserve">and </w:t>
      </w:r>
      <w:r w:rsidRPr="007177D2">
        <w:t xml:space="preserve">higher layer parameter </w:t>
      </w:r>
      <w:bookmarkEnd w:id="214"/>
      <w:bookmarkEnd w:id="215"/>
      <w:bookmarkEnd w:id="216"/>
      <w:bookmarkEnd w:id="217"/>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218" w:name="OLE_LINK439"/>
            <w:bookmarkStart w:id="219" w:name="OLE_LINK440"/>
            <w:r w:rsidRPr="007177D2">
              <w:rPr>
                <w:rFonts w:ascii="Arial" w:hAnsi="Arial" w:hint="eastAsia"/>
                <w:b/>
                <w:sz w:val="18"/>
                <w:lang w:eastAsia="zh-CN"/>
              </w:rPr>
              <w:t xml:space="preserve"> for CRI=0 or 1</w:t>
            </w:r>
            <w:bookmarkEnd w:id="218"/>
            <w:bookmarkEnd w:id="219"/>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7974E0">
        <w:rPr>
          <w:position w:val="-6"/>
        </w:rPr>
        <w:pict>
          <v:shape id="_x0000_i1727" type="#_x0000_t75" style="width:11.7pt;height:11.7pt">
            <v:imagedata r:id="rId464" o:title=""/>
          </v:shape>
        </w:pict>
      </w:r>
      <w:r>
        <w:t xml:space="preserve">is defined in </w:t>
      </w:r>
      <w:r w:rsidR="00DF4FBD">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7974E0">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7974E0">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7974E0">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7974E0">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7974E0">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7974E0">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7974E0">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7974E0">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7974E0">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7974E0">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220" w:name="OLE_LINK471"/>
      <w:bookmarkStart w:id="221"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220"/>
      <w:bookmarkEnd w:id="221"/>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222" w:name="OLE_LINK473"/>
      <w:bookmarkStart w:id="223"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224" w:name="OLE_LINK462"/>
      <w:bookmarkStart w:id="225" w:name="OLE_LINK463"/>
      <w:r w:rsidRPr="005F347E">
        <w:rPr>
          <w:rFonts w:hint="eastAsia"/>
          <w:lang w:eastAsia="zh-CN"/>
        </w:rPr>
        <w:t xml:space="preserve"> </w:t>
      </w:r>
      <w:r w:rsidRPr="005F347E">
        <w:rPr>
          <w:lang w:eastAsia="zh-CN"/>
        </w:rPr>
        <w:t xml:space="preserve">and </w:t>
      </w:r>
      <w:r w:rsidRPr="005F347E">
        <w:t xml:space="preserve">higher layer parameter </w:t>
      </w:r>
      <w:bookmarkEnd w:id="222"/>
      <w:bookmarkEnd w:id="223"/>
      <w:bookmarkEnd w:id="224"/>
      <w:bookmarkEnd w:id="225"/>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226" w:name="OLE_LINK451"/>
            <w:bookmarkStart w:id="227" w:name="OLE_LINK452"/>
            <w:r w:rsidRPr="005F347E">
              <w:rPr>
                <w:rFonts w:ascii="Arial" w:hAnsi="Arial" w:cs="Arial" w:hint="eastAsia"/>
                <w:b/>
                <w:bCs/>
                <w:sz w:val="18"/>
                <w:szCs w:val="18"/>
                <w:lang w:eastAsia="zh-CN"/>
              </w:rPr>
              <w:t xml:space="preserve"> for CRI=0 or 1</w:t>
            </w:r>
            <w:bookmarkEnd w:id="226"/>
            <w:bookmarkEnd w:id="227"/>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228"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228"/>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7974E0">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7974E0"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7974E0"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7974E0"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7974E0"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7974E0"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7974E0"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7974E0"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7974E0"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7974E0"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7974E0"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7974E0"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7974E0"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7974E0">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7974E0"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7974E0"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7974E0"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7974E0"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7974E0"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7974E0"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7974E0"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7974E0"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7974E0"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7974E0"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7974E0"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7974E0"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7974E0"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7974E0"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7974E0"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7974E0"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229" w:name="OLE_LINK475"/>
      <w:bookmarkStart w:id="230"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229"/>
      <w:bookmarkEnd w:id="230"/>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7974E0"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7974E0"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7974E0"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7974E0"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7974E0"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7974E0"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7974E0"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7974E0"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7974E0">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7974E0"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7974E0"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7974E0"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7974E0"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7974E0"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7974E0"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231" w:name="OLE_LINK685"/>
      <w:bookmarkStart w:id="232" w:name="OLE_LINK686"/>
      <w:bookmarkStart w:id="233"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234" w:name="OLE_LINK483"/>
      <w:bookmarkStart w:id="235"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234"/>
      <w:bookmarkEnd w:id="235"/>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236" w:name="OLE_LINK481"/>
      <w:bookmarkStart w:id="237"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231"/>
      <w:bookmarkEnd w:id="232"/>
      <w:bookmarkEnd w:id="233"/>
      <w:bookmarkEnd w:id="236"/>
      <w:bookmarkEnd w:id="237"/>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7974E0"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7974E0"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7974E0"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7974E0"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7974E0"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7974E0"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238" w:name="OLE_LINK26"/>
      <w:bookmarkStart w:id="239" w:name="OLE_LINK27"/>
      <w:bookmarkStart w:id="240" w:name="OLE_LINK693"/>
      <w:bookmarkStart w:id="241" w:name="OLE_LINK694"/>
      <w:bookmarkStart w:id="242"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238"/>
      <w:bookmarkEnd w:id="239"/>
      <w:r w:rsidRPr="00E965AC">
        <w:t xml:space="preserve">: </w:t>
      </w:r>
      <w:bookmarkStart w:id="243" w:name="OLE_LINK477"/>
      <w:bookmarkStart w:id="244" w:name="OLE_LINK478"/>
      <w:r w:rsidRPr="00E965AC">
        <w:t xml:space="preserve">Fields for </w:t>
      </w:r>
      <w:r w:rsidRPr="00E965AC">
        <w:rPr>
          <w:rFonts w:hint="eastAsia"/>
          <w:lang w:eastAsia="zh-CN"/>
        </w:rPr>
        <w:t xml:space="preserve">joint CRI and RI </w:t>
      </w:r>
      <w:r w:rsidRPr="00E965AC">
        <w:t>feedback for wideband CQI reports (</w:t>
      </w:r>
      <w:bookmarkEnd w:id="243"/>
      <w:bookmarkEnd w:id="244"/>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45" w:name="OLE_LINK495"/>
      <w:bookmarkStart w:id="246" w:name="OLE_LINK496"/>
      <w:r w:rsidRPr="00E965AC">
        <w:t xml:space="preserve">and higher layer parameter </w:t>
      </w:r>
      <w:bookmarkEnd w:id="245"/>
      <w:bookmarkEnd w:id="246"/>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47" w:name="OLE_LINK32"/>
            <w:bookmarkStart w:id="248" w:name="OLE_LINK33"/>
            <w:bookmarkEnd w:id="240"/>
            <w:bookmarkEnd w:id="241"/>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49" w:name="OLE_LINK228"/>
            <w:bookmarkStart w:id="250" w:name="OLE_LINK229"/>
            <w:bookmarkStart w:id="251" w:name="OLE_LINK230"/>
            <w:r w:rsidRPr="00E965AC">
              <w:rPr>
                <w:rFonts w:ascii="Arial" w:hAnsi="Arial"/>
                <w:sz w:val="18"/>
              </w:rPr>
              <w:t>CRI</w:t>
            </w:r>
            <w:bookmarkEnd w:id="249"/>
            <w:bookmarkEnd w:id="250"/>
            <w:bookmarkEnd w:id="251"/>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47"/>
      <w:bookmarkEnd w:id="248"/>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42"/>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7974E0">
        <w:rPr>
          <w:position w:val="-10"/>
        </w:rPr>
        <w:pict>
          <v:shape id="_x0000_i1793" type="#_x0000_t75" style="width:73.65pt;height:15.05pt">
            <v:imagedata r:id="rId552" o:title=""/>
          </v:shape>
        </w:pict>
      </w:r>
      <w:r>
        <w:t xml:space="preserve"> with </w:t>
      </w:r>
      <w:r w:rsidR="007974E0">
        <w:rPr>
          <w:position w:val="-10"/>
        </w:rPr>
        <w:pict>
          <v:shape id="_x0000_i1794" type="#_x0000_t75" style="width:11.7pt;height:15.05pt">
            <v:imagedata r:id="rId553" o:title=""/>
          </v:shape>
        </w:pict>
      </w:r>
      <w:r>
        <w:t xml:space="preserve"> corresponding to the first bit of the first field in the table, </w:t>
      </w:r>
      <w:r w:rsidR="007974E0">
        <w:rPr>
          <w:position w:val="-10"/>
        </w:rPr>
        <w:pict>
          <v:shape id="_x0000_i1795" type="#_x0000_t75" style="width:10.9pt;height:15.05pt">
            <v:imagedata r:id="rId554" o:title=""/>
          </v:shape>
        </w:pict>
      </w:r>
      <w:r>
        <w:t xml:space="preserve"> corresponding to the second bit of the first field in the table, and </w:t>
      </w:r>
      <w:r w:rsidR="007974E0">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DF4FBD">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52" w:name="_Toc10818737"/>
      <w:bookmarkStart w:id="253" w:name="_Toc20409147"/>
      <w:bookmarkStart w:id="254" w:name="_Toc51238402"/>
      <w:r>
        <w:t>5.2.2.6.2</w:t>
      </w:r>
      <w:r>
        <w:tab/>
        <w:t>Channel quality information formats for higher layer configured subband CQI reports</w:t>
      </w:r>
      <w:bookmarkEnd w:id="252"/>
      <w:bookmarkEnd w:id="253"/>
      <w:bookmarkEnd w:id="254"/>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7974E0">
        <w:rPr>
          <w:position w:val="-6"/>
        </w:rPr>
        <w:pict>
          <v:shape id="_x0000_i1797" type="#_x0000_t75" style="width:11.7pt;height:11.7pt">
            <v:imagedata r:id="rId464" o:title=""/>
          </v:shape>
        </w:pict>
      </w:r>
      <w:r>
        <w:t xml:space="preserve"> in Table 5.2.2.6.2-1 is defined in </w:t>
      </w:r>
      <w:r w:rsidR="00DF4FBD">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55" w:name="OLE_LINK505"/>
      <w:bookmarkStart w:id="256" w:name="OLE_LINK506"/>
      <w:bookmarkStart w:id="257" w:name="OLE_LINK595"/>
      <w:bookmarkStart w:id="258" w:name="OLE_LINK596"/>
      <w:bookmarkStart w:id="259" w:name="OLE_LINK597"/>
      <w:r w:rsidRPr="00310D5A">
        <w:t>Table 5.2.2.6.</w:t>
      </w:r>
      <w:bookmarkStart w:id="260" w:name="OLE_LINK574"/>
      <w:bookmarkStart w:id="261" w:name="OLE_LINK575"/>
      <w:bookmarkStart w:id="262" w:name="OLE_LINK576"/>
      <w:r w:rsidRPr="00310D5A">
        <w:t>2-1</w:t>
      </w:r>
      <w:r>
        <w:rPr>
          <w:rFonts w:hint="eastAsia"/>
          <w:lang w:eastAsia="zh-CN"/>
        </w:rPr>
        <w:t>B</w:t>
      </w:r>
      <w:bookmarkEnd w:id="255"/>
      <w:bookmarkEnd w:id="256"/>
      <w:bookmarkEnd w:id="260"/>
      <w:bookmarkEnd w:id="261"/>
      <w:bookmarkEnd w:id="262"/>
      <w:r>
        <w:rPr>
          <w:rFonts w:hint="eastAsia"/>
          <w:lang w:eastAsia="zh-CN"/>
        </w:rPr>
        <w:t xml:space="preserve"> </w:t>
      </w:r>
      <w:bookmarkEnd w:id="257"/>
      <w:bookmarkEnd w:id="258"/>
      <w:bookmarkEnd w:id="2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7974E0">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DF4FBD">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7974E0">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DF4FBD">
        <w:t>clause</w:t>
      </w:r>
      <w:r w:rsidRPr="00310D5A">
        <w:t xml:space="preserve"> 7.2 of [3].</w:t>
      </w:r>
    </w:p>
    <w:p w:rsidR="009F7A98" w:rsidRDefault="00374E4C" w:rsidP="00732142">
      <w:pPr>
        <w:rPr>
          <w:lang w:eastAsia="zh-CN"/>
        </w:rPr>
      </w:pPr>
      <w:bookmarkStart w:id="2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64" w:name="OLE_LINK36"/>
      <w:bookmarkStart w:id="265" w:name="OLE_LINK50"/>
      <w:r>
        <w:rPr>
          <w:lang w:eastAsia="zh-CN"/>
        </w:rPr>
        <w:t>in the case of CRI=2</w:t>
      </w:r>
      <w:bookmarkEnd w:id="264"/>
      <w:bookmarkEnd w:id="265"/>
      <w:r>
        <w:rPr>
          <w:rFonts w:hint="eastAsia"/>
          <w:lang w:eastAsia="zh-CN"/>
        </w:rPr>
        <w:t>, the rank value corresponds to RI0 for codeword 0 and RI1 for codeword 1</w:t>
      </w:r>
      <w:r>
        <w:rPr>
          <w:rFonts w:hint="eastAsia"/>
          <w:iCs/>
          <w:lang w:val="en-US" w:eastAsia="zh-CN"/>
        </w:rPr>
        <w:t>.</w:t>
      </w:r>
      <w:bookmarkEnd w:id="263"/>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7974E0">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7974E0" w:rsidP="001A1D89">
            <w:pPr>
              <w:pStyle w:val="TAC"/>
            </w:pPr>
            <w:r>
              <w:rPr>
                <w:position w:val="-6"/>
              </w:rPr>
              <w:pict>
                <v:shape id="_x0000_i1801" type="#_x0000_t75" style="width:16.75pt;height:11.7pt">
                  <v:imagedata r:id="rId484" o:title=""/>
                </v:shape>
              </w:pict>
            </w:r>
          </w:p>
        </w:tc>
        <w:tc>
          <w:tcPr>
            <w:tcW w:w="0" w:type="auto"/>
          </w:tcPr>
          <w:p w:rsidR="00732142" w:rsidRPr="00290CB4" w:rsidRDefault="007974E0"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974E0"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266" w:name="OLE_LINK491"/>
      <w:bookmarkStart w:id="26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68" w:name="OLE_LINK507"/>
      <w:bookmarkStart w:id="2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68"/>
      <w:bookmarkEnd w:id="26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266"/>
      <w:bookmarkEnd w:id="267"/>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70" w:name="OLE_LINK509"/>
      <w:bookmarkStart w:id="2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70"/>
      <w:bookmarkEnd w:id="27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27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27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7974E0"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73" w:name="OLE_LINK329"/>
      <w:bookmarkStart w:id="274" w:name="OLE_LINK330"/>
      <w:r w:rsidR="00F80C78">
        <w:rPr>
          <w:rFonts w:hint="eastAsia"/>
          <w:lang w:eastAsia="zh-CN"/>
        </w:rPr>
        <w:t xml:space="preserve">except with </w:t>
      </w:r>
      <w:r w:rsidR="00F80C78" w:rsidRPr="00F84586">
        <w:rPr>
          <w:i/>
        </w:rPr>
        <w:t>advancedCodebookEnabled</w:t>
      </w:r>
      <w:r w:rsidR="00F80C78">
        <w:rPr>
          <w:i/>
        </w:rPr>
        <w:t>=TRUE</w:t>
      </w:r>
      <w:bookmarkEnd w:id="273"/>
      <w:bookmarkEnd w:id="2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75" w:name="OLE_LINK579"/>
      <w:bookmarkStart w:id="276" w:name="OLE_LINK580"/>
      <w:r w:rsidRPr="00310D5A">
        <w:t>Table 5.2.2.6.2-2</w:t>
      </w:r>
      <w:r>
        <w:rPr>
          <w:lang w:eastAsia="zh-CN"/>
        </w:rPr>
        <w:t>A</w:t>
      </w:r>
      <w:r>
        <w:rPr>
          <w:rFonts w:hint="eastAsia"/>
          <w:lang w:eastAsia="zh-CN"/>
        </w:rPr>
        <w:t>-1</w:t>
      </w:r>
      <w:bookmarkEnd w:id="275"/>
      <w:bookmarkEnd w:id="2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77" w:name="OLE_LINK43"/>
      <w:bookmarkStart w:id="2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77"/>
      <w:bookmarkEnd w:id="2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79" w:name="OLE_LINK159"/>
      <w:bookmarkStart w:id="2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79"/>
      <w:bookmarkEnd w:id="280"/>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7974E0">
        <w:rPr>
          <w:position w:val="-6"/>
        </w:rPr>
        <w:pict>
          <v:shape id="_x0000_i1813" type="#_x0000_t75" style="width:11.7pt;height:11.7pt">
            <v:imagedata r:id="rId464" o:title=""/>
          </v:shape>
        </w:pict>
      </w:r>
      <w:r w:rsidR="009F7A98">
        <w:t xml:space="preserve">is defined in </w:t>
      </w:r>
      <w:r w:rsidR="00DF4FBD">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7974E0">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7974E0">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7974E0">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7974E0">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7974E0">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7974E0">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7974E0">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7974E0">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7974E0">
        <w:rPr>
          <w:position w:val="-10"/>
          <w:lang w:eastAsia="zh-CN"/>
        </w:rPr>
        <w:pict>
          <v:shape id="_x0000_i1824" type="#_x0000_t75" style="width:75.35pt;height:16.75pt">
            <v:imagedata r:id="rId473" o:title=""/>
          </v:shape>
        </w:pict>
      </w:r>
      <w:r w:rsidR="00F80C78">
        <w:rPr>
          <w:rFonts w:hint="eastAsia"/>
          <w:lang w:eastAsia="zh-CN"/>
        </w:rPr>
        <w:t xml:space="preserve"> and </w:t>
      </w:r>
      <w:r w:rsidR="007974E0">
        <w:rPr>
          <w:position w:val="-10"/>
          <w:lang w:eastAsia="zh-CN"/>
        </w:rPr>
        <w:pict>
          <v:shape id="_x0000_i1825" type="#_x0000_t75" style="width:34.35pt;height:16.75pt">
            <v:imagedata r:id="rId556" o:title=""/>
          </v:shape>
        </w:pict>
      </w:r>
      <w:r w:rsidR="00F80C78">
        <w:rPr>
          <w:rFonts w:hint="eastAsia"/>
          <w:lang w:eastAsia="zh-CN"/>
        </w:rPr>
        <w:t xml:space="preserve"> for </w:t>
      </w:r>
      <w:r w:rsidR="007974E0">
        <w:rPr>
          <w:position w:val="-10"/>
          <w:lang w:eastAsia="zh-CN"/>
        </w:rPr>
        <w:pict>
          <v:shape id="_x0000_i1826" type="#_x0000_t75" style="width:40.2pt;height:16.75pt">
            <v:imagedata r:id="rId475" o:title=""/>
          </v:shape>
        </w:pict>
      </w:r>
      <w:r w:rsidR="00F80C78">
        <w:rPr>
          <w:rFonts w:hint="eastAsia"/>
          <w:lang w:eastAsia="zh-CN"/>
        </w:rPr>
        <w:t xml:space="preserve"> and </w:t>
      </w:r>
      <w:r w:rsidR="007974E0">
        <w:rPr>
          <w:position w:val="-10"/>
          <w:lang w:eastAsia="zh-CN"/>
        </w:rPr>
        <w:pict>
          <v:shape id="_x0000_i1827" type="#_x0000_t75" style="width:34.35pt;height:16.75pt">
            <v:imagedata r:id="rId476" o:title=""/>
          </v:shape>
        </w:pict>
      </w:r>
      <w:r w:rsidR="00F80C78">
        <w:rPr>
          <w:rFonts w:hint="eastAsia"/>
          <w:lang w:eastAsia="zh-CN"/>
        </w:rPr>
        <w:t xml:space="preserve">, </w:t>
      </w:r>
      <w:r w:rsidR="007974E0">
        <w:rPr>
          <w:position w:val="-10"/>
          <w:lang w:eastAsia="zh-CN"/>
        </w:rPr>
        <w:pict>
          <v:shape id="_x0000_i1828" type="#_x0000_t75" style="width:34.35pt;height:16.75pt">
            <v:imagedata r:id="rId557" o:title=""/>
          </v:shape>
        </w:pict>
      </w:r>
      <w:r w:rsidR="00F80C78">
        <w:rPr>
          <w:rFonts w:hint="eastAsia"/>
          <w:lang w:eastAsia="zh-CN"/>
        </w:rPr>
        <w:t xml:space="preserve"> and </w:t>
      </w:r>
      <w:r w:rsidR="007974E0">
        <w:rPr>
          <w:position w:val="-10"/>
          <w:lang w:eastAsia="zh-CN"/>
        </w:rPr>
        <w:pict>
          <v:shape id="_x0000_i1829" type="#_x0000_t75" style="width:78.7pt;height:16.75pt">
            <v:imagedata r:id="rId478" o:title=""/>
          </v:shape>
        </w:pict>
      </w:r>
      <w:r w:rsidR="00F80C78">
        <w:rPr>
          <w:rFonts w:hint="eastAsia"/>
          <w:lang w:eastAsia="zh-CN"/>
        </w:rPr>
        <w:t xml:space="preserve"> for </w:t>
      </w:r>
      <w:r w:rsidR="007974E0">
        <w:rPr>
          <w:position w:val="-10"/>
          <w:lang w:eastAsia="zh-CN"/>
        </w:rPr>
        <w:pict>
          <v:shape id="_x0000_i1830" type="#_x0000_t75" style="width:40.2pt;height:16.75pt">
            <v:imagedata r:id="rId479" o:title=""/>
          </v:shape>
        </w:pict>
      </w:r>
      <w:r w:rsidR="00F80C78">
        <w:rPr>
          <w:rFonts w:hint="eastAsia"/>
          <w:lang w:eastAsia="zh-CN"/>
        </w:rPr>
        <w:t xml:space="preserve"> and </w:t>
      </w:r>
      <w:r w:rsidR="007974E0">
        <w:rPr>
          <w:position w:val="-10"/>
          <w:lang w:eastAsia="zh-CN"/>
        </w:rPr>
        <w:pict>
          <v:shape id="_x0000_i1831" type="#_x0000_t75" style="width:34.35pt;height:16.75pt">
            <v:imagedata r:id="rId558" o:title=""/>
          </v:shape>
        </w:pict>
      </w:r>
      <w:r w:rsidR="00F80C78">
        <w:rPr>
          <w:rFonts w:hint="eastAsia"/>
          <w:lang w:eastAsia="zh-CN"/>
        </w:rPr>
        <w:t xml:space="preserve">, </w:t>
      </w:r>
      <w:r w:rsidR="007974E0">
        <w:rPr>
          <w:position w:val="-10"/>
          <w:lang w:eastAsia="zh-CN"/>
        </w:rPr>
        <w:pict>
          <v:shape id="_x0000_i1832" type="#_x0000_t75" style="width:75.35pt;height:16.75pt">
            <v:imagedata r:id="rId481" o:title=""/>
          </v:shape>
        </w:pict>
      </w:r>
      <w:r w:rsidR="00F80C78">
        <w:rPr>
          <w:rFonts w:hint="eastAsia"/>
          <w:lang w:eastAsia="zh-CN"/>
        </w:rPr>
        <w:t xml:space="preserve"> and </w:t>
      </w:r>
      <w:r w:rsidR="007974E0">
        <w:rPr>
          <w:position w:val="-10"/>
          <w:lang w:eastAsia="zh-CN"/>
        </w:rPr>
        <w:pict>
          <v:shape id="_x0000_i1833" type="#_x0000_t75" style="width:31.8pt;height:16.75pt">
            <v:imagedata r:id="rId559" o:title=""/>
          </v:shape>
        </w:pict>
      </w:r>
      <w:r w:rsidR="00F80C78">
        <w:rPr>
          <w:rFonts w:hint="eastAsia"/>
          <w:lang w:eastAsia="zh-CN"/>
        </w:rPr>
        <w:t xml:space="preserve"> for </w:t>
      </w:r>
      <w:r w:rsidR="007974E0">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81" w:name="OLE_LINK332"/>
      <w:bookmarkStart w:id="282" w:name="OLE_LINK333"/>
      <w:bookmarkStart w:id="283" w:name="OLE_LINK335"/>
      <w:bookmarkStart w:id="28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81"/>
      <w:bookmarkEnd w:id="282"/>
      <w:bookmarkEnd w:id="283"/>
      <w:bookmarkEnd w:id="2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7974E0">
            <w:pPr>
              <w:pStyle w:val="TAC"/>
            </w:pPr>
            <w:r>
              <w:rPr>
                <w:position w:val="-6"/>
              </w:rPr>
              <w:pict>
                <v:shape id="_x0000_i1835" type="#_x0000_t75" style="width:16.75pt;height:11.7pt">
                  <v:imagedata r:id="rId484" o:title=""/>
                </v:shape>
              </w:pict>
            </w:r>
          </w:p>
        </w:tc>
        <w:tc>
          <w:tcPr>
            <w:tcW w:w="0" w:type="auto"/>
          </w:tcPr>
          <w:p w:rsidR="009F7A98" w:rsidRDefault="007974E0">
            <w:pPr>
              <w:pStyle w:val="TAC"/>
            </w:pPr>
            <w:r>
              <w:rPr>
                <w:position w:val="-6"/>
              </w:rPr>
              <w:pict>
                <v:shape id="_x0000_i1836" type="#_x0000_t75" style="width:16.75pt;height:11.7pt">
                  <v:imagedata r:id="rId484" o:title=""/>
                </v:shape>
              </w:pict>
            </w:r>
          </w:p>
        </w:tc>
        <w:tc>
          <w:tcPr>
            <w:tcW w:w="0" w:type="auto"/>
          </w:tcPr>
          <w:p w:rsidR="009F7A98" w:rsidRDefault="007974E0">
            <w:pPr>
              <w:pStyle w:val="TAC"/>
            </w:pPr>
            <w:r>
              <w:rPr>
                <w:position w:val="-6"/>
              </w:rPr>
              <w:pict>
                <v:shape id="_x0000_i1837" type="#_x0000_t75" style="width:16.75pt;height:11.7pt">
                  <v:imagedata r:id="rId484" o:title=""/>
                </v:shape>
              </w:pict>
            </w:r>
          </w:p>
        </w:tc>
        <w:tc>
          <w:tcPr>
            <w:tcW w:w="0" w:type="auto"/>
          </w:tcPr>
          <w:p w:rsidR="009F7A98" w:rsidRDefault="007974E0">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7974E0">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7974E0">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85" w:name="OLE_LINK581"/>
      <w:bookmarkStart w:id="2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87" w:name="OLE_LINK523"/>
      <w:bookmarkStart w:id="288" w:name="OLE_LINK524"/>
      <w:r w:rsidRPr="007D2C1D">
        <w:t xml:space="preserve">and higher layer parameter </w:t>
      </w:r>
      <w:bookmarkEnd w:id="287"/>
      <w:bookmarkEnd w:id="28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85"/>
      <w:bookmarkEnd w:id="2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8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8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974E0"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7974E0"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90" w:name="OLE_LINK583"/>
      <w:bookmarkStart w:id="2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92" w:name="OLE_LINK537"/>
      <w:bookmarkStart w:id="293" w:name="OLE_LINK538"/>
      <w:r w:rsidRPr="001D60F5">
        <w:t xml:space="preserve">and higher layer parameter </w:t>
      </w:r>
      <w:bookmarkEnd w:id="290"/>
      <w:bookmarkEnd w:id="291"/>
      <w:bookmarkEnd w:id="292"/>
      <w:bookmarkEnd w:id="29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94" w:name="OLE_LINK527"/>
            <w:bookmarkStart w:id="295" w:name="OLE_LINK528"/>
            <w:r w:rsidRPr="001D60F5">
              <w:rPr>
                <w:rFonts w:hint="eastAsia"/>
                <w:lang w:eastAsia="zh-CN"/>
              </w:rPr>
              <w:t xml:space="preserve"> for CRI=0 or 1</w:t>
            </w:r>
            <w:bookmarkEnd w:id="294"/>
            <w:bookmarkEnd w:id="29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7974E0">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7974E0"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7974E0"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7974E0"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7974E0"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7974E0"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7974E0"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7974E0"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7974E0"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7974E0"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7974E0"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7974E0"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7974E0"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7974E0">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7974E0"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7974E0"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7974E0"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7974E0"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96" w:name="OLE_LINK85"/>
            <w:bookmarkStart w:id="297"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96"/>
            <w:bookmarkEnd w:id="29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7974E0"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7974E0"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7974E0"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7974E0"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7974E0"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7974E0"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7974E0"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7974E0"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7974E0">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7974E0">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7974E0"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7974E0"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7974E0"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7974E0"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7974E0" w:rsidP="00AA0238">
            <w:pPr>
              <w:pStyle w:val="TAC"/>
            </w:pPr>
            <w:bookmarkStart w:id="298" w:name="OLE_LINK354"/>
            <w:bookmarkStart w:id="299" w:name="OLE_LINK355"/>
            <w:r>
              <w:rPr>
                <w:position w:val="-6"/>
              </w:rPr>
              <w:pict>
                <v:shape id="_x0000_i1933" type="#_x0000_t75" style="width:16.75pt;height:11.7pt">
                  <v:imagedata r:id="rId484" o:title=""/>
                </v:shape>
              </w:pict>
            </w:r>
            <w:bookmarkEnd w:id="298"/>
            <w:bookmarkEnd w:id="299"/>
          </w:p>
        </w:tc>
        <w:tc>
          <w:tcPr>
            <w:tcW w:w="0" w:type="auto"/>
            <w:vAlign w:val="center"/>
          </w:tcPr>
          <w:p w:rsidR="004A017F" w:rsidRPr="00466738" w:rsidRDefault="007974E0" w:rsidP="00AA0238">
            <w:pPr>
              <w:pStyle w:val="TAC"/>
            </w:pPr>
            <w:bookmarkStart w:id="300" w:name="OLE_LINK348"/>
            <w:bookmarkStart w:id="301" w:name="OLE_LINK349"/>
            <w:r>
              <w:rPr>
                <w:position w:val="-6"/>
              </w:rPr>
              <w:pict>
                <v:shape id="_x0000_i1934" type="#_x0000_t75" style="width:16.75pt;height:11.7pt">
                  <v:imagedata r:id="rId484" o:title=""/>
                </v:shape>
              </w:pict>
            </w:r>
            <w:bookmarkEnd w:id="300"/>
            <w:bookmarkEnd w:id="301"/>
          </w:p>
        </w:tc>
        <w:tc>
          <w:tcPr>
            <w:tcW w:w="0" w:type="auto"/>
            <w:vAlign w:val="center"/>
          </w:tcPr>
          <w:p w:rsidR="004A017F" w:rsidRPr="00466738" w:rsidRDefault="007974E0"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7974E0"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7974E0"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7974E0"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7974E0"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302" w:name="OLE_LINK356"/>
            <w:bookmarkStart w:id="303" w:name="OLE_LINK357"/>
            <w:r>
              <w:t>Wide</w:t>
            </w:r>
            <w:bookmarkEnd w:id="302"/>
            <w:bookmarkEnd w:id="30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7974E0"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7974E0"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7974E0"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7974E0"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7974E0"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7974E0"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7974E0"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7974E0"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7974E0"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7974E0"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7974E0"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7974E0"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7974E0"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7974E0"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7974E0"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7974E0"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7974E0"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7974E0"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7974E0"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7974E0"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7974E0"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7974E0"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7974E0"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7974E0"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7974E0"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7974E0"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7974E0"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7974E0"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7974E0"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7974E0"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7974E0"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7974E0"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7974E0"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7974E0"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7974E0"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304" w:name="OLE_LINK585"/>
      <w:bookmarkStart w:id="3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304"/>
      <w:bookmarkEnd w:id="3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3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30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7974E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307" w:name="OLE_LINK24"/>
      <w:bookmarkStart w:id="308" w:name="OLE_LINK25"/>
      <w:r w:rsidR="003763F1">
        <w:rPr>
          <w:rFonts w:hint="eastAsia"/>
          <w:lang w:eastAsia="zh-CN"/>
        </w:rPr>
        <w:t>9/10</w:t>
      </w:r>
      <w:bookmarkEnd w:id="307"/>
      <w:bookmarkEnd w:id="30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309" w:name="OLE_LINK683"/>
      <w:bookmarkStart w:id="310" w:name="OLE_LINK684"/>
      <w:r w:rsidRPr="00310D5A">
        <w:t>Table 5.2.2.6.2-2</w:t>
      </w:r>
      <w:bookmarkStart w:id="311" w:name="OLE_LINK672"/>
      <w:bookmarkStart w:id="312" w:name="OLE_LINK673"/>
      <w:r>
        <w:rPr>
          <w:rFonts w:hint="eastAsia"/>
          <w:lang w:eastAsia="zh-CN"/>
        </w:rPr>
        <w:t>C</w:t>
      </w:r>
      <w:r>
        <w:rPr>
          <w:lang w:eastAsia="zh-CN"/>
        </w:rPr>
        <w:t>-1</w:t>
      </w:r>
      <w:r>
        <w:t xml:space="preserve"> and Table 5.2.2.6.2-</w:t>
      </w:r>
      <w:bookmarkStart w:id="313" w:name="OLE_LINK670"/>
      <w:bookmarkStart w:id="314" w:name="OLE_LINK671"/>
      <w:r>
        <w:t>2D</w:t>
      </w:r>
      <w:r>
        <w:rPr>
          <w:rFonts w:hint="eastAsia"/>
          <w:lang w:eastAsia="zh-CN"/>
        </w:rPr>
        <w:t>-1</w:t>
      </w:r>
      <w:bookmarkEnd w:id="309"/>
      <w:bookmarkEnd w:id="310"/>
      <w:bookmarkEnd w:id="311"/>
      <w:bookmarkEnd w:id="312"/>
      <w:bookmarkEnd w:id="313"/>
      <w:bookmarkEnd w:id="31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315" w:name="OLE_LINK51"/>
      <w:bookmarkStart w:id="3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315"/>
      <w:bookmarkEnd w:id="316"/>
      <w:r>
        <w:t xml:space="preserve"> associated with transmission mode </w:t>
      </w:r>
      <w:r>
        <w:rPr>
          <w:lang w:eastAsia="zh-CN"/>
        </w:rPr>
        <w:t>9</w:t>
      </w:r>
      <w:r>
        <w:rPr>
          <w:rFonts w:hint="eastAsia"/>
          <w:lang w:eastAsia="zh-CN"/>
        </w:rPr>
        <w:t>/10</w:t>
      </w:r>
      <w:r>
        <w:t xml:space="preserve"> configured with </w:t>
      </w:r>
      <w:bookmarkStart w:id="317" w:name="OLE_LINK53"/>
      <w:bookmarkStart w:id="318" w:name="OLE_LINK54"/>
      <w:r>
        <w:t xml:space="preserve">subband </w:t>
      </w:r>
      <w:bookmarkEnd w:id="317"/>
      <w:bookmarkEnd w:id="3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3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319"/>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320" w:name="OLE_LINK698"/>
      <w:r>
        <w:t>Table 5.2.2.6.2-2</w:t>
      </w:r>
      <w:r>
        <w:rPr>
          <w:lang w:eastAsia="zh-CN"/>
        </w:rPr>
        <w:t>C-1</w:t>
      </w:r>
      <w:r>
        <w:t>, Table 5.2.2.6.2-2</w:t>
      </w:r>
      <w:r>
        <w:rPr>
          <w:lang w:eastAsia="zh-CN"/>
        </w:rPr>
        <w:t>D-1</w:t>
      </w:r>
      <w:r>
        <w:t xml:space="preserve"> and Table 5.2.2.6.2-2</w:t>
      </w:r>
      <w:r>
        <w:rPr>
          <w:lang w:eastAsia="zh-CN"/>
        </w:rPr>
        <w:t>E-</w:t>
      </w:r>
      <w:bookmarkEnd w:id="3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7974E0">
        <w:rPr>
          <w:position w:val="-6"/>
        </w:rPr>
        <w:pict>
          <v:shape id="_x0000_i2007" type="#_x0000_t75" style="width:11.7pt;height:11.7pt">
            <v:imagedata r:id="rId464" o:title=""/>
          </v:shape>
        </w:pict>
      </w:r>
      <w:r w:rsidR="00850804">
        <w:t xml:space="preserve"> is defined in </w:t>
      </w:r>
      <w:r w:rsidR="00DF4FBD">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7974E0">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7974E0">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7974E0">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7974E0">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7974E0">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7974E0">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7974E0">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7974E0">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7974E0">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7974E0">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7974E0">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7974E0">
        <w:rPr>
          <w:position w:val="-10"/>
          <w:lang w:eastAsia="zh-CN"/>
        </w:rPr>
        <w:pict>
          <v:shape id="_x0000_i2021" type="#_x0000_t75" style="width:75.35pt;height:16.75pt">
            <v:imagedata r:id="rId473" o:title=""/>
          </v:shape>
        </w:pict>
      </w:r>
      <w:r w:rsidR="0078676C">
        <w:rPr>
          <w:rFonts w:hint="eastAsia"/>
          <w:lang w:eastAsia="zh-CN"/>
        </w:rPr>
        <w:t xml:space="preserve"> and </w:t>
      </w:r>
      <w:r w:rsidR="007974E0">
        <w:rPr>
          <w:position w:val="-10"/>
          <w:lang w:eastAsia="zh-CN"/>
        </w:rPr>
        <w:pict>
          <v:shape id="_x0000_i2022" type="#_x0000_t75" style="width:34.35pt;height:16.75pt">
            <v:imagedata r:id="rId570" o:title=""/>
          </v:shape>
        </w:pict>
      </w:r>
      <w:r w:rsidR="0078676C">
        <w:rPr>
          <w:rFonts w:hint="eastAsia"/>
          <w:lang w:eastAsia="zh-CN"/>
        </w:rPr>
        <w:t xml:space="preserve"> for </w:t>
      </w:r>
      <w:r w:rsidR="007974E0">
        <w:rPr>
          <w:position w:val="-10"/>
          <w:lang w:eastAsia="zh-CN"/>
        </w:rPr>
        <w:pict>
          <v:shape id="_x0000_i2023" type="#_x0000_t75" style="width:40.2pt;height:16.75pt">
            <v:imagedata r:id="rId475" o:title=""/>
          </v:shape>
        </w:pict>
      </w:r>
      <w:r w:rsidR="0078676C">
        <w:rPr>
          <w:rFonts w:hint="eastAsia"/>
          <w:lang w:eastAsia="zh-CN"/>
        </w:rPr>
        <w:t xml:space="preserve"> and </w:t>
      </w:r>
      <w:r w:rsidR="007974E0">
        <w:rPr>
          <w:position w:val="-10"/>
          <w:lang w:eastAsia="zh-CN"/>
        </w:rPr>
        <w:pict>
          <v:shape id="_x0000_i2024" type="#_x0000_t75" style="width:34.35pt;height:16.75pt">
            <v:imagedata r:id="rId476" o:title=""/>
          </v:shape>
        </w:pict>
      </w:r>
      <w:r w:rsidR="0078676C">
        <w:rPr>
          <w:rFonts w:hint="eastAsia"/>
          <w:lang w:eastAsia="zh-CN"/>
        </w:rPr>
        <w:t xml:space="preserve">, </w:t>
      </w:r>
      <w:r w:rsidR="007974E0">
        <w:rPr>
          <w:position w:val="-10"/>
          <w:lang w:eastAsia="zh-CN"/>
        </w:rPr>
        <w:pict>
          <v:shape id="_x0000_i2025" type="#_x0000_t75" style="width:34.35pt;height:16.75pt">
            <v:imagedata r:id="rId571" o:title=""/>
          </v:shape>
        </w:pict>
      </w:r>
      <w:r w:rsidR="0078676C">
        <w:rPr>
          <w:rFonts w:hint="eastAsia"/>
          <w:lang w:eastAsia="zh-CN"/>
        </w:rPr>
        <w:t xml:space="preserve"> and </w:t>
      </w:r>
      <w:r w:rsidR="007974E0">
        <w:rPr>
          <w:position w:val="-10"/>
          <w:lang w:eastAsia="zh-CN"/>
        </w:rPr>
        <w:pict>
          <v:shape id="_x0000_i2026" type="#_x0000_t75" style="width:78.7pt;height:16.75pt">
            <v:imagedata r:id="rId478" o:title=""/>
          </v:shape>
        </w:pict>
      </w:r>
      <w:r w:rsidR="0078676C">
        <w:rPr>
          <w:rFonts w:hint="eastAsia"/>
          <w:lang w:eastAsia="zh-CN"/>
        </w:rPr>
        <w:t xml:space="preserve"> for </w:t>
      </w:r>
      <w:r w:rsidR="007974E0">
        <w:rPr>
          <w:position w:val="-10"/>
          <w:lang w:eastAsia="zh-CN"/>
        </w:rPr>
        <w:pict>
          <v:shape id="_x0000_i2027" type="#_x0000_t75" style="width:40.2pt;height:16.75pt">
            <v:imagedata r:id="rId479" o:title=""/>
          </v:shape>
        </w:pict>
      </w:r>
      <w:r w:rsidR="0078676C">
        <w:rPr>
          <w:rFonts w:hint="eastAsia"/>
          <w:lang w:eastAsia="zh-CN"/>
        </w:rPr>
        <w:t xml:space="preserve"> and </w:t>
      </w:r>
      <w:r w:rsidR="007974E0">
        <w:rPr>
          <w:position w:val="-10"/>
          <w:lang w:eastAsia="zh-CN"/>
        </w:rPr>
        <w:pict>
          <v:shape id="_x0000_i2028" type="#_x0000_t75" style="width:32.65pt;height:16.75pt">
            <v:imagedata r:id="rId480" o:title=""/>
          </v:shape>
        </w:pict>
      </w:r>
      <w:r w:rsidR="0078676C">
        <w:rPr>
          <w:rFonts w:hint="eastAsia"/>
          <w:lang w:eastAsia="zh-CN"/>
        </w:rPr>
        <w:t xml:space="preserve">, </w:t>
      </w:r>
      <w:r w:rsidR="007974E0">
        <w:rPr>
          <w:position w:val="-10"/>
          <w:lang w:eastAsia="zh-CN"/>
        </w:rPr>
        <w:pict>
          <v:shape id="_x0000_i2029" type="#_x0000_t75" style="width:75.35pt;height:16.75pt">
            <v:imagedata r:id="rId481" o:title=""/>
          </v:shape>
        </w:pict>
      </w:r>
      <w:r w:rsidR="0078676C">
        <w:rPr>
          <w:rFonts w:hint="eastAsia"/>
          <w:lang w:eastAsia="zh-CN"/>
        </w:rPr>
        <w:t xml:space="preserve"> and </w:t>
      </w:r>
      <w:r w:rsidR="007974E0">
        <w:rPr>
          <w:position w:val="-10"/>
          <w:lang w:eastAsia="zh-CN"/>
        </w:rPr>
        <w:pict>
          <v:shape id="_x0000_i2030" type="#_x0000_t75" style="width:31.8pt;height:16.75pt">
            <v:imagedata r:id="rId572" o:title=""/>
          </v:shape>
        </w:pict>
      </w:r>
      <w:r w:rsidR="0078676C">
        <w:rPr>
          <w:rFonts w:hint="eastAsia"/>
          <w:lang w:eastAsia="zh-CN"/>
        </w:rPr>
        <w:t xml:space="preserve"> for </w:t>
      </w:r>
      <w:r w:rsidR="007974E0">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7974E0"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7974E0"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7974E0"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7974E0"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7974E0"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7974E0"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7974E0"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7974E0"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7974E0"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321" w:name="OLE_LINK674"/>
      <w:bookmarkStart w:id="32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323" w:name="OLE_LINK611"/>
      <w:bookmarkStart w:id="324" w:name="OLE_LINK612"/>
      <w:r w:rsidRPr="002D6447">
        <w:t xml:space="preserve">and higher layer parameter </w:t>
      </w:r>
      <w:bookmarkEnd w:id="323"/>
      <w:bookmarkEnd w:id="32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321"/>
      <w:bookmarkEnd w:id="3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325" w:name="OLE_LINK600"/>
            <w:bookmarkStart w:id="326" w:name="OLE_LINK601"/>
            <w:r w:rsidRPr="002D6447">
              <w:rPr>
                <w:rFonts w:ascii="Arial" w:hAnsi="Arial"/>
                <w:b/>
                <w:sz w:val="18"/>
              </w:rPr>
              <w:t>Bit width</w:t>
            </w:r>
            <w:r w:rsidRPr="002D6447">
              <w:rPr>
                <w:rFonts w:ascii="Arial" w:hAnsi="Arial" w:hint="eastAsia"/>
                <w:b/>
                <w:sz w:val="18"/>
                <w:lang w:eastAsia="zh-CN"/>
              </w:rPr>
              <w:t xml:space="preserve"> for CRI=0 or 1</w:t>
            </w:r>
            <w:bookmarkEnd w:id="325"/>
            <w:bookmarkEnd w:id="32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32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32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7974E0"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328" w:name="OLE_LINK676"/>
      <w:bookmarkStart w:id="32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330" w:name="OLE_LINK628"/>
      <w:bookmarkStart w:id="331" w:name="OLE_LINK629"/>
      <w:r w:rsidRPr="00556DFF">
        <w:t xml:space="preserve">and higher layer parameter </w:t>
      </w:r>
      <w:bookmarkEnd w:id="328"/>
      <w:bookmarkEnd w:id="329"/>
      <w:bookmarkEnd w:id="330"/>
      <w:bookmarkEnd w:id="33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332" w:name="OLE_LINK613"/>
            <w:bookmarkStart w:id="333" w:name="OLE_LINK614"/>
            <w:r w:rsidRPr="00556DFF">
              <w:rPr>
                <w:rFonts w:ascii="Arial" w:hAnsi="Arial" w:hint="eastAsia"/>
                <w:b/>
                <w:sz w:val="18"/>
                <w:lang w:eastAsia="zh-CN"/>
              </w:rPr>
              <w:t xml:space="preserve"> for CRI= 0 or 1</w:t>
            </w:r>
            <w:bookmarkEnd w:id="332"/>
            <w:bookmarkEnd w:id="33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3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33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7974E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7974E0">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7974E0"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7974E0"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7974E0"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7974E0"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7974E0"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7974E0"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7974E0"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7974E0"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7974E0"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7974E0"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7974E0"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7974E0"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7974E0"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7974E0"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7974E0"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7974E0"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7974E0"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7974E0"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7974E0"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7974E0"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7974E0"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7974E0"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7974E0"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7974E0">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7974E0"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7974E0"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7974E0"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7974E0"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7974E0"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7974E0"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7974E0"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7974E0"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7974E0"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7974E0"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7974E0"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7974E0"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7974E0"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7974E0"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335" w:name="OLE_LINK90"/>
            <w:bookmarkStart w:id="336"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335"/>
            <w:bookmarkEnd w:id="336"/>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337" w:name="OLE_LINK66"/>
      <w:bookmarkStart w:id="33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7974E0" w:rsidP="00AA0238">
            <w:pPr>
              <w:pStyle w:val="TAC"/>
            </w:pPr>
            <w:r>
              <w:rPr>
                <w:position w:val="-6"/>
              </w:rPr>
              <w:pict>
                <v:shape id="_x0000_i2195" type="#_x0000_t75" style="width:16.75pt;height:11.7pt">
                  <v:imagedata r:id="rId484" o:title=""/>
                </v:shape>
              </w:pict>
            </w:r>
          </w:p>
        </w:tc>
        <w:tc>
          <w:tcPr>
            <w:tcW w:w="0" w:type="auto"/>
          </w:tcPr>
          <w:p w:rsidR="0078676C" w:rsidRPr="00466738" w:rsidRDefault="007974E0" w:rsidP="00AA0238">
            <w:pPr>
              <w:pStyle w:val="TAC"/>
            </w:pPr>
            <w:r>
              <w:rPr>
                <w:position w:val="-6"/>
              </w:rPr>
              <w:pict>
                <v:shape id="_x0000_i2196" type="#_x0000_t75" style="width:16.75pt;height:11.7pt">
                  <v:imagedata r:id="rId484" o:title=""/>
                </v:shape>
              </w:pict>
            </w:r>
          </w:p>
        </w:tc>
        <w:tc>
          <w:tcPr>
            <w:tcW w:w="0" w:type="auto"/>
          </w:tcPr>
          <w:p w:rsidR="0078676C" w:rsidRPr="00466738" w:rsidRDefault="007974E0" w:rsidP="00AA0238">
            <w:pPr>
              <w:pStyle w:val="TAC"/>
            </w:pPr>
            <w:r>
              <w:rPr>
                <w:position w:val="-6"/>
              </w:rPr>
              <w:pict>
                <v:shape id="_x0000_i2197" type="#_x0000_t75" style="width:16.75pt;height:11.7pt">
                  <v:imagedata r:id="rId484" o:title=""/>
                </v:shape>
              </w:pict>
            </w:r>
          </w:p>
        </w:tc>
        <w:tc>
          <w:tcPr>
            <w:tcW w:w="0" w:type="auto"/>
          </w:tcPr>
          <w:p w:rsidR="0078676C" w:rsidRPr="00466738" w:rsidRDefault="007974E0"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7974E0" w:rsidP="00AA0238">
            <w:pPr>
              <w:pStyle w:val="TAC"/>
            </w:pPr>
            <w:r>
              <w:rPr>
                <w:position w:val="-6"/>
              </w:rPr>
              <w:pict>
                <v:shape id="_x0000_i2199" type="#_x0000_t75" style="width:16.75pt;height:11.7pt">
                  <v:imagedata r:id="rId484" o:title=""/>
                </v:shape>
              </w:pict>
            </w:r>
          </w:p>
        </w:tc>
        <w:tc>
          <w:tcPr>
            <w:tcW w:w="0" w:type="auto"/>
          </w:tcPr>
          <w:p w:rsidR="0078676C" w:rsidRPr="00466738" w:rsidRDefault="007974E0" w:rsidP="00AA0238">
            <w:pPr>
              <w:pStyle w:val="TAC"/>
            </w:pPr>
            <w:r>
              <w:rPr>
                <w:position w:val="-6"/>
              </w:rPr>
              <w:pict>
                <v:shape id="_x0000_i2200" type="#_x0000_t75" style="width:16.75pt;height:11.7pt">
                  <v:imagedata r:id="rId484" o:title=""/>
                </v:shape>
              </w:pict>
            </w:r>
          </w:p>
        </w:tc>
        <w:tc>
          <w:tcPr>
            <w:tcW w:w="0" w:type="auto"/>
          </w:tcPr>
          <w:p w:rsidR="0078676C" w:rsidRPr="00466738" w:rsidRDefault="007974E0"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7974E0"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7974E0"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7974E0" w:rsidP="00AA0238">
            <w:pPr>
              <w:pStyle w:val="TAC"/>
            </w:pPr>
            <w:r>
              <w:rPr>
                <w:position w:val="-6"/>
              </w:rPr>
              <w:pict>
                <v:shape id="_x0000_i2204" type="#_x0000_t75" style="width:16.75pt;height:11.7pt">
                  <v:imagedata r:id="rId575" o:title=""/>
                </v:shape>
              </w:pict>
            </w:r>
          </w:p>
        </w:tc>
        <w:tc>
          <w:tcPr>
            <w:tcW w:w="0" w:type="auto"/>
          </w:tcPr>
          <w:p w:rsidR="0078676C" w:rsidRPr="00466738" w:rsidRDefault="007974E0"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974E0"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7974E0"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7974E0"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7974E0"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7974E0"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7974E0"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7974E0"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7974E0"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7974E0"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7974E0"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7974E0"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7974E0"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7974E0"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7974E0"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7974E0"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7974E0"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7974E0"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7974E0"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7974E0"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7974E0"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7974E0"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7974E0"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7974E0"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7974E0"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7974E0"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7974E0"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337"/>
    <w:bookmarkEnd w:id="338"/>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7974E0"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7974E0"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7974E0"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7974E0"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7974E0"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7974E0"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7974E0"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7974E0"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7974E0"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7974E0"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7974E0"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7974E0"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7974E0"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7974E0"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7974E0"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7974E0"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7974E0"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7974E0"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7974E0"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7974E0"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7974E0"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7974E0"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7974E0"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7974E0">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7974E0"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7974E0"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7974E0"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39" w:name="OLE_LINK678"/>
      <w:bookmarkStart w:id="34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39"/>
      <w:bookmarkEnd w:id="3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41" w:name="OLE_LINK630"/>
            <w:bookmarkStart w:id="342" w:name="OLE_LINK631"/>
            <w:r w:rsidRPr="00F01907">
              <w:rPr>
                <w:rFonts w:ascii="Arial" w:hAnsi="Arial" w:cs="Arial" w:hint="eastAsia"/>
                <w:b/>
                <w:bCs/>
                <w:sz w:val="18"/>
                <w:szCs w:val="18"/>
                <w:lang w:eastAsia="zh-CN"/>
              </w:rPr>
              <w:t xml:space="preserve"> for CRI=0 or 1</w:t>
            </w:r>
            <w:bookmarkEnd w:id="341"/>
            <w:bookmarkEnd w:id="342"/>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343"/>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7974E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7974E0"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7974E0"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7974E0"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7974E0"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7974E0"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7974E0"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44" w:name="OLE_LINK699"/>
      <w:bookmarkStart w:id="345"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44"/>
      <w:bookmarkEnd w:id="345"/>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7974E0">
        <w:rPr>
          <w:position w:val="-10"/>
        </w:rPr>
        <w:pict>
          <v:shape id="_x0000_i2340" type="#_x0000_t75" style="width:73.65pt;height:15.05pt">
            <v:imagedata r:id="rId461" o:title=""/>
          </v:shape>
        </w:pict>
      </w:r>
      <w:r>
        <w:t xml:space="preserve"> with </w:t>
      </w:r>
      <w:r w:rsidR="007974E0">
        <w:rPr>
          <w:position w:val="-10"/>
        </w:rPr>
        <w:pict>
          <v:shape id="_x0000_i2341" type="#_x0000_t75" style="width:11.7pt;height:15.05pt">
            <v:imagedata r:id="rId553" o:title=""/>
          </v:shape>
        </w:pict>
      </w:r>
      <w:r>
        <w:t xml:space="preserve"> corresponding to the first bit of the first field in each of the tables, </w:t>
      </w:r>
      <w:r w:rsidR="007974E0">
        <w:rPr>
          <w:position w:val="-10"/>
        </w:rPr>
        <w:pict>
          <v:shape id="_x0000_i2342" type="#_x0000_t75" style="width:10.9pt;height:15.05pt">
            <v:imagedata r:id="rId554" o:title=""/>
          </v:shape>
        </w:pict>
      </w:r>
      <w:r>
        <w:t xml:space="preserve"> corresponding to the second bit of the first field in each of the tables, and </w:t>
      </w:r>
      <w:r w:rsidR="007974E0">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DF4FBD">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46" w:name="_Toc10818738"/>
      <w:bookmarkStart w:id="347" w:name="_Toc20409148"/>
      <w:bookmarkStart w:id="348" w:name="_Toc51238403"/>
      <w:r>
        <w:t>5.2.2.6.3</w:t>
      </w:r>
      <w:r>
        <w:tab/>
        <w:t>Channel quality information formats for UE selected subband CQI reports</w:t>
      </w:r>
      <w:bookmarkEnd w:id="346"/>
      <w:bookmarkEnd w:id="347"/>
      <w:bookmarkEnd w:id="348"/>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7974E0">
        <w:rPr>
          <w:position w:val="-4"/>
        </w:rPr>
        <w:pict>
          <v:shape id="_x0000_i2344" type="#_x0000_t75" style="width:10.9pt;height:10.9pt">
            <v:imagedata r:id="rId600" o:title=""/>
          </v:shape>
        </w:pict>
      </w:r>
      <w:r>
        <w:t xml:space="preserve"> in Table 5.2.2.6.3-1 is defined in </w:t>
      </w:r>
      <w:r w:rsidR="00DF4FBD">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49" w:name="OLE_LINK712"/>
      <w:bookmarkStart w:id="350" w:name="OLE_LINK716"/>
      <w:r w:rsidRPr="00310D5A">
        <w:t>Table 5.2.2.6.</w:t>
      </w:r>
      <w:r w:rsidRPr="00310D5A">
        <w:rPr>
          <w:rFonts w:hint="eastAsia"/>
          <w:lang w:eastAsia="zh-CN"/>
        </w:rPr>
        <w:t>3</w:t>
      </w:r>
      <w:r w:rsidRPr="00310D5A">
        <w:t>-1</w:t>
      </w:r>
      <w:r>
        <w:rPr>
          <w:rFonts w:hint="eastAsia"/>
          <w:lang w:eastAsia="zh-CN"/>
        </w:rPr>
        <w:t xml:space="preserve">B </w:t>
      </w:r>
      <w:bookmarkEnd w:id="349"/>
      <w:bookmarkEnd w:id="35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5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51"/>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7974E0">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7974E0" w:rsidP="009E14B4">
            <w:pPr>
              <w:pStyle w:val="TAC"/>
            </w:pPr>
            <w:r>
              <w:rPr>
                <w:position w:val="-4"/>
              </w:rPr>
              <w:pict>
                <v:shape id="_x0000_i2346" type="#_x0000_t75" style="width:10.05pt;height:10.9pt">
                  <v:imagedata r:id="rId600" o:title=""/>
                </v:shape>
              </w:pict>
            </w:r>
          </w:p>
        </w:tc>
        <w:tc>
          <w:tcPr>
            <w:tcW w:w="0" w:type="auto"/>
          </w:tcPr>
          <w:p w:rsidR="003C586F" w:rsidRPr="00290CB4" w:rsidRDefault="007974E0"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352" w:name="OLE_LINK704"/>
    </w:p>
    <w:p w:rsidR="00E455A6" w:rsidRPr="00E455A6" w:rsidRDefault="00E455A6" w:rsidP="00E91B67">
      <w:pPr>
        <w:pStyle w:val="TH"/>
      </w:pPr>
      <w:r w:rsidRPr="00E455A6">
        <w:t>Table 5.2.2.6.3-1</w:t>
      </w:r>
      <w:r w:rsidRPr="00E455A6">
        <w:rPr>
          <w:rFonts w:hint="eastAsia"/>
          <w:lang w:eastAsia="zh-CN"/>
        </w:rPr>
        <w:t>B</w:t>
      </w:r>
      <w:bookmarkEnd w:id="352"/>
      <w:r w:rsidRPr="00E455A6">
        <w:t>: Fields for channel quality information feedback for UE selected subband CQI reports (</w:t>
      </w:r>
      <w:bookmarkStart w:id="35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5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54" w:name="OLE_LINK705"/>
            <w:r w:rsidRPr="00E455A6">
              <w:rPr>
                <w:rFonts w:ascii="Arial" w:hAnsi="Arial" w:hint="eastAsia"/>
                <w:b/>
                <w:sz w:val="18"/>
                <w:lang w:eastAsia="zh-CN"/>
              </w:rPr>
              <w:t xml:space="preserve"> for CRI=0 or 1</w:t>
            </w:r>
            <w:bookmarkEnd w:id="354"/>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5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56" w:name="OLE_LINK719"/>
      <w:r w:rsidRPr="00E455A6">
        <w:t xml:space="preserve">and higher layer parameter </w:t>
      </w:r>
      <w:bookmarkEnd w:id="356"/>
      <w:r w:rsidRPr="00E455A6">
        <w:rPr>
          <w:i/>
        </w:rPr>
        <w:t>feCoMP-CSI-Enabled=true</w:t>
      </w:r>
      <w:r w:rsidRPr="00E455A6">
        <w:rPr>
          <w:rFonts w:hint="eastAsia"/>
          <w:lang w:eastAsia="zh-CN"/>
        </w:rPr>
        <w:t>)</w:t>
      </w:r>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57"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57"/>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358" w:name="OLE_LINK746"/>
      <w:bookmarkStart w:id="359" w:name="OLE_LINK755"/>
      <w:bookmarkStart w:id="360" w:name="OLE_LINK753"/>
      <w:r w:rsidRPr="00310D5A">
        <w:t>Table 5.2.2.6.3-2</w:t>
      </w:r>
      <w:bookmarkEnd w:id="358"/>
      <w:r>
        <w:rPr>
          <w:rFonts w:hint="eastAsia"/>
          <w:lang w:eastAsia="zh-CN"/>
        </w:rPr>
        <w:t>-1</w:t>
      </w:r>
      <w:r>
        <w:t xml:space="preserve"> and</w:t>
      </w:r>
      <w:r w:rsidRPr="00310D5A">
        <w:t xml:space="preserve"> </w:t>
      </w:r>
      <w:r>
        <w:t>Table 5.2.2.6.3-2A</w:t>
      </w:r>
      <w:r>
        <w:rPr>
          <w:rFonts w:hint="eastAsia"/>
          <w:lang w:eastAsia="zh-CN"/>
        </w:rPr>
        <w:t>-1</w:t>
      </w:r>
      <w:bookmarkEnd w:id="359"/>
      <w:r w:rsidRPr="00310D5A">
        <w:t xml:space="preserve"> </w:t>
      </w:r>
      <w:bookmarkEnd w:id="36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36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6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362" w:name="OLE_LINK114"/>
      <w:bookmarkStart w:id="363" w:name="OLE_LINK115"/>
      <w:bookmarkStart w:id="36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62"/>
      <w:bookmarkEnd w:id="363"/>
      <w:bookmarkEnd w:id="364"/>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7974E0">
        <w:rPr>
          <w:position w:val="-4"/>
        </w:rPr>
        <w:pict>
          <v:shape id="_x0000_i2354" type="#_x0000_t75" style="width:10.05pt;height:10.9pt">
            <v:imagedata r:id="rId600" o:title=""/>
          </v:shape>
        </w:pict>
      </w:r>
      <w:r>
        <w:t xml:space="preserve"> </w:t>
      </w:r>
      <w:r w:rsidR="009F7A98">
        <w:t xml:space="preserve">is defined in </w:t>
      </w:r>
      <w:r w:rsidR="00DF4FBD">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7974E0">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7974E0">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7974E0">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7974E0">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7974E0">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7974E0">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7974E0">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7974E0">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7974E0">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7974E0">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7974E0">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7974E0">
        <w:rPr>
          <w:position w:val="-10"/>
          <w:lang w:eastAsia="zh-CN"/>
        </w:rPr>
        <w:pict>
          <v:shape id="_x0000_i2368" type="#_x0000_t75" style="width:75.35pt;height:16.75pt">
            <v:imagedata r:id="rId473" o:title=""/>
          </v:shape>
        </w:pict>
      </w:r>
      <w:r w:rsidR="001F20F5">
        <w:rPr>
          <w:lang w:eastAsia="zh-CN"/>
        </w:rPr>
        <w:t xml:space="preserve"> and </w:t>
      </w:r>
      <w:r w:rsidR="007974E0">
        <w:rPr>
          <w:position w:val="-10"/>
          <w:lang w:eastAsia="zh-CN"/>
        </w:rPr>
        <w:pict>
          <v:shape id="_x0000_i2369" type="#_x0000_t75" style="width:34.35pt;height:16.75pt">
            <v:imagedata r:id="rId601" o:title=""/>
          </v:shape>
        </w:pict>
      </w:r>
      <w:r w:rsidR="001F20F5">
        <w:rPr>
          <w:lang w:eastAsia="zh-CN"/>
        </w:rPr>
        <w:t xml:space="preserve"> for </w:t>
      </w:r>
      <w:r w:rsidR="007974E0">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7974E0">
        <w:rPr>
          <w:position w:val="-10"/>
          <w:lang w:eastAsia="zh-CN"/>
        </w:rPr>
        <w:pict>
          <v:shape id="_x0000_i2371" type="#_x0000_t75" style="width:34.35pt;height:16.75pt">
            <v:imagedata r:id="rId476" o:title=""/>
          </v:shape>
        </w:pict>
      </w:r>
      <w:r w:rsidR="001F20F5">
        <w:rPr>
          <w:lang w:eastAsia="zh-CN"/>
        </w:rPr>
        <w:t xml:space="preserve">, </w:t>
      </w:r>
      <w:r w:rsidR="007974E0">
        <w:rPr>
          <w:position w:val="-10"/>
          <w:lang w:eastAsia="zh-CN"/>
        </w:rPr>
        <w:pict>
          <v:shape id="_x0000_i2372" type="#_x0000_t75" style="width:34.35pt;height:16.75pt">
            <v:imagedata r:id="rId602" o:title=""/>
          </v:shape>
        </w:pict>
      </w:r>
      <w:r w:rsidR="001F20F5">
        <w:rPr>
          <w:lang w:eastAsia="zh-CN"/>
        </w:rPr>
        <w:t xml:space="preserve"> and </w:t>
      </w:r>
      <w:r w:rsidR="007974E0">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7974E0">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7974E0">
        <w:rPr>
          <w:position w:val="-10"/>
          <w:lang w:eastAsia="zh-CN"/>
        </w:rPr>
        <w:pict>
          <v:shape id="_x0000_i2375" type="#_x0000_t75" style="width:32.65pt;height:16.75pt">
            <v:imagedata r:id="rId480" o:title=""/>
          </v:shape>
        </w:pict>
      </w:r>
      <w:r w:rsidR="001F20F5">
        <w:rPr>
          <w:lang w:eastAsia="zh-CN"/>
        </w:rPr>
        <w:t xml:space="preserve">, </w:t>
      </w:r>
      <w:r w:rsidR="007974E0">
        <w:rPr>
          <w:position w:val="-10"/>
          <w:lang w:eastAsia="zh-CN"/>
        </w:rPr>
        <w:pict>
          <v:shape id="_x0000_i2376" type="#_x0000_t75" style="width:75.35pt;height:16.75pt">
            <v:imagedata r:id="rId481" o:title=""/>
          </v:shape>
        </w:pict>
      </w:r>
      <w:r w:rsidR="001F20F5">
        <w:rPr>
          <w:lang w:eastAsia="zh-CN"/>
        </w:rPr>
        <w:t xml:space="preserve"> and </w:t>
      </w:r>
      <w:r w:rsidR="007974E0">
        <w:rPr>
          <w:position w:val="-10"/>
          <w:lang w:eastAsia="zh-CN"/>
        </w:rPr>
        <w:pict>
          <v:shape id="_x0000_i2377" type="#_x0000_t75" style="width:31.8pt;height:16.75pt">
            <v:imagedata r:id="rId603" o:title=""/>
          </v:shape>
        </w:pict>
      </w:r>
      <w:r w:rsidR="001F20F5">
        <w:rPr>
          <w:lang w:eastAsia="zh-CN"/>
        </w:rPr>
        <w:t xml:space="preserve"> for </w:t>
      </w:r>
      <w:r w:rsidR="007974E0">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7974E0">
            <w:pPr>
              <w:pStyle w:val="TAC"/>
            </w:pPr>
            <w:r>
              <w:rPr>
                <w:position w:val="-4"/>
              </w:rPr>
              <w:pict>
                <v:shape id="_x0000_i2379" type="#_x0000_t75" style="width:10.9pt;height:10.9pt">
                  <v:imagedata r:id="rId600" o:title=""/>
                </v:shape>
              </w:pict>
            </w:r>
          </w:p>
        </w:tc>
        <w:tc>
          <w:tcPr>
            <w:tcW w:w="0" w:type="auto"/>
            <w:vAlign w:val="center"/>
          </w:tcPr>
          <w:p w:rsidR="009F7A98" w:rsidRDefault="007974E0">
            <w:pPr>
              <w:pStyle w:val="TAC"/>
            </w:pPr>
            <w:r>
              <w:rPr>
                <w:position w:val="-4"/>
              </w:rPr>
              <w:pict>
                <v:shape id="_x0000_i2380" type="#_x0000_t75" style="width:10.9pt;height:10.9pt">
                  <v:imagedata r:id="rId600" o:title=""/>
                </v:shape>
              </w:pict>
            </w:r>
          </w:p>
        </w:tc>
        <w:tc>
          <w:tcPr>
            <w:tcW w:w="0" w:type="auto"/>
            <w:vAlign w:val="center"/>
          </w:tcPr>
          <w:p w:rsidR="009F7A98" w:rsidRDefault="007974E0">
            <w:pPr>
              <w:pStyle w:val="TAC"/>
            </w:pPr>
            <w:r>
              <w:rPr>
                <w:position w:val="-4"/>
              </w:rPr>
              <w:pict>
                <v:shape id="_x0000_i2381" type="#_x0000_t75" style="width:10.9pt;height:10.9pt">
                  <v:imagedata r:id="rId600" o:title=""/>
                </v:shape>
              </w:pict>
            </w:r>
          </w:p>
        </w:tc>
        <w:tc>
          <w:tcPr>
            <w:tcW w:w="0" w:type="auto"/>
            <w:vAlign w:val="center"/>
          </w:tcPr>
          <w:p w:rsidR="009F7A98" w:rsidRDefault="007974E0">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6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66" w:name="OLE_LINK724"/>
      <w:r w:rsidRPr="00E455A6">
        <w:t xml:space="preserve">higher layer parameter </w:t>
      </w:r>
      <w:bookmarkEnd w:id="36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6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367"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67"/>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7974E0"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7974E0"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6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69" w:name="OLE_LINK730"/>
      <w:r w:rsidRPr="00FC16B8">
        <w:rPr>
          <w:rFonts w:hint="eastAsia"/>
          <w:lang w:eastAsia="zh-CN"/>
        </w:rPr>
        <w:t xml:space="preserve">and </w:t>
      </w:r>
      <w:r w:rsidRPr="00FC16B8">
        <w:t xml:space="preserve">higher layer parameter </w:t>
      </w:r>
      <w:bookmarkEnd w:id="368"/>
      <w:bookmarkEnd w:id="36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37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70"/>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7974E0"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7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7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37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72"/>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7974E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7974E0">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7974E0"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7974E0"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7974E0"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7974E0"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37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7974E0"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7974E0"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7974E0"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7974E0"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373"/>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7974E0"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7974E0"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7974E0"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7974E0"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7974E0"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7974E0"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7974E0"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7974E0"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7974E0"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7974E0"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7974E0"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7974E0"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7974E0"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7974E0"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7974E0"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7974E0"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7974E0">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7974E0"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7974E0"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7974E0"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7974E0"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7974E0"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7974E0"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7974E0"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7974E0"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7974E0"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7974E0"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7974E0"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7974E0"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7974E0"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7974E0"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7974E0"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7974E0"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7974E0"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7974E0"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7974E0"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7974E0"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7974E0"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7974E0"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7974E0"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7974E0"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374" w:name="OLE_LINK133"/>
      <w:bookmarkStart w:id="37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7974E0"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7974E0"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7974E0"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7974E0"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7974E0"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7974E0"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7974E0"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7974E0"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7974E0"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7974E0"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7974E0"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7974E0"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7974E0"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7974E0"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7974E0"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7974E0"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7974E0"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7974E0"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7974E0"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7974E0"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7974E0"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7974E0"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7974E0"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7974E0"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74"/>
      <w:bookmarkEnd w:id="37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76" w:name="OLE_LINK117"/>
      <w:bookmarkStart w:id="377" w:name="OLE_LINK118"/>
      <w:r w:rsidRPr="002C2049">
        <w:rPr>
          <w:rFonts w:cs="Arial"/>
        </w:rPr>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2514" type="#_x0000_t75" style="width:51.9pt;height:14.25pt">
            <v:imagedata r:id="rId495" o:title=""/>
          </v:shape>
        </w:pict>
      </w:r>
      <w:bookmarkEnd w:id="376"/>
      <w:bookmarkEnd w:id="37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7974E0"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7974E0"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7974E0"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7974E0"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7974E0"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7974E0"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7974E0"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7974E0"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7974E0"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7974E0"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7974E0"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7974E0"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7974E0"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7974E0"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7974E0"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7974E0"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7974E0"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7974E0"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7974E0"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7974E0"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7974E0"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7974E0"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7974E0">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7974E0"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7974E0"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7974E0"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7974E0"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7974E0"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7974E0"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7974E0"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7974E0"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7974E0"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7974E0"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7974E0"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7974E0"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378" w:name="OLE_LINK756"/>
      <w:r w:rsidRPr="009A32C5">
        <w:t>Table 5.2.2.6.</w:t>
      </w:r>
      <w:r w:rsidRPr="009A32C5">
        <w:rPr>
          <w:rFonts w:hint="eastAsia"/>
          <w:lang w:eastAsia="zh-CN"/>
        </w:rPr>
        <w:t>3</w:t>
      </w:r>
      <w:r w:rsidRPr="009A32C5">
        <w:t>-</w:t>
      </w:r>
      <w:r w:rsidRPr="009A32C5">
        <w:rPr>
          <w:rFonts w:hint="eastAsia"/>
          <w:lang w:eastAsia="zh-CN"/>
        </w:rPr>
        <w:t>3G</w:t>
      </w:r>
      <w:bookmarkEnd w:id="37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7974E0">
        <w:rPr>
          <w:position w:val="-10"/>
        </w:rPr>
        <w:pict>
          <v:shape id="_x0000_i2556" type="#_x0000_t75" style="width:73.65pt;height:15.05pt">
            <v:imagedata r:id="rId614" o:title=""/>
          </v:shape>
        </w:pict>
      </w:r>
      <w:r>
        <w:t xml:space="preserve"> with </w:t>
      </w:r>
      <w:r w:rsidR="007974E0">
        <w:rPr>
          <w:position w:val="-10"/>
        </w:rPr>
        <w:pict>
          <v:shape id="_x0000_i2557" type="#_x0000_t75" style="width:11.7pt;height:15.05pt">
            <v:imagedata r:id="rId553" o:title=""/>
          </v:shape>
        </w:pict>
      </w:r>
      <w:r>
        <w:t xml:space="preserve"> corresponding to the first bit of the first field in each of the tables, </w:t>
      </w:r>
      <w:r w:rsidR="007974E0">
        <w:rPr>
          <w:position w:val="-10"/>
        </w:rPr>
        <w:pict>
          <v:shape id="_x0000_i2558" type="#_x0000_t75" style="width:10.9pt;height:15.05pt">
            <v:imagedata r:id="rId554" o:title=""/>
          </v:shape>
        </w:pict>
      </w:r>
      <w:r>
        <w:t xml:space="preserve"> corresponding to the second bit of the first field in each of the tables, and </w:t>
      </w:r>
      <w:r w:rsidR="007974E0">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DF4FBD">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379" w:name="_Toc10818739"/>
      <w:bookmarkStart w:id="380" w:name="_Toc20409149"/>
      <w:bookmarkStart w:id="381" w:name="_Toc51238404"/>
      <w:r>
        <w:t>5.2.2.6.4</w:t>
      </w:r>
      <w:r>
        <w:tab/>
        <w:t>Channel coding for CQI/PMI information in PUSCH</w:t>
      </w:r>
      <w:bookmarkEnd w:id="379"/>
      <w:bookmarkEnd w:id="380"/>
      <w:bookmarkEnd w:id="381"/>
    </w:p>
    <w:p w:rsidR="009F7A98" w:rsidRDefault="009F7A98">
      <w:r>
        <w:t>The channel quality bits input to the channel coding block are denoted by</w:t>
      </w:r>
      <w:r w:rsidR="00D054B0">
        <w:t xml:space="preserve"> </w:t>
      </w:r>
      <w:r w:rsidR="007974E0">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DF4FBD">
        <w:rPr>
          <w:rFonts w:eastAsia="Batang"/>
        </w:rPr>
        <w:t>clause</w:t>
      </w:r>
      <w:r>
        <w:rPr>
          <w:rFonts w:eastAsia="Batang"/>
        </w:rPr>
        <w:t xml:space="preserve"> 5.2.3.3.1 for wideband reports an</w:t>
      </w:r>
      <w:r>
        <w:t xml:space="preserve">d in </w:t>
      </w:r>
      <w:r w:rsidR="00DF4FBD">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DF4FBD">
        <w:rPr>
          <w:rFonts w:eastAsia="Batang"/>
        </w:rPr>
        <w:t>clause</w:t>
      </w:r>
      <w:r>
        <w:rPr>
          <w:rFonts w:eastAsia="SimSun" w:hint="eastAsia"/>
          <w:lang w:eastAsia="zh-CN"/>
        </w:rPr>
        <w:t xml:space="preserve"> 5.2.2.6.1 for wideband reports, in </w:t>
      </w:r>
      <w:r w:rsidR="00DF4FBD">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DF4FBD">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7974E0">
        <w:rPr>
          <w:position w:val="-10"/>
        </w:rPr>
        <w:pict>
          <v:shape id="_x0000_i2561" type="#_x0000_t75" style="width:83.7pt;height:15.05pt">
            <v:imagedata r:id="rId617" o:title=""/>
          </v:shape>
        </w:pict>
      </w:r>
      <w:r>
        <w:t xml:space="preserve"> where </w:t>
      </w:r>
      <w:r w:rsidR="007974E0">
        <w:rPr>
          <w:position w:val="-6"/>
        </w:rPr>
        <w:pict>
          <v:shape id="_x0000_i2562" type="#_x0000_t75" style="width:31.8pt;height:11.7pt">
            <v:imagedata r:id="rId618" o:title=""/>
          </v:shape>
        </w:pict>
      </w:r>
      <w:r>
        <w:t xml:space="preserve"> and</w:t>
      </w:r>
    </w:p>
    <w:p w:rsidR="009F7A98" w:rsidRDefault="007974E0"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7974E0">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7974E0"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82" w:name="_Toc10818740"/>
      <w:bookmarkStart w:id="383" w:name="_Toc20409150"/>
      <w:bookmarkStart w:id="384" w:name="_Toc51238405"/>
      <w:r>
        <w:t>5.2.2.6.5</w:t>
      </w:r>
      <w:r>
        <w:tab/>
        <w:t>Channel coding for more than 11 bits of HARQ-ACK information</w:t>
      </w:r>
      <w:bookmarkEnd w:id="382"/>
      <w:bookmarkEnd w:id="383"/>
      <w:bookmarkEnd w:id="384"/>
    </w:p>
    <w:p w:rsidR="00B35138" w:rsidRDefault="00B35138" w:rsidP="00B35138">
      <w:r>
        <w:t xml:space="preserve">The HARQ-ACK bits input to the channel coding block are denoted by </w:t>
      </w:r>
      <w:r w:rsidR="007974E0">
        <w:rPr>
          <w:position w:val="-14"/>
        </w:rPr>
        <w:pict>
          <v:shape id="_x0000_i2566" type="#_x0000_t75" style="width:94.6pt;height:19.25pt">
            <v:imagedata r:id="rId622" o:title=""/>
          </v:shape>
        </w:pict>
      </w:r>
      <w:r>
        <w:t xml:space="preserve"> where </w:t>
      </w:r>
      <w:r w:rsidR="007974E0">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7974E0">
        <w:rPr>
          <w:position w:val="-18"/>
        </w:rPr>
        <w:pict>
          <v:shape id="_x0000_i2568" type="#_x0000_t75" style="width:133.1pt;height:20.95pt">
            <v:imagedata r:id="rId624" o:title=""/>
          </v:shape>
        </w:pict>
      </w:r>
      <w:r>
        <w:t xml:space="preserve"> and </w:t>
      </w:r>
      <w:r w:rsidR="007974E0">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7974E0">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7974E0"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7974E0">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7974E0">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7974E0">
        <w:rPr>
          <w:position w:val="-10"/>
        </w:rPr>
        <w:pict>
          <v:shape id="_x0000_i2574" type="#_x0000_t75" style="width:68.65pt;height:15.05pt">
            <v:imagedata r:id="rId630" o:title=""/>
          </v:shape>
        </w:pict>
      </w:r>
      <w:r>
        <w:t xml:space="preserve"> and </w:t>
      </w:r>
      <w:r w:rsidR="007974E0">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7974E0">
        <w:rPr>
          <w:position w:val="-10"/>
        </w:rPr>
        <w:pict>
          <v:shape id="_x0000_i2576" type="#_x0000_t75" style="width:48.55pt;height:15.05pt">
            <v:imagedata r:id="rId632" o:title=""/>
          </v:shape>
        </w:pict>
      </w:r>
    </w:p>
    <w:p w:rsidR="00C23D5A" w:rsidRPr="00E54724" w:rsidRDefault="007974E0"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7974E0">
        <w:rPr>
          <w:position w:val="-10"/>
        </w:rPr>
        <w:pict>
          <v:shape id="_x0000_i2578" type="#_x0000_t75" style="width:67.8pt;height:15.05pt">
            <v:imagedata r:id="rId634" o:title=""/>
          </v:shape>
        </w:pict>
      </w:r>
    </w:p>
    <w:p w:rsidR="00C23D5A" w:rsidRPr="00E54724" w:rsidRDefault="007974E0"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85" w:name="_Toc10818741"/>
      <w:bookmarkStart w:id="386" w:name="_Toc20409151"/>
      <w:bookmarkStart w:id="387" w:name="_Toc51238406"/>
      <w:r w:rsidRPr="00186D78">
        <w:rPr>
          <w:rFonts w:eastAsia="SimSun"/>
        </w:rPr>
        <w:t>5.2.2.6A</w:t>
      </w:r>
      <w:r w:rsidRPr="00186D78">
        <w:rPr>
          <w:rFonts w:eastAsia="SimSun"/>
        </w:rPr>
        <w:tab/>
        <w:t>Channel coding of AUL-UCI</w:t>
      </w:r>
      <w:bookmarkEnd w:id="385"/>
      <w:bookmarkEnd w:id="386"/>
      <w:bookmarkEnd w:id="387"/>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DF4FBD">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88" w:name="_Toc10818742"/>
      <w:bookmarkStart w:id="389" w:name="_Toc20409152"/>
      <w:bookmarkStart w:id="390" w:name="_Toc51238407"/>
      <w:r>
        <w:t>5.2.2.7</w:t>
      </w:r>
      <w:r w:rsidR="009F7A98">
        <w:tab/>
        <w:t>Data and control multiplexing</w:t>
      </w:r>
      <w:bookmarkEnd w:id="388"/>
      <w:bookmarkEnd w:id="389"/>
      <w:bookmarkEnd w:id="390"/>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7974E0">
        <w:rPr>
          <w:rFonts w:eastAsia="Malgun Gothic"/>
          <w:position w:val="-16"/>
        </w:rPr>
        <w:pict>
          <v:shape id="_x0000_i2580" type="#_x0000_t75" style="width:104.65pt;height:18.4pt">
            <v:imagedata r:id="rId657" o:title=""/>
          </v:shape>
        </w:pict>
      </w:r>
      <w:r>
        <w:t xml:space="preserve">and the coded bits of the UL-SCH denoted by </w:t>
      </w:r>
      <w:r w:rsidR="007974E0">
        <w:rPr>
          <w:position w:val="-10"/>
        </w:rPr>
        <w:pict>
          <v:shape id="_x0000_i2581" type="#_x0000_t75" style="width:90.4pt;height:15.05pt">
            <v:imagedata r:id="rId658" o:title=""/>
          </v:shape>
        </w:pict>
      </w:r>
      <w:r>
        <w:t xml:space="preserve">. The output of the data and control multiplexing operation is denoted by </w:t>
      </w:r>
      <w:r w:rsidR="007974E0">
        <w:rPr>
          <w:position w:val="-16"/>
        </w:rPr>
        <w:pict>
          <v:shape id="_x0000_i2582" type="#_x0000_t75" style="width:98.8pt;height:18.4pt">
            <v:imagedata r:id="rId659" o:title=""/>
          </v:shape>
        </w:pict>
      </w:r>
      <w:r>
        <w:t xml:space="preserve">, where </w:t>
      </w:r>
      <w:r w:rsidR="007974E0">
        <w:rPr>
          <w:position w:val="-14"/>
        </w:rPr>
        <w:pict>
          <v:shape id="_x0000_i2583" type="#_x0000_t75" style="width:83.7pt;height:16.75pt">
            <v:imagedata r:id="rId660" o:title=""/>
          </v:shape>
        </w:pict>
      </w:r>
      <w:r>
        <w:t xml:space="preserve"> and</w:t>
      </w:r>
      <w:r w:rsidR="00D054B0">
        <w:t xml:space="preserve"> </w:t>
      </w:r>
      <w:r w:rsidR="007974E0">
        <w:rPr>
          <w:position w:val="-10"/>
        </w:rPr>
        <w:pict>
          <v:shape id="_x0000_i2584" type="#_x0000_t75" style="width:76.2pt;height:15.05pt">
            <v:imagedata r:id="rId661" o:title=""/>
          </v:shape>
        </w:pict>
      </w:r>
      <w:r w:rsidR="00B35138">
        <w:t xml:space="preserve"> </w:t>
      </w:r>
      <w:r>
        <w:t>, and where</w:t>
      </w:r>
      <w:r w:rsidR="007974E0">
        <w:rPr>
          <w:position w:val="-16"/>
        </w:rPr>
        <w:pict>
          <v:shape id="_x0000_i2585" type="#_x0000_t75" style="width:13.4pt;height:18.4pt">
            <v:imagedata r:id="rId662" o:title=""/>
          </v:shape>
        </w:pict>
      </w:r>
      <w:r>
        <w:t xml:space="preserve">, </w:t>
      </w:r>
      <w:r w:rsidR="007974E0">
        <w:rPr>
          <w:position w:val="-8"/>
        </w:rPr>
        <w:pict>
          <v:shape id="_x0000_i2586" type="#_x0000_t75" style="width:60.3pt;height:13.4pt">
            <v:imagedata r:id="rId663" o:title=""/>
          </v:shape>
        </w:pict>
      </w:r>
      <w:r>
        <w:t xml:space="preserve"> are column vectors of length </w:t>
      </w:r>
      <w:r w:rsidR="007974E0">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7974E0">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7974E0">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7974E0">
        <w:rPr>
          <w:position w:val="-14"/>
        </w:rPr>
        <w:pict>
          <v:shape id="_x0000_i2590" type="#_x0000_t75" style="width:51.05pt;height:16.75pt">
            <v:imagedata r:id="rId664" o:title=""/>
          </v:shape>
        </w:pict>
      </w:r>
      <w:r>
        <w:t xml:space="preserve"> -- first place the control information</w:t>
      </w:r>
    </w:p>
    <w:p w:rsidR="006E0A09" w:rsidRDefault="007974E0" w:rsidP="007A4888">
      <w:pPr>
        <w:pStyle w:val="B1"/>
      </w:pPr>
      <w:r>
        <w:rPr>
          <w:position w:val="-16"/>
        </w:rPr>
        <w:pict>
          <v:shape id="_x0000_i2591" type="#_x0000_t75" style="width:94.6pt;height:20.95pt">
            <v:imagedata r:id="rId665" o:title=""/>
          </v:shape>
        </w:pict>
      </w:r>
    </w:p>
    <w:p w:rsidR="006E0A09" w:rsidRDefault="007974E0" w:rsidP="007A4888">
      <w:pPr>
        <w:pStyle w:val="B1"/>
      </w:pPr>
      <w:r>
        <w:rPr>
          <w:position w:val="-10"/>
        </w:rPr>
        <w:pict>
          <v:shape id="_x0000_i2592" type="#_x0000_t75" style="width:56.1pt;height:12.55pt">
            <v:imagedata r:id="rId666" o:title=""/>
          </v:shape>
        </w:pict>
      </w:r>
    </w:p>
    <w:p w:rsidR="009F7A98" w:rsidRDefault="007974E0"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7974E0">
        <w:rPr>
          <w:position w:val="-6"/>
        </w:rPr>
        <w:pict>
          <v:shape id="_x0000_i2594" type="#_x0000_t75" style="width:24.3pt;height:11.7pt">
            <v:imagedata r:id="rId667" o:title=""/>
          </v:shape>
        </w:pict>
      </w:r>
      <w:r>
        <w:t xml:space="preserve"> -- then place the data</w:t>
      </w:r>
    </w:p>
    <w:p w:rsidR="009F7A98" w:rsidRDefault="007974E0" w:rsidP="007A4888">
      <w:pPr>
        <w:pStyle w:val="B1"/>
      </w:pPr>
      <w:r>
        <w:rPr>
          <w:position w:val="-16"/>
        </w:rPr>
        <w:pict>
          <v:shape id="_x0000_i2595" type="#_x0000_t75" style="width:94.6pt;height:19.25pt">
            <v:imagedata r:id="rId668" o:title=""/>
          </v:shape>
        </w:pict>
      </w:r>
    </w:p>
    <w:p w:rsidR="009F7A98" w:rsidRDefault="007974E0" w:rsidP="007A4888">
      <w:pPr>
        <w:pStyle w:val="B1"/>
      </w:pPr>
      <w:r>
        <w:rPr>
          <w:position w:val="-10"/>
        </w:rPr>
        <w:pict>
          <v:shape id="_x0000_i2596" type="#_x0000_t75" style="width:58.6pt;height:15.05pt">
            <v:imagedata r:id="rId669" o:title=""/>
          </v:shape>
        </w:pict>
      </w:r>
    </w:p>
    <w:p w:rsidR="009F7A98" w:rsidRDefault="007974E0"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91" w:name="_Toc10818743"/>
      <w:bookmarkStart w:id="392" w:name="_Toc20409153"/>
      <w:bookmarkStart w:id="393" w:name="_Toc51238408"/>
      <w:r w:rsidRPr="00BF4DD0">
        <w:rPr>
          <w:rFonts w:eastAsia="SimSun"/>
        </w:rPr>
        <w:t>5.2.2.7A</w:t>
      </w:r>
      <w:r w:rsidRPr="00BF4DD0">
        <w:rPr>
          <w:rFonts w:eastAsia="SimSun"/>
        </w:rPr>
        <w:tab/>
        <w:t>Data and control multiplexing for Partial PUSCH Mode 1</w:t>
      </w:r>
      <w:bookmarkEnd w:id="391"/>
      <w:bookmarkEnd w:id="392"/>
      <w:bookmarkEnd w:id="393"/>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94" w:name="_Toc10818744"/>
      <w:bookmarkStart w:id="395" w:name="_Toc20409154"/>
      <w:bookmarkStart w:id="396" w:name="_Toc51238409"/>
      <w:r w:rsidRPr="00BF4DD0">
        <w:rPr>
          <w:rFonts w:eastAsia="SimSun"/>
        </w:rPr>
        <w:t>5.2.2.7B</w:t>
      </w:r>
      <w:r w:rsidRPr="00BF4DD0">
        <w:rPr>
          <w:rFonts w:eastAsia="SimSun"/>
        </w:rPr>
        <w:tab/>
        <w:t>Data and control multiplexing for AUL PUSCH</w:t>
      </w:r>
      <w:bookmarkEnd w:id="394"/>
      <w:bookmarkEnd w:id="395"/>
      <w:bookmarkEnd w:id="396"/>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97" w:name="_Toc10818745"/>
      <w:bookmarkStart w:id="398" w:name="_Toc20409155"/>
      <w:bookmarkStart w:id="399" w:name="_Toc51238410"/>
      <w:r>
        <w:t>5.2.2.8</w:t>
      </w:r>
      <w:r w:rsidR="009F7A98">
        <w:tab/>
        <w:t>Channel interleaver</w:t>
      </w:r>
      <w:bookmarkEnd w:id="397"/>
      <w:bookmarkEnd w:id="398"/>
      <w:bookmarkEnd w:id="399"/>
    </w:p>
    <w:p w:rsidR="00292E70" w:rsidRDefault="009F7A98" w:rsidP="00292E70">
      <w:r>
        <w:t xml:space="preserve">The channel interleaver described in this </w:t>
      </w:r>
      <w:r w:rsidR="00DF4FBD">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7974E0">
        <w:rPr>
          <w:position w:val="-16"/>
        </w:rPr>
        <w:pict>
          <v:shape id="_x0000_i2598" type="#_x0000_t75" style="width:83.7pt;height:20.95pt">
            <v:imagedata r:id="rId701" o:title=""/>
          </v:shape>
        </w:pict>
      </w:r>
      <w:r w:rsidR="009F7A98">
        <w:t xml:space="preserve">, </w:t>
      </w:r>
      <w:r w:rsidR="007974E0">
        <w:rPr>
          <w:position w:val="-20"/>
        </w:rPr>
        <w:pict>
          <v:shape id="_x0000_i2599" type="#_x0000_t75" style="width:100.45pt;height:22.6pt">
            <v:imagedata r:id="rId702" o:title=""/>
          </v:shape>
        </w:pict>
      </w:r>
      <w:r w:rsidR="009F7A98">
        <w:t xml:space="preserve"> and </w:t>
      </w:r>
      <w:r w:rsidR="007974E0">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7974E0">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7974E0">
        <w:rPr>
          <w:position w:val="-14"/>
        </w:rPr>
        <w:pict>
          <v:shape id="_x0000_i2602" type="#_x0000_t75" style="width:67.8pt;height:19.25pt">
            <v:imagedata r:id="rId707" o:title=""/>
          </v:shape>
        </w:pict>
      </w:r>
      <w:r>
        <w:t xml:space="preserve"> to be the number of columns of the matrix. The columns of the matrix are numbered 0, 1, 2,…,</w:t>
      </w:r>
      <w:r w:rsidR="007974E0">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7974E0">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DF4FBD">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7974E0">
        <w:rPr>
          <w:position w:val="-10"/>
        </w:rPr>
        <w:pict>
          <v:shape id="_x0000_i2605" type="#_x0000_t75" style="width:124.75pt;height:15.05pt">
            <v:imagedata r:id="rId710" o:title=""/>
          </v:shape>
        </w:pict>
      </w:r>
      <w:r>
        <w:rPr>
          <w:i/>
        </w:rPr>
        <w:t xml:space="preserve"> </w:t>
      </w:r>
      <w:r>
        <w:t xml:space="preserve">and we define </w:t>
      </w:r>
      <w:r w:rsidR="007974E0">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7974E0">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7974E0">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7974E0">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7974E0">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7974E0">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7974E0" w:rsidP="00761093">
      <w:pPr>
        <w:pStyle w:val="B3"/>
      </w:pPr>
      <w:r>
        <w:rPr>
          <w:position w:val="-20"/>
        </w:rPr>
        <w:pict>
          <v:shape id="_x0000_i2612" type="#_x0000_t75" style="width:81.2pt;height:22.6pt">
            <v:imagedata r:id="rId718" o:title=""/>
          </v:shape>
        </w:pict>
      </w:r>
    </w:p>
    <w:p w:rsidR="00FF4656" w:rsidRDefault="007974E0"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7974E0" w:rsidP="00761093">
      <w:pPr>
        <w:pStyle w:val="B4"/>
      </w:pPr>
      <w:r>
        <w:rPr>
          <w:position w:val="-10"/>
        </w:rPr>
        <w:pict>
          <v:shape id="_x0000_i2614" type="#_x0000_t75" style="width:79.55pt;height:15.05pt">
            <v:imagedata r:id="rId720" o:title=""/>
          </v:shape>
        </w:pict>
      </w:r>
    </w:p>
    <w:p w:rsidR="00FF4656" w:rsidRDefault="007974E0"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7974E0" w:rsidP="00761093">
      <w:pPr>
        <w:pStyle w:val="B4"/>
      </w:pPr>
      <w:r>
        <w:rPr>
          <w:position w:val="-10"/>
        </w:rPr>
        <w:pict>
          <v:shape id="_x0000_i2616" type="#_x0000_t75" style="width:79.55pt;height:16.75pt">
            <v:imagedata r:id="rId722" o:title=""/>
          </v:shape>
        </w:pict>
      </w:r>
    </w:p>
    <w:p w:rsidR="00FF4656" w:rsidRDefault="007974E0"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7974E0"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7974E0">
        <w:rPr>
          <w:position w:val="-4"/>
        </w:rPr>
        <w:pict>
          <v:shape id="_x0000_i2619" type="#_x0000_t75" style="width:28.45pt;height:11.7pt">
            <v:imagedata r:id="rId742" o:title=""/>
          </v:shape>
        </w:pict>
      </w:r>
      <w:r w:rsidR="009F7A98">
        <w:t>,</w:t>
      </w:r>
      <w:r w:rsidR="009F7A98">
        <w:rPr>
          <w:rFonts w:eastAsia="MS PMincho"/>
        </w:rPr>
        <w:t xml:space="preserve"> into the </w:t>
      </w:r>
      <w:r w:rsidR="007974E0">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7974E0">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7974E0">
        <w:rPr>
          <w:rFonts w:eastAsia="MS PMincho"/>
          <w:position w:val="-16"/>
        </w:rPr>
        <w:pict>
          <v:shape id="_x0000_i2622" type="#_x0000_t75" style="width:13.4pt;height:18.4pt">
            <v:imagedata r:id="rId744" o:title=""/>
          </v:shape>
        </w:pict>
      </w:r>
      <w:r w:rsidR="009F7A98">
        <w:t xml:space="preserve"> in column 0 and rows 0 to </w:t>
      </w:r>
      <w:r w:rsidR="007974E0">
        <w:rPr>
          <w:position w:val="-10"/>
        </w:rPr>
        <w:pict>
          <v:shape id="_x0000_i2623" type="#_x0000_t75" style="width:52.75pt;height:15.05pt">
            <v:imagedata r:id="rId745" o:title=""/>
          </v:shape>
        </w:pict>
      </w:r>
      <w:r w:rsidR="009F7A98">
        <w:t>and skipping the matrix entries that are already occupied:</w:t>
      </w:r>
    </w:p>
    <w:p w:rsidR="009F7A98" w:rsidRDefault="007974E0">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7974E0">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7974E0">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7974E0"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7974E0">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7974E0">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7974E0">
        <w:rPr>
          <w:position w:val="-12"/>
        </w:rPr>
        <w:pict>
          <v:shape id="_x0000_i2630" type="#_x0000_t75" style="width:52.75pt;height:15.05pt">
            <v:imagedata r:id="rId750" o:title=""/>
          </v:shape>
        </w:pict>
      </w:r>
      <w:r w:rsidR="00485B71">
        <w:t xml:space="preserve"> if </w:t>
      </w:r>
      <w:r w:rsidR="007974E0">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61851932"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61851933"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61851934"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61851935"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7974E0">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7974E0">
        <w:rPr>
          <w:position w:val="-10"/>
        </w:rPr>
        <w:pict>
          <v:shape id="_x0000_i2637" type="#_x0000_t75" style="width:25.1pt;height:15.05pt">
            <v:imagedata r:id="rId759" o:title=""/>
          </v:shape>
        </w:pict>
      </w:r>
      <w:r w:rsidR="00485B71" w:rsidRPr="00485B71">
        <w:t xml:space="preserve"> </w:t>
      </w:r>
    </w:p>
    <w:p w:rsidR="009F7A98" w:rsidRDefault="007974E0" w:rsidP="00761093">
      <w:pPr>
        <w:pStyle w:val="B3"/>
      </w:pPr>
      <w:r>
        <w:rPr>
          <w:position w:val="-10"/>
        </w:rPr>
        <w:pict>
          <v:shape id="_x0000_i2638" type="#_x0000_t75" style="width:91.25pt;height:15.05pt">
            <v:imagedata r:id="rId760" o:title=""/>
          </v:shape>
        </w:pict>
      </w:r>
    </w:p>
    <w:p w:rsidR="009F7A98" w:rsidRDefault="007974E0" w:rsidP="00761093">
      <w:pPr>
        <w:pStyle w:val="B3"/>
      </w:pPr>
      <w:r>
        <w:rPr>
          <w:position w:val="-18"/>
        </w:rPr>
        <w:pict>
          <v:shape id="_x0000_i2639" type="#_x0000_t75" style="width:83.7pt;height:22.6pt">
            <v:imagedata r:id="rId761" o:title=""/>
          </v:shape>
        </w:pict>
      </w:r>
    </w:p>
    <w:p w:rsidR="00485B71" w:rsidRDefault="007974E0"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7974E0" w:rsidP="00761093">
      <w:pPr>
        <w:pStyle w:val="B4"/>
      </w:pPr>
      <w:r>
        <w:rPr>
          <w:position w:val="-10"/>
        </w:rPr>
        <w:pict>
          <v:shape id="_x0000_i2641" type="#_x0000_t75" style="width:79.55pt;height:15.05pt">
            <v:imagedata r:id="rId720" o:title=""/>
          </v:shape>
        </w:pict>
      </w:r>
    </w:p>
    <w:p w:rsidR="00485B71" w:rsidRDefault="007974E0"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7974E0" w:rsidP="00761093">
      <w:pPr>
        <w:pStyle w:val="B4"/>
      </w:pPr>
      <w:r>
        <w:rPr>
          <w:position w:val="-10"/>
        </w:rPr>
        <w:pict>
          <v:shape id="_x0000_i2643" type="#_x0000_t75" style="width:79.55pt;height:16.75pt">
            <v:imagedata r:id="rId722" o:title=""/>
          </v:shape>
        </w:pict>
      </w:r>
    </w:p>
    <w:p w:rsidR="00485B71" w:rsidRDefault="007974E0"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61851936" r:id="rId762"/>
        </w:object>
      </w:r>
      <w:r>
        <w:rPr>
          <w:lang w:eastAsia="zh-CN"/>
        </w:rPr>
        <w:t xml:space="preserve"> and </w:t>
      </w:r>
      <w:r w:rsidR="007974E0">
        <w:rPr>
          <w:position w:val="-14"/>
        </w:rPr>
        <w:pict>
          <v:shape id="_x0000_i2646" type="#_x0000_t75" style="width:46.9pt;height:18.4pt">
            <v:imagedata r:id="rId751" o:title=""/>
          </v:shape>
        </w:pict>
      </w:r>
    </w:p>
    <w:p w:rsidR="00F22BE0" w:rsidRDefault="007974E0"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61851937"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61851938"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7974E0">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61851939" r:id="rId768"/>
        </w:object>
      </w:r>
    </w:p>
    <w:p w:rsidR="00485B71" w:rsidRDefault="007974E0"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7974E0">
        <w:rPr>
          <w:rFonts w:eastAsia="MS PMincho"/>
          <w:position w:val="-10"/>
        </w:rPr>
        <w:pict>
          <v:shape id="_x0000_i2653" type="#_x0000_t75" style="width:58.6pt;height:15.05pt">
            <v:imagedata r:id="rId770" o:title=""/>
          </v:shape>
        </w:pict>
      </w:r>
      <w:r>
        <w:t xml:space="preserve"> matrix. The bits after channel interleaving are denoted by </w:t>
      </w:r>
      <w:r w:rsidR="007974E0">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7974E0">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400" w:name="_Toc10818746"/>
      <w:bookmarkStart w:id="401" w:name="_Toc20409156"/>
      <w:bookmarkStart w:id="402" w:name="_Toc51238411"/>
      <w:r>
        <w:rPr>
          <w:iCs/>
        </w:rPr>
        <w:t>5.2.3</w:t>
      </w:r>
      <w:r>
        <w:rPr>
          <w:iCs/>
        </w:rPr>
        <w:tab/>
        <w:t>Uplink control information on PUCCH</w:t>
      </w:r>
      <w:bookmarkEnd w:id="400"/>
      <w:bookmarkEnd w:id="401"/>
      <w:bookmarkEnd w:id="402"/>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507D6E"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507D6E"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403" w:name="_Toc10818747"/>
      <w:bookmarkStart w:id="404" w:name="_Toc20409157"/>
      <w:bookmarkStart w:id="405" w:name="_Toc51238412"/>
      <w:r>
        <w:lastRenderedPageBreak/>
        <w:t>5.2.3.1</w:t>
      </w:r>
      <w:r>
        <w:tab/>
        <w:t>Channel coding for UCI HARQ-ACK</w:t>
      </w:r>
      <w:r w:rsidR="0002126B">
        <w:t xml:space="preserve"> </w:t>
      </w:r>
      <w:r w:rsidR="0002126B">
        <w:rPr>
          <w:rFonts w:hint="eastAsia"/>
          <w:lang w:eastAsia="zh-CN"/>
        </w:rPr>
        <w:t>on PUCCH</w:t>
      </w:r>
      <w:bookmarkEnd w:id="403"/>
      <w:bookmarkEnd w:id="404"/>
      <w:bookmarkEnd w:id="405"/>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7974E0">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7974E0">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7974E0">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7974E0">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7974E0">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7974E0">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DF4FBD">
        <w:t>clause</w:t>
      </w:r>
      <w:r w:rsidR="001F5C9B">
        <w:t xml:space="preserve"> 10.1 in [3])</w:t>
      </w:r>
      <w:r w:rsidR="00117D75">
        <w:rPr>
          <w:rFonts w:hint="eastAsia"/>
          <w:lang w:eastAsia="zh-CN"/>
        </w:rPr>
        <w:t xml:space="preserve">, and </w:t>
      </w:r>
      <w:r w:rsidR="007974E0">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DF4FBD">
        <w:t>clause</w:t>
      </w:r>
      <w:r w:rsidR="00117D75">
        <w:t xml:space="preserve"> 10.1 in [3])</w:t>
      </w:r>
      <w:r w:rsidR="00117D75">
        <w:rPr>
          <w:rFonts w:hint="eastAsia"/>
          <w:lang w:eastAsia="zh-CN"/>
        </w:rPr>
        <w:t xml:space="preserve">, and </w:t>
      </w:r>
      <w:r w:rsidR="007974E0">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DF4FBD">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7974E0">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7974E0">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7974E0">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7974E0">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7974E0">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7974E0">
        <w:rPr>
          <w:position w:val="-10"/>
        </w:rPr>
        <w:pict>
          <v:shape id="_x0000_i2671" type="#_x0000_t75" style="width:64.45pt;height:15.05pt">
            <v:imagedata r:id="rId783" o:title=""/>
          </v:shape>
        </w:pict>
      </w:r>
      <w:r>
        <w:t xml:space="preserve"> -- 1 bit HARQ-ACK feedback for this cell</w:t>
      </w:r>
    </w:p>
    <w:p w:rsidR="001F5C9B" w:rsidRDefault="007974E0"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7974E0"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7974E0"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7974E0"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7974E0">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7974E0">
        <w:rPr>
          <w:position w:val="-10"/>
        </w:rPr>
        <w:pict>
          <v:shape id="_x0000_i2677" type="#_x0000_t75" style="width:25.1pt;height:16.75pt">
            <v:imagedata r:id="rId326" o:title=""/>
          </v:shape>
        </w:pict>
      </w:r>
      <w:r w:rsidRPr="00E54724">
        <w:t xml:space="preserve"> as the number of cells configured by higher layers for the UE and </w:t>
      </w:r>
      <w:r w:rsidR="007974E0">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7974E0">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7974E0">
        <w:rPr>
          <w:position w:val="-12"/>
        </w:rPr>
        <w:pict>
          <v:shape id="_x0000_i2680" type="#_x0000_t75" style="width:40.2pt;height:19.25pt">
            <v:imagedata r:id="rId335" o:title=""/>
          </v:shape>
        </w:pict>
      </w:r>
      <w:r>
        <w:rPr>
          <w:rFonts w:hint="eastAsia"/>
          <w:lang w:eastAsia="zh-CN"/>
        </w:rPr>
        <w:t xml:space="preserve"> otherwise. For a cell using FDD, </w:t>
      </w:r>
      <w:r w:rsidR="007974E0">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7974E0">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7974E0">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7974E0">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7974E0">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7974E0"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7974E0"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7974E0"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7974E0"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7974E0">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7974E0">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7974E0">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DF4FBD">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7974E0">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7974E0">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7974E0">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DF4FBD">
        <w:rPr>
          <w:lang w:eastAsia="zh-CN"/>
        </w:rPr>
        <w:t>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7974E0">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61851940"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7974E0">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7974E0">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7974E0">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7974E0">
        <w:rPr>
          <w:position w:val="-10"/>
        </w:rPr>
        <w:pict>
          <v:shape id="_x0000_i2701" type="#_x0000_t75" style="width:36pt;height:15.05pt">
            <v:imagedata r:id="rId794" o:title=""/>
          </v:shape>
        </w:pict>
      </w:r>
      <w:r w:rsidRPr="001A206F">
        <w:rPr>
          <w:lang w:eastAsia="zh-CN"/>
        </w:rPr>
        <w:t xml:space="preserve"> and </w:t>
      </w:r>
      <w:r w:rsidR="007974E0">
        <w:rPr>
          <w:position w:val="-6"/>
        </w:rPr>
        <w:pict>
          <v:shape id="_x0000_i2702" type="#_x0000_t75" style="width:39.35pt;height:15.05pt">
            <v:imagedata r:id="rId795" o:title=""/>
          </v:shape>
        </w:pict>
      </w:r>
      <w:r w:rsidRPr="001A206F">
        <w:rPr>
          <w:lang w:eastAsia="zh-CN"/>
        </w:rPr>
        <w:t xml:space="preserve">, or if </w:t>
      </w:r>
      <w:r w:rsidR="007974E0">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7974E0">
        <w:rPr>
          <w:position w:val="-6"/>
        </w:rPr>
        <w:pict>
          <v:shape id="_x0000_i2704" type="#_x0000_t75" style="width:32.65pt;height:13.4pt">
            <v:imagedata r:id="rId797" o:title=""/>
          </v:shape>
        </w:pict>
      </w:r>
      <w:r w:rsidRPr="001A206F">
        <w:rPr>
          <w:lang w:eastAsia="zh-CN"/>
        </w:rPr>
        <w:t xml:space="preserve">, or if </w:t>
      </w:r>
      <w:r w:rsidR="007974E0">
        <w:rPr>
          <w:position w:val="-10"/>
        </w:rPr>
        <w:pict>
          <v:shape id="_x0000_i2705" type="#_x0000_t75" style="width:92.1pt;height:17.6pt">
            <v:imagedata r:id="rId798" o:title=""/>
          </v:shape>
        </w:pict>
      </w:r>
      <w:r w:rsidRPr="001A206F">
        <w:t xml:space="preserve"> and</w:t>
      </w:r>
      <w:r w:rsidRPr="001A206F">
        <w:rPr>
          <w:lang w:eastAsia="zh-CN"/>
        </w:rPr>
        <w:t xml:space="preserve"> </w:t>
      </w:r>
      <w:r w:rsidR="007974E0">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7974E0">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7974E0">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7974E0">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7974E0">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7974E0">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7974E0">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7974E0">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7974E0">
        <w:rPr>
          <w:position w:val="-10"/>
        </w:rPr>
        <w:pict>
          <v:shape id="_x0000_i2714" type="#_x0000_t75" style="width:58.6pt;height:15.05pt">
            <v:imagedata r:id="rId345" o:title=""/>
          </v:shape>
        </w:pict>
      </w:r>
      <w:r>
        <w:t xml:space="preserve"> -- 1 bit HARQ-ACK feedback for this cell</w:t>
      </w:r>
    </w:p>
    <w:p w:rsidR="001F5C9B" w:rsidRDefault="007974E0" w:rsidP="00761093">
      <w:pPr>
        <w:pStyle w:val="B3"/>
      </w:pPr>
      <w:r>
        <w:rPr>
          <w:position w:val="-14"/>
        </w:rPr>
        <w:pict>
          <v:shape id="_x0000_i2715" type="#_x0000_t75" style="width:61.1pt;height:20.1pt">
            <v:imagedata r:id="rId346"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7974E0"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7974E0">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7974E0">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7974E0">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7974E0">
        <w:rPr>
          <w:position w:val="-10"/>
        </w:rPr>
        <w:pict>
          <v:shape id="_x0000_i2720" type="#_x0000_t75" style="width:58.6pt;height:15.05pt">
            <v:imagedata r:id="rId345" o:title=""/>
          </v:shape>
        </w:pict>
      </w:r>
      <w:r>
        <w:t xml:space="preserve"> – 1 bit HARQ-ACK feedback for this cell</w:t>
      </w:r>
    </w:p>
    <w:p w:rsidR="001F5C9B" w:rsidRDefault="007974E0"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7974E0"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DF4FBD">
        <w:rPr>
          <w:lang w:eastAsia="zh-CN"/>
        </w:rPr>
        <w:t>clause</w:t>
      </w:r>
      <w:r w:rsidR="00E34082" w:rsidRPr="001203C8">
        <w:rPr>
          <w:lang w:eastAsia="zh-CN"/>
        </w:rPr>
        <w:t xml:space="preserve"> 7.3.2 and </w:t>
      </w:r>
      <w:r w:rsidR="00DF4FBD">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DF4FBD">
        <w:rPr>
          <w:rFonts w:hint="eastAsia"/>
          <w:lang w:eastAsia="zh-CN"/>
        </w:rPr>
        <w:t>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7974E0">
        <w:rPr>
          <w:position w:val="-10"/>
        </w:rPr>
        <w:pict>
          <v:shape id="_x0000_i2723" type="#_x0000_t75" style="width:61.1pt;height:16.75pt">
            <v:imagedata r:id="rId779" o:title=""/>
          </v:shape>
        </w:pict>
      </w:r>
      <w:r w:rsidR="00117D75">
        <w:rPr>
          <w:rFonts w:hint="eastAsia"/>
          <w:lang w:eastAsia="zh-CN"/>
        </w:rPr>
        <w:t xml:space="preserve">, </w:t>
      </w:r>
      <w:r w:rsidR="007974E0">
        <w:rPr>
          <w:position w:val="-10"/>
        </w:rPr>
        <w:pict>
          <v:shape id="_x0000_i2724" type="#_x0000_t75" style="width:61.1pt;height:16.75pt">
            <v:imagedata r:id="rId802" o:title=""/>
          </v:shape>
        </w:pict>
      </w:r>
      <w:r w:rsidR="00117D75">
        <w:rPr>
          <w:rFonts w:hint="eastAsia"/>
          <w:lang w:eastAsia="zh-CN"/>
        </w:rPr>
        <w:t xml:space="preserve"> or </w:t>
      </w:r>
      <w:r w:rsidR="007974E0">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7974E0">
        <w:rPr>
          <w:position w:val="-10"/>
        </w:rPr>
        <w:pict>
          <v:shape id="_x0000_i2726" type="#_x0000_t75" style="width:81.2pt;height:16.75pt">
            <v:imagedata r:id="rId804" o:title=""/>
          </v:shape>
        </w:pict>
      </w:r>
      <w:r>
        <w:t xml:space="preserve">, the bit sequence </w:t>
      </w:r>
      <w:r w:rsidR="007974E0">
        <w:rPr>
          <w:position w:val="-20"/>
        </w:rPr>
        <w:pict>
          <v:shape id="_x0000_i2727" type="#_x0000_t75" style="width:117.2pt;height:19.25pt">
            <v:imagedata r:id="rId805" o:title=""/>
          </v:shape>
        </w:pict>
      </w:r>
      <w:r>
        <w:t xml:space="preserve"> is obtained by setting </w:t>
      </w:r>
      <w:r w:rsidR="007974E0">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7974E0">
        <w:rPr>
          <w:position w:val="-10"/>
        </w:rPr>
        <w:pict>
          <v:shape id="_x0000_i2729" type="#_x0000_t75" style="width:100.45pt;height:16.75pt">
            <v:imagedata r:id="rId807" o:title=""/>
          </v:shape>
        </w:pict>
      </w:r>
      <w:r>
        <w:t xml:space="preserve">, the bit sequence </w:t>
      </w:r>
      <w:r w:rsidR="007974E0">
        <w:rPr>
          <w:position w:val="-20"/>
        </w:rPr>
        <w:pict>
          <v:shape id="_x0000_i2730" type="#_x0000_t75" style="width:117.2pt;height:19.25pt">
            <v:imagedata r:id="rId805" o:title=""/>
          </v:shape>
        </w:pict>
      </w:r>
      <w:r>
        <w:t xml:space="preserve"> is obtained by setting </w:t>
      </w:r>
      <w:r w:rsidR="007974E0">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7974E0">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7974E0">
        <w:rPr>
          <w:position w:val="-10"/>
        </w:rPr>
        <w:pict>
          <v:shape id="_x0000_i2733" type="#_x0000_t75" style="width:81.2pt;height:16.75pt">
            <v:imagedata r:id="rId804" o:title=""/>
          </v:shape>
        </w:pict>
      </w:r>
      <w:r>
        <w:t xml:space="preserve">, the sequence of bits </w:t>
      </w:r>
      <w:r w:rsidR="007974E0">
        <w:rPr>
          <w:position w:val="-20"/>
        </w:rPr>
        <w:pict>
          <v:shape id="_x0000_i2734" type="#_x0000_t75" style="width:117.2pt;height:19.25pt">
            <v:imagedata r:id="rId805" o:title=""/>
          </v:shape>
        </w:pict>
      </w:r>
      <w:r>
        <w:t xml:space="preserve"> is encoded as follows </w:t>
      </w:r>
    </w:p>
    <w:p w:rsidR="00673102" w:rsidRDefault="007974E0" w:rsidP="007A4888">
      <w:pPr>
        <w:pStyle w:val="B1"/>
      </w:pPr>
      <w:r>
        <w:rPr>
          <w:position w:val="-28"/>
        </w:rPr>
        <w:lastRenderedPageBreak/>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7974E0">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7974E0">
        <w:rPr>
          <w:position w:val="-10"/>
        </w:rPr>
        <w:pict>
          <v:shape id="_x0000_i2737" type="#_x0000_t75" style="width:75.35pt;height:15.05pt">
            <v:imagedata r:id="rId811" o:title=""/>
          </v:shape>
        </w:pict>
      </w:r>
      <w:r>
        <w:t xml:space="preserve"> is obtained by circular repetition of the sequence </w:t>
      </w:r>
      <w:r w:rsidR="007974E0">
        <w:rPr>
          <w:position w:val="-10"/>
        </w:rPr>
        <w:pict>
          <v:shape id="_x0000_i2738" type="#_x0000_t75" style="width:70.35pt;height:16.75pt">
            <v:imagedata r:id="rId812" o:title=""/>
          </v:shape>
        </w:pict>
      </w:r>
    </w:p>
    <w:p w:rsidR="00673102" w:rsidRDefault="007974E0"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7974E0">
        <w:rPr>
          <w:position w:val="-10"/>
        </w:rPr>
        <w:pict>
          <v:shape id="_x0000_i2740" type="#_x0000_t75" style="width:49.4pt;height:16.75pt">
            <v:imagedata r:id="rId814" o:title=""/>
          </v:shape>
        </w:pict>
      </w:r>
      <w:r>
        <w:t>.</w:t>
      </w:r>
    </w:p>
    <w:p w:rsidR="00673102" w:rsidRDefault="00673102" w:rsidP="00673102">
      <w:r>
        <w:t xml:space="preserve">For </w:t>
      </w:r>
      <w:r w:rsidR="007974E0">
        <w:rPr>
          <w:position w:val="-10"/>
        </w:rPr>
        <w:pict>
          <v:shape id="_x0000_i2741" type="#_x0000_t75" style="width:100.45pt;height:16.75pt">
            <v:imagedata r:id="rId815" o:title=""/>
          </v:shape>
        </w:pict>
      </w:r>
      <w:r>
        <w:t xml:space="preserve">, the sequences of bits </w:t>
      </w:r>
      <w:r w:rsidR="007974E0">
        <w:rPr>
          <w:position w:val="-18"/>
        </w:rPr>
        <w:pict>
          <v:shape id="_x0000_i2742" type="#_x0000_t75" style="width:127.25pt;height:19.25pt">
            <v:imagedata r:id="rId816" o:title=""/>
          </v:shape>
        </w:pict>
      </w:r>
      <w:r>
        <w:t xml:space="preserve"> and </w:t>
      </w:r>
      <w:r w:rsidR="007974E0">
        <w:rPr>
          <w:position w:val="-20"/>
        </w:rPr>
        <w:pict>
          <v:shape id="_x0000_i2743" type="#_x0000_t75" style="width:307.25pt;height:19.25pt">
            <v:imagedata r:id="rId817" o:title=""/>
          </v:shape>
        </w:pict>
      </w:r>
      <w:r>
        <w:t xml:space="preserve"> are encoded as follows </w:t>
      </w:r>
    </w:p>
    <w:p w:rsidR="00673102" w:rsidRDefault="007974E0"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7974E0"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7974E0">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7974E0">
        <w:rPr>
          <w:position w:val="-10"/>
        </w:rPr>
        <w:pict>
          <v:shape id="_x0000_i2747" type="#_x0000_t75" style="width:75.35pt;height:15.05pt">
            <v:imagedata r:id="rId811" o:title=""/>
          </v:shape>
        </w:pict>
      </w:r>
      <w:r>
        <w:t xml:space="preserve"> where </w:t>
      </w:r>
      <w:r w:rsidR="007974E0">
        <w:rPr>
          <w:position w:val="-10"/>
        </w:rPr>
        <w:pict>
          <v:shape id="_x0000_i2748" type="#_x0000_t75" style="width:49.4pt;height:16.75pt">
            <v:imagedata r:id="rId814" o:title=""/>
          </v:shape>
        </w:pict>
      </w:r>
      <w:r>
        <w:t xml:space="preserve">is obtained by the alternate concatenation of the bit sequences </w:t>
      </w:r>
      <w:r w:rsidR="007974E0">
        <w:rPr>
          <w:position w:val="-10"/>
        </w:rPr>
        <w:pict>
          <v:shape id="_x0000_i2749" type="#_x0000_t75" style="width:67pt;height:16.75pt">
            <v:imagedata r:id="rId820" o:title=""/>
          </v:shape>
        </w:pict>
      </w:r>
      <w:r>
        <w:t xml:space="preserve">and </w:t>
      </w:r>
      <w:r w:rsidR="007974E0">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7974E0">
        <w:rPr>
          <w:position w:val="-10"/>
        </w:rPr>
        <w:pict>
          <v:shape id="_x0000_i2751" type="#_x0000_t75" style="width:45.2pt;height:16.75pt">
            <v:imagedata r:id="rId822" o:title=""/>
          </v:shape>
        </w:pict>
      </w:r>
    </w:p>
    <w:p w:rsidR="00673102" w:rsidRPr="00054EC5" w:rsidRDefault="007974E0"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7974E0"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7974E0">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7974E0">
        <w:rPr>
          <w:position w:val="-16"/>
        </w:rPr>
        <w:pict>
          <v:shape id="_x0000_i2757" type="#_x0000_t75" style="width:100.45pt;height:18.4pt">
            <v:imagedata r:id="rId828" o:title=""/>
          </v:shape>
        </w:pict>
      </w:r>
      <w:r>
        <w:t xml:space="preserve"> is obtained by setting </w:t>
      </w:r>
      <w:r w:rsidR="007974E0">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7974E0">
        <w:rPr>
          <w:position w:val="-10"/>
        </w:rPr>
        <w:pict>
          <v:shape id="_x0000_i2759" type="#_x0000_t75" style="width:67pt;height:15.05pt">
            <v:imagedata r:id="rId829" o:title=""/>
          </v:shape>
        </w:pict>
      </w:r>
      <w:r>
        <w:t xml:space="preserve">, where </w:t>
      </w:r>
      <w:r w:rsidR="007974E0">
        <w:rPr>
          <w:position w:val="-12"/>
        </w:rPr>
        <w:pict>
          <v:shape id="_x0000_i2760" type="#_x0000_t75" style="width:128.95pt;height:16.75pt">
            <v:imagedata r:id="rId830" o:title=""/>
          </v:shape>
        </w:pict>
      </w:r>
      <w:r>
        <w:rPr>
          <w:rFonts w:hint="eastAsia"/>
          <w:lang w:eastAsia="zh-CN"/>
        </w:rPr>
        <w:t xml:space="preserve">, </w:t>
      </w:r>
      <w:r w:rsidR="007974E0">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7974E0">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7974E0">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7974E0">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7974E0">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7974E0">
        <w:rPr>
          <w:position w:val="-16"/>
        </w:rPr>
        <w:pict>
          <v:shape id="_x0000_i2766" type="#_x0000_t75" style="width:100.45pt;height:18.4pt">
            <v:imagedata r:id="rId836" o:title=""/>
          </v:shape>
        </w:pict>
      </w:r>
      <w:r>
        <w:t xml:space="preserve"> is obtained by setting </w:t>
      </w:r>
      <w:r w:rsidR="007974E0">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7974E0">
        <w:rPr>
          <w:position w:val="-10"/>
        </w:rPr>
        <w:pict>
          <v:shape id="_x0000_i2768" type="#_x0000_t75" style="width:65.3pt;height:15.05pt">
            <v:imagedata r:id="rId837" o:title=""/>
          </v:shape>
        </w:pict>
      </w:r>
      <w:r>
        <w:t xml:space="preserve">, where </w:t>
      </w:r>
      <w:r w:rsidR="007974E0">
        <w:rPr>
          <w:position w:val="-14"/>
        </w:rPr>
        <w:pict>
          <v:shape id="_x0000_i2769" type="#_x0000_t75" style="width:120.55pt;height:19.25pt">
            <v:imagedata r:id="rId838" o:title=""/>
          </v:shape>
        </w:pict>
      </w:r>
      <w:r>
        <w:rPr>
          <w:rFonts w:hint="eastAsia"/>
          <w:lang w:eastAsia="zh-CN"/>
        </w:rPr>
        <w:t xml:space="preserve">, </w:t>
      </w:r>
      <w:r w:rsidR="007974E0">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7974E0">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7974E0">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DF4FBD">
        <w:t>clause</w:t>
      </w:r>
      <w:r>
        <w:t xml:space="preserve"> 10.1 in [3].</w:t>
      </w:r>
      <w:r w:rsidR="00F94173" w:rsidRPr="00F94173">
        <w:t xml:space="preserve"> </w:t>
      </w:r>
    </w:p>
    <w:p w:rsidR="00F94173" w:rsidRDefault="00F94173" w:rsidP="00F94173">
      <w:pPr>
        <w:pStyle w:val="Heading4"/>
        <w:rPr>
          <w:lang w:eastAsia="zh-CN"/>
        </w:rPr>
      </w:pPr>
      <w:bookmarkStart w:id="406" w:name="_Toc10818748"/>
      <w:bookmarkStart w:id="407" w:name="_Toc20409158"/>
      <w:bookmarkStart w:id="408" w:name="_Toc51238413"/>
      <w:r>
        <w:t>5.2.3.1A</w:t>
      </w:r>
      <w:r>
        <w:tab/>
        <w:t xml:space="preserve">Channel coding for UCI HARQ-ACK </w:t>
      </w:r>
      <w:r>
        <w:rPr>
          <w:rFonts w:hint="eastAsia"/>
          <w:lang w:eastAsia="zh-CN"/>
        </w:rPr>
        <w:t>on SPUCCH</w:t>
      </w:r>
      <w:bookmarkEnd w:id="406"/>
      <w:bookmarkEnd w:id="407"/>
      <w:bookmarkEnd w:id="408"/>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7974E0">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7974E0">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7974E0">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DF4FBD">
        <w:t>clause</w:t>
      </w:r>
      <w:r>
        <w:t xml:space="preserve"> 10.1 in [3])</w:t>
      </w:r>
      <w:r>
        <w:rPr>
          <w:rFonts w:hint="eastAsia"/>
          <w:lang w:eastAsia="zh-CN"/>
        </w:rPr>
        <w:t xml:space="preserve">, and </w:t>
      </w:r>
      <w:r w:rsidR="007974E0">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DF4FBD">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61851941"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61851942"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7974E0">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7974E0">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7974E0">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7974E0">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7974E0">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7974E0">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7974E0">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7974E0">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7974E0">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7974E0">
        <w:rPr>
          <w:position w:val="-12"/>
        </w:rPr>
        <w:pict>
          <v:shape id="_x0000_i2788" type="#_x0000_t75" style="width:24.3pt;height:19.25pt">
            <v:imagedata r:id="rId321" o:title=""/>
          </v:shape>
        </w:pict>
      </w:r>
    </w:p>
    <w:p w:rsidR="00F94173" w:rsidRDefault="007974E0"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7974E0">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7974E0">
        <w:rPr>
          <w:position w:val="-14"/>
        </w:rPr>
        <w:pict>
          <v:shape id="_x0000_i2791" type="#_x0000_t75" style="width:104.65pt;height:19.25pt">
            <v:imagedata r:id="rId324" o:title=""/>
          </v:shape>
        </w:pict>
      </w:r>
      <w:r>
        <w:rPr>
          <w:rFonts w:hint="eastAsia"/>
          <w:lang w:eastAsia="zh-CN"/>
        </w:rPr>
        <w:t xml:space="preserve">is determined as for bit sequence </w:t>
      </w:r>
      <w:r w:rsidR="007974E0">
        <w:rPr>
          <w:position w:val="-14"/>
        </w:rPr>
        <w:pict>
          <v:shape id="_x0000_i2792" type="#_x0000_t75" style="width:99.65pt;height:19.25pt">
            <v:imagedata r:id="rId325" o:title=""/>
          </v:shape>
        </w:pict>
      </w:r>
      <w:r>
        <w:rPr>
          <w:rFonts w:hint="eastAsia"/>
          <w:lang w:eastAsia="zh-CN"/>
        </w:rPr>
        <w:t xml:space="preserve">in </w:t>
      </w:r>
      <w:r w:rsidR="00DF4FBD">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7974E0">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7974E0">
        <w:rPr>
          <w:position w:val="-14"/>
        </w:rPr>
        <w:pict>
          <v:shape id="_x0000_i2794" type="#_x0000_t75" style="width:100.45pt;height:19.25pt">
            <v:imagedata r:id="rId351" o:title=""/>
          </v:shape>
        </w:pict>
      </w:r>
      <w:r>
        <w:rPr>
          <w:rFonts w:hint="eastAsia"/>
          <w:lang w:eastAsia="zh-CN"/>
        </w:rPr>
        <w:t xml:space="preserve"> and </w:t>
      </w:r>
      <w:r w:rsidR="007974E0">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DF4FBD">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61851943"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61851944"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7974E0">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7974E0">
        <w:rPr>
          <w:position w:val="-18"/>
        </w:rPr>
        <w:pict>
          <v:shape id="_x0000_i2799" type="#_x0000_t75" style="width:113pt;height:19.25pt">
            <v:imagedata r:id="rId852" o:title=""/>
          </v:shape>
        </w:pict>
      </w:r>
      <w:r>
        <w:t xml:space="preserve">is obtained by setting </w:t>
      </w:r>
      <w:r w:rsidR="007974E0">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7974E0"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7974E0">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7974E0">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7974E0">
        <w:rPr>
          <w:position w:val="-14"/>
        </w:rPr>
        <w:pict>
          <v:shape id="_x0000_i2804" type="#_x0000_t75" style="width:171.65pt;height:17.6pt">
            <v:imagedata r:id="rId855" o:title=""/>
          </v:shape>
        </w:pict>
      </w:r>
      <w:r>
        <w:rPr>
          <w:rFonts w:hint="eastAsia"/>
          <w:lang w:eastAsia="zh-CN"/>
        </w:rPr>
        <w:t xml:space="preserve">, </w:t>
      </w:r>
      <w:r w:rsidR="007974E0">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7974E0">
        <w:rPr>
          <w:position w:val="-14"/>
        </w:rPr>
        <w:pict>
          <v:shape id="_x0000_i2806" type="#_x0000_t75" style="width:67pt;height:19.25pt">
            <v:imagedata r:id="rId856" o:title=""/>
          </v:shape>
        </w:pict>
      </w:r>
      <w:r>
        <w:rPr>
          <w:rFonts w:hint="eastAsia"/>
          <w:lang w:eastAsia="zh-CN"/>
        </w:rPr>
        <w:t>is equal to</w:t>
      </w:r>
      <w:r w:rsidR="007974E0">
        <w:rPr>
          <w:position w:val="-14"/>
        </w:rPr>
        <w:pict>
          <v:shape id="_x0000_i2807" type="#_x0000_t75" style="width:48.55pt;height:17.6pt">
            <v:imagedata r:id="rId857" o:title=""/>
          </v:shape>
        </w:pict>
      </w:r>
      <w:r>
        <w:rPr>
          <w:rFonts w:hint="eastAsia"/>
          <w:lang w:eastAsia="zh-CN"/>
        </w:rPr>
        <w:t xml:space="preserve"> for slot SPUCCH format 4 and equal to </w:t>
      </w:r>
      <w:r w:rsidR="007974E0">
        <w:rPr>
          <w:position w:val="-14"/>
        </w:rPr>
        <w:pict>
          <v:shape id="_x0000_i2808" type="#_x0000_t75" style="width:36pt;height:17.6pt">
            <v:imagedata r:id="rId858" o:title=""/>
          </v:shape>
        </w:pict>
      </w:r>
      <w:r>
        <w:rPr>
          <w:rFonts w:hint="eastAsia"/>
          <w:lang w:eastAsia="zh-CN"/>
        </w:rPr>
        <w:t xml:space="preserve">for subslot SPUCCH format 4, </w:t>
      </w:r>
      <w:r w:rsidR="007974E0">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DF4FBD">
        <w:rPr>
          <w:lang w:eastAsia="zh-CN"/>
        </w:rPr>
        <w:t>clause</w:t>
      </w:r>
      <w:r>
        <w:rPr>
          <w:lang w:eastAsia="zh-CN"/>
        </w:rPr>
        <w:t xml:space="preserve"> 5.2.4.1</w:t>
      </w:r>
      <w:r>
        <w:rPr>
          <w:rFonts w:hint="eastAsia"/>
          <w:lang w:eastAsia="zh-CN"/>
        </w:rPr>
        <w:t xml:space="preserve">, and </w:t>
      </w:r>
      <w:r w:rsidR="007974E0">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7974E0">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7974E0">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7974E0">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7974E0"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7974E0">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7974E0">
        <w:rPr>
          <w:position w:val="-12"/>
        </w:rPr>
        <w:pict>
          <v:shape id="_x0000_i2816" type="#_x0000_t75" style="width:78.7pt;height:18.4pt">
            <v:imagedata r:id="rId863" o:title=""/>
          </v:shape>
        </w:pict>
      </w:r>
      <w:r>
        <w:t xml:space="preserve"> is obtained by circular repetition of the sequence </w:t>
      </w:r>
      <w:r w:rsidR="007974E0">
        <w:rPr>
          <w:position w:val="-10"/>
        </w:rPr>
        <w:pict>
          <v:shape id="_x0000_i2817" type="#_x0000_t75" style="width:70.35pt;height:16.75pt">
            <v:imagedata r:id="rId812" o:title=""/>
          </v:shape>
        </w:pict>
      </w:r>
    </w:p>
    <w:p w:rsidR="00F94173" w:rsidRDefault="007974E0"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7974E0">
        <w:rPr>
          <w:position w:val="-12"/>
        </w:rPr>
        <w:pict>
          <v:shape id="_x0000_i2819" type="#_x0000_t75" style="width:94.6pt;height:15.9pt">
            <v:imagedata r:id="rId864" o:title=""/>
          </v:shape>
        </w:pict>
      </w:r>
      <w:r>
        <w:t xml:space="preserve">, the bit sequence </w:t>
      </w:r>
      <w:r w:rsidR="007974E0">
        <w:rPr>
          <w:position w:val="-18"/>
        </w:rPr>
        <w:pict>
          <v:shape id="_x0000_i2820" type="#_x0000_t75" style="width:121.4pt;height:20.95pt">
            <v:imagedata r:id="rId861" o:title=""/>
          </v:shape>
        </w:pict>
      </w:r>
      <w:r>
        <w:t xml:space="preserve"> is obtained by setting </w:t>
      </w:r>
      <w:r w:rsidR="007974E0">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7974E0">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7974E0">
        <w:rPr>
          <w:position w:val="-18"/>
        </w:rPr>
        <w:pict>
          <v:shape id="_x0000_i2823" type="#_x0000_t75" style="width:107.15pt;height:16.75pt">
            <v:imagedata r:id="rId866" o:title=""/>
          </v:shape>
        </w:pict>
      </w:r>
      <w:r>
        <w:t xml:space="preserve"> and </w:t>
      </w:r>
      <w:r w:rsidR="007974E0">
        <w:rPr>
          <w:position w:val="-18"/>
        </w:rPr>
        <w:pict>
          <v:shape id="_x0000_i2824" type="#_x0000_t75" style="width:253.65pt;height:18.4pt">
            <v:imagedata r:id="rId867" o:title=""/>
          </v:shape>
        </w:pict>
      </w:r>
      <w:r>
        <w:t xml:space="preserve"> are encoded as follows </w:t>
      </w:r>
    </w:p>
    <w:p w:rsidR="00F94173" w:rsidRDefault="007974E0"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7974E0"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7974E0">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7974E0">
        <w:rPr>
          <w:position w:val="-12"/>
        </w:rPr>
        <w:pict>
          <v:shape id="_x0000_i2828" type="#_x0000_t75" style="width:73.65pt;height:18.4pt">
            <v:imagedata r:id="rId870" o:title=""/>
          </v:shape>
        </w:pict>
      </w:r>
      <w:r>
        <w:t xml:space="preserve">is obtained by the concatenation and circular repetition of the bit sequences </w:t>
      </w:r>
      <w:r w:rsidR="007974E0">
        <w:rPr>
          <w:position w:val="-12"/>
        </w:rPr>
        <w:pict>
          <v:shape id="_x0000_i2829" type="#_x0000_t75" style="width:73.65pt;height:19.25pt">
            <v:imagedata r:id="rId871" o:title=""/>
          </v:shape>
        </w:pict>
      </w:r>
      <w:r>
        <w:t xml:space="preserve">and </w:t>
      </w:r>
      <w:r w:rsidR="007974E0">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7974E0">
        <w:rPr>
          <w:position w:val="-12"/>
        </w:rPr>
        <w:pict>
          <v:shape id="_x0000_i2831" type="#_x0000_t75" style="width:43.55pt;height:16.75pt">
            <v:imagedata r:id="rId873" o:title=""/>
          </v:shape>
        </w:pict>
      </w:r>
    </w:p>
    <w:p w:rsidR="00F94173" w:rsidRDefault="007974E0"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7974E0">
        <w:rPr>
          <w:position w:val="-12"/>
        </w:rPr>
        <w:pict>
          <v:shape id="_x0000_i2833" type="#_x0000_t75" style="width:58.6pt;height:16.75pt">
            <v:imagedata r:id="rId875" o:title=""/>
          </v:shape>
        </w:pict>
      </w:r>
    </w:p>
    <w:p w:rsidR="00F94173" w:rsidRDefault="007974E0"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7974E0">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7974E0">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7974E0">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DF4FBD">
        <w:t>clause</w:t>
      </w:r>
      <w:r>
        <w:t xml:space="preserve"> 10.1 in [3].</w:t>
      </w:r>
    </w:p>
    <w:p w:rsidR="009F7A98" w:rsidRDefault="009F7A98">
      <w:pPr>
        <w:pStyle w:val="Heading4"/>
      </w:pPr>
      <w:bookmarkStart w:id="409" w:name="_Toc10818749"/>
      <w:bookmarkStart w:id="410" w:name="_Toc20409159"/>
      <w:bookmarkStart w:id="411" w:name="_Toc51238414"/>
      <w:r>
        <w:t>5.2.3.2</w:t>
      </w:r>
      <w:r>
        <w:tab/>
        <w:t>Channel coding for UCI scheduling request</w:t>
      </w:r>
      <w:bookmarkEnd w:id="409"/>
      <w:bookmarkEnd w:id="410"/>
      <w:bookmarkEnd w:id="411"/>
    </w:p>
    <w:p w:rsidR="009F7A98" w:rsidRDefault="009F7A98">
      <w:r>
        <w:t>The scheduling request indication is received from higher layers and is processed according to [2].</w:t>
      </w:r>
    </w:p>
    <w:p w:rsidR="009F7A98" w:rsidRDefault="009F7A98">
      <w:pPr>
        <w:pStyle w:val="Heading4"/>
      </w:pPr>
      <w:bookmarkStart w:id="412" w:name="_Toc10818750"/>
      <w:bookmarkStart w:id="413" w:name="_Toc20409160"/>
      <w:bookmarkStart w:id="414" w:name="_Toc51238415"/>
      <w:r>
        <w:t>5.2.3.3</w:t>
      </w:r>
      <w:r>
        <w:tab/>
        <w:t>Channel coding for UCI channel quality information</w:t>
      </w:r>
      <w:bookmarkEnd w:id="412"/>
      <w:bookmarkEnd w:id="413"/>
      <w:bookmarkEnd w:id="414"/>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7974E0">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DF4FBD">
        <w:t>clause</w:t>
      </w:r>
      <w:r>
        <w:t xml:space="preserve"> 5.2.3.3.1 for wideband reports and in </w:t>
      </w:r>
      <w:r w:rsidR="00DF4FBD">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7974E0">
        <w:rPr>
          <w:position w:val="-10"/>
        </w:rPr>
        <w:pict>
          <v:shape id="_x0000_i2839" type="#_x0000_t75" style="width:83.7pt;height:15.05pt">
            <v:imagedata r:id="rId617" o:title=""/>
          </v:shape>
        </w:pict>
      </w:r>
      <w:r>
        <w:t xml:space="preserve"> where </w:t>
      </w:r>
      <w:r w:rsidR="007974E0">
        <w:rPr>
          <w:position w:val="-6"/>
        </w:rPr>
        <w:pict>
          <v:shape id="_x0000_i2840" type="#_x0000_t75" style="width:31.8pt;height:11.7pt">
            <v:imagedata r:id="rId879" o:title=""/>
          </v:shape>
        </w:pict>
      </w:r>
      <w:r>
        <w:t xml:space="preserve"> and with</w:t>
      </w:r>
    </w:p>
    <w:p w:rsidR="009F7A98" w:rsidRDefault="007974E0"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7974E0">
        <w:rPr>
          <w:position w:val="-10"/>
        </w:rPr>
        <w:pict>
          <v:shape id="_x0000_i2842" type="#_x0000_t75" style="width:67pt;height:15.05pt">
            <v:imagedata r:id="rId829" o:title=""/>
          </v:shape>
        </w:pict>
      </w:r>
      <w:r>
        <w:t xml:space="preserve">, where </w:t>
      </w:r>
      <w:r w:rsidR="007974E0">
        <w:rPr>
          <w:position w:val="-12"/>
        </w:rPr>
        <w:pict>
          <v:shape id="_x0000_i2843" type="#_x0000_t75" style="width:128.95pt;height:16.75pt">
            <v:imagedata r:id="rId830" o:title=""/>
          </v:shape>
        </w:pict>
      </w:r>
      <w:r>
        <w:rPr>
          <w:rFonts w:hint="eastAsia"/>
          <w:lang w:eastAsia="zh-CN"/>
        </w:rPr>
        <w:t xml:space="preserve">, </w:t>
      </w:r>
      <w:r w:rsidR="007974E0">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7974E0">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7974E0">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7974E0">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7974E0">
        <w:rPr>
          <w:position w:val="-10"/>
        </w:rPr>
        <w:pict>
          <v:shape id="_x0000_i2848" type="#_x0000_t75" style="width:65.3pt;height:15.05pt">
            <v:imagedata r:id="rId837" o:title=""/>
          </v:shape>
        </w:pict>
      </w:r>
      <w:r>
        <w:t xml:space="preserve">, where </w:t>
      </w:r>
      <w:r w:rsidR="007974E0">
        <w:rPr>
          <w:position w:val="-14"/>
        </w:rPr>
        <w:pict>
          <v:shape id="_x0000_i2849" type="#_x0000_t75" style="width:120.55pt;height:19.25pt">
            <v:imagedata r:id="rId838" o:title=""/>
          </v:shape>
        </w:pict>
      </w:r>
      <w:r>
        <w:rPr>
          <w:rFonts w:hint="eastAsia"/>
          <w:lang w:eastAsia="zh-CN"/>
        </w:rPr>
        <w:t xml:space="preserve">, </w:t>
      </w:r>
      <w:r w:rsidR="007974E0">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7974E0">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7974E0">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415" w:name="_Toc10818751"/>
      <w:bookmarkStart w:id="416" w:name="_Toc20409161"/>
      <w:bookmarkStart w:id="417" w:name="_Toc51238416"/>
      <w:r>
        <w:t>5.2.3.3.1</w:t>
      </w:r>
      <w:r>
        <w:tab/>
        <w:t>Channel quality information formats for wideband reports</w:t>
      </w:r>
      <w:bookmarkEnd w:id="415"/>
      <w:bookmarkEnd w:id="416"/>
      <w:bookmarkEnd w:id="417"/>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7974E0">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7974E0">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7974E0">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7974E0"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7974E0"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7974E0"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7974E0"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7974E0"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7974E0"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7974E0"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7974E0"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7974E0"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7974E0"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7974E0"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7974E0">
        <w:rPr>
          <w:position w:val="-14"/>
        </w:rPr>
        <w:pict>
          <v:shape id="_x0000_i2868" type="#_x0000_t75" style="width:13.4pt;height:19.25pt">
            <v:imagedata r:id="rId227" o:title=""/>
          </v:shape>
        </w:pict>
      </w:r>
      <w:r>
        <w:t xml:space="preserve"> ,</w:t>
      </w:r>
      <w:r w:rsidRPr="00382276">
        <w:t xml:space="preserve"> </w:t>
      </w:r>
      <w:r w:rsidR="007974E0">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7974E0">
        <w:rPr>
          <w:position w:val="-14"/>
        </w:rPr>
        <w:pict>
          <v:shape id="_x0000_i2870" type="#_x0000_t75" style="width:13.4pt;height:17.6pt">
            <v:imagedata r:id="rId231" o:title=""/>
          </v:shape>
        </w:pict>
      </w:r>
      <w:r>
        <w:t xml:space="preserve"> in </w:t>
      </w:r>
      <w:r w:rsidR="00DF4FBD">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7974E0">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7974E0">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7974E0">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7974E0">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7974E0">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7974E0">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7974E0">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7974E0">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7974E0">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7974E0">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7974E0">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7974E0">
        <w:rPr>
          <w:position w:val="-10"/>
          <w:lang w:eastAsia="zh-CN"/>
        </w:rPr>
        <w:pict>
          <v:shape id="_x0000_i2882" type="#_x0000_t75" style="width:36pt;height:16.75pt">
            <v:imagedata r:id="rId472" o:title=""/>
          </v:shape>
        </w:pict>
      </w:r>
      <w:r>
        <w:rPr>
          <w:rFonts w:hint="eastAsia"/>
          <w:lang w:eastAsia="zh-CN"/>
        </w:rPr>
        <w:t xml:space="preserve"> are defined as </w:t>
      </w:r>
      <w:r w:rsidR="007974E0">
        <w:rPr>
          <w:position w:val="-10"/>
          <w:lang w:eastAsia="zh-CN"/>
        </w:rPr>
        <w:pict>
          <v:shape id="_x0000_i2883" type="#_x0000_t75" style="width:75.35pt;height:16.75pt">
            <v:imagedata r:id="rId473" o:title=""/>
          </v:shape>
        </w:pict>
      </w:r>
      <w:r>
        <w:rPr>
          <w:rFonts w:hint="eastAsia"/>
          <w:lang w:eastAsia="zh-CN"/>
        </w:rPr>
        <w:t xml:space="preserve"> and </w:t>
      </w:r>
      <w:r w:rsidR="007974E0">
        <w:rPr>
          <w:position w:val="-10"/>
          <w:lang w:eastAsia="zh-CN"/>
        </w:rPr>
        <w:pict>
          <v:shape id="_x0000_i2884" type="#_x0000_t75" style="width:34.35pt;height:16.75pt">
            <v:imagedata r:id="rId883" o:title=""/>
          </v:shape>
        </w:pict>
      </w:r>
      <w:r>
        <w:rPr>
          <w:rFonts w:hint="eastAsia"/>
          <w:lang w:eastAsia="zh-CN"/>
        </w:rPr>
        <w:t xml:space="preserve"> for </w:t>
      </w:r>
      <w:r w:rsidR="007974E0">
        <w:rPr>
          <w:position w:val="-10"/>
          <w:lang w:eastAsia="zh-CN"/>
        </w:rPr>
        <w:pict>
          <v:shape id="_x0000_i2885" type="#_x0000_t75" style="width:40.2pt;height:16.75pt">
            <v:imagedata r:id="rId475" o:title=""/>
          </v:shape>
        </w:pict>
      </w:r>
      <w:r>
        <w:rPr>
          <w:rFonts w:hint="eastAsia"/>
          <w:lang w:eastAsia="zh-CN"/>
        </w:rPr>
        <w:t xml:space="preserve"> and </w:t>
      </w:r>
      <w:r w:rsidR="007974E0">
        <w:rPr>
          <w:position w:val="-10"/>
          <w:lang w:eastAsia="zh-CN"/>
        </w:rPr>
        <w:pict>
          <v:shape id="_x0000_i2886" type="#_x0000_t75" style="width:34.35pt;height:16.75pt">
            <v:imagedata r:id="rId476" o:title=""/>
          </v:shape>
        </w:pict>
      </w:r>
      <w:r>
        <w:rPr>
          <w:rFonts w:hint="eastAsia"/>
          <w:lang w:eastAsia="zh-CN"/>
        </w:rPr>
        <w:t xml:space="preserve">, </w:t>
      </w:r>
      <w:r w:rsidR="007974E0">
        <w:rPr>
          <w:position w:val="-10"/>
          <w:lang w:eastAsia="zh-CN"/>
        </w:rPr>
        <w:pict>
          <v:shape id="_x0000_i2887" type="#_x0000_t75" style="width:34.35pt;height:16.75pt">
            <v:imagedata r:id="rId884" o:title=""/>
          </v:shape>
        </w:pict>
      </w:r>
      <w:r>
        <w:rPr>
          <w:rFonts w:hint="eastAsia"/>
          <w:lang w:eastAsia="zh-CN"/>
        </w:rPr>
        <w:t xml:space="preserve"> and </w:t>
      </w:r>
      <w:r w:rsidR="007974E0">
        <w:rPr>
          <w:position w:val="-10"/>
          <w:lang w:eastAsia="zh-CN"/>
        </w:rPr>
        <w:pict>
          <v:shape id="_x0000_i2888" type="#_x0000_t75" style="width:78.7pt;height:16.75pt">
            <v:imagedata r:id="rId478" o:title=""/>
          </v:shape>
        </w:pict>
      </w:r>
      <w:r>
        <w:rPr>
          <w:rFonts w:hint="eastAsia"/>
          <w:lang w:eastAsia="zh-CN"/>
        </w:rPr>
        <w:t xml:space="preserve"> for </w:t>
      </w:r>
      <w:r w:rsidR="007974E0">
        <w:rPr>
          <w:position w:val="-10"/>
          <w:lang w:eastAsia="zh-CN"/>
        </w:rPr>
        <w:pict>
          <v:shape id="_x0000_i2889" type="#_x0000_t75" style="width:40.2pt;height:16.75pt">
            <v:imagedata r:id="rId479" o:title=""/>
          </v:shape>
        </w:pict>
      </w:r>
      <w:r>
        <w:rPr>
          <w:rFonts w:hint="eastAsia"/>
          <w:lang w:eastAsia="zh-CN"/>
        </w:rPr>
        <w:t xml:space="preserve"> and </w:t>
      </w:r>
      <w:r w:rsidR="007974E0">
        <w:rPr>
          <w:position w:val="-10"/>
          <w:lang w:eastAsia="zh-CN"/>
        </w:rPr>
        <w:pict>
          <v:shape id="_x0000_i2890" type="#_x0000_t75" style="width:34.35pt;height:16.75pt">
            <v:imagedata r:id="rId558" o:title=""/>
          </v:shape>
        </w:pict>
      </w:r>
      <w:r>
        <w:rPr>
          <w:rFonts w:hint="eastAsia"/>
          <w:lang w:eastAsia="zh-CN"/>
        </w:rPr>
        <w:t xml:space="preserve">, </w:t>
      </w:r>
      <w:r w:rsidR="007974E0">
        <w:rPr>
          <w:position w:val="-10"/>
          <w:lang w:eastAsia="zh-CN"/>
        </w:rPr>
        <w:pict>
          <v:shape id="_x0000_i2891" type="#_x0000_t75" style="width:75.35pt;height:16.75pt">
            <v:imagedata r:id="rId481" o:title=""/>
          </v:shape>
        </w:pict>
      </w:r>
      <w:r>
        <w:rPr>
          <w:rFonts w:hint="eastAsia"/>
          <w:lang w:eastAsia="zh-CN"/>
        </w:rPr>
        <w:t xml:space="preserve"> and </w:t>
      </w:r>
      <w:r w:rsidR="007974E0">
        <w:rPr>
          <w:position w:val="-10"/>
          <w:lang w:eastAsia="zh-CN"/>
        </w:rPr>
        <w:pict>
          <v:shape id="_x0000_i2892" type="#_x0000_t75" style="width:31.8pt;height:16.75pt">
            <v:imagedata r:id="rId559" o:title=""/>
          </v:shape>
        </w:pict>
      </w:r>
      <w:r>
        <w:rPr>
          <w:rFonts w:hint="eastAsia"/>
          <w:lang w:eastAsia="zh-CN"/>
        </w:rPr>
        <w:t xml:space="preserve"> for </w:t>
      </w:r>
      <w:r w:rsidR="007974E0">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7974E0">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7974E0"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7974E0"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7974E0"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7974E0"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7974E0"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7974E0"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7974E0"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7974E0"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7974E0"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7974E0"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7974E0"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7974E0"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7974E0"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7974E0"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7974E0"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7974E0"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7974E0"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7974E0"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7974E0"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7974E0"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7974E0">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7974E0"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7974E0"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7974E0"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7974E0"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7974E0"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7974E0"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7974E0"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7974E0"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7974E0"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7974E0"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7974E0"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7974E0"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7974E0"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7974E0"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7974E0"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7974E0"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7974E0"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7974E0"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7974E0"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7974E0"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7974E0">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7974E0"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7974E0"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7974E0"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7974E0"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7974E0"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7974E0"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7974E0">
        <w:rPr>
          <w:position w:val="-10"/>
        </w:rPr>
        <w:pict>
          <v:shape id="_x0000_i2943" type="#_x0000_t75" style="width:88.75pt;height:15.05pt">
            <v:imagedata r:id="rId878" o:title=""/>
          </v:shape>
        </w:pict>
      </w:r>
      <w:r>
        <w:t xml:space="preserve"> with </w:t>
      </w:r>
      <w:r w:rsidR="007974E0">
        <w:rPr>
          <w:position w:val="-10"/>
        </w:rPr>
        <w:pict>
          <v:shape id="_x0000_i2944" type="#_x0000_t75" style="width:13.4pt;height:15.05pt">
            <v:imagedata r:id="rId894" o:title=""/>
          </v:shape>
        </w:pict>
      </w:r>
      <w:r>
        <w:t xml:space="preserve"> corresponding to the first bit of the first field in each of the tables, </w:t>
      </w:r>
      <w:r w:rsidR="007974E0">
        <w:rPr>
          <w:position w:val="-10"/>
        </w:rPr>
        <w:pict>
          <v:shape id="_x0000_i2945" type="#_x0000_t75" style="width:11.7pt;height:15.05pt">
            <v:imagedata r:id="rId895" o:title=""/>
          </v:shape>
        </w:pict>
      </w:r>
      <w:r>
        <w:t xml:space="preserve"> corresponding to the second bit of the first field in each of the tables, and </w:t>
      </w:r>
      <w:r w:rsidR="007974E0">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7974E0">
        <w:rPr>
          <w:position w:val="-10"/>
        </w:rPr>
        <w:pict>
          <v:shape id="_x0000_i2947" type="#_x0000_t75" style="width:16.75pt;height:16.75pt">
            <v:imagedata r:id="rId897" o:title=""/>
          </v:shape>
        </w:pict>
      </w:r>
      <w:r>
        <w:t xml:space="preserve"> replaced by </w:t>
      </w:r>
      <w:r w:rsidR="007974E0">
        <w:rPr>
          <w:position w:val="-10"/>
        </w:rPr>
        <w:pict>
          <v:shape id="_x0000_i2948" type="#_x0000_t75" style="width:13.4pt;height:15.05pt">
            <v:imagedata r:id="rId898" o:title=""/>
          </v:shape>
        </w:pict>
      </w:r>
      <w:r>
        <w:t xml:space="preserve">. The RI feedback for two bits is mapped according to Table 5.2.2.6-6 with </w:t>
      </w:r>
      <w:r w:rsidR="007974E0">
        <w:rPr>
          <w:position w:val="-10"/>
        </w:rPr>
        <w:pict>
          <v:shape id="_x0000_i2949" type="#_x0000_t75" style="width:16.75pt;height:16.75pt">
            <v:imagedata r:id="rId897" o:title=""/>
          </v:shape>
        </w:pict>
      </w:r>
      <w:r>
        <w:t xml:space="preserve">, </w:t>
      </w:r>
      <w:r w:rsidR="007974E0">
        <w:rPr>
          <w:position w:val="-10"/>
        </w:rPr>
        <w:pict>
          <v:shape id="_x0000_i2950" type="#_x0000_t75" style="width:16.75pt;height:16.75pt">
            <v:imagedata r:id="rId899" o:title=""/>
          </v:shape>
        </w:pict>
      </w:r>
      <w:r>
        <w:t xml:space="preserve"> replaced by </w:t>
      </w:r>
      <w:r w:rsidR="007974E0">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7974E0">
        <w:rPr>
          <w:position w:val="-10"/>
        </w:rPr>
        <w:pict>
          <v:shape id="_x0000_i2952" type="#_x0000_t75" style="width:16.75pt;height:16.75pt">
            <v:imagedata r:id="rId897" o:title=""/>
          </v:shape>
        </w:pict>
      </w:r>
      <w:r w:rsidR="00B45842">
        <w:t xml:space="preserve">, </w:t>
      </w:r>
      <w:r w:rsidR="007974E0">
        <w:rPr>
          <w:position w:val="-10"/>
        </w:rPr>
        <w:pict>
          <v:shape id="_x0000_i2953" type="#_x0000_t75" style="width:16.75pt;height:16.75pt">
            <v:imagedata r:id="rId899" o:title=""/>
          </v:shape>
        </w:pict>
      </w:r>
      <w:r w:rsidR="00B45842">
        <w:rPr>
          <w:rFonts w:hint="eastAsia"/>
          <w:lang w:eastAsia="zh-CN"/>
        </w:rPr>
        <w:t xml:space="preserve">, </w:t>
      </w:r>
      <w:r w:rsidR="007974E0">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7974E0">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418" w:name="_Toc10818752"/>
      <w:bookmarkStart w:id="419" w:name="_Toc20409162"/>
      <w:bookmarkStart w:id="420" w:name="_Toc51238417"/>
      <w:r>
        <w:t>5.2.3.3.2</w:t>
      </w:r>
      <w:r>
        <w:tab/>
        <w:t>Channel quality information formats for UE-selected sub-band reports</w:t>
      </w:r>
      <w:bookmarkEnd w:id="418"/>
      <w:bookmarkEnd w:id="419"/>
      <w:bookmarkEnd w:id="420"/>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7974E0">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7974E0">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7974E0">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7974E0">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7974E0">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7974E0">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7974E0">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7974E0">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7974E0">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7974E0">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7974E0">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7974E0">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7974E0">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7974E0">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7974E0" w:rsidP="00797E92">
            <w:pPr>
              <w:pStyle w:val="TAC"/>
            </w:pPr>
            <w:bookmarkStart w:id="421" w:name="OLE_LINK97"/>
            <w:bookmarkStart w:id="422" w:name="OLE_LINK100"/>
            <w:r>
              <w:rPr>
                <w:position w:val="-34"/>
                <w:lang w:eastAsia="zh-CN"/>
              </w:rPr>
              <w:pict>
                <v:shape id="_x0000_i2970" type="#_x0000_t75" style="width:46.9pt;height:33.5pt">
                  <v:imagedata r:id="rId903" o:title=""/>
                </v:shape>
              </w:pict>
            </w:r>
            <w:bookmarkEnd w:id="421"/>
            <w:bookmarkEnd w:id="422"/>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7974E0"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7974E0"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7974E0"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7974E0" w:rsidP="00797E92">
            <w:pPr>
              <w:pStyle w:val="TAC"/>
            </w:pPr>
            <w:bookmarkStart w:id="423" w:name="OLE_LINK95"/>
            <w:bookmarkStart w:id="424" w:name="OLE_LINK96"/>
            <w:r>
              <w:rPr>
                <w:position w:val="-34"/>
                <w:lang w:eastAsia="zh-CN"/>
              </w:rPr>
              <w:pict>
                <v:shape id="_x0000_i2974" type="#_x0000_t75" style="width:52.75pt;height:28.45pt">
                  <v:imagedata r:id="rId906" o:title=""/>
                </v:shape>
              </w:pict>
            </w:r>
            <w:bookmarkEnd w:id="423"/>
            <w:bookmarkEnd w:id="424"/>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7974E0"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7974E0"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7974E0"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7974E0"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7974E0"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7974E0">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7974E0"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7974E0"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7974E0"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7974E0"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7974E0"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7974E0"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7974E0"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7974E0"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7974E0"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7974E0"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7974E0">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7974E0"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7974E0"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7974E0"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7974E0"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7974E0"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7974E0"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7974E0"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7974E0"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7974E0"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7974E0"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7974E0"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7974E0"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7974E0"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7974E0">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7974E0">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7974E0">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7974E0">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7974E0">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7974E0">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7974E0">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7974E0">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7974E0">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7974E0"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7974E0"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7974E0"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7974E0"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7974E0"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7974E0"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7974E0">
        <w:rPr>
          <w:position w:val="-10"/>
        </w:rPr>
        <w:pict>
          <v:shape id="_x0000_i3020" type="#_x0000_t75" style="width:88.75pt;height:15.05pt">
            <v:imagedata r:id="rId878" o:title=""/>
          </v:shape>
        </w:pict>
      </w:r>
      <w:r>
        <w:t xml:space="preserve"> with </w:t>
      </w:r>
      <w:r w:rsidR="007974E0">
        <w:rPr>
          <w:position w:val="-10"/>
        </w:rPr>
        <w:pict>
          <v:shape id="_x0000_i3021" type="#_x0000_t75" style="width:13.4pt;height:15.05pt">
            <v:imagedata r:id="rId894" o:title=""/>
          </v:shape>
        </w:pict>
      </w:r>
      <w:r>
        <w:t xml:space="preserve"> corresponding to the first bit of the first field in each of the tables, </w:t>
      </w:r>
      <w:r w:rsidR="007974E0">
        <w:rPr>
          <w:position w:val="-10"/>
        </w:rPr>
        <w:pict>
          <v:shape id="_x0000_i3022" type="#_x0000_t75" style="width:11.7pt;height:15.05pt">
            <v:imagedata r:id="rId895" o:title=""/>
          </v:shape>
        </w:pict>
      </w:r>
      <w:r>
        <w:t xml:space="preserve"> corresponding to the second bit of the first field in each of the tables, and </w:t>
      </w:r>
      <w:r w:rsidR="007974E0">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7974E0">
        <w:rPr>
          <w:position w:val="-10"/>
        </w:rPr>
        <w:pict>
          <v:shape id="_x0000_i3024" type="#_x0000_t75" style="width:16.75pt;height:16.75pt">
            <v:imagedata r:id="rId897" o:title=""/>
          </v:shape>
        </w:pict>
      </w:r>
      <w:r>
        <w:t xml:space="preserve"> replaced by </w:t>
      </w:r>
      <w:r w:rsidR="007974E0">
        <w:rPr>
          <w:position w:val="-10"/>
        </w:rPr>
        <w:pict>
          <v:shape id="_x0000_i3025" type="#_x0000_t75" style="width:13.4pt;height:15.05pt">
            <v:imagedata r:id="rId898" o:title=""/>
          </v:shape>
        </w:pict>
      </w:r>
      <w:r>
        <w:t xml:space="preserve">. The RI feedback for two bits is mapped according to Table 5.2.2.6-6 with </w:t>
      </w:r>
      <w:r w:rsidR="007974E0">
        <w:rPr>
          <w:position w:val="-10"/>
        </w:rPr>
        <w:pict>
          <v:shape id="_x0000_i3026" type="#_x0000_t75" style="width:16.75pt;height:16.75pt">
            <v:imagedata r:id="rId897" o:title=""/>
          </v:shape>
        </w:pict>
      </w:r>
      <w:r>
        <w:t xml:space="preserve">, </w:t>
      </w:r>
      <w:r w:rsidR="007974E0">
        <w:rPr>
          <w:position w:val="-10"/>
        </w:rPr>
        <w:pict>
          <v:shape id="_x0000_i3027" type="#_x0000_t75" style="width:16.75pt;height:16.75pt">
            <v:imagedata r:id="rId899" o:title=""/>
          </v:shape>
        </w:pict>
      </w:r>
      <w:r>
        <w:t xml:space="preserve"> replaced by </w:t>
      </w:r>
      <w:r w:rsidR="007974E0">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7974E0">
        <w:rPr>
          <w:position w:val="-10"/>
        </w:rPr>
        <w:pict>
          <v:shape id="_x0000_i3029" type="#_x0000_t75" style="width:16.75pt;height:16.75pt">
            <v:imagedata r:id="rId897" o:title=""/>
          </v:shape>
        </w:pict>
      </w:r>
      <w:r w:rsidR="00B45842">
        <w:t xml:space="preserve">, </w:t>
      </w:r>
      <w:r w:rsidR="007974E0">
        <w:rPr>
          <w:position w:val="-10"/>
        </w:rPr>
        <w:pict>
          <v:shape id="_x0000_i3030" type="#_x0000_t75" style="width:16.75pt;height:16.75pt">
            <v:imagedata r:id="rId899" o:title=""/>
          </v:shape>
        </w:pict>
      </w:r>
      <w:r w:rsidR="00B45842">
        <w:rPr>
          <w:rFonts w:hint="eastAsia"/>
          <w:lang w:eastAsia="zh-CN"/>
        </w:rPr>
        <w:t xml:space="preserve">, </w:t>
      </w:r>
      <w:r w:rsidR="007974E0">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7974E0">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425" w:name="_Toc10818753"/>
      <w:bookmarkStart w:id="426" w:name="_Toc20409163"/>
      <w:bookmarkStart w:id="427" w:name="_Toc51238418"/>
      <w:r>
        <w:t>5.2.3.4</w:t>
      </w:r>
      <w:r>
        <w:tab/>
        <w:t>Channel coding for UCI channel quality information and HARQ-ACK</w:t>
      </w:r>
      <w:bookmarkEnd w:id="425"/>
      <w:bookmarkEnd w:id="426"/>
      <w:bookmarkEnd w:id="427"/>
    </w:p>
    <w:p w:rsidR="009F7A98" w:rsidRDefault="009F7A98">
      <w:r>
        <w:t xml:space="preserve">This </w:t>
      </w:r>
      <w:r w:rsidR="00DF4FBD">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DF4FBD">
        <w:t>clause</w:t>
      </w:r>
      <w:r>
        <w:t xml:space="preserve"> 5.2.3.3 with input bit sequence </w:t>
      </w:r>
      <w:r w:rsidR="007974E0">
        <w:rPr>
          <w:position w:val="-10"/>
        </w:rPr>
        <w:pict>
          <v:shape id="_x0000_i3033" type="#_x0000_t75" style="width:83.7pt;height:15.05pt">
            <v:imagedata r:id="rId907" o:title=""/>
          </v:shape>
        </w:pict>
      </w:r>
      <w:r>
        <w:t xml:space="preserve"> and output bit sequence </w:t>
      </w:r>
      <w:r w:rsidR="007974E0">
        <w:rPr>
          <w:position w:val="-10"/>
        </w:rPr>
        <w:pict>
          <v:shape id="_x0000_i3034" type="#_x0000_t75" style="width:85.4pt;height:15.05pt">
            <v:imagedata r:id="rId908" o:title=""/>
          </v:shape>
        </w:pict>
      </w:r>
      <w:r>
        <w:t xml:space="preserve">, where </w:t>
      </w:r>
      <w:r w:rsidR="007974E0">
        <w:rPr>
          <w:position w:val="-6"/>
        </w:rPr>
        <w:pict>
          <v:shape id="_x0000_i3035" type="#_x0000_t75" style="width:34.35pt;height:13.4pt">
            <v:imagedata r:id="rId909" o:title=""/>
          </v:shape>
        </w:pict>
      </w:r>
      <w:r>
        <w:t xml:space="preserve">. The HARQ-ACK bits are denoted by </w:t>
      </w:r>
      <w:r w:rsidR="007974E0">
        <w:rPr>
          <w:position w:val="-10"/>
        </w:rPr>
        <w:pict>
          <v:shape id="_x0000_i3036" type="#_x0000_t75" style="width:13.4pt;height:15.05pt">
            <v:imagedata r:id="rId910" o:title=""/>
          </v:shape>
        </w:pict>
      </w:r>
      <w:r>
        <w:t xml:space="preserve"> in case one HARQ-ACK bit or </w:t>
      </w:r>
      <w:r w:rsidR="007974E0">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7974E0">
        <w:rPr>
          <w:position w:val="-10"/>
        </w:rPr>
        <w:pict>
          <v:shape id="_x0000_i3038" type="#_x0000_t75" style="width:83.7pt;height:15.05pt">
            <v:imagedata r:id="rId617" o:title=""/>
          </v:shape>
        </w:pict>
      </w:r>
      <w:r>
        <w:t xml:space="preserve">, where </w:t>
      </w:r>
    </w:p>
    <w:p w:rsidR="009F7A98" w:rsidRDefault="007974E0"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7974E0"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7974E0"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t xml:space="preserve">When extended CP is used for uplink transmission, the channel quality information and the HARQ-ACK bits are jointly coded. The HARQ-ACK bits are denoted by </w:t>
      </w:r>
      <w:r w:rsidR="007974E0">
        <w:rPr>
          <w:position w:val="-10"/>
        </w:rPr>
        <w:pict>
          <v:shape id="_x0000_i3044" type="#_x0000_t75" style="width:13.4pt;height:15.05pt">
            <v:imagedata r:id="rId910" o:title=""/>
          </v:shape>
        </w:pict>
      </w:r>
      <w:r>
        <w:t xml:space="preserve"> in case one HARQ-ACK bit or </w:t>
      </w:r>
      <w:r w:rsidR="007974E0">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7974E0">
        <w:rPr>
          <w:position w:val="-10"/>
        </w:rPr>
        <w:pict>
          <v:shape id="_x0000_i3046" type="#_x0000_t75" style="width:83.7pt;height:15.05pt">
            <v:imagedata r:id="rId918" o:title=""/>
          </v:shape>
        </w:pict>
      </w:r>
      <w:r>
        <w:t xml:space="preserve"> is multiplexed with the HARQ-ACK bits to yield the sequence </w:t>
      </w:r>
      <w:r w:rsidR="007974E0">
        <w:rPr>
          <w:position w:val="-10"/>
        </w:rPr>
        <w:pict>
          <v:shape id="_x0000_i3047" type="#_x0000_t75" style="width:88.75pt;height:15.05pt">
            <v:imagedata r:id="rId878" o:title=""/>
          </v:shape>
        </w:pict>
      </w:r>
      <w:r>
        <w:t xml:space="preserve"> as follows</w:t>
      </w:r>
    </w:p>
    <w:p w:rsidR="009F7A98" w:rsidRDefault="007974E0"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7974E0"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7974E0"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7974E0">
        <w:rPr>
          <w:position w:val="-10"/>
        </w:rPr>
        <w:pict>
          <v:shape id="_x0000_i3054" type="#_x0000_t75" style="width:88.75pt;height:15.05pt">
            <v:imagedata r:id="rId878" o:title=""/>
          </v:shape>
        </w:pict>
      </w:r>
      <w:r>
        <w:t xml:space="preserve"> is encoded according to </w:t>
      </w:r>
      <w:r w:rsidR="00DF4FBD">
        <w:t>clause</w:t>
      </w:r>
      <w:r>
        <w:t xml:space="preserve"> 5.2.3.3 to yield the output bit sequence </w:t>
      </w:r>
      <w:r w:rsidR="007974E0">
        <w:rPr>
          <w:position w:val="-10"/>
        </w:rPr>
        <w:pict>
          <v:shape id="_x0000_i3055" type="#_x0000_t75" style="width:83.7pt;height:15.05pt">
            <v:imagedata r:id="rId617" o:title=""/>
          </v:shape>
        </w:pict>
      </w:r>
      <w:r>
        <w:t xml:space="preserve"> where </w:t>
      </w:r>
      <w:r w:rsidR="007974E0">
        <w:rPr>
          <w:position w:val="-6"/>
        </w:rPr>
        <w:pict>
          <v:shape id="_x0000_i3056" type="#_x0000_t75" style="width:31.8pt;height:11.7pt">
            <v:imagedata r:id="rId879" o:title=""/>
          </v:shape>
        </w:pict>
      </w:r>
      <w:r>
        <w:t>.</w:t>
      </w:r>
    </w:p>
    <w:p w:rsidR="009F7A98" w:rsidRDefault="009F7A98">
      <w:pPr>
        <w:pStyle w:val="Heading3"/>
      </w:pPr>
      <w:bookmarkStart w:id="428" w:name="_Toc10818754"/>
      <w:bookmarkStart w:id="429" w:name="_Toc20409164"/>
      <w:bookmarkStart w:id="430" w:name="_Toc51238419"/>
      <w:r>
        <w:t>5.2.4</w:t>
      </w:r>
      <w:r>
        <w:tab/>
        <w:t>Uplink control information on PUSCH without UL-SCH data</w:t>
      </w:r>
      <w:bookmarkEnd w:id="428"/>
      <w:bookmarkEnd w:id="429"/>
      <w:bookmarkEnd w:id="430"/>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431" w:name="_Toc10818755"/>
      <w:bookmarkStart w:id="432" w:name="_Toc20409165"/>
      <w:bookmarkStart w:id="433" w:name="_Toc51238420"/>
      <w:r>
        <w:t>5.2.4.1</w:t>
      </w:r>
      <w:r w:rsidR="009F7A98">
        <w:tab/>
        <w:t>Channel coding of control information</w:t>
      </w:r>
      <w:bookmarkEnd w:id="431"/>
      <w:bookmarkEnd w:id="432"/>
      <w:bookmarkEnd w:id="433"/>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7974E0">
        <w:rPr>
          <w:position w:val="-10"/>
        </w:rPr>
        <w:pict>
          <v:shape id="_x0000_i3057" type="#_x0000_t75" style="width:15.05pt;height:16.75pt">
            <v:imagedata r:id="rId232" o:title=""/>
          </v:shape>
        </w:pict>
      </w:r>
      <w:r>
        <w:t xml:space="preserve"> for HARQ-ACK or rank indicator as</w:t>
      </w:r>
    </w:p>
    <w:p w:rsidR="009F7A98" w:rsidRDefault="007974E0"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7974E0">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DF4FBD">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7974E0">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7974E0">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7974E0">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7974E0">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7974E0">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7974E0">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t>-</w:t>
      </w:r>
      <w:r w:rsidRPr="00486858">
        <w:rPr>
          <w:rFonts w:hint="eastAsia"/>
          <w:lang w:eastAsia="zh-CN"/>
        </w:rPr>
        <w:tab/>
      </w:r>
      <w:r w:rsidR="007974E0">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7974E0">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7974E0">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7974E0">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7974E0">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DF4FBD">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DF4FBD">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7974E0">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7974E0">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7974E0">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7974E0">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7974E0">
        <w:rPr>
          <w:position w:val="-12"/>
        </w:rPr>
        <w:pict>
          <v:shape id="_x0000_i3075" type="#_x0000_t75" style="width:75.35pt;height:18.4pt">
            <v:imagedata r:id="rId279" o:title=""/>
          </v:shape>
        </w:pict>
      </w:r>
      <w:r>
        <w:t xml:space="preserve"> and [</w:t>
      </w:r>
      <w:r w:rsidR="007974E0">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7974E0">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7974E0">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7974E0">
        <w:rPr>
          <w:position w:val="-12"/>
        </w:rPr>
        <w:pict>
          <v:shape id="_x0000_i3079" type="#_x0000_t75" style="width:67.8pt;height:18.4pt">
            <v:imagedata r:id="rId284" o:title=""/>
          </v:shape>
        </w:pict>
      </w:r>
      <w:r w:rsidR="007B56F4">
        <w:rPr>
          <w:rFonts w:hint="eastAsia"/>
          <w:lang w:eastAsia="zh-CN"/>
        </w:rPr>
        <w:t xml:space="preserve">, </w:t>
      </w:r>
      <w:r w:rsidR="007974E0">
        <w:rPr>
          <w:position w:val="-12"/>
        </w:rPr>
        <w:pict>
          <v:shape id="_x0000_i3080" type="#_x0000_t75" style="width:73.65pt;height:18.4pt">
            <v:imagedata r:id="rId285" o:title=""/>
          </v:shape>
        </w:pict>
      </w:r>
      <w:r>
        <w:t xml:space="preserve"> and [</w:t>
      </w:r>
      <w:r w:rsidR="007974E0">
        <w:rPr>
          <w:position w:val="-14"/>
        </w:rPr>
        <w:pict>
          <v:shape id="_x0000_i3081" type="#_x0000_t75" style="width:108pt;height:19.25pt">
            <v:imagedata r:id="rId932" o:title=""/>
          </v:shape>
        </w:pict>
      </w:r>
      <w:r>
        <w:t xml:space="preserve">], where </w:t>
      </w:r>
      <w:r w:rsidR="007974E0">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7974E0">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DF4FBD">
        <w:t>clause</w:t>
      </w:r>
      <w:r>
        <w:t xml:space="preserve"> 5.2.2.6. The coded output sequence for channel quality information is denoted by </w:t>
      </w:r>
      <w:r w:rsidR="007974E0">
        <w:rPr>
          <w:rFonts w:eastAsia="Malgun Gothic"/>
          <w:position w:val="-16"/>
        </w:rPr>
        <w:pict>
          <v:shape id="_x0000_i3084" type="#_x0000_t75" style="width:103.8pt;height:19.25pt">
            <v:imagedata r:id="rId935" o:title=""/>
          </v:shape>
        </w:pict>
      </w:r>
      <w:r>
        <w:t xml:space="preserve">, the coded vector sequence output for HARQ-ACK is denoted by </w:t>
      </w:r>
      <w:r w:rsidR="007974E0">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7974E0">
        <w:rPr>
          <w:position w:val="-18"/>
        </w:rPr>
        <w:pict>
          <v:shape id="_x0000_i3086" type="#_x0000_t75" style="width:88.75pt;height:20.95pt">
            <v:imagedata r:id="rId936" o:title=""/>
          </v:shape>
        </w:pict>
      </w:r>
      <w:r>
        <w:t>.</w:t>
      </w:r>
    </w:p>
    <w:p w:rsidR="009F7A98" w:rsidRDefault="00944C62">
      <w:pPr>
        <w:pStyle w:val="Heading4"/>
      </w:pPr>
      <w:bookmarkStart w:id="434" w:name="_Toc10818756"/>
      <w:bookmarkStart w:id="435" w:name="_Toc20409166"/>
      <w:bookmarkStart w:id="436" w:name="_Toc51238421"/>
      <w:r>
        <w:t>5.2.4.2</w:t>
      </w:r>
      <w:r w:rsidR="009F7A98">
        <w:tab/>
        <w:t>Control information mapping</w:t>
      </w:r>
      <w:bookmarkEnd w:id="434"/>
      <w:bookmarkEnd w:id="435"/>
      <w:bookmarkEnd w:id="436"/>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7974E0">
        <w:rPr>
          <w:rFonts w:eastAsia="Malgun Gothic"/>
          <w:position w:val="-16"/>
        </w:rPr>
        <w:pict>
          <v:shape id="_x0000_i3087" type="#_x0000_t75" style="width:103.8pt;height:19.25pt">
            <v:imagedata r:id="rId937" o:title=""/>
          </v:shape>
        </w:pict>
      </w:r>
      <w:r>
        <w:t xml:space="preserve">. The output is denoted by </w:t>
      </w:r>
      <w:r w:rsidR="007974E0">
        <w:rPr>
          <w:position w:val="-16"/>
        </w:rPr>
        <w:pict>
          <v:shape id="_x0000_i3088" type="#_x0000_t75" style="width:98.8pt;height:18.4pt">
            <v:imagedata r:id="rId659" o:title=""/>
          </v:shape>
        </w:pict>
      </w:r>
      <w:r>
        <w:t xml:space="preserve">, where </w:t>
      </w:r>
      <w:r w:rsidR="007974E0">
        <w:rPr>
          <w:rFonts w:eastAsia="Malgun Gothic"/>
          <w:position w:val="-14"/>
        </w:rPr>
        <w:pict>
          <v:shape id="_x0000_i3089" type="#_x0000_t75" style="width:43.55pt;height:16.75pt">
            <v:imagedata r:id="rId938" o:title=""/>
          </v:shape>
        </w:pict>
      </w:r>
      <w:r>
        <w:t xml:space="preserve"> and </w:t>
      </w:r>
      <w:r w:rsidR="007974E0">
        <w:rPr>
          <w:position w:val="-10"/>
        </w:rPr>
        <w:pict>
          <v:shape id="_x0000_i3090" type="#_x0000_t75" style="width:54.4pt;height:15.05pt">
            <v:imagedata r:id="rId939" o:title=""/>
          </v:shape>
        </w:pict>
      </w:r>
      <w:r>
        <w:t>, and where</w:t>
      </w:r>
      <w:r w:rsidR="007974E0">
        <w:rPr>
          <w:position w:val="-16"/>
        </w:rPr>
        <w:pict>
          <v:shape id="_x0000_i3091" type="#_x0000_t75" style="width:13.4pt;height:18.4pt">
            <v:imagedata r:id="rId662" o:title=""/>
          </v:shape>
        </w:pict>
      </w:r>
      <w:r>
        <w:t xml:space="preserve">, </w:t>
      </w:r>
      <w:r w:rsidR="007974E0">
        <w:rPr>
          <w:position w:val="-8"/>
        </w:rPr>
        <w:pict>
          <v:shape id="_x0000_i3092" type="#_x0000_t75" style="width:60.3pt;height:13.4pt">
            <v:imagedata r:id="rId663" o:title=""/>
          </v:shape>
        </w:pict>
      </w:r>
      <w:r>
        <w:t xml:space="preserve"> are column vectors of length </w:t>
      </w:r>
      <w:r w:rsidR="007974E0">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7974E0">
        <w:rPr>
          <w:rFonts w:eastAsia="Malgun Gothic"/>
          <w:position w:val="-14"/>
        </w:rPr>
        <w:pict>
          <v:shape id="_x0000_i3094" type="#_x0000_t75" style="width:41pt;height:18.4pt">
            <v:imagedata r:id="rId941" o:title=""/>
          </v:shape>
        </w:pict>
      </w:r>
    </w:p>
    <w:p w:rsidR="009F7A98" w:rsidRDefault="007974E0" w:rsidP="00A304CD">
      <w:pPr>
        <w:pStyle w:val="B1"/>
      </w:pPr>
      <w:r>
        <w:rPr>
          <w:position w:val="-16"/>
        </w:rPr>
        <w:pict>
          <v:shape id="_x0000_i3095" type="#_x0000_t75" style="width:91.25pt;height:19.25pt">
            <v:imagedata r:id="rId942" o:title=""/>
          </v:shape>
        </w:pict>
      </w:r>
    </w:p>
    <w:p w:rsidR="009F7A98" w:rsidRDefault="007974E0" w:rsidP="00A304CD">
      <w:pPr>
        <w:pStyle w:val="B1"/>
      </w:pPr>
      <w:r>
        <w:rPr>
          <w:position w:val="-10"/>
        </w:rPr>
        <w:pict>
          <v:shape id="_x0000_i3096" type="#_x0000_t75" style="width:46.9pt;height:15.05pt">
            <v:imagedata r:id="rId943" o:title=""/>
          </v:shape>
        </w:pict>
      </w:r>
    </w:p>
    <w:p w:rsidR="009F7A98" w:rsidRDefault="007974E0"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437" w:name="_Toc10818757"/>
      <w:bookmarkStart w:id="438" w:name="_Toc20409167"/>
      <w:bookmarkStart w:id="439" w:name="_Toc51238422"/>
      <w:r>
        <w:t>5.2</w:t>
      </w:r>
      <w:r w:rsidR="00944C62">
        <w:t>.4.3</w:t>
      </w:r>
      <w:r>
        <w:tab/>
        <w:t>Channel interleaver</w:t>
      </w:r>
      <w:bookmarkEnd w:id="437"/>
      <w:bookmarkEnd w:id="438"/>
      <w:bookmarkEnd w:id="439"/>
    </w:p>
    <w:p w:rsidR="009F7A98" w:rsidRDefault="009F7A98">
      <w:pPr>
        <w:rPr>
          <w:rFonts w:eastAsia="MS PMincho"/>
        </w:rPr>
      </w:pPr>
      <w:r>
        <w:t xml:space="preserve">The vector sequences </w:t>
      </w:r>
      <w:r w:rsidR="007974E0">
        <w:rPr>
          <w:position w:val="-16"/>
        </w:rPr>
        <w:pict>
          <v:shape id="_x0000_i3098" type="#_x0000_t75" style="width:83.7pt;height:20.95pt">
            <v:imagedata r:id="rId701" o:title=""/>
          </v:shape>
        </w:pict>
      </w:r>
      <w:r>
        <w:t xml:space="preserve">, </w:t>
      </w:r>
      <w:r w:rsidR="007974E0">
        <w:rPr>
          <w:position w:val="-20"/>
        </w:rPr>
        <w:pict>
          <v:shape id="_x0000_i3099" type="#_x0000_t75" style="width:100.45pt;height:22.6pt">
            <v:imagedata r:id="rId702" o:title=""/>
          </v:shape>
        </w:pict>
      </w:r>
      <w:r>
        <w:t xml:space="preserve"> and </w:t>
      </w:r>
      <w:r w:rsidR="007974E0">
        <w:rPr>
          <w:position w:val="-20"/>
        </w:rPr>
        <w:pict>
          <v:shape id="_x0000_i3100" type="#_x0000_t75" style="width:126.4pt;height:22.6pt">
            <v:imagedata r:id="rId703" o:title=""/>
          </v:shape>
        </w:pict>
      </w:r>
      <w:r>
        <w:t xml:space="preserve"> are channel interleaved according </w:t>
      </w:r>
      <w:r w:rsidR="00DF4FBD">
        <w:t>clause</w:t>
      </w:r>
      <w:r>
        <w:t xml:space="preserve"> 5.2.2.8. The bits after channel interleaving are denoted by </w:t>
      </w:r>
      <w:r w:rsidR="007974E0">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440" w:name="_Toc10818758"/>
      <w:bookmarkStart w:id="441" w:name="_Toc20409168"/>
      <w:bookmarkStart w:id="442" w:name="_Toc51238423"/>
      <w:r>
        <w:t>5.3</w:t>
      </w:r>
      <w:r>
        <w:tab/>
        <w:t>Downlink transport channels and control information</w:t>
      </w:r>
      <w:bookmarkEnd w:id="440"/>
      <w:bookmarkEnd w:id="441"/>
      <w:bookmarkEnd w:id="442"/>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443" w:name="_Toc10818759"/>
      <w:bookmarkStart w:id="444" w:name="_Toc20409169"/>
      <w:bookmarkStart w:id="445" w:name="_Toc51238424"/>
      <w:r>
        <w:t>5.3.1</w:t>
      </w:r>
      <w:r>
        <w:tab/>
        <w:t>Broadcast channel</w:t>
      </w:r>
      <w:bookmarkEnd w:id="443"/>
      <w:bookmarkEnd w:id="444"/>
      <w:bookmarkEnd w:id="445"/>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507D6E" w:rsidP="00A304CD">
      <w:pPr>
        <w:pStyle w:val="TH"/>
      </w:pPr>
      <w:r>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446" w:name="_Toc10818760"/>
      <w:bookmarkStart w:id="447" w:name="_Toc20409170"/>
      <w:bookmarkStart w:id="448" w:name="_Toc51238425"/>
      <w:r>
        <w:t>5.3.1.1</w:t>
      </w:r>
      <w:r>
        <w:tab/>
        <w:t>Transport block CRC attachment</w:t>
      </w:r>
      <w:bookmarkEnd w:id="446"/>
      <w:bookmarkEnd w:id="447"/>
      <w:bookmarkEnd w:id="448"/>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7974E0">
        <w:rPr>
          <w:position w:val="-10"/>
        </w:rPr>
        <w:pict>
          <v:shape id="_x0000_i3103" type="#_x0000_t75" style="width:88.75pt;height:15.05pt">
            <v:imagedata r:id="rId20" o:title=""/>
          </v:shape>
        </w:pict>
      </w:r>
      <w:r>
        <w:t>, and the parity bits by</w:t>
      </w:r>
      <w:r w:rsidR="007974E0">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BCH transport block according to </w:t>
      </w:r>
      <w:r w:rsidR="00DF4FBD">
        <w:t>clause</w:t>
      </w:r>
      <w:r>
        <w:t xml:space="preserve"> 5.1.1 setting </w:t>
      </w:r>
      <w:r>
        <w:rPr>
          <w:i/>
        </w:rPr>
        <w:t>L</w:t>
      </w:r>
      <w:r>
        <w:t xml:space="preserve"> to 16 bits. After the attachment, the CRC bits are scrambled according to the eNodeB transmit antenna configuration with the sequence </w:t>
      </w:r>
      <w:r w:rsidR="007974E0">
        <w:rPr>
          <w:position w:val="-12"/>
        </w:rPr>
        <w:pict>
          <v:shape id="_x0000_i3105" type="#_x0000_t75" style="width:87.05pt;height:16.75pt">
            <v:imagedata r:id="rId946" o:title=""/>
          </v:shape>
        </w:pict>
      </w:r>
      <w:r>
        <w:t xml:space="preserve"> as indicated in Table 5.3.1.1-1 to form the sequence of bits</w:t>
      </w:r>
      <w:r w:rsidR="007974E0">
        <w:rPr>
          <w:position w:val="-10"/>
        </w:rPr>
        <w:pict>
          <v:shape id="_x0000_i3106" type="#_x0000_t75" style="width:82.9pt;height:15.05pt">
            <v:imagedata r:id="rId947" o:title=""/>
          </v:shape>
        </w:pict>
      </w:r>
      <w:r>
        <w:t xml:space="preserve"> where</w:t>
      </w:r>
    </w:p>
    <w:p w:rsidR="009F7A98" w:rsidRDefault="007974E0"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7974E0"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7974E0">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449" w:name="_Toc10818761"/>
      <w:bookmarkStart w:id="450" w:name="_Toc20409171"/>
      <w:bookmarkStart w:id="451" w:name="_Toc51238426"/>
      <w:r>
        <w:t>5.3.1.2</w:t>
      </w:r>
      <w:r>
        <w:tab/>
        <w:t>Channel coding</w:t>
      </w:r>
      <w:bookmarkEnd w:id="449"/>
      <w:bookmarkEnd w:id="450"/>
      <w:bookmarkEnd w:id="451"/>
    </w:p>
    <w:p w:rsidR="009F7A98" w:rsidRDefault="009F7A98">
      <w:r>
        <w:t>Information bits are delivered to the channel coding block. They are denoted by</w:t>
      </w:r>
      <w:r w:rsidR="007974E0">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After encoding the bits are denoted by</w:t>
      </w:r>
      <w:r w:rsidR="007974E0">
        <w:rPr>
          <w:position w:val="-10"/>
        </w:rPr>
        <w:pict>
          <v:shape id="_x0000_i3111" type="#_x0000_t75" style="width:106.35pt;height:16.75pt">
            <v:imagedata r:id="rId952" o:title=""/>
          </v:shape>
        </w:pict>
      </w:r>
      <w:r>
        <w:t>, with</w:t>
      </w:r>
      <w:r w:rsidR="007974E0">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7974E0">
        <w:rPr>
          <w:position w:val="-4"/>
        </w:rPr>
        <w:pict>
          <v:shape id="_x0000_i3113" type="#_x0000_t75" style="width:31pt;height:10.9pt">
            <v:imagedata r:id="rId953" o:title=""/>
          </v:shape>
        </w:pict>
      </w:r>
      <w:r>
        <w:t>.</w:t>
      </w:r>
    </w:p>
    <w:p w:rsidR="009F7A98" w:rsidRDefault="009F7A98">
      <w:pPr>
        <w:pStyle w:val="Heading4"/>
      </w:pPr>
      <w:bookmarkStart w:id="452" w:name="_Toc10818762"/>
      <w:bookmarkStart w:id="453" w:name="_Toc20409172"/>
      <w:bookmarkStart w:id="454" w:name="_Toc51238427"/>
      <w:r>
        <w:t>5.3.1.3</w:t>
      </w:r>
      <w:r w:rsidR="00D054B0">
        <w:tab/>
      </w:r>
      <w:r>
        <w:t>Rate matching</w:t>
      </w:r>
      <w:bookmarkEnd w:id="452"/>
      <w:bookmarkEnd w:id="453"/>
      <w:bookmarkEnd w:id="454"/>
    </w:p>
    <w:p w:rsidR="009F7A98" w:rsidRDefault="009F7A98">
      <w:r>
        <w:t>A tail biting convolutionally coded block is delivered to the rate matching block. This block of coded bits is denoted by</w:t>
      </w:r>
      <w:r w:rsidR="007974E0">
        <w:rPr>
          <w:position w:val="-10"/>
        </w:rPr>
        <w:pict>
          <v:shape id="_x0000_i3114" type="#_x0000_t75" style="width:106.35pt;height:16.75pt">
            <v:imagedata r:id="rId952" o:title=""/>
          </v:shape>
        </w:pict>
      </w:r>
      <w:r>
        <w:t>, with</w:t>
      </w:r>
      <w:r w:rsidR="007974E0">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After rate matching, the bits are denoted by</w:t>
      </w:r>
      <w:r w:rsidR="007974E0">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DF4FBD">
        <w:t>clause</w:t>
      </w:r>
      <w:r>
        <w:t xml:space="preserve"> 6.6.1 of [2].</w:t>
      </w:r>
    </w:p>
    <w:p w:rsidR="009F7A98" w:rsidRDefault="009F7A98">
      <w:pPr>
        <w:pStyle w:val="Heading3"/>
      </w:pPr>
      <w:bookmarkStart w:id="455" w:name="_Toc10818763"/>
      <w:bookmarkStart w:id="456" w:name="_Toc20409173"/>
      <w:bookmarkStart w:id="457" w:name="_Toc51238428"/>
      <w:r>
        <w:t>5.3.2</w:t>
      </w:r>
      <w:r>
        <w:tab/>
        <w:t>Downlink shared channel, Paging channel and Multicast channel</w:t>
      </w:r>
      <w:bookmarkEnd w:id="455"/>
      <w:bookmarkEnd w:id="456"/>
      <w:bookmarkEnd w:id="457"/>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507D6E"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458" w:name="_Toc10818764"/>
      <w:bookmarkStart w:id="459" w:name="_Toc20409174"/>
      <w:bookmarkStart w:id="460" w:name="historyclause"/>
      <w:bookmarkStart w:id="461" w:name="_Toc51238429"/>
      <w:r>
        <w:t>5.3.2.1</w:t>
      </w:r>
      <w:r>
        <w:tab/>
        <w:t>Transport block CRC attachment</w:t>
      </w:r>
      <w:bookmarkEnd w:id="458"/>
      <w:bookmarkEnd w:id="459"/>
      <w:bookmarkEnd w:id="461"/>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7974E0">
        <w:rPr>
          <w:position w:val="-10"/>
        </w:rPr>
        <w:pict>
          <v:shape id="_x0000_i3118" type="#_x0000_t75" style="width:88.75pt;height:15.05pt">
            <v:imagedata r:id="rId20" o:title=""/>
          </v:shape>
        </w:pict>
      </w:r>
      <w:r>
        <w:t>, and the parity bits by</w:t>
      </w:r>
      <w:r w:rsidR="007974E0">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462" w:name="_Toc10818765"/>
      <w:bookmarkStart w:id="463" w:name="_Toc20409175"/>
      <w:bookmarkStart w:id="464" w:name="_Toc51238430"/>
      <w:r>
        <w:t>5.3.2.2</w:t>
      </w:r>
      <w:r>
        <w:tab/>
        <w:t>Code block segmentation and code block CRC attachment</w:t>
      </w:r>
      <w:bookmarkEnd w:id="462"/>
      <w:bookmarkEnd w:id="463"/>
      <w:bookmarkEnd w:id="464"/>
    </w:p>
    <w:p w:rsidR="009F7A98" w:rsidRDefault="009F7A98">
      <w:r>
        <w:t xml:space="preserve">The bits input to the code block segmentation are denoted by </w:t>
      </w:r>
      <w:r w:rsidR="007974E0">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t>The bits after code block segmentation are denoted by</w:t>
      </w:r>
      <w:r w:rsidR="007974E0">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465" w:name="_Toc10818766"/>
      <w:bookmarkStart w:id="466" w:name="_Toc20409176"/>
      <w:bookmarkStart w:id="467" w:name="_Toc51238431"/>
      <w:r>
        <w:t>5.3.2.3</w:t>
      </w:r>
      <w:r>
        <w:tab/>
        <w:t>Channel coding</w:t>
      </w:r>
      <w:bookmarkEnd w:id="465"/>
      <w:bookmarkEnd w:id="466"/>
      <w:bookmarkEnd w:id="467"/>
    </w:p>
    <w:p w:rsidR="009F7A98" w:rsidRDefault="009F7A98">
      <w:r>
        <w:t>Code blocks are delivered to the channel coding block. They are denoted by</w:t>
      </w:r>
      <w:r w:rsidR="007974E0">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r>
        <w:t>After encoding the bits are denoted by</w:t>
      </w:r>
      <w:r w:rsidR="007974E0">
        <w:rPr>
          <w:position w:val="-16"/>
        </w:rPr>
        <w:pict>
          <v:shape id="_x0000_i3123" type="#_x0000_t75" style="width:117.2pt;height:19.25pt">
            <v:imagedata r:id="rId214" o:title=""/>
          </v:shape>
        </w:pict>
      </w:r>
      <w:r>
        <w:t>, with</w:t>
      </w:r>
      <w:r w:rsidR="007974E0">
        <w:rPr>
          <w:position w:val="-8"/>
        </w:rPr>
        <w:pict>
          <v:shape id="_x0000_i3124" type="#_x0000_t75" style="width:52.75pt;height:13.4pt">
            <v:imagedata r:id="rId215" o:title=""/>
          </v:shape>
        </w:pict>
      </w:r>
      <w:r>
        <w:t xml:space="preserve">, and where </w:t>
      </w:r>
      <w:r w:rsidR="007974E0">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7974E0">
        <w:rPr>
          <w:position w:val="-10"/>
        </w:rPr>
        <w:pict>
          <v:shape id="_x0000_i3126" type="#_x0000_t75" style="width:52.75pt;height:15.05pt">
            <v:imagedata r:id="rId217" o:title=""/>
          </v:shape>
        </w:pict>
      </w:r>
      <w:r>
        <w:t xml:space="preserve">. </w:t>
      </w:r>
    </w:p>
    <w:p w:rsidR="009F7A98" w:rsidRDefault="009F7A98">
      <w:pPr>
        <w:pStyle w:val="Heading4"/>
      </w:pPr>
      <w:bookmarkStart w:id="468" w:name="_Toc10818767"/>
      <w:bookmarkStart w:id="469" w:name="_Toc20409177"/>
      <w:bookmarkStart w:id="470" w:name="_Toc51238432"/>
      <w:r>
        <w:t>5.3.2.4</w:t>
      </w:r>
      <w:r>
        <w:tab/>
        <w:t>Rate matching</w:t>
      </w:r>
      <w:bookmarkEnd w:id="468"/>
      <w:bookmarkEnd w:id="469"/>
      <w:bookmarkEnd w:id="470"/>
    </w:p>
    <w:p w:rsidR="009F7A98" w:rsidRDefault="009F7A98">
      <w:r>
        <w:t>Turbo coded blocks are delivered to the rate matching block. They are denoted by</w:t>
      </w:r>
      <w:r w:rsidR="007974E0">
        <w:rPr>
          <w:position w:val="-16"/>
        </w:rPr>
        <w:pict>
          <v:shape id="_x0000_i3127" type="#_x0000_t75" style="width:117.2pt;height:19.25pt">
            <v:imagedata r:id="rId218" o:title=""/>
          </v:shape>
        </w:pict>
      </w:r>
      <w:r>
        <w:t>, with</w:t>
      </w:r>
      <w:r w:rsidR="007974E0">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7974E0">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7974E0">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7974E0">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471" w:name="_Toc10818768"/>
      <w:bookmarkStart w:id="472" w:name="_Toc20409178"/>
      <w:bookmarkStart w:id="473" w:name="_Toc51238433"/>
      <w:r>
        <w:t>5.3.2.5</w:t>
      </w:r>
      <w:r>
        <w:tab/>
        <w:t>Code block concatenation</w:t>
      </w:r>
      <w:bookmarkEnd w:id="471"/>
      <w:bookmarkEnd w:id="472"/>
      <w:bookmarkEnd w:id="473"/>
    </w:p>
    <w:p w:rsidR="009F7A98" w:rsidRDefault="009F7A98">
      <w:r>
        <w:t xml:space="preserve">The bits input to the code block concatenation block are denoted by </w:t>
      </w:r>
      <w:r w:rsidR="007974E0">
        <w:rPr>
          <w:position w:val="-14"/>
        </w:rPr>
        <w:pict>
          <v:shape id="_x0000_i3132" type="#_x0000_t75" style="width:103.8pt;height:16.75pt">
            <v:imagedata r:id="rId220" o:title=""/>
          </v:shape>
        </w:pict>
      </w:r>
      <w:r>
        <w:t xml:space="preserve"> for </w:t>
      </w:r>
      <w:r w:rsidR="007974E0">
        <w:rPr>
          <w:position w:val="-8"/>
        </w:rPr>
        <w:pict>
          <v:shape id="_x0000_i3133" type="#_x0000_t75" style="width:56.95pt;height:13.4pt">
            <v:imagedata r:id="rId222" o:title=""/>
          </v:shape>
        </w:pict>
      </w:r>
      <w:r>
        <w:t xml:space="preserve"> and where </w:t>
      </w:r>
      <w:r w:rsidR="007974E0">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The bits after code block concatenation are denoted by</w:t>
      </w:r>
      <w:r w:rsidR="007974E0">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DF4FBD">
        <w:t>clause</w:t>
      </w:r>
      <w:r>
        <w:t xml:space="preserve"> 6.3.1 of [2]. In case of multiple transport blocks per TTI, the transport block to codeword mapping is specified according to </w:t>
      </w:r>
      <w:r w:rsidR="00DF4FBD">
        <w:t>clause</w:t>
      </w:r>
      <w:r>
        <w:t xml:space="preserve"> 5.3.3.1.5, 5.3.3.1.5A or 5.3.3.1.5B, depending on the DCI Format.</w:t>
      </w:r>
    </w:p>
    <w:p w:rsidR="009F7A98" w:rsidRDefault="009F7A98"/>
    <w:p w:rsidR="009F7A98" w:rsidRDefault="009F7A98">
      <w:pPr>
        <w:pStyle w:val="Heading3"/>
      </w:pPr>
      <w:bookmarkStart w:id="474" w:name="_Toc10818769"/>
      <w:bookmarkStart w:id="475" w:name="_Toc20409179"/>
      <w:bookmarkStart w:id="476" w:name="_Toc51238434"/>
      <w:r>
        <w:t>5.3.3</w:t>
      </w:r>
      <w:r>
        <w:tab/>
        <w:t>Downlink control information</w:t>
      </w:r>
      <w:bookmarkEnd w:id="474"/>
      <w:bookmarkEnd w:id="475"/>
      <w:bookmarkEnd w:id="476"/>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507D6E"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477" w:name="_Toc10818770"/>
      <w:bookmarkStart w:id="478" w:name="_Toc20409180"/>
      <w:bookmarkStart w:id="479" w:name="_Toc51238435"/>
      <w:r>
        <w:t>5.3.3.1</w:t>
      </w:r>
      <w:r>
        <w:tab/>
        <w:t>DCI formats</w:t>
      </w:r>
      <w:bookmarkEnd w:id="477"/>
      <w:bookmarkEnd w:id="478"/>
      <w:bookmarkEnd w:id="479"/>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480" w:name="_Toc10818771"/>
      <w:bookmarkStart w:id="481" w:name="_Toc20409181"/>
      <w:bookmarkStart w:id="482" w:name="_Toc51238436"/>
      <w:r>
        <w:t>5.3.3.1.1</w:t>
      </w:r>
      <w:r>
        <w:tab/>
        <w:t>Format 0</w:t>
      </w:r>
      <w:bookmarkEnd w:id="480"/>
      <w:bookmarkEnd w:id="481"/>
      <w:bookmarkEnd w:id="482"/>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DF4FBD">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7974E0">
        <w:rPr>
          <w:position w:val="-10"/>
        </w:rPr>
        <w:pict>
          <v:shape id="_x0000_i3137" type="#_x0000_t75" style="width:111.35pt;height:19.25pt">
            <v:imagedata r:id="rId956" o:title=""/>
          </v:shape>
        </w:pict>
      </w:r>
      <w:r>
        <w:t xml:space="preserve"> bits</w:t>
      </w:r>
    </w:p>
    <w:p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7974E0">
        <w:rPr>
          <w:position w:val="-10"/>
        </w:rPr>
        <w:pict>
          <v:shape id="_x0000_i3138" type="#_x0000_t75" style="width:32.65pt;height:15.05pt">
            <v:imagedata r:id="rId957" o:title=""/>
          </v:shape>
        </w:pict>
      </w:r>
      <w:r>
        <w:t xml:space="preserve"> as indicated in </w:t>
      </w:r>
      <w:r w:rsidR="00DF4FBD">
        <w:t>clause</w:t>
      </w:r>
      <w:r>
        <w:t xml:space="preserve"> 8.4 of [3] </w:t>
      </w:r>
    </w:p>
    <w:p w:rsidR="009F7A98" w:rsidRDefault="009F7A98" w:rsidP="00761093">
      <w:pPr>
        <w:pStyle w:val="B3"/>
      </w:pPr>
      <w:r>
        <w:t xml:space="preserve">- </w:t>
      </w:r>
      <w:r w:rsidR="007974E0">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7974E0">
        <w:rPr>
          <w:position w:val="-22"/>
        </w:rPr>
        <w:pict>
          <v:shape id="_x0000_i3140" type="#_x0000_t75" style="width:118.9pt;height:26.8pt">
            <v:imagedata r:id="rId959" o:title=""/>
          </v:shape>
        </w:pict>
      </w:r>
      <w:r>
        <w:t xml:space="preserve"> bits provide the resource allocation in the UL subframe as defined in </w:t>
      </w:r>
      <w:r w:rsidR="00DF4FBD">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DF4FBD">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DF4FBD">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DF4FBD">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DF4FBD">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DF4FBD">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DF4FBD">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DF4FBD">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DF4FBD">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7974E0">
        <w:rPr>
          <w:position w:val="-10"/>
        </w:rPr>
        <w:pict>
          <v:shape id="_x0000_i3141" type="#_x0000_t75" style="width:52.75pt;height:16.75pt">
            <v:imagedata r:id="rId960" o:title=""/>
          </v:shape>
        </w:pict>
      </w:r>
      <w:r>
        <w:t xml:space="preserve">. The interpretation of this field is provided in </w:t>
      </w:r>
      <w:r w:rsidR="00DF4FBD">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483" w:name="_Toc10818772"/>
      <w:bookmarkStart w:id="484" w:name="_Toc20409182"/>
      <w:bookmarkStart w:id="485" w:name="_Toc51238437"/>
      <w:r>
        <w:t>5.3.3.1.1</w:t>
      </w:r>
      <w:r>
        <w:rPr>
          <w:rFonts w:hint="eastAsia"/>
          <w:lang w:eastAsia="zh-CN"/>
        </w:rPr>
        <w:t>A</w:t>
      </w:r>
      <w:r>
        <w:tab/>
        <w:t>Format 0</w:t>
      </w:r>
      <w:r>
        <w:rPr>
          <w:rFonts w:hint="eastAsia"/>
          <w:lang w:eastAsia="zh-CN"/>
        </w:rPr>
        <w:t>A</w:t>
      </w:r>
      <w:bookmarkEnd w:id="483"/>
      <w:bookmarkEnd w:id="484"/>
      <w:bookmarkEnd w:id="485"/>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DF4FBD">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DF4FBD">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DF4FBD">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DF4FBD">
        <w:t>clause</w:t>
      </w:r>
      <w:r w:rsidR="00DF320A">
        <w:t xml:space="preserve"> 8.6.1 of [3]</w:t>
      </w:r>
    </w:p>
    <w:p w:rsidR="006A07DB" w:rsidRDefault="006A07DB" w:rsidP="001F1578">
      <w:pPr>
        <w:pStyle w:val="B1"/>
      </w:pPr>
      <w:r>
        <w:t>-</w:t>
      </w:r>
      <w:r>
        <w:tab/>
        <w:t xml:space="preserve">TPC command for scheduled PUSCH – 2 bits as defined in </w:t>
      </w:r>
      <w:r w:rsidR="00DF4FBD">
        <w:t>clause</w:t>
      </w:r>
      <w:r>
        <w:t xml:space="preserve"> 5.1.1.1 of [3]</w:t>
      </w:r>
    </w:p>
    <w:p w:rsidR="006A07DB" w:rsidRDefault="006A07DB" w:rsidP="001F1578">
      <w:pPr>
        <w:pStyle w:val="B1"/>
      </w:pPr>
      <w:r>
        <w:t>-</w:t>
      </w:r>
      <w:r>
        <w:tab/>
        <w:t xml:space="preserve">Cyclic shift for DM RS and OCC index – 3 bits as defined in </w:t>
      </w:r>
      <w:r w:rsidR="00DF4FBD">
        <w:t>clause</w:t>
      </w:r>
      <w:r>
        <w:t xml:space="preserve"> 5.5.2.1.1 of [2]</w:t>
      </w:r>
    </w:p>
    <w:p w:rsidR="006A07DB" w:rsidRDefault="006A07DB" w:rsidP="001F1578">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DF4FBD">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DF4FBD">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486" w:name="_Toc10818773"/>
      <w:bookmarkStart w:id="487" w:name="_Toc20409183"/>
      <w:bookmarkStart w:id="488" w:name="_Toc51238438"/>
      <w:r>
        <w:t>5.3.3.1.1</w:t>
      </w:r>
      <w:r>
        <w:rPr>
          <w:rFonts w:hint="eastAsia"/>
          <w:lang w:eastAsia="zh-CN"/>
        </w:rPr>
        <w:t>B</w:t>
      </w:r>
      <w:r>
        <w:tab/>
        <w:t>Format 0</w:t>
      </w:r>
      <w:r>
        <w:rPr>
          <w:rFonts w:hint="eastAsia"/>
          <w:lang w:eastAsia="zh-CN"/>
        </w:rPr>
        <w:t>B</w:t>
      </w:r>
      <w:bookmarkEnd w:id="486"/>
      <w:bookmarkEnd w:id="487"/>
      <w:bookmarkEnd w:id="488"/>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DF4FBD">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DF4FBD">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DF4FBD">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DF4FBD">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DF4FBD">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DF4FBD">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DF4FBD">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DF4FBD">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489" w:name="_Toc10818774"/>
      <w:bookmarkStart w:id="490" w:name="_Toc20409184"/>
      <w:bookmarkStart w:id="491" w:name="_Toc51238439"/>
      <w:r>
        <w:t>5.3.3.1.1C</w:t>
      </w:r>
      <w:r>
        <w:tab/>
        <w:t>Format 0C</w:t>
      </w:r>
      <w:bookmarkEnd w:id="489"/>
      <w:bookmarkEnd w:id="490"/>
      <w:bookmarkEnd w:id="491"/>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7974E0">
        <w:rPr>
          <w:position w:val="-10"/>
        </w:rPr>
        <w:pict>
          <v:shape id="_x0000_i3142" type="#_x0000_t75" style="width:52.75pt;height:16.75pt">
            <v:imagedata r:id="rId960" o:title=""/>
          </v:shape>
        </w:pict>
      </w:r>
      <w:r>
        <w:t xml:space="preserve">. The interpretation of this field is provided in </w:t>
      </w:r>
      <w:r w:rsidR="00DF4FBD">
        <w:t>clause</w:t>
      </w:r>
      <w:r>
        <w:t xml:space="preserve"> 8.1 of [3]</w:t>
      </w:r>
    </w:p>
    <w:p w:rsidR="00911F76" w:rsidRDefault="00911F76" w:rsidP="00911F76">
      <w:pPr>
        <w:pStyle w:val="B1"/>
      </w:pPr>
      <w:r>
        <w:t>-</w:t>
      </w:r>
      <w:r>
        <w:tab/>
        <w:t xml:space="preserve">Frequency hopping flag – 1 bit as defined in </w:t>
      </w:r>
      <w:r w:rsidR="00DF4FBD">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7974E0">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7974E0">
        <w:rPr>
          <w:position w:val="-10"/>
        </w:rPr>
        <w:pict>
          <v:shape id="_x0000_i3144" type="#_x0000_t75" style="width:111.35pt;height:19.25pt">
            <v:imagedata r:id="rId956" o:title=""/>
          </v:shape>
        </w:pict>
      </w:r>
      <w:r>
        <w:t xml:space="preserve">bits provide the resource allocation in the UL subframe as defined in </w:t>
      </w:r>
      <w:r w:rsidR="00DF4FBD">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DF4FBD">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DF4FBD">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 xml:space="preserve">TPC command for scheduled PUSCH – 2 bits as defined in </w:t>
      </w:r>
      <w:r w:rsidR="00DF4FBD">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DF4FBD">
        <w:t>clause</w:t>
      </w:r>
      <w:r>
        <w:t xml:space="preserve"> 5.5.2.1.1 of [2]</w:t>
      </w:r>
    </w:p>
    <w:p w:rsidR="00911F76" w:rsidRDefault="00911F76" w:rsidP="00911F76">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911F76" w:rsidRDefault="00911F76" w:rsidP="00911F76">
      <w:pPr>
        <w:pStyle w:val="B1"/>
      </w:pPr>
      <w:r>
        <w:t>-</w:t>
      </w:r>
      <w:r>
        <w:tab/>
        <w:t xml:space="preserve">Modulation order override – 1 bit as defined in </w:t>
      </w:r>
      <w:r w:rsidR="00DF4FBD">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492" w:name="_Toc10818775"/>
      <w:bookmarkStart w:id="493" w:name="_Toc20409185"/>
      <w:bookmarkStart w:id="494" w:name="_Toc51238440"/>
      <w:r>
        <w:t>5.3.3.1.2</w:t>
      </w:r>
      <w:r>
        <w:tab/>
        <w:t>Format 1</w:t>
      </w:r>
      <w:bookmarkEnd w:id="492"/>
      <w:bookmarkEnd w:id="493"/>
      <w:bookmarkEnd w:id="494"/>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DF4FBD">
        <w:t>clause</w:t>
      </w:r>
      <w:r>
        <w:t xml:space="preserve"> 7.1.6.1 of [3]: </w:t>
      </w:r>
    </w:p>
    <w:p w:rsidR="009F7A98" w:rsidRDefault="009F7A98" w:rsidP="00761093">
      <w:pPr>
        <w:pStyle w:val="B3"/>
      </w:pPr>
      <w:r>
        <w:t xml:space="preserve">- </w:t>
      </w:r>
      <w:r w:rsidR="007974E0">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DF4FBD">
        <w:t>clause</w:t>
      </w:r>
      <w:r>
        <w:t xml:space="preserve"> 7.1.6.2 of [3]: </w:t>
      </w:r>
    </w:p>
    <w:p w:rsidR="009F7A98" w:rsidRDefault="009F7A98" w:rsidP="00761093">
      <w:pPr>
        <w:pStyle w:val="B3"/>
      </w:pPr>
      <w:r>
        <w:t xml:space="preserve">- </w:t>
      </w:r>
      <w:r w:rsidR="007974E0">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7974E0">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DF4FBD">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DF4FBD">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DF4FBD">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495" w:name="_Toc10818776"/>
      <w:bookmarkStart w:id="496" w:name="_Toc20409186"/>
      <w:bookmarkStart w:id="497" w:name="_Toc51238441"/>
      <w:r>
        <w:t>5.3.3.1.3</w:t>
      </w:r>
      <w:r>
        <w:tab/>
        <w:t>Format 1A</w:t>
      </w:r>
      <w:bookmarkEnd w:id="495"/>
      <w:bookmarkEnd w:id="496"/>
      <w:bookmarkEnd w:id="497"/>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7974E0">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7974E0">
        <w:rPr>
          <w:position w:val="-10"/>
        </w:rPr>
        <w:pict>
          <v:shape id="_x0000_i3149" type="#_x0000_t75" style="width:108pt;height:19.25pt">
            <v:imagedata r:id="rId964" o:title=""/>
          </v:shape>
        </w:pict>
      </w:r>
      <w:r w:rsidR="009F7A98">
        <w:t xml:space="preserve">bits as defined in </w:t>
      </w:r>
      <w:r w:rsidR="00DF4FBD">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7974E0">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7974E0">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7974E0">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7974E0">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7974E0">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7974E0">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7974E0">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DF4FBD">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7974E0">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7974E0">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7974E0">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DF4FBD">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7974E0">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7974E0">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7974E0">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DF4FBD">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498" w:name="_Toc10818777"/>
      <w:bookmarkStart w:id="499" w:name="_Toc20409187"/>
      <w:bookmarkStart w:id="500" w:name="_Toc51238442"/>
      <w:r>
        <w:t>5.3.3.1.3A</w:t>
      </w:r>
      <w:r>
        <w:tab/>
        <w:t>Format 1B</w:t>
      </w:r>
      <w:bookmarkEnd w:id="498"/>
      <w:bookmarkEnd w:id="499"/>
      <w:bookmarkEnd w:id="500"/>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DF4FBD">
        <w:t>clause</w:t>
      </w:r>
      <w:r>
        <w:t xml:space="preserve"> 7.1.6.3 of [3]</w:t>
      </w:r>
    </w:p>
    <w:p w:rsidR="009F7A98" w:rsidRDefault="009F7A98">
      <w:pPr>
        <w:pStyle w:val="B1"/>
      </w:pPr>
      <w:r>
        <w:t xml:space="preserve">- Resource block assignment – </w:t>
      </w:r>
      <w:r w:rsidR="007974E0">
        <w:rPr>
          <w:position w:val="-10"/>
        </w:rPr>
        <w:pict>
          <v:shape id="_x0000_i3163" type="#_x0000_t75" style="width:108pt;height:19.2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7974E0">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7974E0">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7974E0">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7974E0">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7974E0">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7974E0">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7974E0">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501" w:name="_Toc10818778"/>
      <w:bookmarkStart w:id="502" w:name="_Toc20409188"/>
      <w:bookmarkStart w:id="503" w:name="_Toc51238443"/>
      <w:r>
        <w:t>5.3.3.1.4</w:t>
      </w:r>
      <w:r>
        <w:tab/>
        <w:t>Format 1C</w:t>
      </w:r>
      <w:bookmarkEnd w:id="501"/>
      <w:bookmarkEnd w:id="502"/>
      <w:bookmarkEnd w:id="503"/>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7974E0">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7974E0">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7974E0">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7974E0">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7974E0">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DF4FBD">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DF4FBD">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DF4FBD">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7974E0">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DF4FBD">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7974E0">
        <w:rPr>
          <w:position w:val="-26"/>
        </w:rPr>
        <w:pict>
          <v:shape id="_x0000_i3177" type="#_x0000_t75" style="width:58.6pt;height:31.8pt">
            <v:imagedata r:id="rId978" o:title=""/>
          </v:shape>
        </w:pict>
      </w:r>
      <w:r>
        <w:t>,</w:t>
      </w:r>
      <w:r>
        <w:rPr>
          <w:rFonts w:hint="eastAsia"/>
          <w:lang w:eastAsia="zh-CN"/>
        </w:rPr>
        <w:t xml:space="preserve"> </w:t>
      </w:r>
      <w:r w:rsidR="007974E0">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DF4FBD">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504" w:name="_Toc10818779"/>
      <w:bookmarkStart w:id="505" w:name="_Toc20409189"/>
      <w:bookmarkStart w:id="506" w:name="_Toc51238444"/>
      <w:r>
        <w:t>5.3.3.1.4A</w:t>
      </w:r>
      <w:r>
        <w:tab/>
        <w:t>Format 1D</w:t>
      </w:r>
      <w:bookmarkEnd w:id="504"/>
      <w:bookmarkEnd w:id="505"/>
      <w:bookmarkEnd w:id="506"/>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DF4FBD">
        <w:t>clause</w:t>
      </w:r>
      <w:r>
        <w:t xml:space="preserve"> 7.1.6.3 of [3]</w:t>
      </w:r>
    </w:p>
    <w:p w:rsidR="009F7A98" w:rsidRDefault="009F7A98">
      <w:pPr>
        <w:pStyle w:val="B1"/>
        <w:rPr>
          <w:lang w:eastAsia="ko-KR"/>
        </w:rPr>
      </w:pPr>
      <w:r>
        <w:t xml:space="preserve">- Resource block assignment – </w:t>
      </w:r>
      <w:r w:rsidR="007974E0">
        <w:rPr>
          <w:position w:val="-10"/>
        </w:rPr>
        <w:pict>
          <v:shape id="_x0000_i3179" type="#_x0000_t75" style="width:108pt;height:19.2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7974E0">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7974E0">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7974E0">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7974E0">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7974E0">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7974E0">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7974E0">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DF4FBD">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507" w:name="_Toc10818780"/>
      <w:bookmarkStart w:id="508" w:name="_Toc20409190"/>
      <w:bookmarkStart w:id="509" w:name="_Toc51238445"/>
      <w:r>
        <w:t>5.3.3.1.5</w:t>
      </w:r>
      <w:r>
        <w:tab/>
        <w:t>Format 2</w:t>
      </w:r>
      <w:bookmarkEnd w:id="507"/>
      <w:bookmarkEnd w:id="508"/>
      <w:bookmarkEnd w:id="509"/>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DF4FBD">
        <w:t>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DF4FBD">
        <w:t>clause</w:t>
      </w:r>
      <w:r w:rsidR="009F7A98">
        <w:t xml:space="preserve"> 7.1.6.1 of [3]: </w:t>
      </w:r>
    </w:p>
    <w:p w:rsidR="009F7A98" w:rsidRDefault="00497AA5" w:rsidP="00497AA5">
      <w:pPr>
        <w:pStyle w:val="B3"/>
      </w:pPr>
      <w:r>
        <w:t>-</w:t>
      </w:r>
      <w:r w:rsidR="00D054B0">
        <w:tab/>
      </w:r>
      <w:r w:rsidR="007974E0">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DF4FBD">
        <w:t>clause</w:t>
      </w:r>
      <w:r w:rsidR="009F7A98">
        <w:t xml:space="preserve"> 7.1.6.2 of [3]: </w:t>
      </w:r>
    </w:p>
    <w:p w:rsidR="009F7A98" w:rsidRDefault="00497AA5" w:rsidP="00497AA5">
      <w:pPr>
        <w:pStyle w:val="B3"/>
      </w:pPr>
      <w:r>
        <w:t>-</w:t>
      </w:r>
      <w:r>
        <w:tab/>
      </w:r>
      <w:r w:rsidR="007974E0">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7974E0">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DF4FBD">
        <w:t>clause</w:t>
      </w:r>
      <w:r>
        <w:t xml:space="preserve"> 7.1.6.1 of [3]</w:t>
      </w:r>
    </w:p>
    <w:p w:rsidR="009F7A98" w:rsidRDefault="00497AA5" w:rsidP="00497AA5">
      <w:pPr>
        <w:pStyle w:val="B1"/>
      </w:pPr>
      <w:r>
        <w:t>-</w:t>
      </w:r>
      <w:r>
        <w:tab/>
      </w:r>
      <w:r w:rsidR="009F7A98">
        <w:t xml:space="preserve">TPC command for PUCCH – 2 bits as defined in </w:t>
      </w:r>
      <w:r w:rsidR="00DF4FBD">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DF4FBD">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7974E0">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7974E0">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7974E0">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7974E0">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7974E0">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7974E0">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7974E0">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7974E0">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7974E0">
            <w:pPr>
              <w:pStyle w:val="TAC"/>
            </w:pPr>
            <w:r>
              <w:rPr>
                <w:position w:val="-6"/>
              </w:rPr>
              <w:pict>
                <v:shape id="_x0000_i3198" type="#_x0000_t75" style="width:10.9pt;height:25.1pt">
                  <v:imagedata r:id="rId987" o:title=""/>
                </v:shape>
              </w:pict>
            </w:r>
          </w:p>
        </w:tc>
        <w:tc>
          <w:tcPr>
            <w:tcW w:w="2272" w:type="dxa"/>
          </w:tcPr>
          <w:p w:rsidR="009F7A98" w:rsidRDefault="007974E0">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7974E0">
            <w:pPr>
              <w:pStyle w:val="TAC"/>
            </w:pPr>
            <w:r>
              <w:rPr>
                <w:position w:val="-6"/>
              </w:rPr>
              <w:pict>
                <v:shape id="_x0000_i3200" type="#_x0000_t75" style="width:10.9pt;height:25.1pt">
                  <v:imagedata r:id="rId987" o:title=""/>
                </v:shape>
              </w:pict>
            </w:r>
          </w:p>
        </w:tc>
        <w:tc>
          <w:tcPr>
            <w:tcW w:w="2212" w:type="dxa"/>
          </w:tcPr>
          <w:p w:rsidR="009F7A98" w:rsidRDefault="007974E0">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7974E0">
            <w:pPr>
              <w:pStyle w:val="TAC"/>
            </w:pPr>
            <w:r>
              <w:rPr>
                <w:position w:val="-6"/>
              </w:rPr>
              <w:pict>
                <v:shape id="_x0000_i3202" type="#_x0000_t75" style="width:10.9pt;height:25.1pt">
                  <v:imagedata r:id="rId987" o:title=""/>
                </v:shape>
              </w:pict>
            </w:r>
          </w:p>
        </w:tc>
        <w:tc>
          <w:tcPr>
            <w:tcW w:w="2272" w:type="dxa"/>
          </w:tcPr>
          <w:p w:rsidR="009F7A98" w:rsidRDefault="007974E0">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7974E0">
            <w:pPr>
              <w:pStyle w:val="TAC"/>
            </w:pPr>
            <w:r>
              <w:rPr>
                <w:position w:val="-6"/>
              </w:rPr>
              <w:pict>
                <v:shape id="_x0000_i3204" type="#_x0000_t75" style="width:10.9pt;height:25.1pt">
                  <v:imagedata r:id="rId987" o:title=""/>
                </v:shape>
              </w:pict>
            </w:r>
          </w:p>
        </w:tc>
        <w:tc>
          <w:tcPr>
            <w:tcW w:w="2212" w:type="dxa"/>
          </w:tcPr>
          <w:p w:rsidR="009F7A98" w:rsidRDefault="007974E0">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7974E0">
            <w:pPr>
              <w:pStyle w:val="TAC"/>
            </w:pPr>
            <w:r>
              <w:rPr>
                <w:position w:val="-6"/>
              </w:rPr>
              <w:pict>
                <v:shape id="_x0000_i3206" type="#_x0000_t75" style="width:10.9pt;height:25.1pt">
                  <v:imagedata r:id="rId987" o:title=""/>
                </v:shape>
              </w:pict>
            </w:r>
          </w:p>
        </w:tc>
        <w:tc>
          <w:tcPr>
            <w:tcW w:w="2272" w:type="dxa"/>
          </w:tcPr>
          <w:p w:rsidR="009F7A98" w:rsidRDefault="007974E0">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510" w:name="_Toc10818781"/>
      <w:bookmarkStart w:id="511" w:name="_Toc20409191"/>
      <w:bookmarkStart w:id="512" w:name="_Toc51238446"/>
      <w:r>
        <w:t>5.3.3.1.5A</w:t>
      </w:r>
      <w:r>
        <w:tab/>
        <w:t>Format 2A</w:t>
      </w:r>
      <w:bookmarkEnd w:id="510"/>
      <w:bookmarkEnd w:id="511"/>
      <w:bookmarkEnd w:id="512"/>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7974E0">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7974E0">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7974E0">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513" w:name="_Toc10818782"/>
      <w:bookmarkStart w:id="514" w:name="_Toc20409192"/>
      <w:bookmarkStart w:id="515" w:name="_Toc51238447"/>
      <w:r>
        <w:t>5.3.3.1.5B</w:t>
      </w:r>
      <w:r>
        <w:tab/>
        <w:t>Format 2B</w:t>
      </w:r>
      <w:bookmarkEnd w:id="513"/>
      <w:bookmarkEnd w:id="514"/>
      <w:bookmarkEnd w:id="515"/>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7974E0">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7974E0">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7974E0">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DF4FBD">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516" w:name="_Toc10818783"/>
      <w:bookmarkStart w:id="517" w:name="_Toc20409193"/>
      <w:bookmarkStart w:id="518" w:name="_Toc51238448"/>
      <w:r>
        <w:t>5.3.3.1.5C</w:t>
      </w:r>
      <w:r>
        <w:tab/>
        <w:t>Format 2C</w:t>
      </w:r>
      <w:bookmarkEnd w:id="516"/>
      <w:bookmarkEnd w:id="517"/>
      <w:bookmarkEnd w:id="518"/>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DF4FBD">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DF4FBD">
        <w:t>clause</w:t>
      </w:r>
      <w:r>
        <w:t xml:space="preserve"> 7.1.6.1 of [3] </w:t>
      </w:r>
    </w:p>
    <w:p w:rsidR="00385ACB" w:rsidRDefault="00385ACB" w:rsidP="00385ACB">
      <w:pPr>
        <w:pStyle w:val="B1"/>
        <w:ind w:left="852" w:firstLine="1"/>
      </w:pPr>
      <w:r>
        <w:t xml:space="preserve">- </w:t>
      </w:r>
      <w:r w:rsidR="007974E0">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DF4FBD">
        <w:t>clause</w:t>
      </w:r>
      <w:r>
        <w:t xml:space="preserve"> 7.1.6.2 of [3] </w:t>
      </w:r>
    </w:p>
    <w:p w:rsidR="00385ACB" w:rsidRDefault="00385ACB" w:rsidP="00385ACB">
      <w:pPr>
        <w:pStyle w:val="B1"/>
        <w:ind w:left="852" w:firstLine="0"/>
      </w:pPr>
      <w:r>
        <w:t xml:space="preserve">- </w:t>
      </w:r>
      <w:r w:rsidR="007974E0">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7974E0">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DF4FBD">
        <w:t>clause</w:t>
      </w:r>
      <w:r>
        <w:t xml:space="preserve"> [7.1.6.1] of [3]</w:t>
      </w:r>
    </w:p>
    <w:p w:rsidR="00385ACB" w:rsidRDefault="00385ACB" w:rsidP="00385ACB">
      <w:pPr>
        <w:pStyle w:val="B1"/>
      </w:pPr>
      <w:r>
        <w:t xml:space="preserve">- TPC command for PUCCH – 2 bits as defined in </w:t>
      </w:r>
      <w:r w:rsidR="00DF4FBD">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519" w:name="_Toc10818784"/>
      <w:bookmarkStart w:id="520" w:name="_Toc20409194"/>
      <w:bookmarkStart w:id="521" w:name="_Toc51238449"/>
      <w:smartTag w:uri="urn:schemas-microsoft-com:office:smarttags" w:element="chsdate">
        <w:smartTagPr>
          <w:attr w:name="Year" w:val="1899"/>
          <w:attr w:name="Month" w:val="12"/>
          <w:attr w:name="Day" w:val="30"/>
          <w:attr w:name="IsLunarDate" w:val="False"/>
          <w:attr w:name="IsROCDate" w:val="False"/>
        </w:smartTagPr>
        <w:r>
          <w:t>5.3.3</w:t>
        </w:r>
      </w:smartTag>
      <w:r>
        <w:t>.1.5</w:t>
      </w:r>
      <w:r>
        <w:rPr>
          <w:rFonts w:hint="eastAsia"/>
          <w:lang w:eastAsia="zh-CN"/>
        </w:rPr>
        <w:t>D</w:t>
      </w:r>
      <w:r>
        <w:tab/>
        <w:t>Format 2</w:t>
      </w:r>
      <w:r>
        <w:rPr>
          <w:rFonts w:hint="eastAsia"/>
          <w:lang w:eastAsia="zh-CN"/>
        </w:rPr>
        <w:t>D</w:t>
      </w:r>
      <w:bookmarkEnd w:id="519"/>
      <w:bookmarkEnd w:id="520"/>
      <w:bookmarkEnd w:id="521"/>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7974E0">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7974E0">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7974E0">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DF4FBD">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522" w:name="_Toc10818785"/>
      <w:bookmarkStart w:id="523" w:name="_Toc20409195"/>
      <w:bookmarkStart w:id="524" w:name="_Toc51238450"/>
      <w:r>
        <w:t>5.3.3.1.6</w:t>
      </w:r>
      <w:r>
        <w:tab/>
        <w:t>Format 3</w:t>
      </w:r>
      <w:bookmarkEnd w:id="522"/>
      <w:bookmarkEnd w:id="523"/>
      <w:bookmarkEnd w:id="524"/>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sidR="007974E0">
        <w:rPr>
          <w:position w:val="-26"/>
        </w:rPr>
        <w:pict>
          <v:shape id="_x0000_i3220" type="#_x0000_t75" style="width:67.8pt;height:31.8pt">
            <v:imagedata r:id="rId989" o:title=""/>
          </v:shape>
        </w:pict>
      </w:r>
      <w:r>
        <w:t xml:space="preserve">, and where </w:t>
      </w:r>
      <w:r w:rsidR="007974E0">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7974E0">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525" w:name="_Toc10818786"/>
      <w:bookmarkStart w:id="526" w:name="_Toc20409196"/>
      <w:bookmarkStart w:id="527" w:name="_Toc51238451"/>
      <w:r>
        <w:t>5.3.3.1.7</w:t>
      </w:r>
      <w:r>
        <w:tab/>
        <w:t>Format 3A</w:t>
      </w:r>
      <w:bookmarkEnd w:id="525"/>
      <w:bookmarkEnd w:id="526"/>
      <w:bookmarkEnd w:id="527"/>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7974E0">
        <w:rPr>
          <w:position w:val="-10"/>
        </w:rPr>
        <w:pict>
          <v:shape id="_x0000_i3223" type="#_x0000_t75" style="width:56.95pt;height:15.05pt">
            <v:imagedata r:id="rId992" o:title=""/>
          </v:shape>
        </w:pict>
      </w:r>
      <w:r>
        <w:t xml:space="preserve">, and where </w:t>
      </w:r>
      <w:r w:rsidR="007974E0">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528" w:name="_Toc10818787"/>
      <w:bookmarkStart w:id="529" w:name="_Toc20409197"/>
      <w:bookmarkStart w:id="530" w:name="_Toc51238452"/>
      <w:r>
        <w:t>5.3.3.1.7A</w:t>
      </w:r>
      <w:r>
        <w:tab/>
        <w:t>Format 3B</w:t>
      </w:r>
      <w:bookmarkEnd w:id="528"/>
      <w:bookmarkEnd w:id="529"/>
      <w:bookmarkEnd w:id="530"/>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7974E0">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DF4FBD">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DF4FBD">
        <w:rPr>
          <w:lang w:val="nb-NO"/>
        </w:rPr>
        <w:t>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7974E0">
        <w:rPr>
          <w:position w:val="-10"/>
        </w:rPr>
        <w:pict>
          <v:shape id="_x0000_i3226" type="#_x0000_t75" style="width:36pt;height:15.05pt">
            <v:imagedata r:id="rId990" o:title=""/>
          </v:shape>
        </w:pict>
      </w:r>
      <w:r>
        <w:t xml:space="preserve">, and where </w:t>
      </w:r>
      <w:r w:rsidR="007974E0">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531" w:name="_Toc10818788"/>
      <w:bookmarkStart w:id="532" w:name="_Toc20409198"/>
      <w:bookmarkStart w:id="533" w:name="_Toc51238453"/>
      <w:r>
        <w:t>5.3.3.1.8</w:t>
      </w:r>
      <w:r>
        <w:tab/>
        <w:t>Format 4</w:t>
      </w:r>
      <w:bookmarkEnd w:id="531"/>
      <w:bookmarkEnd w:id="532"/>
      <w:bookmarkEnd w:id="533"/>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7974E0">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DF4FBD">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7974E0">
        <w:rPr>
          <w:position w:val="-22"/>
        </w:rPr>
        <w:pict>
          <v:shape id="_x0000_i3229" type="#_x0000_t75" style="width:118.9pt;height:26.8pt">
            <v:imagedata r:id="rId959" o:title=""/>
          </v:shape>
        </w:pict>
      </w:r>
      <w:r w:rsidR="00385ACB">
        <w:t xml:space="preserve">LSBs provide the resource allocation in the UL subframe as defined in </w:t>
      </w:r>
      <w:r w:rsidR="00DF4FBD">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7974E0">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DF4FBD">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DF4FBD">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DF4FBD">
        <w:t>clause</w:t>
      </w:r>
      <w:r w:rsidR="00385ACB">
        <w:t xml:space="preserve"> 5.5.2.1.1 of [2]</w:t>
      </w:r>
    </w:p>
    <w:p w:rsidR="00385ACB" w:rsidRDefault="00AF0293" w:rsidP="00AF0293">
      <w:pPr>
        <w:pStyle w:val="B1"/>
      </w:pPr>
      <w:r>
        <w:t>-</w:t>
      </w:r>
      <w:r>
        <w:tab/>
      </w:r>
      <w:r w:rsidR="00385ACB">
        <w:t xml:space="preserve">UL index – 2 bits as defined in </w:t>
      </w:r>
      <w:r w:rsidR="00DF4FBD">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DF4FBD">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DF4FBD">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DF4FBD">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DF4FBD">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DF4FBD">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DF4FBD">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534" w:name="_Toc10818789"/>
      <w:bookmarkStart w:id="535" w:name="_Toc20409199"/>
      <w:bookmarkStart w:id="536" w:name="_Toc51238454"/>
      <w:r>
        <w:t>5.3.3.1.8</w:t>
      </w:r>
      <w:r>
        <w:rPr>
          <w:rFonts w:hint="eastAsia"/>
          <w:lang w:eastAsia="zh-CN"/>
        </w:rPr>
        <w:t>A</w:t>
      </w:r>
      <w:r>
        <w:tab/>
        <w:t>Format 4</w:t>
      </w:r>
      <w:r>
        <w:rPr>
          <w:rFonts w:hint="eastAsia"/>
          <w:lang w:eastAsia="zh-CN"/>
        </w:rPr>
        <w:t>A</w:t>
      </w:r>
      <w:bookmarkEnd w:id="534"/>
      <w:bookmarkEnd w:id="535"/>
      <w:bookmarkEnd w:id="536"/>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DF4FBD">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DF4FBD">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537" w:name="_Toc10818790"/>
      <w:bookmarkStart w:id="538" w:name="_Toc20409200"/>
      <w:bookmarkStart w:id="539" w:name="_Toc51238455"/>
      <w:r>
        <w:t>5.3.3.1.8</w:t>
      </w:r>
      <w:r>
        <w:rPr>
          <w:rFonts w:hint="eastAsia"/>
          <w:lang w:eastAsia="zh-CN"/>
        </w:rPr>
        <w:t>B</w:t>
      </w:r>
      <w:r>
        <w:tab/>
        <w:t>Format 4</w:t>
      </w:r>
      <w:r>
        <w:rPr>
          <w:rFonts w:hint="eastAsia"/>
          <w:lang w:eastAsia="zh-CN"/>
        </w:rPr>
        <w:t>B</w:t>
      </w:r>
      <w:bookmarkEnd w:id="537"/>
      <w:bookmarkEnd w:id="538"/>
      <w:bookmarkEnd w:id="539"/>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DF4FBD">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540" w:name="_Toc10818791"/>
      <w:bookmarkStart w:id="541" w:name="_Toc20409201"/>
      <w:bookmarkStart w:id="542" w:name="_Toc51238456"/>
      <w:r w:rsidDel="009B0A76">
        <w:t>5.3.3.1.9</w:t>
      </w:r>
      <w:r w:rsidDel="009B0A76">
        <w:tab/>
        <w:t>Format 5</w:t>
      </w:r>
      <w:bookmarkEnd w:id="540"/>
      <w:bookmarkEnd w:id="541"/>
      <w:bookmarkEnd w:id="542"/>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DF4FBD">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DF4FBD">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543" w:name="_Toc10818792"/>
      <w:bookmarkStart w:id="544" w:name="_Toc20409202"/>
      <w:bookmarkStart w:id="545" w:name="_Toc51238457"/>
      <w:r>
        <w:t>5.3.3.1.9A</w:t>
      </w:r>
      <w:r>
        <w:tab/>
        <w:t>Format 5A</w:t>
      </w:r>
      <w:bookmarkEnd w:id="543"/>
      <w:bookmarkEnd w:id="544"/>
      <w:bookmarkEnd w:id="545"/>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7974E0">
        <w:rPr>
          <w:position w:val="-10"/>
        </w:rPr>
        <w:pict>
          <v:shape id="_x0000_i3231" type="#_x0000_t75" style="width:78.7pt;height:19.25pt">
            <v:imagedata r:id="rId996" o:title=""/>
          </v:shape>
        </w:pict>
      </w:r>
      <w:r>
        <w:rPr>
          <w:lang w:val="en-US"/>
        </w:rPr>
        <w:t xml:space="preserve"> </w:t>
      </w:r>
      <w:r>
        <w:t xml:space="preserve">bits as defined in </w:t>
      </w:r>
      <w:r w:rsidR="00DF4FBD">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DF4FBD">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rsidR="00505414" w:rsidRPr="00966EC8" w:rsidRDefault="00505414" w:rsidP="00505414">
      <w:pPr>
        <w:pStyle w:val="B1"/>
        <w:rPr>
          <w:lang w:val="en-US"/>
        </w:rPr>
      </w:pPr>
      <w:r w:rsidRPr="00966EC8">
        <w:t>-</w:t>
      </w:r>
      <w:r w:rsidRPr="00966EC8">
        <w:tab/>
      </w:r>
      <w:r w:rsidRPr="00966EC8">
        <w:rPr>
          <w:lang w:val="en-US"/>
        </w:rPr>
        <w:t>Activation/release indication</w:t>
      </w:r>
      <w:r w:rsidRPr="00966EC8">
        <w:t xml:space="preserve"> –</w:t>
      </w:r>
      <w:r w:rsidRPr="00966EC8">
        <w:rPr>
          <w:lang w:val="en-US"/>
        </w:rPr>
        <w:t xml:space="preserve"> 1</w:t>
      </w:r>
      <w:r w:rsidRPr="00966EC8">
        <w:t xml:space="preserve"> bit</w:t>
      </w:r>
      <w:r w:rsidR="00981672" w:rsidRPr="00966EC8">
        <w:t>, where value 0 indicates release and value 1 indicates activation</w:t>
      </w:r>
      <w:r w:rsidRPr="00966EC8">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546" w:name="_Toc10818793"/>
      <w:bookmarkStart w:id="547" w:name="_Toc20409203"/>
      <w:bookmarkStart w:id="548" w:name="_Toc51238458"/>
      <w:r>
        <w:t>5.3.3.1.1</w:t>
      </w:r>
      <w:r>
        <w:rPr>
          <w:rFonts w:hint="eastAsia"/>
          <w:lang w:eastAsia="zh-CN"/>
        </w:rPr>
        <w:t>0</w:t>
      </w:r>
      <w:r>
        <w:tab/>
        <w:t xml:space="preserve">Format </w:t>
      </w:r>
      <w:r>
        <w:rPr>
          <w:rFonts w:hint="eastAsia"/>
          <w:lang w:eastAsia="zh-CN"/>
        </w:rPr>
        <w:t>6-</w:t>
      </w:r>
      <w:r>
        <w:t>0</w:t>
      </w:r>
      <w:r>
        <w:rPr>
          <w:rFonts w:hint="eastAsia"/>
          <w:lang w:eastAsia="zh-CN"/>
        </w:rPr>
        <w:t>A</w:t>
      </w:r>
      <w:bookmarkEnd w:id="546"/>
      <w:bookmarkEnd w:id="547"/>
      <w:bookmarkEnd w:id="548"/>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DF4FBD">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7974E0">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7974E0">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DF4FBD">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DF4FBD">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61851945"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61851946"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DF4FBD">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7974E0">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7974E0">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7974E0">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F4FBD">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DF4FBD">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DF4FBD">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F5566F">
        <w:rPr>
          <w:lang w:eastAsia="zh-CN"/>
        </w:rPr>
        <w:t xml:space="preserve"> </w:t>
      </w:r>
      <w:r w:rsidR="00F5566F">
        <w:t>and the DCI is mapped onto the UE-specific search space given by the C-RNTI as defined in [3]</w:t>
      </w:r>
      <w:r w:rsidR="0056652A">
        <w:rPr>
          <w:lang w:eastAsia="zh-CN"/>
        </w:rPr>
        <w:t>,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DF4FBD">
        <w:t>clause</w:t>
      </w:r>
      <w:r>
        <w:t xml:space="preserve"> 5.1.1.1 of [3]</w:t>
      </w:r>
    </w:p>
    <w:p w:rsidR="0007383D" w:rsidRDefault="0007383D" w:rsidP="0007383D">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DF4FBD">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F5566F">
        <w:rPr>
          <w:lang w:eastAsia="zh-CN"/>
        </w:rPr>
        <w:t xml:space="preserve"> </w:t>
      </w:r>
      <w:r w:rsidR="00F5566F">
        <w:t>and the DCI is mapped onto the UE-specific search space given by the C-RNTI as defined in [3]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549" w:name="_Toc10818794"/>
      <w:bookmarkStart w:id="550" w:name="_Toc20409204"/>
      <w:bookmarkStart w:id="551" w:name="_Toc51238459"/>
      <w:r>
        <w:t>5.3.3.1.1</w:t>
      </w:r>
      <w:r>
        <w:rPr>
          <w:rFonts w:hint="eastAsia"/>
          <w:lang w:eastAsia="zh-CN"/>
        </w:rPr>
        <w:t>1</w:t>
      </w:r>
      <w:r>
        <w:tab/>
        <w:t xml:space="preserve">Format </w:t>
      </w:r>
      <w:r>
        <w:rPr>
          <w:rFonts w:hint="eastAsia"/>
          <w:lang w:eastAsia="zh-CN"/>
        </w:rPr>
        <w:t>6-0B</w:t>
      </w:r>
      <w:bookmarkEnd w:id="549"/>
      <w:bookmarkEnd w:id="550"/>
      <w:bookmarkEnd w:id="551"/>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61851947"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61851948"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DF4FBD">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DF4FBD">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7974E0">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7974E0">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DF4FBD">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DF4FBD">
        <w:rPr>
          <w:lang w:eastAsia="zh-CN"/>
        </w:rPr>
        <w:t>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DF4FBD">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552" w:name="_Toc10818795"/>
      <w:bookmarkStart w:id="553" w:name="_Toc20409205"/>
      <w:bookmarkStart w:id="554" w:name="_Toc51238460"/>
      <w:r>
        <w:t>5.3.3.1.</w:t>
      </w:r>
      <w:r>
        <w:rPr>
          <w:rFonts w:hint="eastAsia"/>
          <w:lang w:eastAsia="zh-CN"/>
        </w:rPr>
        <w:t>12</w:t>
      </w:r>
      <w:r>
        <w:tab/>
        <w:t xml:space="preserve">Format </w:t>
      </w:r>
      <w:r>
        <w:rPr>
          <w:rFonts w:hint="eastAsia"/>
          <w:lang w:eastAsia="zh-CN"/>
        </w:rPr>
        <w:t>6-1A</w:t>
      </w:r>
      <w:bookmarkEnd w:id="552"/>
      <w:bookmarkEnd w:id="553"/>
      <w:bookmarkEnd w:id="554"/>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7974E0">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7974E0">
        <w:rPr>
          <w:position w:val="-10"/>
        </w:rPr>
        <w:pict>
          <v:shape id="_x0000_i3244" type="#_x0000_t75" style="width:47.7pt;height:18.4pt">
            <v:imagedata r:id="rId1006" o:title=""/>
          </v:shape>
        </w:pict>
      </w:r>
      <w:r>
        <w:rPr>
          <w:rFonts w:hint="eastAsia"/>
          <w:lang w:eastAsia="zh-CN"/>
        </w:rPr>
        <w:t>,</w:t>
      </w:r>
      <w:r w:rsidR="0056652A">
        <w:t xml:space="preserve"> </w:t>
      </w:r>
      <w:r w:rsidR="007974E0">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7974E0">
        <w:rPr>
          <w:position w:val="-34"/>
        </w:rPr>
        <w:pict>
          <v:shape id="_x0000_i3246" type="#_x0000_t75" style="width:68.65pt;height:39.35pt">
            <v:imagedata r:id="rId1008" o:title=""/>
          </v:shape>
        </w:pict>
      </w:r>
      <w:r>
        <w:t xml:space="preserve"> MSB bits provide the starting narrowband index as defined in </w:t>
      </w:r>
      <w:r w:rsidR="00DF4FBD">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7974E0">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7974E0">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7974E0">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7974E0">
        <w:rPr>
          <w:lang w:eastAsia="zh-CN"/>
        </w:rPr>
        <w:pict>
          <v:shape id="_x0000_i3250" type="#_x0000_t75" style="width:9.2pt;height:13.4pt">
            <v:imagedata r:id="rId1012" o:title=""/>
          </v:shape>
        </w:pict>
      </w:r>
      <w:r w:rsidRPr="004D6C46">
        <w:rPr>
          <w:lang w:eastAsia="zh-CN"/>
        </w:rPr>
        <w:t xml:space="preserve"> to </w:t>
      </w:r>
      <w:r w:rsidR="007974E0">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7974E0">
        <w:rPr>
          <w:position w:val="-30"/>
        </w:rPr>
        <w:pict>
          <v:shape id="_x0000_i3252" type="#_x0000_t75" style="width:40.2pt;height:43.55pt">
            <v:imagedata r:id="rId1014" o:title=""/>
          </v:shape>
        </w:pict>
      </w:r>
      <w:r>
        <w:t xml:space="preserve"> bits provide the RBG bitmap as defined in </w:t>
      </w:r>
      <w:r w:rsidR="00DF4FBD">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7974E0">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7974E0">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7974E0">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DF4FBD">
        <w:t>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DF4FBD">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DF4FBD">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7974E0">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7974E0">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7974E0">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DF4FBD">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DF4FBD">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DF4FBD">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BE766E">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BE766E" w:rsidRPr="00AE074C">
        <w:t>]</w:t>
      </w:r>
      <w:r w:rsidR="00BE766E">
        <w:t xml:space="preserve">; otherwise </w:t>
      </w:r>
      <w:r w:rsidR="004B45AE">
        <w:t>this field is 0 bits</w:t>
      </w:r>
      <w:r>
        <w:rPr>
          <w:lang w:eastAsia="zh-CN"/>
        </w:rPr>
        <w:t>)</w:t>
      </w:r>
      <w:r w:rsidR="00BE766E">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DF4FBD">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555" w:name="_Toc10818796"/>
      <w:bookmarkStart w:id="556" w:name="_Toc20409206"/>
      <w:bookmarkStart w:id="557" w:name="_Toc51238461"/>
      <w:r>
        <w:t>5.3.3.1.1</w:t>
      </w:r>
      <w:r>
        <w:rPr>
          <w:rFonts w:hint="eastAsia"/>
          <w:lang w:eastAsia="zh-CN"/>
        </w:rPr>
        <w:t>3</w:t>
      </w:r>
      <w:r>
        <w:tab/>
        <w:t xml:space="preserve">Format </w:t>
      </w:r>
      <w:r>
        <w:rPr>
          <w:rFonts w:hint="eastAsia"/>
          <w:lang w:eastAsia="zh-CN"/>
        </w:rPr>
        <w:t>6-1B</w:t>
      </w:r>
      <w:bookmarkEnd w:id="555"/>
      <w:bookmarkEnd w:id="556"/>
      <w:bookmarkEnd w:id="557"/>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7974E0">
        <w:rPr>
          <w:position w:val="-32"/>
        </w:rPr>
        <w:pict>
          <v:shape id="_x0000_i3259" type="#_x0000_t75" style="width:61.1pt;height:36.8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DF4FBD">
        <w:t>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7974E0">
        <w:rPr>
          <w:position w:val="-10"/>
        </w:rPr>
        <w:pict>
          <v:shape id="_x0000_i3260" type="#_x0000_t75" style="width:47.7pt;height:18.4pt">
            <v:imagedata r:id="rId1006" o:title=""/>
          </v:shape>
        </w:pict>
      </w:r>
      <w:r>
        <w:rPr>
          <w:rFonts w:hint="eastAsia"/>
          <w:lang w:eastAsia="zh-CN"/>
        </w:rPr>
        <w:t>,</w:t>
      </w:r>
      <w:r>
        <w:rPr>
          <w:lang w:eastAsia="zh-CN"/>
        </w:rPr>
        <w:t xml:space="preserve"> </w:t>
      </w:r>
      <w:r w:rsidR="007974E0">
        <w:rPr>
          <w:position w:val="-34"/>
        </w:rPr>
        <w:pict>
          <v:shape id="_x0000_i3261" type="#_x0000_t75" style="width:84.55pt;height:39.3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7974E0">
        <w:rPr>
          <w:position w:val="-34"/>
        </w:rPr>
        <w:pict>
          <v:shape id="_x0000_i3262" type="#_x0000_t75" style="width:67.8pt;height:39.3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DF4FBD">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7974E0">
        <w:rPr>
          <w:position w:val="-32"/>
        </w:rPr>
        <w:pict>
          <v:shape id="_x0000_i3263" type="#_x0000_t75" style="width:37.65pt;height:37.65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7974E0">
        <w:rPr>
          <w:position w:val="-32"/>
        </w:rPr>
        <w:pict>
          <v:shape id="_x0000_i3264"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7974E0">
        <w:rPr>
          <w:position w:val="-32"/>
        </w:rPr>
        <w:pict>
          <v:shape id="_x0000_i3265" type="#_x0000_t75" style="width:37.65pt;height:37.65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7974E0">
        <w:rPr>
          <w:position w:val="-10"/>
        </w:rPr>
        <w:pict>
          <v:shape id="_x0000_i3266" type="#_x0000_t75" style="width:46.9pt;height:18.4pt">
            <v:imagedata r:id="rId1023" o:title=""/>
          </v:shape>
        </w:pict>
      </w:r>
      <w:r>
        <w:t xml:space="preserve">, </w:t>
      </w:r>
      <w:r w:rsidR="007974E0">
        <w:rPr>
          <w:position w:val="-34"/>
        </w:rPr>
        <w:pict>
          <v:shape id="_x0000_i3267" type="#_x0000_t75" style="width:84.55pt;height:39.3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7974E0">
        <w:rPr>
          <w:position w:val="-34"/>
        </w:rPr>
        <w:pict>
          <v:shape id="_x0000_i3268" type="#_x0000_t75" style="width:82.9pt;height:39.3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DF4FBD">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7974E0">
        <w:rPr>
          <w:position w:val="-32"/>
        </w:rPr>
        <w:pict>
          <v:shape id="_x0000_i3269" type="#_x0000_t75" style="width:37.65pt;height:37.6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7974E0">
        <w:rPr>
          <w:position w:val="-32"/>
        </w:rPr>
        <w:pict>
          <v:shape id="_x0000_i3270"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7974E0">
        <w:rPr>
          <w:position w:val="-32"/>
        </w:rPr>
        <w:pict>
          <v:shape id="_x0000_i3271" type="#_x0000_t75" style="width:37.65pt;height:37.6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7974E0">
        <w:rPr>
          <w:position w:val="-32"/>
        </w:rPr>
        <w:pict>
          <v:shape id="_x0000_i3272" type="#_x0000_t75" style="width:61.1pt;height:36.8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7974E0">
        <w:rPr>
          <w:position w:val="-32"/>
        </w:rPr>
        <w:pict>
          <v:shape id="_x0000_i3273" type="#_x0000_t75" style="width:61.1pt;height:36.8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DF4FBD">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DF4FBD">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558" w:name="_Toc10818797"/>
      <w:bookmarkStart w:id="559" w:name="_Toc20409207"/>
      <w:bookmarkStart w:id="560" w:name="_Toc51238462"/>
      <w:r>
        <w:t>5.3.3.1.</w:t>
      </w:r>
      <w:r>
        <w:rPr>
          <w:rFonts w:hint="eastAsia"/>
          <w:lang w:eastAsia="zh-CN"/>
        </w:rPr>
        <w:t>14</w:t>
      </w:r>
      <w:r>
        <w:tab/>
        <w:t xml:space="preserve">Format </w:t>
      </w:r>
      <w:r>
        <w:rPr>
          <w:rFonts w:hint="eastAsia"/>
          <w:lang w:eastAsia="zh-CN"/>
        </w:rPr>
        <w:t>6-2</w:t>
      </w:r>
      <w:bookmarkEnd w:id="558"/>
      <w:bookmarkEnd w:id="559"/>
      <w:bookmarkEnd w:id="560"/>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7974E0">
        <w:rPr>
          <w:position w:val="-32"/>
        </w:rPr>
        <w:pict>
          <v:shape id="_x0000_i3274" type="#_x0000_t75" style="width:61.1pt;height:36.85pt">
            <v:imagedata r:id="rId1018" o:title=""/>
          </v:shape>
        </w:pict>
      </w:r>
      <w:r w:rsidR="0007383D">
        <w:t xml:space="preserve"> bits for the narrowband index as defined in </w:t>
      </w:r>
      <w:r w:rsidR="00DF4FBD">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DF4FBD">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DF4FBD">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561" w:name="_Toc10818798"/>
      <w:bookmarkStart w:id="562" w:name="_Toc20409208"/>
      <w:bookmarkStart w:id="563" w:name="_Toc51238463"/>
      <w:r>
        <w:t>5.3.3.1.15</w:t>
      </w:r>
      <w:r>
        <w:tab/>
        <w:t>Format 7-0A</w:t>
      </w:r>
      <w:bookmarkEnd w:id="561"/>
      <w:bookmarkEnd w:id="562"/>
      <w:bookmarkEnd w:id="563"/>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DF4FBD">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564" w:name="_Toc10818799"/>
      <w:bookmarkStart w:id="565" w:name="_Toc20409209"/>
      <w:bookmarkStart w:id="566" w:name="_Toc51238464"/>
      <w:r>
        <w:t>5.3.3.1.16</w:t>
      </w:r>
      <w:r>
        <w:tab/>
        <w:t>Format 7-0B</w:t>
      </w:r>
      <w:bookmarkEnd w:id="564"/>
      <w:bookmarkEnd w:id="565"/>
      <w:bookmarkEnd w:id="566"/>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DF4FBD">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567" w:name="_Toc10818800"/>
      <w:bookmarkStart w:id="568" w:name="_Toc20409210"/>
      <w:bookmarkStart w:id="569" w:name="_Toc51238465"/>
      <w:r>
        <w:t>5.3.3.1.1</w:t>
      </w:r>
      <w:r>
        <w:rPr>
          <w:lang w:eastAsia="zh-CN"/>
        </w:rPr>
        <w:t>7</w:t>
      </w:r>
      <w:r>
        <w:tab/>
        <w:t>Format 7-1A</w:t>
      </w:r>
      <w:bookmarkEnd w:id="567"/>
      <w:bookmarkEnd w:id="568"/>
      <w:bookmarkEnd w:id="569"/>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DF4FBD">
        <w:t>clause</w:t>
      </w:r>
      <w:r w:rsidR="00481B85">
        <w:t xml:space="preserve"> 7.1.6.1 of [3]:</w:t>
      </w:r>
    </w:p>
    <w:p w:rsidR="00481B85" w:rsidRDefault="002B6242" w:rsidP="002B6242">
      <w:pPr>
        <w:pStyle w:val="B2"/>
      </w:pPr>
      <w:r>
        <w:t>-</w:t>
      </w:r>
      <w:r w:rsidR="00481B85">
        <w:tab/>
      </w:r>
      <w:r w:rsidR="007974E0">
        <w:rPr>
          <w:position w:val="-12"/>
        </w:rPr>
        <w:pict>
          <v:shape id="_x0000_i3275" type="#_x0000_t75" style="width:46.9pt;height:19.2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DF4FBD">
        <w:t>clause</w:t>
      </w:r>
      <w:r>
        <w:t xml:space="preserve"> 7.1.6.1 of [3]</w:t>
      </w:r>
    </w:p>
    <w:p w:rsidR="00481B85" w:rsidRDefault="002B6242" w:rsidP="002B6242">
      <w:pPr>
        <w:pStyle w:val="B1"/>
      </w:pPr>
      <w:r>
        <w:t>-</w:t>
      </w:r>
      <w:r>
        <w:tab/>
      </w:r>
      <w:r w:rsidR="00481B85">
        <w:t xml:space="preserve">For resource allocation type 2 as defined in </w:t>
      </w:r>
      <w:r w:rsidR="00DF4FBD">
        <w:t>clause</w:t>
      </w:r>
      <w:r w:rsidR="00481B85">
        <w:t xml:space="preserve"> 7.1.6.3 of [3]:</w:t>
      </w:r>
    </w:p>
    <w:p w:rsidR="00481B85" w:rsidRDefault="002B6242" w:rsidP="002B6242">
      <w:pPr>
        <w:pStyle w:val="B2"/>
      </w:pPr>
      <w:r>
        <w:t>-</w:t>
      </w:r>
      <w:r>
        <w:tab/>
      </w:r>
      <w:r w:rsidR="007974E0">
        <w:rPr>
          <w:position w:val="-12"/>
        </w:rPr>
        <w:pict>
          <v:shape id="_x0000_i3276" type="#_x0000_t75" style="width:197.6pt;height:22.6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7974E0">
        <w:rPr>
          <w:position w:val="-10"/>
        </w:rPr>
        <w:pict>
          <v:shape id="_x0000_i3277" type="#_x0000_t75" style="width:49.4pt;height:18.4pt">
            <v:imagedata r:id="rId1030" o:title=""/>
          </v:shape>
        </w:pict>
      </w:r>
    </w:p>
    <w:p w:rsidR="00481B85" w:rsidRPr="00377C78" w:rsidRDefault="00481B85" w:rsidP="002B6242">
      <w:pPr>
        <w:pStyle w:val="B2"/>
      </w:pPr>
      <w:r>
        <w:t xml:space="preserve">where </w:t>
      </w:r>
      <w:r w:rsidR="007974E0">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DF4FBD">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DF4FBD">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DF4FBD">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570" w:name="_Toc10818801"/>
      <w:bookmarkStart w:id="571" w:name="_Toc20409211"/>
      <w:bookmarkStart w:id="572" w:name="_Toc51238466"/>
      <w:r>
        <w:t>5.3.3.1.1</w:t>
      </w:r>
      <w:r>
        <w:rPr>
          <w:lang w:eastAsia="zh-CN"/>
        </w:rPr>
        <w:t>8</w:t>
      </w:r>
      <w:r>
        <w:tab/>
        <w:t>Format 7-1B</w:t>
      </w:r>
      <w:bookmarkEnd w:id="570"/>
      <w:bookmarkEnd w:id="571"/>
      <w:bookmarkEnd w:id="572"/>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573" w:name="_Toc10818802"/>
      <w:bookmarkStart w:id="574" w:name="_Toc20409212"/>
      <w:bookmarkStart w:id="575" w:name="_Toc51238467"/>
      <w:r>
        <w:t>5.3.3.1.19</w:t>
      </w:r>
      <w:r>
        <w:tab/>
        <w:t>Format 7-1C</w:t>
      </w:r>
      <w:bookmarkEnd w:id="573"/>
      <w:bookmarkEnd w:id="574"/>
      <w:bookmarkEnd w:id="575"/>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7974E0">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7974E0">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7974E0">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7974E0">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7974E0">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7974E0">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7974E0">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7974E0">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7974E0" w:rsidP="00B91BE4">
            <w:pPr>
              <w:pStyle w:val="TAC"/>
            </w:pPr>
            <w:r>
              <w:rPr>
                <w:position w:val="-6"/>
              </w:rPr>
              <w:pict>
                <v:shape id="_x0000_i3287" type="#_x0000_t75" style="width:10.9pt;height:25.1pt">
                  <v:imagedata r:id="rId987" o:title=""/>
                </v:shape>
              </w:pict>
            </w:r>
          </w:p>
        </w:tc>
        <w:tc>
          <w:tcPr>
            <w:tcW w:w="3402" w:type="dxa"/>
          </w:tcPr>
          <w:p w:rsidR="00481B85" w:rsidRDefault="007974E0"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7974E0" w:rsidP="00B91BE4">
            <w:pPr>
              <w:pStyle w:val="TAC"/>
            </w:pPr>
            <w:r>
              <w:rPr>
                <w:position w:val="-6"/>
              </w:rPr>
              <w:pict>
                <v:shape id="_x0000_i3289" type="#_x0000_t75" style="width:10.9pt;height:25.1pt">
                  <v:imagedata r:id="rId987" o:title=""/>
                </v:shape>
              </w:pict>
            </w:r>
          </w:p>
        </w:tc>
        <w:tc>
          <w:tcPr>
            <w:tcW w:w="3402" w:type="dxa"/>
          </w:tcPr>
          <w:p w:rsidR="00481B85" w:rsidRDefault="007974E0"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7974E0" w:rsidP="00B91BE4">
            <w:pPr>
              <w:pStyle w:val="TAC"/>
            </w:pPr>
            <w:r>
              <w:rPr>
                <w:position w:val="-6"/>
              </w:rPr>
              <w:pict>
                <v:shape id="_x0000_i3291" type="#_x0000_t75" style="width:10.9pt;height:25.1pt">
                  <v:imagedata r:id="rId987" o:title=""/>
                </v:shape>
              </w:pict>
            </w:r>
          </w:p>
        </w:tc>
        <w:tc>
          <w:tcPr>
            <w:tcW w:w="3402" w:type="dxa"/>
          </w:tcPr>
          <w:p w:rsidR="00481B85" w:rsidRDefault="007974E0"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7974E0"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576" w:name="_Toc10818803"/>
      <w:bookmarkStart w:id="577" w:name="_Toc20409213"/>
      <w:bookmarkStart w:id="578" w:name="_Toc51238468"/>
      <w:r>
        <w:t>5.3.3.1.20</w:t>
      </w:r>
      <w:r>
        <w:tab/>
        <w:t>Format 7-1D</w:t>
      </w:r>
      <w:bookmarkEnd w:id="576"/>
      <w:bookmarkEnd w:id="577"/>
      <w:bookmarkEnd w:id="578"/>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61851949"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61851950"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61851951"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61851952"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61851953"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61851954"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579" w:name="_Toc10818804"/>
      <w:bookmarkStart w:id="580" w:name="_Toc20409214"/>
      <w:bookmarkStart w:id="581" w:name="_Toc51238469"/>
      <w:r>
        <w:t>5.3.3.1.21</w:t>
      </w:r>
      <w:r>
        <w:tab/>
        <w:t>Format 7-1E</w:t>
      </w:r>
      <w:bookmarkEnd w:id="579"/>
      <w:bookmarkEnd w:id="580"/>
      <w:bookmarkEnd w:id="581"/>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DF4FBD">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582" w:name="_Toc10818805"/>
      <w:bookmarkStart w:id="583" w:name="_Toc20409215"/>
      <w:bookmarkStart w:id="584" w:name="_Toc51238470"/>
      <w:r>
        <w:t>5.3.3.1.22</w:t>
      </w:r>
      <w:r>
        <w:tab/>
        <w:t>Format 7-1F</w:t>
      </w:r>
      <w:bookmarkEnd w:id="582"/>
      <w:bookmarkEnd w:id="583"/>
      <w:bookmarkEnd w:id="584"/>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585" w:name="_Toc10818806"/>
      <w:bookmarkStart w:id="586" w:name="_Toc20409216"/>
      <w:bookmarkStart w:id="587" w:name="_Toc51238471"/>
      <w:r>
        <w:t>5.3.3.1.23</w:t>
      </w:r>
      <w:r>
        <w:tab/>
        <w:t>Format 7-1G</w:t>
      </w:r>
      <w:bookmarkEnd w:id="585"/>
      <w:bookmarkEnd w:id="586"/>
      <w:bookmarkEnd w:id="587"/>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DF4FBD">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588" w:name="_Toc10818807"/>
      <w:bookmarkStart w:id="589" w:name="_Toc20409217"/>
      <w:bookmarkStart w:id="590" w:name="_Toc51238472"/>
      <w:r>
        <w:t>5.3.3.2</w:t>
      </w:r>
      <w:r w:rsidR="00E177D2">
        <w:tab/>
      </w:r>
      <w:r>
        <w:t>CRC attachment</w:t>
      </w:r>
      <w:bookmarkEnd w:id="588"/>
      <w:bookmarkEnd w:id="589"/>
      <w:bookmarkEnd w:id="590"/>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7974E0">
        <w:rPr>
          <w:position w:val="-10"/>
        </w:rPr>
        <w:pict>
          <v:shape id="_x0000_i3300" type="#_x0000_t75" style="width:88.75pt;height:15.05pt">
            <v:imagedata r:id="rId20" o:title=""/>
          </v:shape>
        </w:pict>
      </w:r>
      <w:r>
        <w:t>, and the parity bits by</w:t>
      </w:r>
      <w:r w:rsidR="007974E0">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DF4FBD">
        <w:t>clause</w:t>
      </w:r>
      <w:r>
        <w:t xml:space="preserve"> 5.1.1 setting </w:t>
      </w:r>
      <w:r>
        <w:rPr>
          <w:i/>
        </w:rPr>
        <w:t>L</w:t>
      </w:r>
      <w:r>
        <w:t xml:space="preserve"> to 16 bits, resulting in the sequence</w:t>
      </w:r>
      <w:r w:rsidR="007974E0">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7974E0">
        <w:rPr>
          <w:position w:val="-12"/>
        </w:rPr>
        <w:pict>
          <v:shape id="_x0000_i3303" type="#_x0000_t75" style="width:88.75pt;height:16.75pt">
            <v:imagedata r:id="rId1037" o:title=""/>
          </v:shape>
        </w:pict>
      </w:r>
      <w:r>
        <w:t xml:space="preserve"> , where </w:t>
      </w:r>
      <w:r w:rsidR="007974E0">
        <w:rPr>
          <w:position w:val="-14"/>
        </w:rPr>
        <w:pict>
          <v:shape id="_x0000_i3304" type="#_x0000_t75" style="width:25.1pt;height:19.25pt">
            <v:imagedata r:id="rId1038" o:title=""/>
          </v:shape>
        </w:pict>
      </w:r>
      <w:r>
        <w:t xml:space="preserve"> corresponds to the MSB of the RNTI, to form the sequence of bits</w:t>
      </w:r>
      <w:r w:rsidR="007974E0">
        <w:rPr>
          <w:position w:val="-10"/>
        </w:rPr>
        <w:pict>
          <v:shape id="_x0000_i3305"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7974E0">
        <w:rPr>
          <w:position w:val="-10"/>
        </w:rPr>
        <w:pict>
          <v:shape id="_x0000_i3306"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7974E0">
        <w:rPr>
          <w:position w:val="-12"/>
        </w:rPr>
        <w:pict>
          <v:shape id="_x0000_i3307" type="#_x0000_t75" style="width:104.65pt;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7974E0">
        <w:rPr>
          <w:position w:val="-12"/>
        </w:rPr>
        <w:pict>
          <v:shape id="_x0000_i3308" type="#_x0000_t75" style="width:76.2pt;height:16.75pt">
            <v:imagedata r:id="rId1042" o:title=""/>
          </v:shape>
        </w:pict>
      </w:r>
      <w:r>
        <w:t xml:space="preserve"> as indicated in Table 5.3.3.2-1 and the corresponding RNTI </w:t>
      </w:r>
      <w:r w:rsidR="007974E0">
        <w:rPr>
          <w:position w:val="-12"/>
        </w:rPr>
        <w:pict>
          <v:shape id="_x0000_i3309" type="#_x0000_t75" style="width:88.75pt;height:16.75pt">
            <v:imagedata r:id="rId1037" o:title=""/>
          </v:shape>
        </w:pict>
      </w:r>
      <w:r>
        <w:t xml:space="preserve"> to form the sequence of bits</w:t>
      </w:r>
      <w:r w:rsidR="007974E0">
        <w:rPr>
          <w:position w:val="-10"/>
        </w:rPr>
        <w:pict>
          <v:shape id="_x0000_i3310"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7974E0">
        <w:rPr>
          <w:position w:val="-10"/>
        </w:rPr>
        <w:pict>
          <v:shape id="_x0000_i3311"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7974E0">
        <w:rPr>
          <w:position w:val="-12"/>
        </w:rPr>
        <w:pict>
          <v:shape id="_x0000_i3312" type="#_x0000_t75" style="width:2in;height:16.7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7974E0">
              <w:rPr>
                <w:position w:val="-12"/>
              </w:rPr>
              <w:pict>
                <v:shape id="_x0000_i3313" type="#_x0000_t75" style="width:94.6pt;height:16.7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591" w:name="_Toc10818808"/>
      <w:bookmarkStart w:id="592" w:name="_Toc20409218"/>
      <w:bookmarkStart w:id="593" w:name="_Toc51238473"/>
      <w:r>
        <w:t>5.3.3.3</w:t>
      </w:r>
      <w:r>
        <w:tab/>
        <w:t>Channel coding</w:t>
      </w:r>
      <w:bookmarkEnd w:id="591"/>
      <w:bookmarkEnd w:id="592"/>
      <w:bookmarkEnd w:id="593"/>
    </w:p>
    <w:p w:rsidR="009F7A98" w:rsidRDefault="009F7A98">
      <w:r>
        <w:t xml:space="preserve">Information bits are delivered to the channel coding block. They are denoted by </w:t>
      </w:r>
      <w:r w:rsidR="007974E0">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 xml:space="preserve">After encoding the bits are denoted by </w:t>
      </w:r>
      <w:r w:rsidR="007974E0">
        <w:rPr>
          <w:position w:val="-12"/>
        </w:rPr>
        <w:pict>
          <v:shape id="_x0000_i3315" type="#_x0000_t75" style="width:112.2pt;height:19.25pt">
            <v:imagedata r:id="rId1045" o:title=""/>
          </v:shape>
        </w:pict>
      </w:r>
      <w:r>
        <w:t xml:space="preserve">, with </w:t>
      </w:r>
      <w:r w:rsidR="007974E0">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7974E0">
        <w:rPr>
          <w:position w:val="-4"/>
        </w:rPr>
        <w:pict>
          <v:shape id="_x0000_i3317" type="#_x0000_t75" style="width:31pt;height:10.9pt">
            <v:imagedata r:id="rId953" o:title=""/>
          </v:shape>
        </w:pict>
      </w:r>
      <w:r>
        <w:t xml:space="preserve">. </w:t>
      </w:r>
    </w:p>
    <w:p w:rsidR="009F7A98" w:rsidRDefault="009F7A98">
      <w:pPr>
        <w:pStyle w:val="Heading4"/>
      </w:pPr>
      <w:bookmarkStart w:id="594" w:name="_Toc10818809"/>
      <w:bookmarkStart w:id="595" w:name="_Toc20409219"/>
      <w:bookmarkStart w:id="596" w:name="_Toc51238474"/>
      <w:r>
        <w:t>5.3.3.4</w:t>
      </w:r>
      <w:r>
        <w:tab/>
        <w:t>Rate matching</w:t>
      </w:r>
      <w:bookmarkEnd w:id="594"/>
      <w:bookmarkEnd w:id="595"/>
      <w:bookmarkEnd w:id="596"/>
    </w:p>
    <w:p w:rsidR="009F7A98" w:rsidRDefault="009F7A98">
      <w:r>
        <w:t xml:space="preserve">A tail biting convolutionally coded block is delivered to the rate matching block. This block of coded bits is denoted by </w:t>
      </w:r>
      <w:r w:rsidR="007974E0">
        <w:rPr>
          <w:position w:val="-12"/>
        </w:rPr>
        <w:pict>
          <v:shape id="_x0000_i3318" type="#_x0000_t75" style="width:112.2pt;height:19.25pt">
            <v:imagedata r:id="rId1046" o:title=""/>
          </v:shape>
        </w:pict>
      </w:r>
      <w:r>
        <w:t xml:space="preserve">, with </w:t>
      </w:r>
      <w:r w:rsidR="007974E0">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 xml:space="preserve">After rate matching, the bits are denoted by </w:t>
      </w:r>
      <w:r w:rsidR="007974E0">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597" w:name="_Toc10818810"/>
      <w:bookmarkStart w:id="598" w:name="_Toc20409220"/>
      <w:bookmarkStart w:id="599" w:name="_Toc51238475"/>
      <w:r>
        <w:t>5.3.4</w:t>
      </w:r>
      <w:r>
        <w:tab/>
        <w:t>Control format indicator</w:t>
      </w:r>
      <w:bookmarkEnd w:id="597"/>
      <w:bookmarkEnd w:id="598"/>
      <w:bookmarkEnd w:id="599"/>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7974E0">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7974E0">
        <w:rPr>
          <w:position w:val="-10"/>
          <w:lang w:val="en-US"/>
        </w:rPr>
        <w:pict>
          <v:shape id="_x0000_i3322"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507D6E" w:rsidP="00473E5A">
      <w:pPr>
        <w:pStyle w:val="TH"/>
      </w:pPr>
      <w:r>
        <w:pict>
          <v:shape id="_x0000_i3323" type="#_x0000_t75" style="width:103.8pt;height:107.15pt">
            <v:imagedata r:id="rId1049" o:title=""/>
          </v:shape>
        </w:pict>
      </w:r>
    </w:p>
    <w:p w:rsidR="009F7A98" w:rsidRDefault="00422414">
      <w:pPr>
        <w:pStyle w:val="TF"/>
      </w:pPr>
      <w:r>
        <w:t>Figure 5.3.4-1 Coding for CFI</w:t>
      </w:r>
    </w:p>
    <w:p w:rsidR="009F7A98" w:rsidRDefault="009F7A98">
      <w:pPr>
        <w:pStyle w:val="Heading4"/>
      </w:pPr>
      <w:bookmarkStart w:id="600" w:name="_Toc10818811"/>
      <w:bookmarkStart w:id="601" w:name="_Toc20409221"/>
      <w:bookmarkStart w:id="602" w:name="_Toc51238476"/>
      <w:r>
        <w:t>5.3.4.1</w:t>
      </w:r>
      <w:r>
        <w:tab/>
        <w:t>Channel coding</w:t>
      </w:r>
      <w:bookmarkEnd w:id="600"/>
      <w:bookmarkEnd w:id="601"/>
      <w:bookmarkEnd w:id="602"/>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603" w:name="_Toc10818812"/>
      <w:bookmarkStart w:id="604" w:name="_Toc20409222"/>
      <w:bookmarkStart w:id="605" w:name="_Toc51238477"/>
      <w:r>
        <w:t>5.3.5</w:t>
      </w:r>
      <w:r>
        <w:tab/>
        <w:t>HARQ indicator (HI)</w:t>
      </w:r>
      <w:bookmarkEnd w:id="603"/>
      <w:bookmarkEnd w:id="604"/>
      <w:bookmarkEnd w:id="605"/>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507D6E" w:rsidP="00473E5A">
      <w:pPr>
        <w:pStyle w:val="TH"/>
      </w:pPr>
      <w:r>
        <w:pict>
          <v:shape id="_x0000_i3324" type="#_x0000_t75" style="width:103.8pt;height:107.15pt">
            <v:imagedata r:id="rId1050" o:title=""/>
          </v:shape>
        </w:pict>
      </w:r>
    </w:p>
    <w:p w:rsidR="009F7A98" w:rsidRDefault="00422414">
      <w:pPr>
        <w:pStyle w:val="TF"/>
      </w:pPr>
      <w:r>
        <w:t>Figure 5.3.5-1 Coding for HI</w:t>
      </w:r>
    </w:p>
    <w:p w:rsidR="009F7A98" w:rsidRDefault="009F7A98">
      <w:pPr>
        <w:pStyle w:val="Heading4"/>
      </w:pPr>
      <w:bookmarkStart w:id="606" w:name="_Toc10818813"/>
      <w:bookmarkStart w:id="607" w:name="_Toc20409223"/>
      <w:bookmarkStart w:id="608" w:name="_Toc51238478"/>
      <w:r>
        <w:t>5.3.5.1</w:t>
      </w:r>
      <w:r>
        <w:tab/>
        <w:t>Channel coding</w:t>
      </w:r>
      <w:bookmarkEnd w:id="606"/>
      <w:bookmarkEnd w:id="607"/>
      <w:bookmarkEnd w:id="608"/>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609" w:name="_Toc10818814"/>
      <w:bookmarkStart w:id="610" w:name="_Toc20409224"/>
      <w:bookmarkStart w:id="611" w:name="_Toc51238479"/>
      <w:r>
        <w:t>5.4</w:t>
      </w:r>
      <w:r>
        <w:tab/>
        <w:t>Sidelink transport channels and control information</w:t>
      </w:r>
      <w:bookmarkEnd w:id="609"/>
      <w:bookmarkEnd w:id="610"/>
      <w:bookmarkEnd w:id="611"/>
    </w:p>
    <w:p w:rsidR="00FC39B5" w:rsidRDefault="00FC39B5" w:rsidP="00FC39B5">
      <w:pPr>
        <w:pStyle w:val="Heading3"/>
      </w:pPr>
      <w:bookmarkStart w:id="612" w:name="_Toc10818815"/>
      <w:bookmarkStart w:id="613" w:name="_Toc20409225"/>
      <w:bookmarkStart w:id="614" w:name="_Toc51238480"/>
      <w:r>
        <w:t>5.4.1</w:t>
      </w:r>
      <w:r>
        <w:tab/>
        <w:t>Sidelink broadcast channel</w:t>
      </w:r>
      <w:bookmarkEnd w:id="612"/>
      <w:bookmarkEnd w:id="613"/>
      <w:bookmarkEnd w:id="614"/>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DF4FBD">
        <w:t>clause</w:t>
      </w:r>
      <w:r>
        <w:t xml:space="preserve">s 5.2.2.7 and </w:t>
      </w:r>
      <w:r w:rsidRPr="008E555B">
        <w:t>5.2.2.8 without any control information in order to apply a time-first rather than frequency-first mapping</w:t>
      </w:r>
      <w:r>
        <w:t xml:space="preserve">, where </w:t>
      </w:r>
      <w:r w:rsidR="007974E0">
        <w:rPr>
          <w:rFonts w:eastAsia="Malgun Gothic"/>
          <w:position w:val="-14"/>
        </w:rPr>
        <w:pict>
          <v:shape id="_x0000_i3325" type="#_x0000_t75" style="width:78.7pt;height:16.7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7974E0">
        <w:rPr>
          <w:rFonts w:eastAsia="Malgun Gothic"/>
          <w:position w:val="-14"/>
        </w:rPr>
        <w:pict>
          <v:shape id="_x0000_i3326" type="#_x0000_t75" style="width:87.9pt;height:16.75pt">
            <v:imagedata r:id="rId1052" o:title=""/>
          </v:shape>
        </w:pict>
      </w:r>
      <w:r w:rsidR="00A43E74">
        <w:t xml:space="preserve"> </w:t>
      </w:r>
      <w:r w:rsidR="00A43E74">
        <w:rPr>
          <w:rFonts w:eastAsia="Malgun Gothic"/>
        </w:rPr>
        <w:t>is used.</w:t>
      </w:r>
    </w:p>
    <w:p w:rsidR="00FC39B5" w:rsidRDefault="00507D6E" w:rsidP="001804F4">
      <w:pPr>
        <w:pStyle w:val="TH"/>
      </w:pPr>
      <w:r>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615" w:name="_Toc10818816"/>
      <w:bookmarkStart w:id="616" w:name="_Toc20409226"/>
      <w:bookmarkStart w:id="617" w:name="_Toc51238481"/>
      <w:r>
        <w:t>5.4.1.1</w:t>
      </w:r>
      <w:r>
        <w:tab/>
      </w:r>
      <w:r w:rsidRPr="000050F1">
        <w:t>Transport block</w:t>
      </w:r>
      <w:r>
        <w:t xml:space="preserve"> CRC attachment</w:t>
      </w:r>
      <w:bookmarkEnd w:id="615"/>
      <w:bookmarkEnd w:id="616"/>
      <w:bookmarkEnd w:id="617"/>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7974E0">
        <w:rPr>
          <w:position w:val="-10"/>
        </w:rPr>
        <w:pict>
          <v:shape id="_x0000_i3328" type="#_x0000_t75" style="width:88.75pt;height:15.05pt">
            <v:imagedata r:id="rId20" o:title=""/>
          </v:shape>
        </w:pict>
      </w:r>
      <w:r>
        <w:t>, and the parity bits by</w:t>
      </w:r>
      <w:r w:rsidR="007974E0">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FC39B5" w:rsidRDefault="00FC39B5" w:rsidP="00FC39B5">
      <w:r>
        <w:t xml:space="preserve">The parity bits are computed and attached according to </w:t>
      </w:r>
      <w:r w:rsidR="00DF4FBD">
        <w:t>clause</w:t>
      </w:r>
      <w:r>
        <w:t xml:space="preserve"> 5.1.1 setting </w:t>
      </w:r>
      <w:r>
        <w:rPr>
          <w:i/>
        </w:rPr>
        <w:t>L</w:t>
      </w:r>
      <w:r>
        <w:t xml:space="preserve"> to 16 bits, resulting in the sequence of bits</w:t>
      </w:r>
      <w:r w:rsidR="007974E0">
        <w:rPr>
          <w:position w:val="-10"/>
        </w:rPr>
        <w:pict>
          <v:shape id="_x0000_i3330" type="#_x0000_t75" style="width:82.9pt;height:15.05pt">
            <v:imagedata r:id="rId1053" o:title=""/>
          </v:shape>
        </w:pict>
      </w:r>
      <w:r>
        <w:t xml:space="preserve"> where </w:t>
      </w:r>
      <w:r w:rsidR="007974E0">
        <w:rPr>
          <w:position w:val="-10"/>
        </w:rPr>
        <w:pict>
          <v:shape id="_x0000_i3331"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618" w:name="_Toc10818817"/>
      <w:bookmarkStart w:id="619" w:name="_Toc20409227"/>
      <w:bookmarkStart w:id="620" w:name="_Toc51238482"/>
      <w:r>
        <w:t>5.4.1.2</w:t>
      </w:r>
      <w:r>
        <w:tab/>
        <w:t>Channel coding</w:t>
      </w:r>
      <w:bookmarkEnd w:id="618"/>
      <w:bookmarkEnd w:id="619"/>
      <w:bookmarkEnd w:id="620"/>
    </w:p>
    <w:p w:rsidR="00FC39B5" w:rsidRDefault="00FC39B5" w:rsidP="00FC39B5">
      <w:r>
        <w:t xml:space="preserve">Information bits are delivered to the channel coding block. They are denoted by </w:t>
      </w:r>
      <w:r w:rsidR="007974E0">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FC39B5" w:rsidRDefault="00FC39B5" w:rsidP="00FC39B5">
      <w:r>
        <w:t xml:space="preserve">After encoding the bits are denoted by </w:t>
      </w:r>
      <w:r w:rsidR="007974E0">
        <w:rPr>
          <w:position w:val="-10"/>
        </w:rPr>
        <w:pict>
          <v:shape id="_x0000_i3333" type="#_x0000_t75" style="width:106.35pt;height:16.75pt">
            <v:imagedata r:id="rId952" o:title=""/>
          </v:shape>
        </w:pict>
      </w:r>
      <w:r>
        <w:t>, with</w:t>
      </w:r>
      <w:r w:rsidR="007974E0">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7974E0">
        <w:rPr>
          <w:position w:val="-4"/>
        </w:rPr>
        <w:pict>
          <v:shape id="_x0000_i3335" type="#_x0000_t75" style="width:31pt;height:10.9pt">
            <v:imagedata r:id="rId953" o:title=""/>
          </v:shape>
        </w:pict>
      </w:r>
      <w:r>
        <w:t>.</w:t>
      </w:r>
    </w:p>
    <w:p w:rsidR="00FC39B5" w:rsidRDefault="00FC39B5" w:rsidP="00FC39B5">
      <w:pPr>
        <w:pStyle w:val="Heading4"/>
      </w:pPr>
      <w:bookmarkStart w:id="621" w:name="_Toc10818818"/>
      <w:bookmarkStart w:id="622" w:name="_Toc20409228"/>
      <w:bookmarkStart w:id="623" w:name="_Toc51238483"/>
      <w:r>
        <w:t>5.4.1.3</w:t>
      </w:r>
      <w:r>
        <w:tab/>
        <w:t>Rate matching</w:t>
      </w:r>
      <w:bookmarkEnd w:id="621"/>
      <w:bookmarkEnd w:id="622"/>
      <w:bookmarkEnd w:id="623"/>
    </w:p>
    <w:p w:rsidR="00FC39B5" w:rsidRDefault="00FC39B5" w:rsidP="00FC39B5">
      <w:r>
        <w:t>A tail biting convolutionally coded block is delivered to the rate matching block. This block of coded bits is denoted by</w:t>
      </w:r>
      <w:r w:rsidR="007974E0">
        <w:rPr>
          <w:position w:val="-10"/>
        </w:rPr>
        <w:pict>
          <v:shape id="_x0000_i3336" type="#_x0000_t75" style="width:106.35pt;height:16.75pt">
            <v:imagedata r:id="rId952" o:title=""/>
          </v:shape>
        </w:pict>
      </w:r>
      <w:r>
        <w:t>, with</w:t>
      </w:r>
      <w:r w:rsidR="007974E0">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FC39B5" w:rsidRDefault="00FC39B5" w:rsidP="00FC39B5">
      <w:r>
        <w:t>After rate matching, the bits are denoted by</w:t>
      </w:r>
      <w:r w:rsidR="007974E0">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DF4FBD">
        <w:t>clause</w:t>
      </w:r>
      <w:r>
        <w:t xml:space="preserve"> </w:t>
      </w:r>
      <w:r w:rsidRPr="00863A7C">
        <w:t>9.6.1</w:t>
      </w:r>
      <w:r>
        <w:t xml:space="preserve"> of [2].</w:t>
      </w:r>
    </w:p>
    <w:p w:rsidR="00FC39B5" w:rsidRDefault="00FC39B5" w:rsidP="00FC39B5">
      <w:pPr>
        <w:pStyle w:val="Heading3"/>
      </w:pPr>
      <w:bookmarkStart w:id="624" w:name="_Toc10818819"/>
      <w:bookmarkStart w:id="625" w:name="_Toc20409229"/>
      <w:bookmarkStart w:id="626" w:name="_Toc51238484"/>
      <w:r>
        <w:t>5.4.2</w:t>
      </w:r>
      <w:r>
        <w:tab/>
        <w:t>Sidelink shared channel</w:t>
      </w:r>
      <w:bookmarkEnd w:id="624"/>
      <w:bookmarkEnd w:id="625"/>
      <w:bookmarkEnd w:id="626"/>
    </w:p>
    <w:p w:rsidR="00FC39B5" w:rsidRDefault="00FC39B5" w:rsidP="00FC39B5">
      <w:r>
        <w:t xml:space="preserve">The processing of the sidelink shared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DF4FBD">
        <w:t>clause</w:t>
      </w:r>
      <w:r>
        <w:t>s 5.2.2.7 and</w:t>
      </w:r>
      <w:r w:rsidRPr="00452DF6">
        <w:t xml:space="preserve"> 5.2.2.8 without any control information in order to apply a time-first rather than frequency-first mapping</w:t>
      </w:r>
      <w:r>
        <w:t xml:space="preserve">, where </w:t>
      </w:r>
      <w:r w:rsidR="007974E0">
        <w:rPr>
          <w:rFonts w:eastAsia="Malgun Gothic"/>
          <w:position w:val="-14"/>
        </w:rPr>
        <w:pict>
          <v:shape id="_x0000_i3339" type="#_x0000_t75" style="width:76.2pt;height:16.7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5" o:title=""/>
          </v:shape>
          <o:OLEObject Type="Embed" ProgID="Equation.3" ShapeID="_x0000_i3340" DrawAspect="Content" ObjectID="_1661851955"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7" o:title=""/>
          </v:shape>
          <o:OLEObject Type="Embed" ProgID="Equation.3" ShapeID="_x0000_i3341" DrawAspect="Content" ObjectID="_1661851956" r:id="rId1058"/>
        </w:object>
      </w:r>
      <w:r w:rsidR="00FC378E">
        <w:rPr>
          <w:rFonts w:eastAsia="Malgun Gothic"/>
        </w:rPr>
        <w:t>.</w:t>
      </w:r>
    </w:p>
    <w:p w:rsidR="00FC39B5" w:rsidRDefault="00FC39B5" w:rsidP="00FC39B5">
      <w:pPr>
        <w:pStyle w:val="Heading3"/>
      </w:pPr>
      <w:bookmarkStart w:id="627" w:name="_Toc10818820"/>
      <w:bookmarkStart w:id="628" w:name="_Toc20409230"/>
      <w:bookmarkStart w:id="629" w:name="_Toc51238485"/>
      <w:r>
        <w:t>5.4.3</w:t>
      </w:r>
      <w:r>
        <w:tab/>
        <w:t>Sidelink control information</w:t>
      </w:r>
      <w:bookmarkEnd w:id="627"/>
      <w:bookmarkEnd w:id="628"/>
      <w:bookmarkEnd w:id="629"/>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DF4FBD">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7974E0">
        <w:rPr>
          <w:rFonts w:eastAsia="Malgun Gothic"/>
          <w:position w:val="-14"/>
        </w:rPr>
        <w:pict>
          <v:shape id="_x0000_i3342" type="#_x0000_t75" style="width:76.2pt;height:16.7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7974E0">
        <w:rPr>
          <w:rFonts w:eastAsia="Malgun Gothic"/>
          <w:position w:val="-14"/>
        </w:rPr>
        <w:pict>
          <v:shape id="_x0000_i3343" type="#_x0000_t75" style="width:76.2pt;height:16.75pt">
            <v:imagedata r:id="rId1060" o:title=""/>
          </v:shape>
        </w:pict>
      </w:r>
      <w:r w:rsidR="00A43E74">
        <w:rPr>
          <w:rFonts w:eastAsia="Malgun Gothic"/>
          <w:lang w:val="en-US"/>
        </w:rPr>
        <w:t>.</w:t>
      </w:r>
    </w:p>
    <w:p w:rsidR="00FC39B5" w:rsidRDefault="00FC39B5" w:rsidP="00FC39B5">
      <w:pPr>
        <w:pStyle w:val="Heading4"/>
      </w:pPr>
      <w:bookmarkStart w:id="630" w:name="_Toc10818821"/>
      <w:bookmarkStart w:id="631" w:name="_Toc20409231"/>
      <w:bookmarkStart w:id="632" w:name="_Toc51238486"/>
      <w:r>
        <w:t>5.4.3.1</w:t>
      </w:r>
      <w:r>
        <w:tab/>
        <w:t>SCI formats</w:t>
      </w:r>
      <w:bookmarkEnd w:id="630"/>
      <w:bookmarkEnd w:id="631"/>
      <w:bookmarkEnd w:id="632"/>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633" w:name="_Toc10818822"/>
      <w:bookmarkStart w:id="634" w:name="_Toc20409232"/>
      <w:bookmarkStart w:id="635" w:name="_Toc51238487"/>
      <w:r>
        <w:t>5.4.3.1.1</w:t>
      </w:r>
      <w:r>
        <w:tab/>
        <w:t>SCI format 0</w:t>
      </w:r>
      <w:bookmarkEnd w:id="633"/>
      <w:bookmarkEnd w:id="634"/>
      <w:bookmarkEnd w:id="635"/>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DF4FBD">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7974E0">
        <w:rPr>
          <w:position w:val="-10"/>
        </w:rPr>
        <w:pict>
          <v:shape id="_x0000_i3344" type="#_x0000_t75" style="width:109.65pt;height:19.2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7974E0">
        <w:rPr>
          <w:position w:val="-10"/>
        </w:rPr>
        <w:pict>
          <v:shape id="_x0000_i3345" type="#_x0000_t75" style="width:32.65pt;height:15.05pt">
            <v:imagedata r:id="rId957" o:title=""/>
          </v:shape>
        </w:pict>
      </w:r>
      <w:r>
        <w:t xml:space="preserve"> as indicated in </w:t>
      </w:r>
      <w:r w:rsidR="00DF4FBD">
        <w:t>clause</w:t>
      </w:r>
      <w:r>
        <w:t xml:space="preserve"> 8.4 of [3] </w:t>
      </w:r>
    </w:p>
    <w:p w:rsidR="00FC39B5" w:rsidRDefault="00FC39B5" w:rsidP="001804F4">
      <w:pPr>
        <w:pStyle w:val="B3"/>
      </w:pPr>
      <w:r>
        <w:t xml:space="preserve">- </w:t>
      </w:r>
      <w:r w:rsidR="007974E0">
        <w:rPr>
          <w:position w:val="-22"/>
        </w:rPr>
        <w:pict>
          <v:shape id="_x0000_i3346" type="#_x0000_t75" style="width:157.4pt;height:26.8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7974E0">
        <w:rPr>
          <w:position w:val="-22"/>
        </w:rPr>
        <w:pict>
          <v:shape id="_x0000_i3347" type="#_x0000_t75" style="width:118.9pt;height:26.8pt">
            <v:imagedata r:id="rId1063" o:title=""/>
          </v:shape>
        </w:pict>
      </w:r>
      <w:r>
        <w:t xml:space="preserve"> bits provide the resource allocation in the subframe as defined in </w:t>
      </w:r>
      <w:r w:rsidR="00DF4FBD">
        <w:t>clause</w:t>
      </w:r>
      <w:r>
        <w:t xml:space="preserve"> 8.1.1 of [3]</w:t>
      </w:r>
    </w:p>
    <w:p w:rsidR="00FC39B5" w:rsidRPr="00BB26DD" w:rsidRDefault="00FC39B5" w:rsidP="00FC39B5">
      <w:pPr>
        <w:pStyle w:val="B1"/>
      </w:pPr>
      <w:r>
        <w:t>- T</w:t>
      </w:r>
      <w:r w:rsidRPr="00A15582">
        <w:t>ime resource pattern</w:t>
      </w:r>
      <w:r>
        <w:t xml:space="preserve"> – 7 bits as defined in </w:t>
      </w:r>
      <w:r w:rsidR="00DF4FBD">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DF4FBD">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DF4FBD">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636" w:name="_Toc10818823"/>
      <w:bookmarkStart w:id="637" w:name="_Toc20409233"/>
      <w:bookmarkStart w:id="638" w:name="_Toc51238488"/>
      <w:r>
        <w:t>5.4.3.1.2</w:t>
      </w:r>
      <w:r>
        <w:tab/>
        <w:t>SCI format 1</w:t>
      </w:r>
      <w:bookmarkEnd w:id="636"/>
      <w:bookmarkEnd w:id="637"/>
      <w:bookmarkEnd w:id="638"/>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DF4FBD">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DF4FBD">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7974E0">
        <w:rPr>
          <w:position w:val="-10"/>
        </w:rPr>
        <w:pict>
          <v:shape id="_x0000_i3348" type="#_x0000_t75" style="width:148.2pt;height:19.25pt">
            <v:imagedata r:id="rId1064" o:title=""/>
          </v:shape>
        </w:pict>
      </w:r>
      <w:r>
        <w:t xml:space="preserve"> bits</w:t>
      </w:r>
      <w:r>
        <w:rPr>
          <w:lang w:val="en-US"/>
        </w:rPr>
        <w:t xml:space="preserve"> as defined in </w:t>
      </w:r>
      <w:r w:rsidR="00DF4FBD">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DF4FBD">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DF4FBD">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DF4FBD">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639" w:name="_Toc10818824"/>
      <w:bookmarkStart w:id="640" w:name="_Toc20409234"/>
      <w:bookmarkStart w:id="641" w:name="_Toc51238489"/>
      <w:r>
        <w:t>5.4.4</w:t>
      </w:r>
      <w:r>
        <w:tab/>
        <w:t>Sidelink discovery channel</w:t>
      </w:r>
      <w:bookmarkEnd w:id="639"/>
      <w:bookmarkEnd w:id="640"/>
      <w:bookmarkEnd w:id="641"/>
    </w:p>
    <w:p w:rsidR="00FC39B5" w:rsidRDefault="00FC39B5" w:rsidP="00FC39B5">
      <w:r>
        <w:t xml:space="preserve">The processing of the sidelink discovery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7974E0">
        <w:rPr>
          <w:rFonts w:eastAsia="Malgun Gothic"/>
          <w:position w:val="-14"/>
        </w:rPr>
        <w:pict>
          <v:shape id="_x0000_i3349" type="#_x0000_t75" style="width:76.2pt;height:16.75pt">
            <v:imagedata r:id="rId1059" o:title=""/>
          </v:shape>
        </w:pict>
      </w:r>
      <w:r>
        <w:t>.</w:t>
      </w:r>
    </w:p>
    <w:p w:rsidR="006477ED" w:rsidRDefault="006477ED" w:rsidP="00F10ED6"/>
    <w:p w:rsidR="006477ED" w:rsidRDefault="006477ED" w:rsidP="00F10ED6">
      <w:pPr>
        <w:pStyle w:val="Heading1"/>
      </w:pPr>
      <w:bookmarkStart w:id="642" w:name="_Toc10818825"/>
      <w:bookmarkStart w:id="643" w:name="_Toc20409235"/>
      <w:bookmarkStart w:id="644" w:name="_Toc51238490"/>
      <w:r>
        <w:t>6</w:t>
      </w:r>
      <w:r w:rsidRPr="008646BE">
        <w:tab/>
      </w:r>
      <w:r>
        <w:t>Narrowband IoT</w:t>
      </w:r>
      <w:bookmarkEnd w:id="642"/>
      <w:bookmarkEnd w:id="643"/>
      <w:bookmarkEnd w:id="644"/>
    </w:p>
    <w:p w:rsidR="006477ED" w:rsidRPr="006F4822" w:rsidRDefault="006477ED" w:rsidP="00F10ED6">
      <w:pPr>
        <w:pStyle w:val="Heading2"/>
      </w:pPr>
      <w:bookmarkStart w:id="645" w:name="_Toc10818826"/>
      <w:bookmarkStart w:id="646" w:name="_Toc20409236"/>
      <w:bookmarkStart w:id="647" w:name="_Toc51238491"/>
      <w:r>
        <w:t>6.1</w:t>
      </w:r>
      <w:r w:rsidRPr="006F4822">
        <w:tab/>
      </w:r>
      <w:r>
        <w:t>Mapping to physical channels</w:t>
      </w:r>
      <w:bookmarkEnd w:id="645"/>
      <w:bookmarkEnd w:id="646"/>
      <w:bookmarkEnd w:id="647"/>
    </w:p>
    <w:p w:rsidR="006477ED" w:rsidRPr="00B30675" w:rsidRDefault="006477ED" w:rsidP="006477ED">
      <w:r>
        <w:t xml:space="preserve">For Narrowband IoT, transport channels are mapped onto narrowband physical channels, the channel coding, multiplexing, and interleaving of which are specified in </w:t>
      </w:r>
      <w:r w:rsidR="00DF4FBD">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648" w:name="_Toc10818827"/>
      <w:bookmarkStart w:id="649" w:name="_Toc20409237"/>
      <w:bookmarkStart w:id="650" w:name="_Toc51238492"/>
      <w:r>
        <w:t>6.2</w:t>
      </w:r>
      <w:r w:rsidRPr="006F4822">
        <w:tab/>
      </w:r>
      <w:r>
        <w:t>Generic procedures</w:t>
      </w:r>
      <w:bookmarkEnd w:id="648"/>
      <w:bookmarkEnd w:id="649"/>
      <w:bookmarkEnd w:id="650"/>
    </w:p>
    <w:p w:rsidR="006477ED" w:rsidRDefault="006477ED" w:rsidP="006477ED">
      <w:r>
        <w:t xml:space="preserve">The generic procedures for channel coding, multiplexing and interleaving are as in </w:t>
      </w:r>
      <w:r w:rsidR="00DF4FBD">
        <w:t>clause</w:t>
      </w:r>
      <w:r>
        <w:t xml:space="preserve"> 5.1 unless otherwise noted in </w:t>
      </w:r>
      <w:r w:rsidR="00DF4FBD">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651" w:name="_Toc10818828"/>
      <w:bookmarkStart w:id="652" w:name="_Toc20409238"/>
      <w:bookmarkStart w:id="653" w:name="_Toc51238493"/>
      <w:r>
        <w:t>6.3</w:t>
      </w:r>
      <w:r>
        <w:tab/>
      </w:r>
      <w:r>
        <w:rPr>
          <w:lang w:eastAsia="zh-CN"/>
        </w:rPr>
        <w:t>U</w:t>
      </w:r>
      <w:r>
        <w:rPr>
          <w:rFonts w:hint="eastAsia"/>
          <w:lang w:eastAsia="zh-CN"/>
        </w:rPr>
        <w:t>plink</w:t>
      </w:r>
      <w:r>
        <w:t xml:space="preserve"> transport channels and control information</w:t>
      </w:r>
      <w:bookmarkEnd w:id="651"/>
      <w:bookmarkEnd w:id="652"/>
      <w:bookmarkEnd w:id="653"/>
    </w:p>
    <w:p w:rsidR="006477ED" w:rsidRPr="006F4822" w:rsidRDefault="006477ED" w:rsidP="00F10ED6">
      <w:pPr>
        <w:pStyle w:val="Heading3"/>
      </w:pPr>
      <w:bookmarkStart w:id="654" w:name="_Toc10818829"/>
      <w:bookmarkStart w:id="655" w:name="_Toc20409239"/>
      <w:bookmarkStart w:id="656" w:name="_Toc51238494"/>
      <w:r>
        <w:t>6.3</w:t>
      </w:r>
      <w:r w:rsidRPr="006F4822">
        <w:t>.</w:t>
      </w:r>
      <w:r>
        <w:rPr>
          <w:rFonts w:hint="eastAsia"/>
          <w:lang w:eastAsia="zh-CN"/>
        </w:rPr>
        <w:t>1</w:t>
      </w:r>
      <w:r w:rsidRPr="006F4822">
        <w:tab/>
      </w:r>
      <w:r>
        <w:rPr>
          <w:lang w:eastAsia="zh-CN"/>
        </w:rPr>
        <w:t>R</w:t>
      </w:r>
      <w:r w:rsidRPr="006F4822">
        <w:t>andom access channel</w:t>
      </w:r>
      <w:bookmarkEnd w:id="654"/>
      <w:bookmarkEnd w:id="655"/>
      <w:bookmarkEnd w:id="656"/>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657" w:name="_Toc10818830"/>
      <w:bookmarkStart w:id="658" w:name="_Toc20409240"/>
      <w:bookmarkStart w:id="659" w:name="_Toc51238495"/>
      <w:r>
        <w:t>6.3</w:t>
      </w:r>
      <w:r w:rsidRPr="006F4822">
        <w:t>.</w:t>
      </w:r>
      <w:r>
        <w:rPr>
          <w:rFonts w:hint="eastAsia"/>
          <w:lang w:eastAsia="zh-CN"/>
        </w:rPr>
        <w:t>2</w:t>
      </w:r>
      <w:r w:rsidRPr="006F4822">
        <w:tab/>
      </w:r>
      <w:r>
        <w:rPr>
          <w:lang w:eastAsia="zh-CN"/>
        </w:rPr>
        <w:t>U</w:t>
      </w:r>
      <w:r w:rsidRPr="006F4822">
        <w:t>plink shared channel</w:t>
      </w:r>
      <w:bookmarkEnd w:id="657"/>
      <w:bookmarkEnd w:id="658"/>
      <w:bookmarkEnd w:id="659"/>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507D6E" w:rsidP="00F10ED6">
      <w:pPr>
        <w:pStyle w:val="TH"/>
        <w:rPr>
          <w:lang w:eastAsia="zh-CN"/>
        </w:rPr>
      </w:pPr>
      <w:r>
        <w:pict>
          <v:shape id="_x0000_i3350" type="#_x0000_t75" style="width:129.75pt;height:232.7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DF4FBD">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DF4FBD">
        <w:rPr>
          <w:lang w:eastAsia="zh-CN"/>
        </w:rPr>
        <w:t>clause</w:t>
      </w:r>
      <w:r>
        <w:rPr>
          <w:lang w:eastAsia="zh-CN"/>
        </w:rPr>
        <w:t xml:space="preserve"> 5.1.4.1.2 </w:t>
      </w:r>
      <w:r>
        <w:t xml:space="preserve">in the calculation of </w:t>
      </w:r>
      <w:r w:rsidR="007974E0">
        <w:rPr>
          <w:position w:val="-6"/>
        </w:rPr>
        <w:pict>
          <v:shape id="_x0000_i3351" type="#_x0000_t75" style="width:12.55pt;height:12.5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DF4FBD">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7974E0">
        <w:rPr>
          <w:position w:val="-14"/>
        </w:rPr>
        <w:pict>
          <v:shape id="_x0000_i3352" type="#_x0000_t75" style="width:92.1pt;height:18.4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DF4FBD">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660" w:name="_Toc10818831"/>
      <w:bookmarkStart w:id="661" w:name="_Toc20409241"/>
      <w:bookmarkStart w:id="662" w:name="_Toc51238496"/>
      <w:r>
        <w:t>6.3.</w:t>
      </w:r>
      <w:r>
        <w:rPr>
          <w:rFonts w:hint="eastAsia"/>
          <w:lang w:eastAsia="zh-CN"/>
        </w:rPr>
        <w:t>3</w:t>
      </w:r>
      <w:r>
        <w:tab/>
        <w:t xml:space="preserve">Uplink control information on </w:t>
      </w:r>
      <w:r>
        <w:rPr>
          <w:rFonts w:hint="eastAsia"/>
          <w:lang w:eastAsia="zh-CN"/>
        </w:rPr>
        <w:t>N</w:t>
      </w:r>
      <w:r>
        <w:t>PUSCH without UL-SCH data</w:t>
      </w:r>
      <w:bookmarkEnd w:id="660"/>
      <w:bookmarkEnd w:id="661"/>
      <w:bookmarkEnd w:id="662"/>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507D6E" w:rsidP="006477ED">
      <w:pPr>
        <w:pStyle w:val="TH"/>
      </w:pPr>
      <w:r>
        <w:pict>
          <v:shape id="_x0000_i3353" type="#_x0000_t75" style="width:125.6pt;height:107.1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7974E0">
        <w:rPr>
          <w:position w:val="-12"/>
          <w:lang w:eastAsia="zh-CN"/>
        </w:rPr>
        <w:pict>
          <v:shape id="_x0000_i3354" type="#_x0000_t75" style="width:25.1pt;height:19.25pt">
            <v:imagedata r:id="rId1069" o:title=""/>
          </v:shape>
        </w:pict>
      </w:r>
      <w:r w:rsidRPr="00D701D2">
        <w:t xml:space="preserve"> is coded according to Table 6.3.3-1, where for a positive acknowledgement </w:t>
      </w:r>
      <w:r w:rsidR="007974E0">
        <w:rPr>
          <w:position w:val="-12"/>
          <w:lang w:eastAsia="zh-CN"/>
        </w:rPr>
        <w:pict>
          <v:shape id="_x0000_i3355" type="#_x0000_t75" style="width:25.1pt;height:19.25pt">
            <v:imagedata r:id="rId1069" o:title=""/>
          </v:shape>
        </w:pict>
      </w:r>
      <w:r w:rsidRPr="00D701D2">
        <w:t>= 1 and for a negative acknowledgement</w:t>
      </w:r>
      <w:r w:rsidR="007974E0">
        <w:rPr>
          <w:position w:val="-12"/>
          <w:lang w:eastAsia="zh-CN"/>
        </w:rPr>
        <w:pict>
          <v:shape id="_x0000_i3356" type="#_x0000_t75" style="width:25.1pt;height:19.25pt">
            <v:imagedata r:id="rId1069" o:title=""/>
          </v:shape>
        </w:pict>
      </w:r>
      <w:r w:rsidRPr="00D701D2">
        <w:t> = 0.</w:t>
      </w:r>
    </w:p>
    <w:p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7974E0">
              <w:rPr>
                <w:position w:val="-12"/>
                <w:lang w:eastAsia="zh-CN"/>
              </w:rPr>
              <w:pict>
                <v:shape id="_x0000_i3357" type="#_x0000_t75" style="width:25.1pt;height:19.2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663" w:name="_Toc10818832"/>
      <w:bookmarkStart w:id="664" w:name="_Toc20409242"/>
      <w:bookmarkStart w:id="665" w:name="_Toc51238497"/>
      <w:r>
        <w:rPr>
          <w:lang w:eastAsia="zh-CN"/>
        </w:rPr>
        <w:t>6.3.4</w:t>
      </w:r>
      <w:r>
        <w:rPr>
          <w:lang w:eastAsia="zh-CN"/>
        </w:rPr>
        <w:tab/>
        <w:t>Scheduling request</w:t>
      </w:r>
      <w:bookmarkEnd w:id="663"/>
      <w:bookmarkEnd w:id="664"/>
      <w:bookmarkEnd w:id="665"/>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666" w:name="_Toc10818833"/>
      <w:bookmarkStart w:id="667" w:name="_Toc20409243"/>
      <w:bookmarkStart w:id="668" w:name="_Toc51238498"/>
      <w:r>
        <w:t>6.4</w:t>
      </w:r>
      <w:r>
        <w:tab/>
      </w:r>
      <w:r>
        <w:rPr>
          <w:lang w:eastAsia="zh-CN"/>
        </w:rPr>
        <w:t>D</w:t>
      </w:r>
      <w:r>
        <w:t>ownlink transport channels and control information</w:t>
      </w:r>
      <w:bookmarkEnd w:id="666"/>
      <w:bookmarkEnd w:id="667"/>
      <w:bookmarkEnd w:id="668"/>
    </w:p>
    <w:p w:rsidR="006477ED" w:rsidRDefault="006477ED" w:rsidP="006477ED">
      <w:pPr>
        <w:pStyle w:val="Heading3"/>
      </w:pPr>
      <w:bookmarkStart w:id="669" w:name="_Toc10818834"/>
      <w:bookmarkStart w:id="670" w:name="_Toc20409244"/>
      <w:bookmarkStart w:id="671" w:name="_Toc51238499"/>
      <w:r>
        <w:t>6.4.</w:t>
      </w:r>
      <w:r>
        <w:rPr>
          <w:rFonts w:hint="eastAsia"/>
          <w:lang w:eastAsia="zh-CN"/>
        </w:rPr>
        <w:t>1</w:t>
      </w:r>
      <w:r>
        <w:tab/>
      </w:r>
      <w:r>
        <w:rPr>
          <w:lang w:eastAsia="zh-CN"/>
        </w:rPr>
        <w:t>B</w:t>
      </w:r>
      <w:r>
        <w:t>roadcast channel</w:t>
      </w:r>
      <w:bookmarkEnd w:id="669"/>
      <w:bookmarkEnd w:id="670"/>
      <w:bookmarkEnd w:id="671"/>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DF4FBD">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DF4FBD">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DF4FBD">
        <w:rPr>
          <w:rFonts w:eastAsia="MS Mincho"/>
        </w:rPr>
        <w:t>clause</w:t>
      </w:r>
      <w:r>
        <w:rPr>
          <w:rFonts w:eastAsia="MS Mincho"/>
        </w:rPr>
        <w:t xml:space="preserve"> 10.2.4.1 of [2].</w:t>
      </w:r>
    </w:p>
    <w:p w:rsidR="006477ED" w:rsidRDefault="006477ED" w:rsidP="006477ED">
      <w:pPr>
        <w:pStyle w:val="Heading3"/>
      </w:pPr>
      <w:bookmarkStart w:id="672" w:name="_Toc10818835"/>
      <w:bookmarkStart w:id="673" w:name="_Toc20409245"/>
      <w:bookmarkStart w:id="674" w:name="_Toc51238500"/>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672"/>
      <w:bookmarkEnd w:id="673"/>
      <w:bookmarkEnd w:id="674"/>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507D6E"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t xml:space="preserve">The CRC attachment, channel coding, and rate matching is performed according to </w:t>
      </w:r>
      <w:r w:rsidR="00DF4FBD">
        <w:t>clause</w:t>
      </w:r>
      <w:r>
        <w:t xml:space="preserve">s 5.1.1, 5.1.3.1 and 5.1.4.2, respectively. For the CRC attachment, the parity bits are computed and attached according to </w:t>
      </w:r>
      <w:r w:rsidR="00DF4FBD">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7974E0">
        <w:rPr>
          <w:position w:val="-10"/>
        </w:rPr>
        <w:pict>
          <v:shape id="_x0000_i3359" type="#_x0000_t75" style="width:82.9pt;height:15.05pt">
            <v:imagedata r:id="rId1053" o:title=""/>
          </v:shape>
        </w:pict>
      </w:r>
      <w:r>
        <w:t xml:space="preserve"> where </w:t>
      </w:r>
      <w:r w:rsidR="007974E0">
        <w:rPr>
          <w:position w:val="-10"/>
        </w:rPr>
        <w:pict>
          <v:shape id="_x0000_i3360"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675" w:name="_Toc10818836"/>
      <w:bookmarkStart w:id="676" w:name="_Toc20409246"/>
      <w:bookmarkStart w:id="677" w:name="_Toc51238501"/>
      <w:r>
        <w:t>6.4.3</w:t>
      </w:r>
      <w:r>
        <w:tab/>
      </w:r>
      <w:r>
        <w:rPr>
          <w:lang w:eastAsia="zh-CN"/>
        </w:rPr>
        <w:t>D</w:t>
      </w:r>
      <w:r>
        <w:t>ownlink control information</w:t>
      </w:r>
      <w:bookmarkEnd w:id="675"/>
      <w:bookmarkEnd w:id="676"/>
      <w:bookmarkEnd w:id="677"/>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DF4FBD">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678" w:name="_Toc10818837"/>
      <w:bookmarkStart w:id="679" w:name="_Toc20409247"/>
      <w:bookmarkStart w:id="680" w:name="_Toc51238502"/>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678"/>
      <w:bookmarkEnd w:id="679"/>
      <w:bookmarkEnd w:id="680"/>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DF4FBD">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DF4FBD">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681" w:name="_Toc10818838"/>
      <w:bookmarkStart w:id="682" w:name="_Toc20409248"/>
      <w:bookmarkStart w:id="683" w:name="_Toc51238503"/>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681"/>
      <w:bookmarkEnd w:id="682"/>
      <w:bookmarkEnd w:id="683"/>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DF4FBD">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DF4FBD">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DF4FBD">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DF4FBD">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DF4FBD">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DF4FBD">
        <w:t>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684" w:name="_Toc10818839"/>
      <w:bookmarkStart w:id="685" w:name="_Toc20409249"/>
      <w:bookmarkStart w:id="686" w:name="_Toc51238504"/>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684"/>
      <w:bookmarkEnd w:id="685"/>
      <w:bookmarkEnd w:id="686"/>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DF4FBD">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687" w:name="_Toc10818840"/>
      <w:bookmarkStart w:id="688" w:name="_Toc20409250"/>
      <w:bookmarkStart w:id="689" w:name="_Toc51238505"/>
      <w:r>
        <w:t>Annex A (informative):</w:t>
      </w:r>
      <w:r>
        <w:br/>
        <w:t>Change history</w:t>
      </w:r>
      <w:bookmarkEnd w:id="687"/>
      <w:bookmarkEnd w:id="688"/>
      <w:bookmarkEnd w:id="689"/>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460"/>
          <w:p w:rsidR="009F7A98" w:rsidRDefault="009F7A98">
            <w:pPr>
              <w:pStyle w:val="TAL"/>
              <w:jc w:val="center"/>
              <w:rPr>
                <w:b/>
                <w:sz w:val="16"/>
                <w:szCs w:val="16"/>
              </w:rPr>
            </w:pPr>
            <w:r>
              <w:rPr>
                <w:b/>
                <w:sz w:val="16"/>
                <w:szCs w:val="16"/>
              </w:rPr>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 xml:space="preserve">Correction of </w:t>
            </w:r>
            <w:bookmarkStart w:id="690" w:name="_GoBack"/>
            <w:r w:rsidRPr="00027F87">
              <w:rPr>
                <w:rFonts w:cs="Arial"/>
                <w:noProof/>
                <w:sz w:val="16"/>
                <w:szCs w:val="16"/>
              </w:rPr>
              <w:t>section</w:t>
            </w:r>
            <w:bookmarkEnd w:id="690"/>
            <w:r w:rsidRPr="00027F87">
              <w:rPr>
                <w:rFonts w:cs="Arial"/>
                <w:noProof/>
                <w:sz w:val="16"/>
                <w:szCs w:val="16"/>
              </w:rPr>
              <w:t xml:space="preserve">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DF4FBD">
              <w:rPr>
                <w:rFonts w:cs="Arial"/>
                <w:noProof/>
                <w:sz w:val="16"/>
                <w:szCs w:val="16"/>
              </w:rPr>
              <w:t>clause</w:t>
            </w:r>
            <w:r>
              <w:rPr>
                <w:rFonts w:cs="Arial"/>
                <w:noProof/>
                <w:sz w:val="16"/>
                <w:szCs w:val="16"/>
              </w:rPr>
              <w:t xml:space="preserve"> 5.3.3.1.22) and format 7-1G (</w:t>
            </w:r>
            <w:r w:rsidR="00DF4FBD">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A14071">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spacing w:after="0"/>
              <w:rPr>
                <w:rFonts w:ascii="Arial" w:hAnsi="Arial" w:cs="Arial"/>
                <w:sz w:val="16"/>
                <w:szCs w:val="16"/>
              </w:rPr>
            </w:pPr>
            <w:r>
              <w:rPr>
                <w:rFonts w:ascii="Arial" w:hAnsi="Arial" w:cs="Arial"/>
                <w:sz w:val="16"/>
                <w:szCs w:val="16"/>
              </w:rPr>
              <w:t>15.8.0</w:t>
            </w:r>
          </w:p>
        </w:tc>
      </w:tr>
      <w:tr w:rsidR="00BE766E" w:rsidRPr="00481070" w:rsidTr="00BE766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F741D6" w:rsidRDefault="00BE766E" w:rsidP="003D53DF">
            <w:pPr>
              <w:spacing w:after="0"/>
              <w:rPr>
                <w:rFonts w:ascii="Arial" w:hAnsi="Arial" w:cs="Arial"/>
                <w:noProof/>
                <w:sz w:val="16"/>
                <w:szCs w:val="16"/>
              </w:rPr>
            </w:pPr>
            <w:r w:rsidRPr="00BE766E">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spacing w:after="0"/>
              <w:rPr>
                <w:rFonts w:ascii="Arial" w:hAnsi="Arial" w:cs="Arial"/>
                <w:sz w:val="16"/>
                <w:szCs w:val="16"/>
              </w:rPr>
            </w:pPr>
            <w:r>
              <w:rPr>
                <w:rFonts w:ascii="Arial" w:hAnsi="Arial" w:cs="Arial"/>
                <w:sz w:val="16"/>
                <w:szCs w:val="16"/>
              </w:rPr>
              <w:t>15.9.0</w:t>
            </w:r>
          </w:p>
        </w:tc>
      </w:tr>
      <w:tr w:rsidR="00981672" w:rsidRPr="00481070" w:rsidTr="009816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F741D6" w:rsidRDefault="00981672" w:rsidP="00683997">
            <w:pPr>
              <w:spacing w:after="0"/>
              <w:rPr>
                <w:rFonts w:ascii="Arial" w:hAnsi="Arial" w:cs="Arial"/>
                <w:noProof/>
                <w:sz w:val="16"/>
                <w:szCs w:val="16"/>
              </w:rPr>
            </w:pPr>
            <w:r w:rsidRPr="00981672">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1672" w:rsidRPr="00481070" w:rsidRDefault="00981672" w:rsidP="00683997">
            <w:pPr>
              <w:spacing w:after="0"/>
              <w:rPr>
                <w:rFonts w:ascii="Arial" w:hAnsi="Arial" w:cs="Arial"/>
                <w:sz w:val="16"/>
                <w:szCs w:val="16"/>
              </w:rPr>
            </w:pPr>
            <w:r>
              <w:rPr>
                <w:rFonts w:ascii="Arial" w:hAnsi="Arial" w:cs="Arial"/>
                <w:sz w:val="16"/>
                <w:szCs w:val="16"/>
              </w:rPr>
              <w:t>15.10.0</w:t>
            </w:r>
          </w:p>
        </w:tc>
      </w:tr>
      <w:tr w:rsidR="00F5566F" w:rsidRPr="00481070" w:rsidTr="00F5566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F741D6" w:rsidRDefault="00F5566F" w:rsidP="0093516D">
            <w:pPr>
              <w:spacing w:after="0"/>
              <w:rPr>
                <w:rFonts w:ascii="Arial" w:hAnsi="Arial" w:cs="Arial"/>
                <w:noProof/>
                <w:sz w:val="16"/>
                <w:szCs w:val="16"/>
              </w:rPr>
            </w:pPr>
            <w:r w:rsidRPr="00F5566F">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566F" w:rsidRPr="00481070" w:rsidRDefault="00F5566F" w:rsidP="0093516D">
            <w:pPr>
              <w:spacing w:after="0"/>
              <w:rPr>
                <w:rFonts w:ascii="Arial" w:hAnsi="Arial" w:cs="Arial"/>
                <w:sz w:val="16"/>
                <w:szCs w:val="16"/>
              </w:rPr>
            </w:pPr>
            <w:r>
              <w:rPr>
                <w:rFonts w:ascii="Arial" w:hAnsi="Arial" w:cs="Arial"/>
                <w:sz w:val="16"/>
                <w:szCs w:val="16"/>
              </w:rPr>
              <w:t>15.11.0</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74E0" w:rsidRDefault="007974E0">
      <w:r>
        <w:separator/>
      </w:r>
    </w:p>
  </w:endnote>
  <w:endnote w:type="continuationSeparator" w:id="0">
    <w:p w:rsidR="007974E0" w:rsidRDefault="00797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74E0" w:rsidRDefault="007974E0">
      <w:r>
        <w:separator/>
      </w:r>
    </w:p>
  </w:footnote>
  <w:footnote w:type="continuationSeparator" w:id="0">
    <w:p w:rsidR="007974E0" w:rsidRDefault="007974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507D6E">
      <w:rPr>
        <w:lang w:val="de-DE"/>
      </w:rPr>
      <w:t>3GPP TS 36.212 V15.11.0 (2020-09)</w:t>
    </w:r>
    <w:r>
      <w:fldChar w:fldCharType="end"/>
    </w:r>
  </w:p>
  <w:p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83963" w:rsidRDefault="00683963">
    <w:pPr>
      <w:pStyle w:val="Header"/>
      <w:framePr w:wrap="auto" w:vAnchor="text" w:hAnchor="margin" w:y="1"/>
      <w:widowControl/>
    </w:pPr>
    <w:r>
      <w:fldChar w:fldCharType="begin"/>
    </w:r>
    <w:r>
      <w:instrText xml:space="preserve"> STYLEREF ZGSM </w:instrText>
    </w:r>
    <w:r>
      <w:fldChar w:fldCharType="separate"/>
    </w:r>
    <w:r w:rsidR="00507D6E">
      <w:t>Release 15</w:t>
    </w:r>
    <w:r>
      <w:fldChar w:fldCharType="end"/>
    </w:r>
  </w:p>
  <w:p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177E1"/>
    <w:rsid w:val="0032604A"/>
    <w:rsid w:val="00341097"/>
    <w:rsid w:val="00341F63"/>
    <w:rsid w:val="00344661"/>
    <w:rsid w:val="0034485F"/>
    <w:rsid w:val="00346572"/>
    <w:rsid w:val="0035040A"/>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07D6E"/>
    <w:rsid w:val="00514C71"/>
    <w:rsid w:val="00515640"/>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4E0"/>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6EC8"/>
    <w:rsid w:val="00967D18"/>
    <w:rsid w:val="00970F85"/>
    <w:rsid w:val="00973B45"/>
    <w:rsid w:val="00973FD7"/>
    <w:rsid w:val="00977881"/>
    <w:rsid w:val="009807B3"/>
    <w:rsid w:val="00980883"/>
    <w:rsid w:val="00981672"/>
    <w:rsid w:val="00997EB3"/>
    <w:rsid w:val="009A32C5"/>
    <w:rsid w:val="009B0A76"/>
    <w:rsid w:val="009B0D27"/>
    <w:rsid w:val="009B127E"/>
    <w:rsid w:val="009B2654"/>
    <w:rsid w:val="009C7547"/>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561CB"/>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167A2"/>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E766E"/>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4FBD"/>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566F"/>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TotalTime>
  <Pages>1</Pages>
  <Words>87888</Words>
  <Characters>500963</Characters>
  <Application>Microsoft Office Word</Application>
  <DocSecurity>0</DocSecurity>
  <Lines>4174</Lines>
  <Paragraphs>1175</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587676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MCC:CR0345</cp:lastModifiedBy>
  <cp:revision>5</cp:revision>
  <cp:lastPrinted>2008-06-10T09:09:00Z</cp:lastPrinted>
  <dcterms:created xsi:type="dcterms:W3CDTF">2020-09-17T10:30:00Z</dcterms:created>
  <dcterms:modified xsi:type="dcterms:W3CDTF">2020-09-17T10:44:00Z</dcterms:modified>
  <cp:category/>
</cp:coreProperties>
</file>