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0E0A12" w:rsidRPr="00C12953">
        <w:t>V</w:t>
      </w:r>
      <w:r w:rsidR="000E0A12">
        <w:t>15</w:t>
      </w:r>
      <w:r w:rsidR="00143EC7">
        <w:t>.</w:t>
      </w:r>
      <w:r w:rsidR="003A0513">
        <w:t>8</w:t>
      </w:r>
      <w:r w:rsidR="00DC66D0">
        <w:t>.</w:t>
      </w:r>
      <w:r w:rsidR="00337985">
        <w:t>1</w:t>
      </w:r>
      <w:r w:rsidR="00FA795F">
        <w:t xml:space="preserve"> </w:t>
      </w:r>
      <w:r w:rsidR="004A3549" w:rsidRPr="00C12953">
        <w:rPr>
          <w:sz w:val="32"/>
        </w:rPr>
        <w:t>(</w:t>
      </w:r>
      <w:r w:rsidR="00E11D3E" w:rsidRPr="00C12953">
        <w:rPr>
          <w:sz w:val="32"/>
        </w:rPr>
        <w:t>20</w:t>
      </w:r>
      <w:r w:rsidR="00337985">
        <w:rPr>
          <w:sz w:val="32"/>
        </w:rPr>
        <w:t>20</w:t>
      </w:r>
      <w:r w:rsidR="00AD02B7" w:rsidRPr="00C12953">
        <w:rPr>
          <w:sz w:val="32"/>
        </w:rPr>
        <w:t>-</w:t>
      </w:r>
      <w:r w:rsidR="00337985">
        <w:rPr>
          <w:sz w:val="32"/>
        </w:rPr>
        <w:t>01</w:t>
      </w:r>
      <w:r w:rsidR="004A3549" w:rsidRPr="00C12953">
        <w:rPr>
          <w:sz w:val="32"/>
        </w:rPr>
        <w:t>)</w:t>
      </w:r>
    </w:p>
    <w:p w:rsidR="004A3549" w:rsidRPr="00C12953" w:rsidRDefault="004A3549">
      <w:pPr>
        <w:pStyle w:val="ZB"/>
        <w:framePr w:wrap="notBeside"/>
      </w:pPr>
      <w:r w:rsidRPr="00C12953">
        <w:t>Technical Specification</w:t>
      </w:r>
    </w:p>
    <w:p w:rsidR="00CC1748" w:rsidRPr="00C12953" w:rsidRDefault="00CC1748">
      <w:pPr>
        <w:pStyle w:val="ZB"/>
        <w:framePr w:wrap="notBeside"/>
      </w:pPr>
    </w:p>
    <w:p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0E0A12">
        <w:rPr>
          <w:rStyle w:val="ZGSM"/>
        </w:rPr>
        <w:t>15</w:t>
      </w:r>
      <w:r w:rsidRPr="00C12953">
        <w:t>)</w:t>
      </w:r>
    </w:p>
    <w:p w:rsidR="004A3549" w:rsidRPr="00C12953" w:rsidRDefault="004A3549">
      <w:pPr>
        <w:pStyle w:val="ZT"/>
        <w:framePr w:wrap="notBeside"/>
      </w:pPr>
    </w:p>
    <w:p w:rsidR="004A3549" w:rsidRPr="00C12953" w:rsidRDefault="004A3549">
      <w:pPr>
        <w:pStyle w:val="ZT"/>
        <w:framePr w:wrap="notBeside"/>
        <w:rPr>
          <w:i/>
          <w:sz w:val="28"/>
        </w:rPr>
      </w:pPr>
    </w:p>
    <w:p w:rsidR="00B66E69" w:rsidRPr="00235394" w:rsidRDefault="0064439D" w:rsidP="00B66E69">
      <w:pPr>
        <w:pStyle w:val="ZU"/>
        <w:framePr w:wrap="notBeside"/>
        <w:tabs>
          <w:tab w:val="right" w:pos="10206"/>
        </w:tabs>
        <w:jc w:val="left"/>
      </w:pPr>
      <w:r>
        <w:rPr>
          <w:i/>
        </w:rPr>
        <w:drawing>
          <wp:inline distT="0" distB="0" distL="0" distR="0">
            <wp:extent cx="1314450" cy="904875"/>
            <wp:effectExtent l="0" t="0" r="0" b="0"/>
            <wp:docPr id="1" name="Picture 1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E69" w:rsidRPr="00235394">
        <w:rPr>
          <w:color w:val="0000FF"/>
        </w:rPr>
        <w:tab/>
      </w:r>
      <w:r>
        <w:drawing>
          <wp:inline distT="0" distB="0" distL="0" distR="0">
            <wp:extent cx="162877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AB4" w:rsidRDefault="00074AB4" w:rsidP="00074AB4">
      <w:pPr>
        <w:pStyle w:val="ZU"/>
        <w:framePr w:wrap="notBeside"/>
        <w:tabs>
          <w:tab w:val="right" w:pos="10206"/>
        </w:tabs>
        <w:jc w:val="left"/>
      </w:pPr>
    </w:p>
    <w:p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Pr="00C12953">
        <w:rPr>
          <w:sz w:val="16"/>
        </w:rPr>
        <w:tab/>
        <w:t xml:space="preserve"> </w:t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:rsidR="004A3549" w:rsidRPr="00C12953" w:rsidRDefault="004A3549">
      <w:pPr>
        <w:pStyle w:val="ZV"/>
        <w:framePr w:wrap="notBeside"/>
      </w:pPr>
    </w:p>
    <w:p w:rsidR="004A3549" w:rsidRPr="00C12953" w:rsidRDefault="004A3549"/>
    <w:bookmarkEnd w:id="0"/>
    <w:p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4A3549" w:rsidRPr="00C12953" w:rsidRDefault="004A3549">
      <w:bookmarkStart w:id="3" w:name="page2"/>
    </w:p>
    <w:p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:rsidR="004A3549" w:rsidRPr="00C12953" w:rsidRDefault="004A3549"/>
    <w:p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:rsidR="004A3549" w:rsidRPr="005F7A5D" w:rsidRDefault="004A3549">
      <w:pPr>
        <w:rPr>
          <w:lang w:val="en-US"/>
        </w:rPr>
      </w:pPr>
    </w:p>
    <w:p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4" w:name="copyrightaddon"/>
      <w:bookmarkEnd w:id="4"/>
      <w:r>
        <w:rPr>
          <w:noProof/>
          <w:sz w:val="18"/>
        </w:rPr>
        <w:t xml:space="preserve"> </w:t>
      </w:r>
      <w:r w:rsidR="00E11D3E">
        <w:rPr>
          <w:noProof/>
          <w:sz w:val="18"/>
        </w:rPr>
        <w:t>20</w:t>
      </w:r>
      <w:r w:rsidR="00337985">
        <w:rPr>
          <w:noProof/>
          <w:sz w:val="18"/>
        </w:rPr>
        <w:t>20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:rsidR="004A3549" w:rsidRPr="00C12953" w:rsidRDefault="004A3549"/>
    <w:bookmarkEnd w:id="3"/>
    <w:p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bookmarkStart w:id="5" w:name="_GoBack"/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10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10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Symbols and abbreviations</w:t>
      </w:r>
      <w:r>
        <w:tab/>
        <w:t>11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11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15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Frame structure</w:t>
      </w:r>
      <w:r>
        <w:tab/>
        <w:t>15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16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17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3</w:t>
      </w:r>
      <w:r>
        <w:tab/>
        <w:t>18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Uplink</w:t>
      </w:r>
      <w:r>
        <w:tab/>
        <w:t>20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22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22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23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shared channel</w:t>
      </w:r>
      <w:r>
        <w:tab/>
        <w:t>25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27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27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5.3.3A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Precoding</w:t>
      </w:r>
      <w:r>
        <w:tab/>
        <w:t>28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28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</w:t>
      </w:r>
      <w:r>
        <w:tab/>
        <w:t>28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31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uplink control channel</w:t>
      </w:r>
      <w:r>
        <w:tab/>
        <w:t>36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1, 1a and 1b</w:t>
      </w:r>
      <w:r>
        <w:tab/>
        <w:t>37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formats 2, 2a and 2b</w:t>
      </w:r>
      <w:r>
        <w:tab/>
        <w:t>40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3</w:t>
      </w:r>
      <w:r>
        <w:tab/>
        <w:t>41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4</w:t>
      </w:r>
      <w:r>
        <w:tab/>
        <w:t>43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PUCCH format 5</w:t>
      </w:r>
      <w:r>
        <w:tab/>
        <w:t>43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44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Uplink Control Channel</w:t>
      </w:r>
      <w:r>
        <w:tab/>
        <w:t>47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47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SPUCCH formats 1,1a,1b</w:t>
      </w:r>
      <w:r>
        <w:tab/>
        <w:t>47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5.4A.2.1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Slot-SPUCCH</w:t>
      </w:r>
      <w:r>
        <w:tab/>
        <w:t>47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5.4A.2.2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Subslot-SPUCCH</w:t>
      </w:r>
      <w:r>
        <w:tab/>
        <w:t>48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5.4A.3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sv-SE"/>
        </w:rPr>
        <w:t>SPUCCH format 3</w:t>
      </w:r>
      <w:r>
        <w:tab/>
        <w:t>49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5.4A.3.1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sv-SE"/>
        </w:rPr>
        <w:t>Slot-SPUCCH</w:t>
      </w:r>
      <w:r>
        <w:tab/>
        <w:t>49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5.4A.4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sv-SE"/>
        </w:rPr>
        <w:t>SPUCCH format 4</w:t>
      </w:r>
      <w:r>
        <w:tab/>
        <w:t>49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5.4A.4.1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sv-SE"/>
        </w:rPr>
        <w:t>Slot-SPUCCH</w:t>
      </w:r>
      <w:r>
        <w:tab/>
        <w:t>49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5.4A.4.2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Subslot-SPUCCH</w:t>
      </w:r>
      <w:r>
        <w:tab/>
        <w:t>50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5.4A.5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Mapping to physical resources</w:t>
      </w:r>
      <w:r>
        <w:tab/>
        <w:t>50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54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Generation of the reference signal sequence</w:t>
      </w:r>
      <w:r>
        <w:tab/>
        <w:t>54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</w:t>
      </w:r>
      <w:r w:rsidRPr="001B50D2">
        <w:rPr>
          <w:position w:val="-10"/>
        </w:rPr>
        <w:object w:dxaOrig="5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7.05pt;height:17.85pt" o:ole="">
            <v:imagedata r:id="rId10" o:title=""/>
          </v:shape>
          <o:OLEObject Type="Embed" ProgID="Equation.3" ShapeID="_x0000_i1037" DrawAspect="Content" ObjectID="_1640590632" r:id="rId11"/>
        </w:object>
      </w:r>
      <w:r>
        <w:t xml:space="preserve"> or larger</w:t>
      </w:r>
      <w:r>
        <w:tab/>
        <w:t>55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Base sequences of length less than </w:t>
      </w:r>
      <w:r w:rsidRPr="001B50D2">
        <w:rPr>
          <w:position w:val="-10"/>
        </w:rPr>
        <w:object w:dxaOrig="540" w:dyaOrig="340">
          <v:shape id="_x0000_i1038" type="#_x0000_t75" style="width:27.05pt;height:17.85pt" o:ole="">
            <v:imagedata r:id="rId10" o:title=""/>
          </v:shape>
          <o:OLEObject Type="Embed" ProgID="Equation.3" ShapeID="_x0000_i1038" DrawAspect="Content" ObjectID="_1640590633" r:id="rId12"/>
        </w:object>
      </w:r>
      <w:r>
        <w:tab/>
        <w:t>56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hopping</w:t>
      </w:r>
      <w:r>
        <w:tab/>
        <w:t>61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Determining virtual cell identity for sequence generation</w:t>
      </w:r>
      <w:r>
        <w:tab/>
        <w:t>61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62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</w:t>
      </w:r>
      <w:r>
        <w:tab/>
        <w:t>62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62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66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PUSCH with sub-PRB allocations</w:t>
      </w:r>
      <w:r>
        <w:tab/>
        <w:t>67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modulation schemes other than π/2-BPSK</w:t>
      </w:r>
      <w:r>
        <w:tab/>
        <w:t>67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 using π/2-BPSK modulation scheme</w:t>
      </w:r>
      <w:r>
        <w:tab/>
        <w:t>68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69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PUCCH</w:t>
      </w:r>
      <w:r>
        <w:tab/>
        <w:t>70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70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 for SPUCCH</w:t>
      </w:r>
      <w:r>
        <w:tab/>
        <w:t>72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72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</w:t>
      </w:r>
      <w:r>
        <w:tab/>
        <w:t>75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75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75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Sounding reference signal subframe configuration</w:t>
      </w:r>
      <w:r>
        <w:tab/>
        <w:t>78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79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 for PUSCH using sub-PRB allocations</w:t>
      </w:r>
      <w:r>
        <w:tab/>
        <w:t>80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schemes other than </w:t>
      </w:r>
      <w:r w:rsidRPr="008E2EFC">
        <w:rPr>
          <w:rFonts w:cs="Arial"/>
        </w:rPr>
        <w:t>π</w:t>
      </w:r>
      <w:r>
        <w:t>/2-BPSK</w:t>
      </w:r>
      <w:r>
        <w:tab/>
        <w:t>80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Modulation scheme </w:t>
      </w:r>
      <w:r w:rsidRPr="008E2EFC">
        <w:rPr>
          <w:rFonts w:cs="Arial"/>
        </w:rPr>
        <w:t>π</w:t>
      </w:r>
      <w:r>
        <w:t>/2-BPSK</w:t>
      </w:r>
      <w:r>
        <w:tab/>
        <w:t>80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random access channel</w:t>
      </w:r>
      <w:r>
        <w:tab/>
        <w:t>81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81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Preamble sequence generation</w:t>
      </w:r>
      <w:r>
        <w:tab/>
        <w:t>89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94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95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Downlink</w:t>
      </w:r>
      <w:r>
        <w:tab/>
        <w:t>96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96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96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96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97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97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98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99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localized type</w:t>
      </w:r>
      <w:r>
        <w:tab/>
        <w:t>100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Virtual resource blocks of distributed type</w:t>
      </w:r>
      <w:r>
        <w:tab/>
        <w:t>100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Resource-element groups (REGs)</w:t>
      </w:r>
      <w:r>
        <w:tab/>
        <w:t>101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Resource-Element Groups (EREGs)</w:t>
      </w:r>
      <w:r>
        <w:tab/>
        <w:t>102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Short Resource-Element Groups (SREGs)</w:t>
      </w:r>
      <w:r>
        <w:tab/>
        <w:t>102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102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TDD Operation</w:t>
      </w:r>
      <w:r>
        <w:tab/>
        <w:t>103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Narrowbands and widebands</w:t>
      </w:r>
      <w:r>
        <w:tab/>
        <w:t>103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narrowband and wideband retuning</w:t>
      </w:r>
      <w:r>
        <w:tab/>
        <w:t>104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structure for downlink physical channels</w:t>
      </w:r>
      <w:r>
        <w:tab/>
        <w:t>104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105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106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106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transmission on a single antenna port</w:t>
      </w:r>
      <w:r>
        <w:tab/>
        <w:t>106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spatial multiplexing</w:t>
      </w:r>
      <w:r>
        <w:tab/>
        <w:t>107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for transmit diversity</w:t>
      </w:r>
      <w:r>
        <w:tab/>
        <w:t>108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108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transmission on a single antenna port</w:t>
      </w:r>
      <w:r>
        <w:tab/>
        <w:t>108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cell-specific reference signals</w:t>
      </w:r>
      <w:r>
        <w:tab/>
        <w:t>109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without CDD</w:t>
      </w:r>
      <w:r>
        <w:tab/>
        <w:t>109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large delay CDD</w:t>
      </w:r>
      <w:r>
        <w:tab/>
        <w:t>109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Codebook for precoding and CSI reporting</w:t>
      </w:r>
      <w:r>
        <w:tab/>
        <w:t>110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transmit diversity</w:t>
      </w:r>
      <w:r>
        <w:tab/>
        <w:t>111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 for spatial multiplexing using antenna ports with UE-specific reference signals</w:t>
      </w:r>
      <w:r>
        <w:tab/>
        <w:t>112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113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</w:t>
      </w:r>
      <w:r>
        <w:tab/>
        <w:t>113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shared channel for BL/CE UEs</w:t>
      </w:r>
      <w:r>
        <w:tab/>
        <w:t>115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Slot/subslot-based</w:t>
      </w:r>
      <w:r w:rsidRPr="008E2EFC">
        <w:rPr>
          <w:i/>
        </w:rPr>
        <w:t xml:space="preserve"> </w:t>
      </w:r>
      <w:r>
        <w:t>physical downlink shared channel</w:t>
      </w:r>
      <w:r>
        <w:tab/>
        <w:t>118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multicast channel</w:t>
      </w:r>
      <w:r>
        <w:tab/>
        <w:t>120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broadcast channel</w:t>
      </w:r>
      <w:r>
        <w:tab/>
        <w:t>120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121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6.7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Physical control format indicator channel</w:t>
      </w:r>
      <w:r>
        <w:tab/>
        <w:t>122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6.7.1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Scrambling</w:t>
      </w:r>
      <w:r>
        <w:tab/>
        <w:t>122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123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downlink control channel</w:t>
      </w:r>
      <w:r>
        <w:tab/>
        <w:t>123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formats</w:t>
      </w:r>
      <w:r>
        <w:tab/>
        <w:t>123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PDCCH multiplexing and scrambling</w:t>
      </w:r>
      <w:r>
        <w:tab/>
        <w:t>123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124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physical downlink control channel</w:t>
      </w:r>
      <w:r>
        <w:tab/>
        <w:t>125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EPDCCH formats</w:t>
      </w:r>
      <w:r>
        <w:tab/>
        <w:t>126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127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127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127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6.8A.5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128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physical downlink control channel</w:t>
      </w:r>
      <w:r>
        <w:tab/>
        <w:t>129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MPDCCH formats</w:t>
      </w:r>
      <w:r>
        <w:tab/>
        <w:t>129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6.8B.5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Short physical downlink control channel (SPDCCH)</w:t>
      </w:r>
      <w:r>
        <w:tab/>
        <w:t>133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SPDCCH formats</w:t>
      </w:r>
      <w:r>
        <w:tab/>
        <w:t>133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135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135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6.8C.5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135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hybrid ARQ indicator channel</w:t>
      </w:r>
      <w:r>
        <w:tab/>
        <w:t>137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137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group alignment, layer mapping and precoding</w:t>
      </w:r>
      <w:r>
        <w:tab/>
        <w:t>138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signals</w:t>
      </w:r>
      <w:r>
        <w:tab/>
        <w:t>142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Cell-specific Reference Signal (CRS)</w:t>
      </w:r>
      <w:r>
        <w:tab/>
        <w:t>142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reference signals</w:t>
      </w:r>
      <w:r>
        <w:tab/>
        <w:t>145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145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15 kHz and 7.5 kHz subcarrier spacing</w:t>
      </w:r>
      <w:r>
        <w:tab/>
        <w:t>145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 for 1.25 kHz subcarrier spacing</w:t>
      </w:r>
      <w:r>
        <w:tab/>
        <w:t>145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146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15 kHz and 7.5 kHz subcarrier spacing</w:t>
      </w:r>
      <w:r>
        <w:tab/>
        <w:t>146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 for 1.25 kHz</w:t>
      </w:r>
      <w:r>
        <w:tab/>
        <w:t>147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UE-specific reference signals associated with PDSCH</w:t>
      </w:r>
      <w:r>
        <w:tab/>
        <w:t>148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148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149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 associated with EPDCCH, MPDCCH, or SPDCCH</w:t>
      </w:r>
      <w:r>
        <w:tab/>
        <w:t>157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157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158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signals</w:t>
      </w:r>
      <w:r>
        <w:tab/>
        <w:t>160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Positioning reference signal subframe configuration</w:t>
      </w:r>
      <w:r>
        <w:tab/>
        <w:t>163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signals</w:t>
      </w:r>
      <w:r>
        <w:tab/>
        <w:t>163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164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164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6.10.5.3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 reference signal subframe configuration</w:t>
      </w:r>
      <w:r>
        <w:tab/>
        <w:t>173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173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synchronization signal (PSS)</w:t>
      </w:r>
      <w:r>
        <w:tab/>
        <w:t>173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synchronization signal (SSS)</w:t>
      </w:r>
      <w:r>
        <w:tab/>
        <w:t>174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Resynchronization signal (RSS)</w:t>
      </w:r>
      <w:r>
        <w:tab/>
        <w:t>177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177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177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Discovery signal</w:t>
      </w:r>
      <w:r>
        <w:tab/>
        <w:t>178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MTC wake-up signal (MWUS)</w:t>
      </w:r>
      <w:r>
        <w:tab/>
        <w:t>178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6.11B.1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Sequence generation</w:t>
      </w:r>
      <w:r>
        <w:tab/>
        <w:t>179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6.11B.2</w:t>
      </w:r>
      <w:r w:rsidRPr="00CF6E95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E2EFC">
        <w:rPr>
          <w:lang w:val="en-US"/>
        </w:rPr>
        <w:t>Mapping to resource elements</w:t>
      </w:r>
      <w:r>
        <w:tab/>
        <w:t>179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179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180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Generic functions</w:t>
      </w:r>
      <w:r>
        <w:tab/>
        <w:t>182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mapper</w:t>
      </w:r>
      <w:r>
        <w:tab/>
        <w:t>182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BPSK</w:t>
      </w:r>
      <w:r>
        <w:tab/>
        <w:t>182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QPSK</w:t>
      </w:r>
      <w:r>
        <w:tab/>
        <w:t>182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16QAM</w:t>
      </w:r>
      <w:r>
        <w:tab/>
        <w:t>182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64QAM</w:t>
      </w:r>
      <w:r>
        <w:tab/>
        <w:t>183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256QAM</w:t>
      </w:r>
      <w:r>
        <w:tab/>
        <w:t>185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1024QAM</w:t>
      </w:r>
      <w:r>
        <w:tab/>
        <w:t>186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Pseudo-random sequence generation</w:t>
      </w:r>
      <w:r>
        <w:tab/>
        <w:t>186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</w:t>
      </w:r>
      <w:r>
        <w:tab/>
        <w:t>186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Uplink-downlink frame timing</w:t>
      </w:r>
      <w:r>
        <w:tab/>
        <w:t>187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Sidelink</w:t>
      </w:r>
      <w:r>
        <w:tab/>
        <w:t>189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189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189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189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Handling of simultaneous sidelink and uplink/downlink transmissions</w:t>
      </w:r>
      <w:r>
        <w:tab/>
        <w:t>189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190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190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190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blocks</w:t>
      </w:r>
      <w:r>
        <w:tab/>
        <w:t>191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pool</w:t>
      </w:r>
      <w:r>
        <w:tab/>
        <w:t>191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</w:t>
      </w:r>
      <w:r>
        <w:tab/>
        <w:t>191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Shared Channel</w:t>
      </w:r>
      <w:r>
        <w:tab/>
        <w:t>191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192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Control Channel</w:t>
      </w:r>
      <w:r>
        <w:tab/>
        <w:t>193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Discovery Channel</w:t>
      </w:r>
      <w:r>
        <w:tab/>
        <w:t>194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194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Sidelink Broadcast Channel</w:t>
      </w:r>
      <w:r>
        <w:tab/>
        <w:t>195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195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195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195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195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195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195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Sidelink Synchronization Signals</w:t>
      </w:r>
      <w:r>
        <w:tab/>
        <w:t>196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sidelink synchronization signal</w:t>
      </w:r>
      <w:r>
        <w:tab/>
        <w:t>196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sidelink synchronization signal</w:t>
      </w:r>
      <w:r>
        <w:tab/>
        <w:t>196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196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196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signals</w:t>
      </w:r>
      <w:r>
        <w:tab/>
        <w:t>197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199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</w:t>
      </w:r>
      <w:r>
        <w:tab/>
        <w:t>199</w:t>
      </w:r>
    </w:p>
    <w:p w:rsidR="00CF6E95" w:rsidRDefault="00CF6E9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Narrowband IoT</w:t>
      </w:r>
      <w:r>
        <w:tab/>
        <w:t>200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200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</w:t>
      </w:r>
      <w:r>
        <w:tab/>
        <w:t>200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1</w:t>
      </w:r>
      <w:r>
        <w:tab/>
        <w:t>200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type 2</w:t>
      </w:r>
      <w:r>
        <w:tab/>
        <w:t>200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Uplink</w:t>
      </w:r>
      <w:r>
        <w:tab/>
        <w:t>201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201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201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201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resources</w:t>
      </w:r>
      <w:r>
        <w:tab/>
        <w:t>201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201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202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unit</w:t>
      </w:r>
      <w:r>
        <w:tab/>
        <w:t>202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uplink shared channel</w:t>
      </w:r>
      <w:r>
        <w:tab/>
        <w:t>202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203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203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</w:t>
      </w:r>
      <w:r>
        <w:tab/>
        <w:t>203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Transform precoding</w:t>
      </w:r>
      <w:r>
        <w:tab/>
        <w:t>203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Precoding</w:t>
      </w:r>
      <w:r>
        <w:tab/>
        <w:t>203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Demodulation reference signal</w:t>
      </w:r>
      <w:r>
        <w:tab/>
        <w:t>205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sequence</w:t>
      </w:r>
      <w:r>
        <w:tab/>
        <w:t>205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60" w:dyaOrig="340">
          <v:shape id="_x0000_i1039" type="#_x0000_t75" style="width:37.45pt;height:17.85pt" o:ole="">
            <v:imagedata r:id="rId13" o:title=""/>
          </v:shape>
          <o:OLEObject Type="Embed" ProgID="Equation.3" ShapeID="_x0000_i1039" DrawAspect="Content" ObjectID="_1640590634" r:id="rId14"/>
        </w:object>
      </w:r>
      <w:r>
        <w:tab/>
        <w:t>205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sequence for </w:t>
      </w:r>
      <w:r w:rsidRPr="005E0144">
        <w:rPr>
          <w:bCs/>
          <w:position w:val="-10"/>
        </w:rPr>
        <w:object w:dxaOrig="740" w:dyaOrig="340">
          <v:shape id="_x0000_i1040" type="#_x0000_t75" style="width:36.85pt;height:17.85pt" o:ole="">
            <v:imagedata r:id="rId15" o:title=""/>
          </v:shape>
          <o:OLEObject Type="Embed" ProgID="Equation.3" ShapeID="_x0000_i1040" DrawAspect="Content" ObjectID="_1640590635" r:id="rId16"/>
        </w:object>
      </w:r>
      <w:r>
        <w:tab/>
        <w:t>205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 hopping</w:t>
      </w:r>
      <w:r>
        <w:tab/>
        <w:t>207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physical resources</w:t>
      </w:r>
      <w:r>
        <w:tab/>
        <w:t>207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SC-FDMA baseband signal generation</w:t>
      </w:r>
      <w:r>
        <w:tab/>
        <w:t>208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random-access channel</w:t>
      </w:r>
      <w:r>
        <w:tab/>
        <w:t>209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frequency structure</w:t>
      </w:r>
      <w:r>
        <w:tab/>
        <w:t>209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Baseband signal generation</w:t>
      </w:r>
      <w:r>
        <w:tab/>
        <w:t>212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212</w:t>
      </w:r>
    </w:p>
    <w:p w:rsidR="00CF6E95" w:rsidRDefault="00CF6E9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</w:t>
      </w:r>
      <w:r>
        <w:tab/>
        <w:t>212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Overview</w:t>
      </w:r>
      <w:r>
        <w:tab/>
        <w:t>212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channels</w:t>
      </w:r>
      <w:r>
        <w:tab/>
        <w:t>212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signals</w:t>
      </w:r>
      <w:r>
        <w:tab/>
        <w:t>213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Slot structure and physical resource elements</w:t>
      </w:r>
      <w:r>
        <w:tab/>
        <w:t>213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grid</w:t>
      </w:r>
      <w:r>
        <w:tab/>
        <w:t>213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10.2.2.2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Resource elements</w:t>
      </w:r>
      <w:r>
        <w:tab/>
        <w:t>213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Guard period for half-duplex FDD operation</w:t>
      </w:r>
      <w:r>
        <w:tab/>
        <w:t>213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E95">
        <w:t>10.2.2.4</w:t>
      </w:r>
      <w:r w:rsidRPr="00CF6E95"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8E2EFC">
        <w:rPr>
          <w:rFonts w:eastAsia="SimSun"/>
        </w:rPr>
        <w:t>Guard period for TDD operation</w:t>
      </w:r>
      <w:r>
        <w:tab/>
        <w:t>213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shared channel</w:t>
      </w:r>
      <w:r>
        <w:tab/>
        <w:t>214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214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broadcast channel</w:t>
      </w:r>
      <w:r>
        <w:tab/>
        <w:t>216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216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physical downlink control channel</w:t>
      </w:r>
      <w:r>
        <w:tab/>
        <w:t>217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formats</w:t>
      </w:r>
      <w:r>
        <w:tab/>
        <w:t>217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Scrambling</w:t>
      </w:r>
      <w:r>
        <w:tab/>
        <w:t>217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</w:t>
      </w:r>
      <w:r>
        <w:tab/>
        <w:t>217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Layer mapping and precoding</w:t>
      </w:r>
      <w:r>
        <w:tab/>
        <w:t>217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217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reference signal (NRS)</w:t>
      </w:r>
      <w:r>
        <w:tab/>
        <w:t>218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221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221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positioning reference signal (NPRS)</w:t>
      </w:r>
      <w:r>
        <w:tab/>
        <w:t>222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223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NPRS subframe configuration</w:t>
      </w:r>
      <w:r>
        <w:tab/>
        <w:t>224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wake up signal (NWUS)</w:t>
      </w:r>
      <w:r>
        <w:tab/>
        <w:t>225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225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225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signals</w:t>
      </w:r>
      <w:r>
        <w:tab/>
        <w:t>226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primary synchronization signal (NPSS)</w:t>
      </w:r>
      <w:r>
        <w:tab/>
        <w:t>226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226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226</w:t>
      </w:r>
    </w:p>
    <w:p w:rsidR="00CF6E95" w:rsidRDefault="00CF6E95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secondary synchronization signal (NSSS)</w:t>
      </w:r>
      <w:r>
        <w:tab/>
        <w:t>227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Sequence generation</w:t>
      </w:r>
      <w:r>
        <w:tab/>
        <w:t>227</w:t>
      </w:r>
    </w:p>
    <w:p w:rsidR="00CF6E95" w:rsidRDefault="00CF6E95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Mapping to resource elements</w:t>
      </w:r>
      <w:r>
        <w:tab/>
        <w:t>227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 baseband signal generation</w:t>
      </w:r>
      <w:r>
        <w:tab/>
        <w:t>228</w:t>
      </w:r>
    </w:p>
    <w:p w:rsidR="00CF6E95" w:rsidRDefault="00CF6E95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Modulation and upconversion</w:t>
      </w:r>
      <w:r>
        <w:tab/>
        <w:t>229</w:t>
      </w:r>
    </w:p>
    <w:p w:rsidR="00CF6E95" w:rsidRDefault="00CF6E95" w:rsidP="00CF6E95">
      <w:pPr>
        <w:pStyle w:val="TOC8"/>
        <w:tabs>
          <w:tab w:val="right" w:leader="dot" w:pos="9639"/>
        </w:tabs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(informative):</w:t>
      </w:r>
      <w:r>
        <w:tab/>
        <w:t>Change history</w:t>
      </w:r>
      <w:r>
        <w:tab/>
        <w:t>230</w:t>
      </w:r>
    </w:p>
    <w:p w:rsidR="00666497" w:rsidRDefault="00CF6E95">
      <w:r>
        <w:rPr>
          <w:noProof/>
          <w:sz w:val="22"/>
        </w:rPr>
        <w:fldChar w:fldCharType="end"/>
      </w:r>
      <w:bookmarkEnd w:id="5"/>
    </w:p>
    <w:p w:rsidR="007446E2" w:rsidRPr="00E9040D" w:rsidRDefault="007446E2" w:rsidP="00DE56B7">
      <w:r>
        <w:fldChar w:fldCharType="begin"/>
      </w:r>
      <w:r>
        <w:instrText xml:space="preserve"> RD 36211</w:instrText>
      </w:r>
      <w:r w:rsidR="003A0513">
        <w:instrText>-f8</w:instrText>
      </w:r>
      <w:r w:rsidR="00337985">
        <w:instrText>1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A0513">
        <w:instrText>-f8</w:instrText>
      </w:r>
      <w:r w:rsidR="00337985">
        <w:instrText>1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3A0513">
        <w:instrText>-f8</w:instrText>
      </w:r>
      <w:r w:rsidR="00337985">
        <w:instrText>1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7"/>
      <w:headerReference w:type="default" r:id="rId18"/>
      <w:footerReference w:type="default" r:id="rId19"/>
      <w:head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6E6E" w:rsidRDefault="00136E6E">
      <w:r>
        <w:separator/>
      </w:r>
    </w:p>
  </w:endnote>
  <w:endnote w:type="continuationSeparator" w:id="0">
    <w:p w:rsidR="00136E6E" w:rsidRDefault="00136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6E6E" w:rsidRDefault="00136E6E">
      <w:r>
        <w:separator/>
      </w:r>
    </w:p>
  </w:footnote>
  <w:footnote w:type="continuationSeparator" w:id="0">
    <w:p w:rsidR="00136E6E" w:rsidRDefault="00136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F6E95">
      <w:t>3GPP TS 36.211 V15.8.1 (2020-01)</w:t>
    </w:r>
    <w:r>
      <w:fldChar w:fldCharType="end"/>
    </w:r>
  </w:p>
  <w:p w:rsidR="006878B7" w:rsidRDefault="006878B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078D9">
      <w:t>8</w:t>
    </w:r>
    <w:r>
      <w:fldChar w:fldCharType="end"/>
    </w:r>
  </w:p>
  <w:p w:rsidR="006878B7" w:rsidRDefault="006878B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F6E95">
      <w:t>Release 15</w:t>
    </w:r>
    <w:r>
      <w:fldChar w:fldCharType="end"/>
    </w:r>
  </w:p>
  <w:p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016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6E6E"/>
    <w:rsid w:val="001406CE"/>
    <w:rsid w:val="00140BE7"/>
    <w:rsid w:val="00142084"/>
    <w:rsid w:val="0014334D"/>
    <w:rsid w:val="001439E6"/>
    <w:rsid w:val="00143EC7"/>
    <w:rsid w:val="001455AE"/>
    <w:rsid w:val="001458E6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434E"/>
    <w:rsid w:val="001B46C9"/>
    <w:rsid w:val="001B4AA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3EC6"/>
    <w:rsid w:val="00255624"/>
    <w:rsid w:val="002558C1"/>
    <w:rsid w:val="002568E1"/>
    <w:rsid w:val="00257611"/>
    <w:rsid w:val="0026018B"/>
    <w:rsid w:val="00260546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985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D44"/>
    <w:rsid w:val="00565276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2CC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6672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6E95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307F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F56"/>
    <w:rsid w:val="00D63897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D20"/>
    <w:rsid w:val="00F018C2"/>
    <w:rsid w:val="00F01AEA"/>
    <w:rsid w:val="00F01B63"/>
    <w:rsid w:val="00F02AF6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C1C0C"/>
    <w:rsid w:val="00FC23C2"/>
    <w:rsid w:val="00FC38CE"/>
    <w:rsid w:val="00FC4174"/>
    <w:rsid w:val="00FC4639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10" Type="http://schemas.openxmlformats.org/officeDocument/2006/relationships/image" Target="media/image3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4D120-77B3-4B5F-8BD1-A4F0D3A1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14291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MCC: CR0075r1</cp:lastModifiedBy>
  <cp:revision>6</cp:revision>
  <cp:lastPrinted>2007-09-07T07:56:00Z</cp:lastPrinted>
  <dcterms:created xsi:type="dcterms:W3CDTF">2020-01-15T08:30:00Z</dcterms:created>
  <dcterms:modified xsi:type="dcterms:W3CDTF">2020-01-15T08:40:00Z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