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F45210">
        <w:t>6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E11D3E">
        <w:rPr>
          <w:sz w:val="32"/>
        </w:rPr>
        <w:t>1</w:t>
      </w:r>
      <w:r w:rsidR="008D299A">
        <w:rPr>
          <w:sz w:val="32"/>
        </w:rPr>
        <w:t>9</w:t>
      </w:r>
      <w:r w:rsidR="00AD02B7" w:rsidRPr="00C12953">
        <w:rPr>
          <w:sz w:val="32"/>
        </w:rPr>
        <w:t>-</w:t>
      </w:r>
      <w:r w:rsidR="00F45210">
        <w:rPr>
          <w:sz w:val="32"/>
        </w:rPr>
        <w:t>06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201</w:t>
      </w:r>
      <w:r w:rsidR="008D299A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5.3.3A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Precoding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Slot-SPUCCH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48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3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4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50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5.4A.5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physical resources</w:t>
      </w:r>
      <w:r>
        <w:tab/>
        <w:t>50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21778955" r:id="rId11"/>
        </w:object>
      </w:r>
      <w:r>
        <w:t xml:space="preserve"> or larger</w:t>
      </w:r>
      <w:r>
        <w:tab/>
        <w:t>55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21778956" r:id="rId12"/>
        </w:object>
      </w:r>
      <w:r>
        <w:tab/>
        <w:t>56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CE7F76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Physical control format indicator channel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Scrambling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Sequence generation</w:t>
      </w:r>
      <w:r>
        <w:tab/>
        <w:t>179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resource elements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199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21778957" r:id="rId14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21778958" r:id="rId16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10.2.2.4</w:t>
      </w:r>
      <w:r w:rsidRPr="0063041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CE7F76">
        <w:rPr>
          <w:rFonts w:eastAsia="SimSun"/>
        </w:rPr>
        <w:t>Guard period for TDD operation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228</w:t>
      </w:r>
    </w:p>
    <w:p w:rsidR="00630414" w:rsidRDefault="00630414" w:rsidP="0063041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229</w:t>
      </w:r>
    </w:p>
    <w:p w:rsidR="00666497" w:rsidRDefault="00630414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F45210">
        <w:instrText>-f60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F45210">
        <w:instrText>-f60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F45210">
        <w:instrText>-f60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  <w:bookmarkStart w:id="5" w:name="_GoBack"/>
      <w:bookmarkEnd w:id="5"/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F6B" w:rsidRDefault="00F96F6B">
      <w:r>
        <w:separator/>
      </w:r>
    </w:p>
  </w:endnote>
  <w:endnote w:type="continuationSeparator" w:id="0">
    <w:p w:rsidR="00F96F6B" w:rsidRDefault="00F9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F6B" w:rsidRDefault="00F96F6B">
      <w:r>
        <w:separator/>
      </w:r>
    </w:p>
  </w:footnote>
  <w:footnote w:type="continuationSeparator" w:id="0">
    <w:p w:rsidR="00F96F6B" w:rsidRDefault="00F96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F4B35">
      <w:t>3GPP TS 36.211 V15.6.0 (2019-06)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F4B35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25A20-7FE3-4527-B210-AA927F75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CR0485</cp:lastModifiedBy>
  <cp:revision>7</cp:revision>
  <cp:lastPrinted>2007-09-07T07:56:00Z</cp:lastPrinted>
  <dcterms:created xsi:type="dcterms:W3CDTF">2019-03-23T09:30:00Z</dcterms:created>
  <dcterms:modified xsi:type="dcterms:W3CDTF">2019-06-11T15:23:00Z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