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790414">
        <w:t>12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A50262">
        <w:rPr>
          <w:sz w:val="32"/>
        </w:rPr>
        <w:t>1</w:t>
      </w:r>
      <w:r w:rsidR="00B36A4D">
        <w:rPr>
          <w:sz w:val="32"/>
        </w:rPr>
        <w:t>9</w:t>
      </w:r>
      <w:r w:rsidR="00AD02B7" w:rsidRPr="00C12953">
        <w:rPr>
          <w:sz w:val="32"/>
        </w:rPr>
        <w:t>-</w:t>
      </w:r>
      <w:r w:rsidR="00790414">
        <w:rPr>
          <w:sz w:val="32"/>
        </w:rPr>
        <w:t>09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 wp14:anchorId="5C02F562" wp14:editId="788CA6E9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 wp14:anchorId="46EC3194" wp14:editId="6E36DB32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A50262">
        <w:rPr>
          <w:noProof/>
          <w:sz w:val="18"/>
        </w:rPr>
        <w:t>201</w:t>
      </w:r>
      <w:r w:rsidR="00B36A4D">
        <w:rPr>
          <w:noProof/>
          <w:sz w:val="18"/>
        </w:rPr>
        <w:t>9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5.3.3A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Precoding</w:t>
      </w:r>
      <w:r>
        <w:tab/>
        <w:t>26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14.25pt" o:ole="">
            <v:imagedata r:id="rId10" o:title=""/>
          </v:shape>
          <o:OLEObject Type="Embed" ProgID="Equation.3" ShapeID="_x0000_i1025" DrawAspect="Content" ObjectID="_1631024920" r:id="rId11"/>
        </w:object>
      </w:r>
      <w:r>
        <w:t xml:space="preserve"> or larger</w:t>
      </w:r>
      <w:r>
        <w:tab/>
        <w:t>43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8.45pt;height:14.25pt" o:ole="">
            <v:imagedata r:id="rId10" o:title=""/>
          </v:shape>
          <o:OLEObject Type="Embed" ProgID="Equation.3" ShapeID="_x0000_i1026" DrawAspect="Content" ObjectID="_1631024921" r:id="rId12"/>
        </w:object>
      </w:r>
      <w:r>
        <w:tab/>
        <w:t>44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49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49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49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52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52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59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72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79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79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82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89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6.7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Physical control format indicator channel</w:t>
      </w:r>
      <w:r>
        <w:tab/>
        <w:t>97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344E">
        <w:t>6.7.1</w:t>
      </w:r>
      <w:r w:rsidRPr="009A344E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30263">
        <w:rPr>
          <w:lang w:val="en-US"/>
        </w:rPr>
        <w:t>Scrambling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99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108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116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141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145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145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147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156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157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161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163</w:t>
      </w:r>
    </w:p>
    <w:p w:rsidR="009A344E" w:rsidRDefault="009A34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164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31024922" r:id="rId14"/>
        </w:object>
      </w:r>
      <w:r>
        <w:tab/>
        <w:t>167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31024923" r:id="rId16"/>
        </w:object>
      </w:r>
      <w:r>
        <w:tab/>
        <w:t>168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169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173</w:t>
      </w:r>
    </w:p>
    <w:p w:rsidR="009A344E" w:rsidRDefault="009A34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173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174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175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178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180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182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183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9A344E" w:rsidRDefault="009A344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9A344E" w:rsidRDefault="009A344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186</w:t>
      </w:r>
    </w:p>
    <w:p w:rsidR="009A344E" w:rsidRDefault="009A344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186</w:t>
      </w:r>
    </w:p>
    <w:p w:rsidR="009A344E" w:rsidRDefault="009A344E" w:rsidP="009A344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187</w:t>
      </w:r>
    </w:p>
    <w:p w:rsidR="00666497" w:rsidRDefault="009A344E">
      <w:r>
        <w:rPr>
          <w:noProof/>
          <w:sz w:val="22"/>
        </w:rPr>
        <w:fldChar w:fldCharType="end"/>
      </w:r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790414">
        <w:instrText>-ec0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790414">
        <w:instrText>-ec0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790414">
        <w:instrText>-ec0</w:instrText>
      </w:r>
      <w:bookmarkStart w:id="5" w:name="_GoBack"/>
      <w:bookmarkEnd w:id="5"/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3C67" w:rsidRDefault="00DC3C67">
      <w:r>
        <w:separator/>
      </w:r>
    </w:p>
  </w:endnote>
  <w:endnote w:type="continuationSeparator" w:id="0">
    <w:p w:rsidR="00DC3C67" w:rsidRDefault="00DC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3C67" w:rsidRDefault="00DC3C67">
      <w:r>
        <w:separator/>
      </w:r>
    </w:p>
  </w:footnote>
  <w:footnote w:type="continuationSeparator" w:id="0">
    <w:p w:rsidR="00DC3C67" w:rsidRDefault="00DC3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80A8F">
      <w:t>3GPP TS 36.211 V14.12.0 (2019-09)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6132">
      <w:t>7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80A8F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4FFB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51B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5B0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77734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5DE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396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0834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35E6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606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1AB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161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58B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AB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08CE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0062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0414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47B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19EF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81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344E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9D2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132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A4D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843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5798D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A8F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3C67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F2"/>
    <w:rsid w:val="00DE6340"/>
    <w:rsid w:val="00DE6D65"/>
    <w:rsid w:val="00DE6E13"/>
    <w:rsid w:val="00DE73B0"/>
    <w:rsid w:val="00DE75DA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87B33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478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3E10C-3305-4385-9B26-9B8B04F88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CR0489</cp:lastModifiedBy>
  <cp:revision>23</cp:revision>
  <cp:lastPrinted>2007-09-07T07:56:00Z</cp:lastPrinted>
  <dcterms:created xsi:type="dcterms:W3CDTF">2018-06-22T14:12:00Z</dcterms:created>
  <dcterms:modified xsi:type="dcterms:W3CDTF">2019-09-26T15:42:00Z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