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3552F9A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B3460D">
              <w:rPr>
                <w:rFonts w:hint="eastAsia"/>
                <w:lang w:eastAsia="zh-CN"/>
              </w:rPr>
              <w:t>3</w:t>
            </w:r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B3460D">
              <w:rPr>
                <w:rFonts w:hint="eastAsia"/>
                <w:sz w:val="32"/>
                <w:lang w:eastAsia="zh-CN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1.8pt" o:ole="">
                  <v:imagedata r:id="rId9" o:title=""/>
                </v:shape>
                <o:OLEObject Type="Embed" ProgID="Word.Picture.8" ShapeID="_x0000_i1025" DrawAspect="Content" ObjectID="_182691902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6EA64B0" w14:textId="77777777" w:rsidR="00B2382E" w:rsidRPr="00A77EA5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fldChar w:fldCharType="begin" w:fldLock="1"/>
      </w:r>
      <w:r w:rsidRPr="00A77EA5">
        <w:instrText xml:space="preserve"> TOC \o "1-9" </w:instrText>
      </w:r>
      <w:r w:rsidRPr="00A77EA5">
        <w:fldChar w:fldCharType="separate"/>
      </w:r>
      <w:r w:rsidR="00B2382E" w:rsidRPr="00A77EA5">
        <w:rPr>
          <w:noProof/>
        </w:rPr>
        <w:t>Foreword</w:t>
      </w:r>
      <w:r w:rsidR="00B2382E" w:rsidRPr="00A77EA5">
        <w:rPr>
          <w:noProof/>
        </w:rPr>
        <w:tab/>
        <w:t>107</w:t>
      </w:r>
    </w:p>
    <w:p w14:paraId="69256CE1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Scope</w:t>
      </w:r>
      <w:r w:rsidRPr="00A77EA5">
        <w:rPr>
          <w:noProof/>
        </w:rPr>
        <w:tab/>
        <w:t>109</w:t>
      </w:r>
    </w:p>
    <w:p w14:paraId="5BCEF5BD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References</w:t>
      </w:r>
      <w:r w:rsidRPr="00A77EA5">
        <w:rPr>
          <w:noProof/>
        </w:rPr>
        <w:tab/>
        <w:t>109</w:t>
      </w:r>
    </w:p>
    <w:p w14:paraId="2DB6331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Definitions, symbols and abbreviations</w:t>
      </w:r>
      <w:r w:rsidRPr="00A77EA5">
        <w:rPr>
          <w:noProof/>
        </w:rPr>
        <w:tab/>
        <w:t>111</w:t>
      </w:r>
    </w:p>
    <w:p w14:paraId="41D3EF7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Definitions</w:t>
      </w:r>
      <w:r w:rsidRPr="00A77EA5">
        <w:rPr>
          <w:noProof/>
        </w:rPr>
        <w:tab/>
        <w:t>111</w:t>
      </w:r>
    </w:p>
    <w:p w14:paraId="7A96CC2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Symbols</w:t>
      </w:r>
      <w:r w:rsidRPr="00A77EA5">
        <w:rPr>
          <w:noProof/>
        </w:rPr>
        <w:tab/>
        <w:t>113</w:t>
      </w:r>
    </w:p>
    <w:p w14:paraId="06239E5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Abbreviations</w:t>
      </w:r>
      <w:r w:rsidRPr="00A77EA5">
        <w:rPr>
          <w:noProof/>
        </w:rPr>
        <w:tab/>
        <w:t>114</w:t>
      </w:r>
    </w:p>
    <w:p w14:paraId="1F7D0CF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tolerances</w:t>
      </w:r>
      <w:r w:rsidRPr="00A77EA5">
        <w:rPr>
          <w:noProof/>
        </w:rPr>
        <w:tab/>
        <w:t>117</w:t>
      </w:r>
    </w:p>
    <w:p w14:paraId="1B668E5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Additional notation</w:t>
      </w:r>
      <w:r w:rsidRPr="00A77EA5">
        <w:rPr>
          <w:noProof/>
        </w:rPr>
        <w:tab/>
        <w:t>117</w:t>
      </w:r>
    </w:p>
    <w:p w14:paraId="48702F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Groups of bands</w:t>
      </w:r>
      <w:r w:rsidRPr="00A77EA5">
        <w:rPr>
          <w:noProof/>
        </w:rPr>
        <w:tab/>
        <w:t>117</w:t>
      </w:r>
    </w:p>
    <w:p w14:paraId="12D062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 w:eastAsia="ko-KR"/>
        </w:rPr>
        <w:t>3.5.1A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 w:eastAsia="ko-KR"/>
        </w:rPr>
        <w:t>Groups of bands for satellite access</w:t>
      </w:r>
      <w:r w:rsidRPr="00A77EA5">
        <w:rPr>
          <w:noProof/>
        </w:rPr>
        <w:tab/>
        <w:t>120</w:t>
      </w:r>
    </w:p>
    <w:p w14:paraId="5F598C2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</w:t>
      </w:r>
      <w:r w:rsidRPr="00A77EA5">
        <w:rPr>
          <w:noProof/>
        </w:rPr>
        <w:tab/>
        <w:t>121</w:t>
      </w:r>
    </w:p>
    <w:p w14:paraId="0961B6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in this specification version</w:t>
      </w:r>
      <w:r w:rsidRPr="00A77EA5">
        <w:rPr>
          <w:noProof/>
        </w:rPr>
        <w:tab/>
        <w:t>121</w:t>
      </w:r>
    </w:p>
    <w:p w14:paraId="04AC47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UE capable of network-based CRS interference mitigation</w:t>
      </w:r>
      <w:r w:rsidRPr="00A77EA5">
        <w:rPr>
          <w:noProof/>
        </w:rPr>
        <w:tab/>
        <w:t>127</w:t>
      </w:r>
    </w:p>
    <w:p w14:paraId="605126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with CRS muting for category M1 UE capable of CRS muting</w:t>
      </w:r>
      <w:r w:rsidRPr="00A77EA5">
        <w:rPr>
          <w:noProof/>
        </w:rPr>
        <w:tab/>
        <w:t>129</w:t>
      </w:r>
    </w:p>
    <w:p w14:paraId="24417B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with CRS muting for category M2 UE capable of CRS muting</w:t>
      </w:r>
      <w:r w:rsidRPr="00A77EA5">
        <w:rPr>
          <w:noProof/>
        </w:rPr>
        <w:tab/>
        <w:t>130</w:t>
      </w:r>
    </w:p>
    <w:p w14:paraId="7F1C09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EN-DC operation</w:t>
      </w:r>
      <w:r w:rsidRPr="00A77EA5">
        <w:rPr>
          <w:noProof/>
        </w:rPr>
        <w:tab/>
        <w:t>131</w:t>
      </w:r>
    </w:p>
    <w:p w14:paraId="719A06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NE-DC operation</w:t>
      </w:r>
      <w:r w:rsidRPr="00A77EA5">
        <w:rPr>
          <w:noProof/>
        </w:rPr>
        <w:tab/>
        <w:t>132</w:t>
      </w:r>
    </w:p>
    <w:p w14:paraId="3CFE0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NGEN-DC operation</w:t>
      </w:r>
      <w:r w:rsidRPr="00A77EA5">
        <w:rPr>
          <w:noProof/>
        </w:rPr>
        <w:tab/>
        <w:t>133</w:t>
      </w:r>
    </w:p>
    <w:p w14:paraId="78EFA9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  <w:lang w:eastAsia="ko-KR"/>
        </w:rPr>
        <w:t>3.6.5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Applicability of 2-step RA and 4-step RA in RRM requirements</w:t>
      </w:r>
      <w:r w:rsidRPr="00A77EA5">
        <w:rPr>
          <w:noProof/>
        </w:rPr>
        <w:tab/>
        <w:t>133</w:t>
      </w:r>
    </w:p>
    <w:p w14:paraId="1D441C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3.6.6 Applicability of requirements for UE category NB-IoT for frame structure type 1 for NTN-TDD</w:t>
      </w:r>
      <w:r w:rsidRPr="00A77EA5">
        <w:rPr>
          <w:noProof/>
        </w:rPr>
        <w:tab/>
        <w:t>133</w:t>
      </w:r>
    </w:p>
    <w:p w14:paraId="58FDD3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  <w:lang w:eastAsia="ko-KR"/>
        </w:rPr>
        <w:t>3.6.7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Applicability of NB-IoT inband operation in NTN NR</w:t>
      </w:r>
      <w:r w:rsidRPr="00A77EA5">
        <w:rPr>
          <w:noProof/>
        </w:rPr>
        <w:tab/>
        <w:t>133</w:t>
      </w:r>
    </w:p>
    <w:p w14:paraId="1CB6B49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 w:rsidRPr="00A77EA5">
        <w:rPr>
          <w:noProof/>
        </w:rPr>
        <w:tab/>
        <w:t>133</w:t>
      </w:r>
    </w:p>
    <w:p w14:paraId="283AA168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RRC_IDLE state mobility</w:t>
      </w:r>
      <w:r w:rsidRPr="00A77EA5">
        <w:rPr>
          <w:noProof/>
        </w:rPr>
        <w:tab/>
        <w:t>133</w:t>
      </w:r>
    </w:p>
    <w:p w14:paraId="6C4ECE1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133</w:t>
      </w:r>
    </w:p>
    <w:p w14:paraId="2646761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134</w:t>
      </w:r>
    </w:p>
    <w:p w14:paraId="782C5F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134</w:t>
      </w:r>
    </w:p>
    <w:p w14:paraId="5950700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134</w:t>
      </w:r>
    </w:p>
    <w:p w14:paraId="7DE778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cell</w:t>
      </w:r>
      <w:r w:rsidRPr="00A77EA5">
        <w:rPr>
          <w:noProof/>
        </w:rPr>
        <w:tab/>
        <w:t>135</w:t>
      </w:r>
    </w:p>
    <w:p w14:paraId="340179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136</w:t>
      </w:r>
    </w:p>
    <w:p w14:paraId="379480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E-UTRAN cells</w:t>
      </w:r>
      <w:r w:rsidRPr="00A77EA5">
        <w:rPr>
          <w:noProof/>
        </w:rPr>
        <w:tab/>
        <w:t>136</w:t>
      </w:r>
    </w:p>
    <w:p w14:paraId="57075E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inter-frequency E-UTRAN cells</w:t>
      </w:r>
      <w:r w:rsidRPr="00A77EA5">
        <w:rPr>
          <w:noProof/>
        </w:rPr>
        <w:tab/>
        <w:t>138</w:t>
      </w:r>
    </w:p>
    <w:p w14:paraId="50CCA7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inter-RAT cells</w:t>
      </w:r>
      <w:r w:rsidRPr="00A77EA5">
        <w:rPr>
          <w:noProof/>
        </w:rPr>
        <w:tab/>
        <w:t>140</w:t>
      </w:r>
    </w:p>
    <w:p w14:paraId="563E03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UTRAN FDD cells</w:t>
      </w:r>
      <w:r w:rsidRPr="00A77EA5">
        <w:rPr>
          <w:noProof/>
        </w:rPr>
        <w:tab/>
        <w:t>140</w:t>
      </w:r>
    </w:p>
    <w:p w14:paraId="242AD86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UTRAN TDD cells</w:t>
      </w:r>
      <w:r w:rsidRPr="00A77EA5">
        <w:rPr>
          <w:noProof/>
        </w:rPr>
        <w:tab/>
        <w:t>142</w:t>
      </w:r>
    </w:p>
    <w:p w14:paraId="1ABC87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GSM cells</w:t>
      </w:r>
      <w:r w:rsidRPr="00A77EA5">
        <w:rPr>
          <w:noProof/>
        </w:rPr>
        <w:tab/>
        <w:t>144</w:t>
      </w:r>
    </w:p>
    <w:p w14:paraId="4DA0D69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HRPD cells</w:t>
      </w:r>
      <w:r w:rsidRPr="00A77EA5">
        <w:rPr>
          <w:noProof/>
        </w:rPr>
        <w:tab/>
        <w:t>145</w:t>
      </w:r>
    </w:p>
    <w:p w14:paraId="2E5646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cdma2000 1X</w:t>
      </w:r>
      <w:r w:rsidRPr="00A77EA5">
        <w:rPr>
          <w:noProof/>
        </w:rPr>
        <w:tab/>
        <w:t>146</w:t>
      </w:r>
    </w:p>
    <w:p w14:paraId="3ED065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NR cells</w:t>
      </w:r>
      <w:r w:rsidRPr="00A77EA5">
        <w:rPr>
          <w:noProof/>
        </w:rPr>
        <w:tab/>
        <w:t>147</w:t>
      </w:r>
    </w:p>
    <w:p w14:paraId="5BC5535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NR cells subject to CCA</w:t>
      </w:r>
      <w:r w:rsidRPr="00A77EA5">
        <w:rPr>
          <w:noProof/>
        </w:rPr>
        <w:tab/>
        <w:t>150</w:t>
      </w:r>
    </w:p>
    <w:p w14:paraId="3C1B50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NR cells for RedCap</w:t>
      </w:r>
      <w:r w:rsidRPr="00A77EA5">
        <w:rPr>
          <w:noProof/>
        </w:rPr>
        <w:tab/>
        <w:t>152</w:t>
      </w:r>
    </w:p>
    <w:p w14:paraId="7EE95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Evaluation of cell re-selection criteria</w:t>
      </w:r>
      <w:r w:rsidRPr="00A77EA5">
        <w:rPr>
          <w:noProof/>
        </w:rPr>
        <w:tab/>
        <w:t>154</w:t>
      </w:r>
    </w:p>
    <w:p w14:paraId="57BA40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</w:t>
      </w:r>
      <w:r w:rsidRPr="00A77EA5">
        <w:rPr>
          <w:noProof/>
        </w:rPr>
        <w:tab/>
        <w:t>154</w:t>
      </w:r>
    </w:p>
    <w:p w14:paraId="1F401D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155</w:t>
      </w:r>
    </w:p>
    <w:p w14:paraId="79B056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155</w:t>
      </w:r>
    </w:p>
    <w:p w14:paraId="7CEADD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 (Increased UE carrier monitoring)</w:t>
      </w:r>
      <w:r w:rsidRPr="00A77EA5">
        <w:rPr>
          <w:noProof/>
        </w:rPr>
        <w:tab/>
        <w:t>156</w:t>
      </w:r>
    </w:p>
    <w:p w14:paraId="592F0D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Reselection to CSG cells</w:t>
      </w:r>
      <w:r w:rsidRPr="00A77EA5">
        <w:rPr>
          <w:noProof/>
        </w:rPr>
        <w:tab/>
        <w:t>156</w:t>
      </w:r>
    </w:p>
    <w:p w14:paraId="7D35D43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Reselection from a non CSG to an inter-frequency CSG cell</w:t>
      </w:r>
      <w:r w:rsidRPr="00A77EA5">
        <w:rPr>
          <w:noProof/>
        </w:rPr>
        <w:tab/>
        <w:t>156</w:t>
      </w:r>
    </w:p>
    <w:p w14:paraId="151C79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Reselection from a non CSG to an inter-RAT UTRAN FDD CSG cell</w:t>
      </w:r>
      <w:r w:rsidRPr="00A77EA5">
        <w:rPr>
          <w:noProof/>
        </w:rPr>
        <w:tab/>
        <w:t>157</w:t>
      </w:r>
    </w:p>
    <w:p w14:paraId="007F9C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158</w:t>
      </w:r>
    </w:p>
    <w:p w14:paraId="3AA859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158</w:t>
      </w:r>
    </w:p>
    <w:p w14:paraId="678ADA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158</w:t>
      </w:r>
    </w:p>
    <w:p w14:paraId="54E2E1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 for RedCap</w:t>
      </w:r>
      <w:r w:rsidRPr="00A77EA5">
        <w:rPr>
          <w:noProof/>
        </w:rPr>
        <w:tab/>
        <w:t>158</w:t>
      </w:r>
    </w:p>
    <w:p w14:paraId="1F02086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Minimization of Drive Tests (MDT)</w:t>
      </w:r>
      <w:r w:rsidRPr="00A77EA5">
        <w:rPr>
          <w:noProof/>
        </w:rPr>
        <w:tab/>
        <w:t>159</w:t>
      </w:r>
    </w:p>
    <w:p w14:paraId="2C0A3A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159</w:t>
      </w:r>
    </w:p>
    <w:p w14:paraId="1F7EB8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</w:t>
      </w:r>
      <w:r w:rsidRPr="00A77EA5">
        <w:rPr>
          <w:noProof/>
        </w:rPr>
        <w:tab/>
        <w:t>159</w:t>
      </w:r>
    </w:p>
    <w:p w14:paraId="5B71E0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Requirements</w:t>
      </w:r>
      <w:r w:rsidRPr="00A77EA5">
        <w:rPr>
          <w:noProof/>
        </w:rPr>
        <w:tab/>
        <w:t>159</w:t>
      </w:r>
    </w:p>
    <w:p w14:paraId="3AB310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Time Stamp Accuracy</w:t>
      </w:r>
      <w:r w:rsidRPr="00A77EA5">
        <w:rPr>
          <w:noProof/>
        </w:rPr>
        <w:tab/>
        <w:t>159</w:t>
      </w:r>
    </w:p>
    <w:p w14:paraId="028C97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159</w:t>
      </w:r>
    </w:p>
    <w:p w14:paraId="669543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Time Stamp Accuracy for RRC Connection Establishment Failure Log Reporting</w:t>
      </w:r>
      <w:r w:rsidRPr="00A77EA5">
        <w:rPr>
          <w:noProof/>
        </w:rPr>
        <w:tab/>
        <w:t>160</w:t>
      </w:r>
    </w:p>
    <w:p w14:paraId="074C9B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Requirements</w:t>
      </w:r>
      <w:r w:rsidRPr="00A77EA5">
        <w:rPr>
          <w:noProof/>
        </w:rPr>
        <w:tab/>
        <w:t>160</w:t>
      </w:r>
    </w:p>
    <w:p w14:paraId="20E694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Time Stamp Accuracy for Radio Link Failure and Handover Failure Log Reporting</w:t>
      </w:r>
      <w:r w:rsidRPr="00A77EA5">
        <w:rPr>
          <w:noProof/>
        </w:rPr>
        <w:tab/>
        <w:t>160</w:t>
      </w:r>
    </w:p>
    <w:p w14:paraId="48D42A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Requirements for </w:t>
      </w:r>
      <w:r w:rsidRPr="00A77EA5">
        <w:rPr>
          <w:i/>
          <w:noProof/>
        </w:rPr>
        <w:t>timeSinceFailure</w:t>
      </w:r>
      <w:r w:rsidRPr="00A77EA5">
        <w:rPr>
          <w:noProof/>
        </w:rPr>
        <w:tab/>
        <w:t>160</w:t>
      </w:r>
    </w:p>
    <w:p w14:paraId="0E78433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Measurements</w:t>
      </w:r>
      <w:r w:rsidRPr="00A77EA5">
        <w:rPr>
          <w:noProof/>
        </w:rPr>
        <w:tab/>
        <w:t>160</w:t>
      </w:r>
    </w:p>
    <w:p w14:paraId="36B680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160</w:t>
      </w:r>
    </w:p>
    <w:p w14:paraId="127CBA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measurements</w:t>
      </w:r>
      <w:r w:rsidRPr="00A77EA5">
        <w:rPr>
          <w:noProof/>
        </w:rPr>
        <w:tab/>
        <w:t>160</w:t>
      </w:r>
    </w:p>
    <w:p w14:paraId="560E4E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measurements</w:t>
      </w:r>
      <w:r w:rsidRPr="00A77EA5">
        <w:rPr>
          <w:noProof/>
        </w:rPr>
        <w:tab/>
        <w:t>161</w:t>
      </w:r>
    </w:p>
    <w:p w14:paraId="7DF5C1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MCH BLER measurements</w:t>
      </w:r>
      <w:r w:rsidRPr="00A77EA5">
        <w:rPr>
          <w:noProof/>
        </w:rPr>
        <w:tab/>
        <w:t>161</w:t>
      </w:r>
    </w:p>
    <w:p w14:paraId="581D319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161</w:t>
      </w:r>
    </w:p>
    <w:p w14:paraId="7303F9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161</w:t>
      </w:r>
    </w:p>
    <w:p w14:paraId="7A8650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161</w:t>
      </w:r>
    </w:p>
    <w:p w14:paraId="0DC56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ProSe Direct Discovery</w:t>
      </w:r>
      <w:r w:rsidRPr="00A77EA5">
        <w:rPr>
          <w:noProof/>
        </w:rPr>
        <w:tab/>
        <w:t>161</w:t>
      </w:r>
    </w:p>
    <w:p w14:paraId="69CA5E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ProSe Direct Communication</w:t>
      </w:r>
      <w:r w:rsidRPr="00A77EA5">
        <w:rPr>
          <w:noProof/>
        </w:rPr>
        <w:tab/>
        <w:t>161</w:t>
      </w:r>
    </w:p>
    <w:p w14:paraId="138CDB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Discovery</w:t>
      </w:r>
      <w:r w:rsidRPr="00A77EA5">
        <w:rPr>
          <w:noProof/>
        </w:rPr>
        <w:tab/>
        <w:t>162</w:t>
      </w:r>
    </w:p>
    <w:p w14:paraId="1DCB3C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Communication</w:t>
      </w:r>
      <w:r w:rsidRPr="00A77EA5">
        <w:rPr>
          <w:noProof/>
        </w:rPr>
        <w:tab/>
        <w:t>162</w:t>
      </w:r>
    </w:p>
    <w:p w14:paraId="18E7065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NB1</w:t>
      </w:r>
      <w:r w:rsidRPr="00A77EA5">
        <w:rPr>
          <w:noProof/>
        </w:rPr>
        <w:tab/>
        <w:t>163</w:t>
      </w:r>
    </w:p>
    <w:p w14:paraId="71EA26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163</w:t>
      </w:r>
    </w:p>
    <w:p w14:paraId="3ED2A9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163</w:t>
      </w:r>
    </w:p>
    <w:p w14:paraId="32C340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normal coverage</w:t>
      </w:r>
      <w:r w:rsidRPr="00A77EA5">
        <w:rPr>
          <w:noProof/>
        </w:rPr>
        <w:tab/>
        <w:t>163</w:t>
      </w:r>
    </w:p>
    <w:p w14:paraId="078AE6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normal coverage when configured with WUS</w:t>
      </w:r>
      <w:r w:rsidRPr="00A77EA5">
        <w:rPr>
          <w:noProof/>
        </w:rPr>
        <w:tab/>
        <w:t>164</w:t>
      </w:r>
    </w:p>
    <w:p w14:paraId="76C0F9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normal coverage</w:t>
      </w:r>
      <w:r w:rsidRPr="00A77EA5">
        <w:rPr>
          <w:noProof/>
        </w:rPr>
        <w:tab/>
        <w:t>165</w:t>
      </w:r>
    </w:p>
    <w:p w14:paraId="642BD9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enhanced coverage</w:t>
      </w:r>
      <w:r w:rsidRPr="00A77EA5">
        <w:rPr>
          <w:noProof/>
        </w:rPr>
        <w:tab/>
        <w:t>166</w:t>
      </w:r>
    </w:p>
    <w:p w14:paraId="013E26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enhanced coverage when configured with WUS</w:t>
      </w:r>
      <w:r w:rsidRPr="00A77EA5">
        <w:rPr>
          <w:noProof/>
        </w:rPr>
        <w:tab/>
        <w:t>168</w:t>
      </w:r>
    </w:p>
    <w:p w14:paraId="486100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enhanced coverage</w:t>
      </w:r>
      <w:r w:rsidRPr="00A77EA5">
        <w:rPr>
          <w:noProof/>
        </w:rPr>
        <w:tab/>
        <w:t>169</w:t>
      </w:r>
    </w:p>
    <w:p w14:paraId="4C6567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 cells for UE category NB1 in normal coverage</w:t>
      </w:r>
      <w:r w:rsidRPr="00A77EA5">
        <w:rPr>
          <w:noProof/>
        </w:rPr>
        <w:tab/>
        <w:t>170</w:t>
      </w:r>
    </w:p>
    <w:p w14:paraId="693E1B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NB-IoT cells for UE category NB1 in enhanced coverage</w:t>
      </w:r>
      <w:r w:rsidRPr="00A77EA5">
        <w:rPr>
          <w:noProof/>
        </w:rPr>
        <w:tab/>
        <w:t>171</w:t>
      </w:r>
    </w:p>
    <w:p w14:paraId="0EBBED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normal coverage</w:t>
      </w:r>
      <w:r w:rsidRPr="00A77EA5">
        <w:rPr>
          <w:noProof/>
        </w:rPr>
        <w:tab/>
        <w:t>173</w:t>
      </w:r>
    </w:p>
    <w:p w14:paraId="5A856E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enhanced coverage</w:t>
      </w:r>
      <w:r w:rsidRPr="00A77EA5">
        <w:rPr>
          <w:noProof/>
        </w:rPr>
        <w:tab/>
        <w:t>173</w:t>
      </w:r>
    </w:p>
    <w:p w14:paraId="4BDD7D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173</w:t>
      </w:r>
    </w:p>
    <w:p w14:paraId="0B2E83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NB1</w:t>
      </w:r>
      <w:r w:rsidRPr="00A77EA5">
        <w:rPr>
          <w:noProof/>
        </w:rPr>
        <w:tab/>
        <w:t>173</w:t>
      </w:r>
    </w:p>
    <w:p w14:paraId="126547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NB1</w:t>
      </w:r>
      <w:r w:rsidRPr="00A77EA5">
        <w:rPr>
          <w:noProof/>
        </w:rPr>
        <w:tab/>
        <w:t>174</w:t>
      </w:r>
    </w:p>
    <w:p w14:paraId="5269A7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174</w:t>
      </w:r>
    </w:p>
    <w:p w14:paraId="3A5649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174</w:t>
      </w:r>
    </w:p>
    <w:p w14:paraId="1B5CBB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174</w:t>
      </w:r>
    </w:p>
    <w:p w14:paraId="4FA1D9E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NB-IoT for Satellite Access</w:t>
      </w:r>
      <w:r w:rsidRPr="00A77EA5">
        <w:rPr>
          <w:noProof/>
        </w:rPr>
        <w:tab/>
        <w:t>175</w:t>
      </w:r>
    </w:p>
    <w:p w14:paraId="0F320B6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175</w:t>
      </w:r>
    </w:p>
    <w:p w14:paraId="0DEB37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UE category NB-IoT for Satellite Access</w:t>
      </w:r>
      <w:r w:rsidRPr="00A77EA5">
        <w:rPr>
          <w:noProof/>
        </w:rPr>
        <w:tab/>
        <w:t>175</w:t>
      </w:r>
    </w:p>
    <w:p w14:paraId="13AF55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normal coverage</w:t>
      </w:r>
      <w:r w:rsidRPr="00A77EA5">
        <w:rPr>
          <w:noProof/>
        </w:rPr>
        <w:tab/>
        <w:t>176</w:t>
      </w:r>
    </w:p>
    <w:p w14:paraId="485E4F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normal coverage when configured with WUS</w:t>
      </w:r>
      <w:r w:rsidRPr="00A77EA5">
        <w:rPr>
          <w:noProof/>
        </w:rPr>
        <w:tab/>
        <w:t>177</w:t>
      </w:r>
    </w:p>
    <w:p w14:paraId="651241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normal coverage</w:t>
      </w:r>
      <w:r w:rsidRPr="00A77EA5">
        <w:rPr>
          <w:noProof/>
        </w:rPr>
        <w:tab/>
        <w:t>178</w:t>
      </w:r>
    </w:p>
    <w:p w14:paraId="08735E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enhanced coverage</w:t>
      </w:r>
      <w:r w:rsidRPr="00A77EA5">
        <w:rPr>
          <w:noProof/>
        </w:rPr>
        <w:tab/>
        <w:t>180</w:t>
      </w:r>
    </w:p>
    <w:p w14:paraId="4D00B0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enhanced coverage when configured with WUS</w:t>
      </w:r>
      <w:r w:rsidRPr="00A77EA5">
        <w:rPr>
          <w:noProof/>
        </w:rPr>
        <w:tab/>
        <w:t>182</w:t>
      </w:r>
    </w:p>
    <w:p w14:paraId="2E71C3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enhanced coverage</w:t>
      </w:r>
      <w:r w:rsidRPr="00A77EA5">
        <w:rPr>
          <w:noProof/>
        </w:rPr>
        <w:tab/>
        <w:t>183</w:t>
      </w:r>
    </w:p>
    <w:p w14:paraId="5D6D58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4.6A.2.5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 cells for UE category NB1 in normal coverage</w:t>
      </w:r>
      <w:r w:rsidRPr="00A77EA5">
        <w:rPr>
          <w:noProof/>
        </w:rPr>
        <w:tab/>
        <w:t>185</w:t>
      </w:r>
    </w:p>
    <w:p w14:paraId="46D9F8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4.6A.2.6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NB-IoT cells for UE category NB1 in enhanced coverage</w:t>
      </w:r>
      <w:r w:rsidRPr="00A77EA5">
        <w:rPr>
          <w:noProof/>
        </w:rPr>
        <w:tab/>
        <w:t>187</w:t>
      </w:r>
    </w:p>
    <w:p w14:paraId="332C6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normal coverage</w:t>
      </w:r>
      <w:r w:rsidRPr="00A77EA5">
        <w:rPr>
          <w:noProof/>
        </w:rPr>
        <w:tab/>
        <w:t>189</w:t>
      </w:r>
    </w:p>
    <w:p w14:paraId="4A3948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enhanced coverage</w:t>
      </w:r>
      <w:r w:rsidRPr="00A77EA5">
        <w:rPr>
          <w:noProof/>
        </w:rPr>
        <w:tab/>
        <w:t>189</w:t>
      </w:r>
    </w:p>
    <w:p w14:paraId="129FF9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190</w:t>
      </w:r>
    </w:p>
    <w:p w14:paraId="1E3170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NB1</w:t>
      </w:r>
      <w:r w:rsidRPr="00A77EA5">
        <w:rPr>
          <w:noProof/>
        </w:rPr>
        <w:tab/>
        <w:t>190</w:t>
      </w:r>
    </w:p>
    <w:p w14:paraId="69A8EE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NB-IoT for Satellite Access</w:t>
      </w:r>
      <w:r w:rsidRPr="00A77EA5">
        <w:rPr>
          <w:noProof/>
        </w:rPr>
        <w:tab/>
        <w:t>191</w:t>
      </w:r>
    </w:p>
    <w:p w14:paraId="10DB05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191</w:t>
      </w:r>
    </w:p>
    <w:p w14:paraId="3D6FC9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191</w:t>
      </w:r>
    </w:p>
    <w:p w14:paraId="048312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4.6A.3.3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191</w:t>
      </w:r>
    </w:p>
    <w:p w14:paraId="33670F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NB-IoT for frame structure type 1 for NTN-TDD</w:t>
      </w:r>
      <w:r w:rsidRPr="00A77EA5">
        <w:rPr>
          <w:noProof/>
        </w:rPr>
        <w:tab/>
        <w:t>191</w:t>
      </w:r>
    </w:p>
    <w:p w14:paraId="13C2FB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191</w:t>
      </w:r>
    </w:p>
    <w:p w14:paraId="3A29DC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UE category NB-IoT for Satellite Access</w:t>
      </w:r>
      <w:r w:rsidRPr="00A77EA5">
        <w:rPr>
          <w:noProof/>
        </w:rPr>
        <w:tab/>
        <w:t>191</w:t>
      </w:r>
    </w:p>
    <w:p w14:paraId="72FD63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normal coverage</w:t>
      </w:r>
      <w:r w:rsidRPr="00A77EA5">
        <w:rPr>
          <w:noProof/>
        </w:rPr>
        <w:tab/>
        <w:t>192</w:t>
      </w:r>
    </w:p>
    <w:p w14:paraId="7DD1E0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normal coverage</w:t>
      </w:r>
      <w:r w:rsidRPr="00A77EA5">
        <w:rPr>
          <w:noProof/>
        </w:rPr>
        <w:tab/>
        <w:t>193</w:t>
      </w:r>
    </w:p>
    <w:p w14:paraId="778B64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4.6B.2.5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 cells for UE category NB1 in normal coverage</w:t>
      </w:r>
      <w:r w:rsidRPr="00A77EA5">
        <w:rPr>
          <w:noProof/>
        </w:rPr>
        <w:tab/>
        <w:t>194</w:t>
      </w:r>
    </w:p>
    <w:p w14:paraId="399D35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normal coverage</w:t>
      </w:r>
      <w:r w:rsidRPr="00A77EA5">
        <w:rPr>
          <w:noProof/>
        </w:rPr>
        <w:tab/>
        <w:t>195</w:t>
      </w:r>
    </w:p>
    <w:p w14:paraId="5F0C57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195</w:t>
      </w:r>
    </w:p>
    <w:p w14:paraId="777E322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M1</w:t>
      </w:r>
      <w:r w:rsidRPr="00A77EA5">
        <w:rPr>
          <w:noProof/>
        </w:rPr>
        <w:tab/>
        <w:t>196</w:t>
      </w:r>
    </w:p>
    <w:p w14:paraId="3F564A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196</w:t>
      </w:r>
    </w:p>
    <w:p w14:paraId="6C7A85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196</w:t>
      </w:r>
    </w:p>
    <w:p w14:paraId="335B30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normal coverage</w:t>
      </w:r>
      <w:r w:rsidRPr="00A77EA5">
        <w:rPr>
          <w:noProof/>
        </w:rPr>
        <w:tab/>
        <w:t>196</w:t>
      </w:r>
    </w:p>
    <w:p w14:paraId="4C5DB85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normal coverage</w:t>
      </w:r>
      <w:r w:rsidRPr="00A77EA5">
        <w:rPr>
          <w:noProof/>
        </w:rPr>
        <w:tab/>
        <w:t>196</w:t>
      </w:r>
    </w:p>
    <w:p w14:paraId="4274B2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normal coverage</w:t>
      </w:r>
      <w:r w:rsidRPr="00A77EA5">
        <w:rPr>
          <w:noProof/>
        </w:rPr>
        <w:tab/>
        <w:t>197</w:t>
      </w:r>
    </w:p>
    <w:p w14:paraId="11EDBF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normal coverage</w:t>
      </w:r>
      <w:r w:rsidRPr="00A77EA5">
        <w:rPr>
          <w:noProof/>
        </w:rPr>
        <w:tab/>
        <w:t>198</w:t>
      </w:r>
    </w:p>
    <w:p w14:paraId="68D8DC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normal coverage</w:t>
      </w:r>
      <w:r w:rsidRPr="00A77EA5">
        <w:rPr>
          <w:noProof/>
        </w:rPr>
        <w:tab/>
        <w:t>199</w:t>
      </w:r>
    </w:p>
    <w:p w14:paraId="6280D7A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normal coverage</w:t>
      </w:r>
      <w:r w:rsidRPr="00A77EA5">
        <w:rPr>
          <w:noProof/>
        </w:rPr>
        <w:tab/>
        <w:t>201</w:t>
      </w:r>
    </w:p>
    <w:p w14:paraId="03DD94A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normal coverage</w:t>
      </w:r>
      <w:r w:rsidRPr="00A77EA5">
        <w:rPr>
          <w:noProof/>
        </w:rPr>
        <w:tab/>
        <w:t>201</w:t>
      </w:r>
    </w:p>
    <w:p w14:paraId="669BCD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enhanced coverage</w:t>
      </w:r>
      <w:r w:rsidRPr="00A77EA5">
        <w:rPr>
          <w:noProof/>
        </w:rPr>
        <w:tab/>
        <w:t>202</w:t>
      </w:r>
    </w:p>
    <w:p w14:paraId="0226141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enhanced coverage</w:t>
      </w:r>
      <w:r w:rsidRPr="00A77EA5">
        <w:rPr>
          <w:noProof/>
        </w:rPr>
        <w:tab/>
        <w:t>202</w:t>
      </w:r>
    </w:p>
    <w:p w14:paraId="09DC8E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enhaned coverage</w:t>
      </w:r>
      <w:r w:rsidRPr="00A77EA5">
        <w:rPr>
          <w:noProof/>
        </w:rPr>
        <w:tab/>
        <w:t>203</w:t>
      </w:r>
    </w:p>
    <w:p w14:paraId="6D5CDC3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enhanced coverage</w:t>
      </w:r>
      <w:r w:rsidRPr="00A77EA5">
        <w:rPr>
          <w:noProof/>
        </w:rPr>
        <w:tab/>
        <w:t>204</w:t>
      </w:r>
    </w:p>
    <w:p w14:paraId="1E7884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enhanced coverage</w:t>
      </w:r>
      <w:r w:rsidRPr="00A77EA5">
        <w:rPr>
          <w:noProof/>
        </w:rPr>
        <w:tab/>
        <w:t>207</w:t>
      </w:r>
    </w:p>
    <w:p w14:paraId="108BC0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enhanced coverage</w:t>
      </w:r>
      <w:r w:rsidRPr="00A77EA5">
        <w:rPr>
          <w:noProof/>
        </w:rPr>
        <w:tab/>
        <w:t>208</w:t>
      </w:r>
    </w:p>
    <w:p w14:paraId="5C5D58A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enhanced coverage</w:t>
      </w:r>
      <w:r w:rsidRPr="00A77EA5">
        <w:rPr>
          <w:noProof/>
        </w:rPr>
        <w:tab/>
        <w:t>209</w:t>
      </w:r>
    </w:p>
    <w:p w14:paraId="041E39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UE category M1</w:t>
      </w:r>
      <w:r w:rsidRPr="00A77EA5">
        <w:rPr>
          <w:noProof/>
        </w:rPr>
        <w:tab/>
        <w:t>209</w:t>
      </w:r>
    </w:p>
    <w:p w14:paraId="167FD81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idle mode</w:t>
      </w:r>
      <w:r w:rsidRPr="00A77EA5">
        <w:rPr>
          <w:noProof/>
        </w:rPr>
        <w:tab/>
        <w:t>209</w:t>
      </w:r>
    </w:p>
    <w:p w14:paraId="41924D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M1</w:t>
      </w:r>
      <w:r w:rsidRPr="00A77EA5">
        <w:rPr>
          <w:noProof/>
        </w:rPr>
        <w:tab/>
        <w:t>210</w:t>
      </w:r>
    </w:p>
    <w:p w14:paraId="24B856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210</w:t>
      </w:r>
    </w:p>
    <w:p w14:paraId="4EE11D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210</w:t>
      </w:r>
    </w:p>
    <w:p w14:paraId="2D39B4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210</w:t>
      </w:r>
    </w:p>
    <w:p w14:paraId="19CC84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M1 for Satellite Access</w:t>
      </w:r>
      <w:r w:rsidRPr="00A77EA5">
        <w:rPr>
          <w:noProof/>
        </w:rPr>
        <w:tab/>
        <w:t>211</w:t>
      </w:r>
    </w:p>
    <w:p w14:paraId="55FAA1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211</w:t>
      </w:r>
    </w:p>
    <w:p w14:paraId="0B1A6C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UE category M1 for Satellite Access</w:t>
      </w:r>
      <w:r w:rsidRPr="00A77EA5">
        <w:rPr>
          <w:noProof/>
        </w:rPr>
        <w:tab/>
        <w:t>211</w:t>
      </w:r>
    </w:p>
    <w:p w14:paraId="0FBD88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normal coverage</w:t>
      </w:r>
      <w:r w:rsidRPr="00A77EA5">
        <w:rPr>
          <w:noProof/>
        </w:rPr>
        <w:tab/>
        <w:t>212</w:t>
      </w:r>
    </w:p>
    <w:p w14:paraId="7529A11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normal coverage</w:t>
      </w:r>
      <w:r w:rsidRPr="00A77EA5">
        <w:rPr>
          <w:noProof/>
        </w:rPr>
        <w:tab/>
        <w:t>212</w:t>
      </w:r>
    </w:p>
    <w:p w14:paraId="5915B0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normal coverage</w:t>
      </w:r>
      <w:r w:rsidRPr="00A77EA5">
        <w:rPr>
          <w:noProof/>
        </w:rPr>
        <w:tab/>
        <w:t>214</w:t>
      </w:r>
    </w:p>
    <w:p w14:paraId="3033DE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normal coverage</w:t>
      </w:r>
      <w:r w:rsidRPr="00A77EA5">
        <w:rPr>
          <w:noProof/>
        </w:rPr>
        <w:tab/>
        <w:t>215</w:t>
      </w:r>
    </w:p>
    <w:p w14:paraId="50EFD47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normal coverage</w:t>
      </w:r>
      <w:r w:rsidRPr="00A77EA5">
        <w:rPr>
          <w:noProof/>
        </w:rPr>
        <w:tab/>
        <w:t>218</w:t>
      </w:r>
    </w:p>
    <w:p w14:paraId="1BB6081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normal coverage</w:t>
      </w:r>
      <w:r w:rsidRPr="00A77EA5">
        <w:rPr>
          <w:noProof/>
        </w:rPr>
        <w:tab/>
        <w:t>220</w:t>
      </w:r>
    </w:p>
    <w:p w14:paraId="3160F2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normal coverage</w:t>
      </w:r>
      <w:r w:rsidRPr="00A77EA5">
        <w:rPr>
          <w:noProof/>
        </w:rPr>
        <w:tab/>
        <w:t>220</w:t>
      </w:r>
    </w:p>
    <w:p w14:paraId="6F3D8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enhanced coverage</w:t>
      </w:r>
      <w:r w:rsidRPr="00A77EA5">
        <w:rPr>
          <w:noProof/>
        </w:rPr>
        <w:tab/>
        <w:t>221</w:t>
      </w:r>
    </w:p>
    <w:p w14:paraId="2637DC3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enhanced coverage</w:t>
      </w:r>
      <w:r w:rsidRPr="00A77EA5">
        <w:rPr>
          <w:noProof/>
        </w:rPr>
        <w:tab/>
        <w:t>221</w:t>
      </w:r>
    </w:p>
    <w:p w14:paraId="4808EE7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enhaned coverage</w:t>
      </w:r>
      <w:r w:rsidRPr="00A77EA5">
        <w:rPr>
          <w:noProof/>
        </w:rPr>
        <w:tab/>
        <w:t>222</w:t>
      </w:r>
    </w:p>
    <w:p w14:paraId="19B24BE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enhanced coverage</w:t>
      </w:r>
      <w:r w:rsidRPr="00A77EA5">
        <w:rPr>
          <w:noProof/>
        </w:rPr>
        <w:tab/>
        <w:t>224</w:t>
      </w:r>
    </w:p>
    <w:p w14:paraId="6817185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enhanced coverage</w:t>
      </w:r>
      <w:r w:rsidRPr="00A77EA5">
        <w:rPr>
          <w:noProof/>
        </w:rPr>
        <w:tab/>
        <w:t>226</w:t>
      </w:r>
    </w:p>
    <w:p w14:paraId="590C99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enhanced coverage</w:t>
      </w:r>
      <w:r w:rsidRPr="00A77EA5">
        <w:rPr>
          <w:noProof/>
        </w:rPr>
        <w:tab/>
        <w:t>229</w:t>
      </w:r>
    </w:p>
    <w:p w14:paraId="5373D2D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enhanced coverage</w:t>
      </w:r>
      <w:r w:rsidRPr="00A77EA5">
        <w:rPr>
          <w:noProof/>
        </w:rPr>
        <w:tab/>
        <w:t>229</w:t>
      </w:r>
    </w:p>
    <w:p w14:paraId="1D6C45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UE category M1</w:t>
      </w:r>
      <w:r w:rsidRPr="00A77EA5">
        <w:rPr>
          <w:noProof/>
        </w:rPr>
        <w:tab/>
        <w:t>230</w:t>
      </w:r>
    </w:p>
    <w:p w14:paraId="5DAEEB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idle mode for Satellite Access</w:t>
      </w:r>
      <w:r w:rsidRPr="00A77EA5">
        <w:rPr>
          <w:noProof/>
        </w:rPr>
        <w:tab/>
        <w:t>230</w:t>
      </w:r>
    </w:p>
    <w:p w14:paraId="1A8DE6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M1 for Satellite Access</w:t>
      </w:r>
      <w:r w:rsidRPr="00A77EA5">
        <w:rPr>
          <w:noProof/>
        </w:rPr>
        <w:tab/>
        <w:t>231</w:t>
      </w:r>
    </w:p>
    <w:p w14:paraId="50DBCA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231</w:t>
      </w:r>
    </w:p>
    <w:p w14:paraId="1AEC83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231</w:t>
      </w:r>
    </w:p>
    <w:p w14:paraId="7E7221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231</w:t>
      </w:r>
    </w:p>
    <w:p w14:paraId="7B70B46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State Positioning Measurement Requirements for UE category NB1</w:t>
      </w:r>
      <w:r w:rsidRPr="00A77EA5">
        <w:rPr>
          <w:noProof/>
        </w:rPr>
        <w:tab/>
        <w:t>231</w:t>
      </w:r>
    </w:p>
    <w:p w14:paraId="2DC514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Intra-Frequency RSTD Measurements for UE category NB1 for normal coverage</w:t>
      </w:r>
      <w:r w:rsidRPr="00A77EA5">
        <w:rPr>
          <w:noProof/>
        </w:rPr>
        <w:tab/>
        <w:t>231</w:t>
      </w:r>
    </w:p>
    <w:p w14:paraId="7CAC96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233</w:t>
      </w:r>
    </w:p>
    <w:p w14:paraId="04185E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4.8.2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Intra-Frequency RSTD Measurements for UE category NB1 for enhanced coverage</w:t>
      </w:r>
      <w:r w:rsidRPr="00A77EA5">
        <w:rPr>
          <w:noProof/>
        </w:rPr>
        <w:tab/>
        <w:t>233</w:t>
      </w:r>
    </w:p>
    <w:p w14:paraId="35F27A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234</w:t>
      </w:r>
    </w:p>
    <w:p w14:paraId="324A26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Inter-Frequency RSTD Measurements for UE category NB1 for normal coverage</w:t>
      </w:r>
      <w:r w:rsidRPr="00A77EA5">
        <w:rPr>
          <w:noProof/>
        </w:rPr>
        <w:tab/>
        <w:t>235</w:t>
      </w:r>
    </w:p>
    <w:p w14:paraId="61BE55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236</w:t>
      </w:r>
    </w:p>
    <w:p w14:paraId="5DD43B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Inter-Frequency RSTD Measurements for UE category NB1 for enhanced coverage</w:t>
      </w:r>
      <w:r w:rsidRPr="00A77EA5">
        <w:rPr>
          <w:noProof/>
        </w:rPr>
        <w:tab/>
        <w:t>237</w:t>
      </w:r>
    </w:p>
    <w:p w14:paraId="320B35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238</w:t>
      </w:r>
    </w:p>
    <w:p w14:paraId="73136A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E-CID NRSRP and NRSRQ Measurements for UE category NB2 for normal coverage</w:t>
      </w:r>
      <w:r w:rsidRPr="00A77EA5">
        <w:rPr>
          <w:noProof/>
        </w:rPr>
        <w:tab/>
        <w:t>239</w:t>
      </w:r>
    </w:p>
    <w:p w14:paraId="4ADA1A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240</w:t>
      </w:r>
    </w:p>
    <w:p w14:paraId="2C2AE2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E-CID NRSRP and NRSRQ Measurements for UE category NB2 for enhanced coverage</w:t>
      </w:r>
      <w:r w:rsidRPr="00A77EA5">
        <w:rPr>
          <w:noProof/>
        </w:rPr>
        <w:tab/>
        <w:t>240</w:t>
      </w:r>
    </w:p>
    <w:p w14:paraId="044AA9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241</w:t>
      </w:r>
    </w:p>
    <w:p w14:paraId="3F476A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E-CID NRSRP and NRSRQ Measurements for UE category NB2 for normal coverage</w:t>
      </w:r>
      <w:r w:rsidRPr="00A77EA5">
        <w:rPr>
          <w:noProof/>
        </w:rPr>
        <w:tab/>
        <w:t>242</w:t>
      </w:r>
    </w:p>
    <w:p w14:paraId="31BD23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243</w:t>
      </w:r>
    </w:p>
    <w:p w14:paraId="40166B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E-CID NRSRP and NRSRQ Measurements for UE category NB2 for enhanced coverage</w:t>
      </w:r>
      <w:r w:rsidRPr="00A77EA5">
        <w:rPr>
          <w:noProof/>
        </w:rPr>
        <w:tab/>
        <w:t>243</w:t>
      </w:r>
    </w:p>
    <w:p w14:paraId="37322A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244</w:t>
      </w:r>
    </w:p>
    <w:p w14:paraId="1A9B35B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Mode CA Measurement</w:t>
      </w:r>
      <w:r w:rsidRPr="00A77EA5">
        <w:rPr>
          <w:noProof/>
        </w:rPr>
        <w:tab/>
        <w:t>245</w:t>
      </w:r>
    </w:p>
    <w:p w14:paraId="4F6785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245</w:t>
      </w:r>
    </w:p>
    <w:p w14:paraId="518482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</w:t>
      </w:r>
      <w:r w:rsidRPr="00A77EA5">
        <w:rPr>
          <w:noProof/>
        </w:rPr>
        <w:tab/>
        <w:t>245</w:t>
      </w:r>
    </w:p>
    <w:p w14:paraId="63A0AC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Detected cell requirement during state transition and Idle mode</w:t>
      </w:r>
      <w:r w:rsidRPr="00A77EA5">
        <w:rPr>
          <w:noProof/>
        </w:rPr>
        <w:tab/>
        <w:t>245</w:t>
      </w:r>
    </w:p>
    <w:p w14:paraId="25F527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inter-frequency CA candidate cells</w:t>
      </w:r>
      <w:r w:rsidRPr="00A77EA5">
        <w:rPr>
          <w:noProof/>
        </w:rPr>
        <w:tab/>
        <w:t>246</w:t>
      </w:r>
    </w:p>
    <w:p w14:paraId="48F147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serving cell</w:t>
      </w:r>
      <w:r w:rsidRPr="00A77EA5">
        <w:rPr>
          <w:noProof/>
        </w:rPr>
        <w:tab/>
        <w:t>246</w:t>
      </w:r>
    </w:p>
    <w:p w14:paraId="6B4D2E7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RRC_INACTIVE state mobility</w:t>
      </w:r>
      <w:r w:rsidRPr="00A77EA5">
        <w:rPr>
          <w:noProof/>
        </w:rPr>
        <w:tab/>
        <w:t>247</w:t>
      </w:r>
    </w:p>
    <w:p w14:paraId="0AFD0C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247</w:t>
      </w:r>
    </w:p>
    <w:p w14:paraId="28D0F4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248</w:t>
      </w:r>
    </w:p>
    <w:p w14:paraId="733DD7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Requirements</w:t>
      </w:r>
      <w:r w:rsidRPr="00A77EA5">
        <w:rPr>
          <w:noProof/>
        </w:rPr>
        <w:tab/>
        <w:t>248</w:t>
      </w:r>
    </w:p>
    <w:p w14:paraId="268ED9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measurement capability</w:t>
      </w:r>
      <w:r w:rsidRPr="00A77EA5">
        <w:rPr>
          <w:noProof/>
        </w:rPr>
        <w:tab/>
        <w:t>248</w:t>
      </w:r>
    </w:p>
    <w:p w14:paraId="5143A7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Measurement and evaluation of serving cell</w:t>
      </w:r>
      <w:r w:rsidRPr="00A77EA5">
        <w:rPr>
          <w:noProof/>
        </w:rPr>
        <w:tab/>
        <w:t>248</w:t>
      </w:r>
    </w:p>
    <w:p w14:paraId="2B7B38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Measurements of intra-frequency E-UTRAN cells</w:t>
      </w:r>
      <w:r w:rsidRPr="00A77EA5">
        <w:rPr>
          <w:noProof/>
        </w:rPr>
        <w:tab/>
        <w:t>248</w:t>
      </w:r>
    </w:p>
    <w:p w14:paraId="313809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Measurements of inter-frequency E-UTRAN cells</w:t>
      </w:r>
      <w:r w:rsidRPr="00A77EA5">
        <w:rPr>
          <w:noProof/>
        </w:rPr>
        <w:tab/>
        <w:t>248</w:t>
      </w:r>
    </w:p>
    <w:p w14:paraId="4DDCAF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Evaluation of cell re-selection criteria</w:t>
      </w:r>
      <w:r w:rsidRPr="00A77EA5">
        <w:rPr>
          <w:noProof/>
        </w:rPr>
        <w:tab/>
        <w:t>248</w:t>
      </w:r>
    </w:p>
    <w:p w14:paraId="2640CE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</w:t>
      </w:r>
      <w:r w:rsidRPr="00A77EA5">
        <w:rPr>
          <w:noProof/>
        </w:rPr>
        <w:tab/>
        <w:t>248</w:t>
      </w:r>
    </w:p>
    <w:p w14:paraId="1F4532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inter-RAT NR cells</w:t>
      </w:r>
      <w:r w:rsidRPr="00A77EA5">
        <w:rPr>
          <w:noProof/>
        </w:rPr>
        <w:tab/>
        <w:t>248</w:t>
      </w:r>
    </w:p>
    <w:p w14:paraId="3CC0F4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measurement capability for RedCap</w:t>
      </w:r>
      <w:r w:rsidRPr="00A77EA5">
        <w:rPr>
          <w:noProof/>
        </w:rPr>
        <w:tab/>
        <w:t>248</w:t>
      </w:r>
    </w:p>
    <w:p w14:paraId="5160DF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inter-RAT NR cells for RedCap</w:t>
      </w:r>
      <w:r w:rsidRPr="00A77EA5">
        <w:rPr>
          <w:noProof/>
        </w:rPr>
        <w:tab/>
        <w:t>248</w:t>
      </w:r>
    </w:p>
    <w:p w14:paraId="0C64BCF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</w:t>
      </w:r>
      <w:r w:rsidRPr="00A77EA5">
        <w:rPr>
          <w:noProof/>
        </w:rPr>
        <w:tab/>
        <w:t>249</w:t>
      </w:r>
    </w:p>
    <w:p w14:paraId="0FB0FC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249</w:t>
      </w:r>
    </w:p>
    <w:p w14:paraId="13DC7E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Cell Selection</w:t>
      </w:r>
      <w:r w:rsidRPr="00A77EA5">
        <w:rPr>
          <w:noProof/>
        </w:rPr>
        <w:tab/>
        <w:t>249</w:t>
      </w:r>
    </w:p>
    <w:p w14:paraId="0CFF3B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Cell Reselection</w:t>
      </w:r>
      <w:r w:rsidRPr="00A77EA5">
        <w:rPr>
          <w:noProof/>
        </w:rPr>
        <w:tab/>
        <w:t>249</w:t>
      </w:r>
    </w:p>
    <w:p w14:paraId="369A3D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normal coverage</w:t>
      </w:r>
      <w:r w:rsidRPr="00A77EA5">
        <w:rPr>
          <w:noProof/>
        </w:rPr>
        <w:tab/>
        <w:t>249</w:t>
      </w:r>
    </w:p>
    <w:p w14:paraId="56303A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normal coverage</w:t>
      </w:r>
      <w:r w:rsidRPr="00A77EA5">
        <w:rPr>
          <w:noProof/>
        </w:rPr>
        <w:tab/>
        <w:t>249</w:t>
      </w:r>
    </w:p>
    <w:p w14:paraId="133C53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normal coverage</w:t>
      </w:r>
      <w:r w:rsidRPr="00A77EA5">
        <w:rPr>
          <w:noProof/>
        </w:rPr>
        <w:tab/>
        <w:t>250</w:t>
      </w:r>
    </w:p>
    <w:p w14:paraId="0C680B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normal coverage</w:t>
      </w:r>
      <w:r w:rsidRPr="00A77EA5">
        <w:rPr>
          <w:noProof/>
        </w:rPr>
        <w:tab/>
        <w:t>250</w:t>
      </w:r>
    </w:p>
    <w:p w14:paraId="0E88962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normal coverage</w:t>
      </w:r>
      <w:r w:rsidRPr="00A77EA5">
        <w:rPr>
          <w:noProof/>
        </w:rPr>
        <w:tab/>
        <w:t>250</w:t>
      </w:r>
    </w:p>
    <w:p w14:paraId="28F40AF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interruption in paging reception for Category M1 UEs in normal coverage</w:t>
      </w:r>
      <w:r w:rsidRPr="00A77EA5">
        <w:rPr>
          <w:noProof/>
        </w:rPr>
        <w:tab/>
        <w:t>250</w:t>
      </w:r>
    </w:p>
    <w:p w14:paraId="355568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Channel quality report for UE Category M1 in idle mode</w:t>
      </w:r>
      <w:r w:rsidRPr="00A77EA5">
        <w:rPr>
          <w:noProof/>
        </w:rPr>
        <w:tab/>
        <w:t>252</w:t>
      </w:r>
    </w:p>
    <w:p w14:paraId="288AFE10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RRC_CONNECTED state mobility</w:t>
      </w:r>
      <w:r w:rsidRPr="00A77EA5">
        <w:rPr>
          <w:noProof/>
        </w:rPr>
        <w:tab/>
        <w:t>252</w:t>
      </w:r>
    </w:p>
    <w:p w14:paraId="7741729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</w:t>
      </w:r>
      <w:r w:rsidRPr="00A77EA5">
        <w:rPr>
          <w:noProof/>
        </w:rPr>
        <w:tab/>
        <w:t>253</w:t>
      </w:r>
    </w:p>
    <w:p w14:paraId="24D70A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253</w:t>
      </w:r>
    </w:p>
    <w:p w14:paraId="68AEB7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253</w:t>
      </w:r>
    </w:p>
    <w:p w14:paraId="11CCBC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</w:t>
      </w:r>
      <w:r w:rsidRPr="00A77EA5">
        <w:rPr>
          <w:noProof/>
        </w:rPr>
        <w:tab/>
        <w:t>253</w:t>
      </w:r>
    </w:p>
    <w:p w14:paraId="7662ED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253</w:t>
      </w:r>
    </w:p>
    <w:p w14:paraId="4C36F2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253</w:t>
      </w:r>
    </w:p>
    <w:p w14:paraId="72FD1E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</w:t>
      </w:r>
      <w:r w:rsidRPr="00A77EA5">
        <w:rPr>
          <w:noProof/>
        </w:rPr>
        <w:tab/>
        <w:t>254</w:t>
      </w:r>
    </w:p>
    <w:p w14:paraId="73811AA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5.1.2.2.1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</w:rPr>
        <w:tab/>
        <w:t>255</w:t>
      </w:r>
    </w:p>
    <w:p w14:paraId="3AE7B9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5.1.2.2.2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</w:rPr>
        <w:tab/>
        <w:t>255</w:t>
      </w:r>
    </w:p>
    <w:p w14:paraId="66D59E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FDD</w:t>
      </w:r>
      <w:r w:rsidRPr="00A77EA5">
        <w:rPr>
          <w:noProof/>
        </w:rPr>
        <w:tab/>
        <w:t>255</w:t>
      </w:r>
    </w:p>
    <w:p w14:paraId="2C2605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sv-SE"/>
        </w:rPr>
        <w:t>5.1.2.3.1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  <w:lang w:val="nl-NL"/>
        </w:rPr>
        <w:tab/>
        <w:t>255</w:t>
      </w:r>
    </w:p>
    <w:p w14:paraId="49AAF53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sv-SE"/>
        </w:rPr>
        <w:lastRenderedPageBreak/>
        <w:t>5.1.2.3.2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  <w:lang w:val="nl-NL"/>
        </w:rPr>
        <w:tab/>
        <w:t>255</w:t>
      </w:r>
    </w:p>
    <w:p w14:paraId="3E8D6D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sv-SE"/>
        </w:rPr>
        <w:t>5.1.2.4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sv-SE"/>
        </w:rPr>
        <w:t>E-UTRAN TDD – TDD</w:t>
      </w:r>
      <w:r w:rsidRPr="00A77EA5">
        <w:rPr>
          <w:noProof/>
          <w:lang w:val="nl-NL"/>
        </w:rPr>
        <w:tab/>
        <w:t>255</w:t>
      </w:r>
    </w:p>
    <w:p w14:paraId="52B889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255</w:t>
      </w:r>
    </w:p>
    <w:p w14:paraId="0C74BF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255</w:t>
      </w:r>
    </w:p>
    <w:p w14:paraId="75DE88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HD–FDD</w:t>
      </w:r>
      <w:r w:rsidRPr="00A77EA5">
        <w:rPr>
          <w:noProof/>
        </w:rPr>
        <w:tab/>
        <w:t>257</w:t>
      </w:r>
    </w:p>
    <w:p w14:paraId="753268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257</w:t>
      </w:r>
    </w:p>
    <w:p w14:paraId="29E87C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257</w:t>
      </w:r>
    </w:p>
    <w:p w14:paraId="56EA74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conditional handover</w:t>
      </w:r>
      <w:r w:rsidRPr="00A77EA5">
        <w:rPr>
          <w:noProof/>
        </w:rPr>
        <w:tab/>
        <w:t>258</w:t>
      </w:r>
    </w:p>
    <w:p w14:paraId="7B78C5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Handover delay</w:t>
      </w:r>
      <w:r w:rsidRPr="00A77EA5">
        <w:rPr>
          <w:noProof/>
        </w:rPr>
        <w:tab/>
        <w:t>258</w:t>
      </w:r>
    </w:p>
    <w:p w14:paraId="632CA5F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Measurement time</w:t>
      </w:r>
      <w:r w:rsidRPr="00A77EA5">
        <w:rPr>
          <w:noProof/>
        </w:rPr>
        <w:tab/>
        <w:t>259</w:t>
      </w:r>
    </w:p>
    <w:p w14:paraId="42E6F22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Preparation time</w:t>
      </w:r>
      <w:r w:rsidRPr="00A77EA5">
        <w:rPr>
          <w:noProof/>
        </w:rPr>
        <w:tab/>
        <w:t>259</w:t>
      </w:r>
    </w:p>
    <w:p w14:paraId="30E3C53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 time</w:t>
      </w:r>
      <w:r w:rsidRPr="00A77EA5">
        <w:rPr>
          <w:noProof/>
        </w:rPr>
        <w:tab/>
        <w:t>259</w:t>
      </w:r>
    </w:p>
    <w:p w14:paraId="2D109D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conditional handover</w:t>
      </w:r>
      <w:r w:rsidRPr="00A77EA5">
        <w:rPr>
          <w:noProof/>
        </w:rPr>
        <w:tab/>
        <w:t>259</w:t>
      </w:r>
    </w:p>
    <w:p w14:paraId="716A9F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conditional handover</w:t>
      </w:r>
      <w:r w:rsidRPr="00A77EA5">
        <w:rPr>
          <w:noProof/>
        </w:rPr>
        <w:tab/>
        <w:t>260</w:t>
      </w:r>
    </w:p>
    <w:p w14:paraId="2285A2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conditional handover</w:t>
      </w:r>
      <w:r w:rsidRPr="00A77EA5">
        <w:rPr>
          <w:noProof/>
        </w:rPr>
        <w:tab/>
        <w:t>260</w:t>
      </w:r>
    </w:p>
    <w:p w14:paraId="7BB0837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260</w:t>
      </w:r>
    </w:p>
    <w:p w14:paraId="3DB16DF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to other RATs</w:t>
      </w:r>
      <w:r w:rsidRPr="00A77EA5">
        <w:rPr>
          <w:noProof/>
        </w:rPr>
        <w:tab/>
        <w:t>260</w:t>
      </w:r>
    </w:p>
    <w:p w14:paraId="5AD453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- UTRAN FDD Handover</w:t>
      </w:r>
      <w:r w:rsidRPr="00A77EA5">
        <w:rPr>
          <w:noProof/>
        </w:rPr>
        <w:tab/>
        <w:t>260</w:t>
      </w:r>
    </w:p>
    <w:p w14:paraId="1E944D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260</w:t>
      </w:r>
    </w:p>
    <w:p w14:paraId="3A63DA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260</w:t>
      </w:r>
    </w:p>
    <w:p w14:paraId="23C8FD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260</w:t>
      </w:r>
    </w:p>
    <w:p w14:paraId="70B421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- UTRAN TDD Handover</w:t>
      </w:r>
      <w:r w:rsidRPr="00A77EA5">
        <w:rPr>
          <w:noProof/>
        </w:rPr>
        <w:tab/>
        <w:t>261</w:t>
      </w:r>
    </w:p>
    <w:p w14:paraId="496AA1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Introduction</w:t>
      </w:r>
      <w:r w:rsidRPr="00A77EA5">
        <w:rPr>
          <w:noProof/>
        </w:rPr>
        <w:tab/>
        <w:t>261</w:t>
      </w:r>
    </w:p>
    <w:p w14:paraId="1AD3F4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261</w:t>
      </w:r>
    </w:p>
    <w:p w14:paraId="505295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261</w:t>
      </w:r>
    </w:p>
    <w:p w14:paraId="0B2F40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261</w:t>
      </w:r>
    </w:p>
    <w:p w14:paraId="2ECFBB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- GSM Handover</w:t>
      </w:r>
      <w:r w:rsidRPr="00A77EA5">
        <w:rPr>
          <w:noProof/>
        </w:rPr>
        <w:tab/>
        <w:t>262</w:t>
      </w:r>
    </w:p>
    <w:p w14:paraId="72677A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262</w:t>
      </w:r>
    </w:p>
    <w:p w14:paraId="06D689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262</w:t>
      </w:r>
    </w:p>
    <w:p w14:paraId="6F70ADF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262</w:t>
      </w:r>
    </w:p>
    <w:p w14:paraId="50CF0E0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262</w:t>
      </w:r>
    </w:p>
    <w:p w14:paraId="325959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- NR FR1 Handover</w:t>
      </w:r>
      <w:r w:rsidRPr="00A77EA5">
        <w:rPr>
          <w:noProof/>
        </w:rPr>
        <w:tab/>
        <w:t>262</w:t>
      </w:r>
    </w:p>
    <w:p w14:paraId="28DC25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262</w:t>
      </w:r>
    </w:p>
    <w:p w14:paraId="209D4C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Handover delay</w:t>
      </w:r>
      <w:r w:rsidRPr="00A77EA5">
        <w:rPr>
          <w:noProof/>
        </w:rPr>
        <w:tab/>
        <w:t>263</w:t>
      </w:r>
    </w:p>
    <w:p w14:paraId="4D9A81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 time</w:t>
      </w:r>
      <w:r w:rsidRPr="00A77EA5">
        <w:rPr>
          <w:noProof/>
        </w:rPr>
        <w:tab/>
        <w:t>263</w:t>
      </w:r>
    </w:p>
    <w:p w14:paraId="3B76E0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- NR FR1 Handover to target cell using CCA</w:t>
      </w:r>
      <w:r w:rsidRPr="00A77EA5">
        <w:rPr>
          <w:noProof/>
        </w:rPr>
        <w:tab/>
        <w:t>263</w:t>
      </w:r>
    </w:p>
    <w:p w14:paraId="5A97F6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263</w:t>
      </w:r>
    </w:p>
    <w:p w14:paraId="12DAFE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Handover delay</w:t>
      </w:r>
      <w:r w:rsidRPr="00A77EA5">
        <w:rPr>
          <w:noProof/>
        </w:rPr>
        <w:tab/>
        <w:t>264</w:t>
      </w:r>
    </w:p>
    <w:p w14:paraId="7673AE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 time</w:t>
      </w:r>
      <w:r w:rsidRPr="00A77EA5">
        <w:rPr>
          <w:noProof/>
        </w:rPr>
        <w:tab/>
        <w:t>264</w:t>
      </w:r>
    </w:p>
    <w:p w14:paraId="4EED14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5.3.4B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- NR FR1 Handover</w:t>
      </w:r>
      <w:r w:rsidRPr="00A77EA5">
        <w:rPr>
          <w:noProof/>
          <w:lang w:val="sv-SE" w:eastAsia="ko-KR"/>
        </w:rPr>
        <w:t xml:space="preserve"> for </w:t>
      </w:r>
      <w:r w:rsidRPr="00A77EA5">
        <w:rPr>
          <w:rFonts w:eastAsia="Malgun Gothic"/>
          <w:noProof/>
          <w:lang w:val="sv-SE"/>
        </w:rPr>
        <w:t>RedCap</w:t>
      </w:r>
      <w:r w:rsidRPr="00A77EA5">
        <w:rPr>
          <w:noProof/>
        </w:rPr>
        <w:tab/>
        <w:t>265</w:t>
      </w:r>
    </w:p>
    <w:p w14:paraId="783319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265</w:t>
      </w:r>
    </w:p>
    <w:p w14:paraId="5B75EF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Requirements</w:t>
      </w:r>
      <w:r w:rsidRPr="00A77EA5">
        <w:rPr>
          <w:noProof/>
        </w:rPr>
        <w:tab/>
        <w:t>265</w:t>
      </w:r>
    </w:p>
    <w:p w14:paraId="567535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5.3.5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- NR FR2 Handover</w:t>
      </w:r>
      <w:r w:rsidRPr="00A77EA5">
        <w:rPr>
          <w:noProof/>
        </w:rPr>
        <w:tab/>
        <w:t>265</w:t>
      </w:r>
    </w:p>
    <w:p w14:paraId="699AA0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5.3.5.1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Introduction</w:t>
      </w:r>
      <w:r w:rsidRPr="00A77EA5">
        <w:rPr>
          <w:noProof/>
        </w:rPr>
        <w:tab/>
        <w:t>265</w:t>
      </w:r>
    </w:p>
    <w:p w14:paraId="6C149A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Handover delay</w:t>
      </w:r>
      <w:r w:rsidRPr="00A77EA5">
        <w:rPr>
          <w:noProof/>
        </w:rPr>
        <w:tab/>
        <w:t>265</w:t>
      </w:r>
    </w:p>
    <w:p w14:paraId="6D7C8F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 time</w:t>
      </w:r>
      <w:r w:rsidRPr="00A77EA5">
        <w:rPr>
          <w:noProof/>
        </w:rPr>
        <w:tab/>
        <w:t>265</w:t>
      </w:r>
    </w:p>
    <w:p w14:paraId="5E8E24F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to Non-3GPP RATs</w:t>
      </w:r>
      <w:r w:rsidRPr="00A77EA5">
        <w:rPr>
          <w:noProof/>
        </w:rPr>
        <w:tab/>
        <w:t>266</w:t>
      </w:r>
    </w:p>
    <w:p w14:paraId="0E2BF8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– HRPD Handover</w:t>
      </w:r>
      <w:r w:rsidRPr="00A77EA5">
        <w:rPr>
          <w:noProof/>
        </w:rPr>
        <w:tab/>
        <w:t>266</w:t>
      </w:r>
    </w:p>
    <w:p w14:paraId="47F4ED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266</w:t>
      </w:r>
    </w:p>
    <w:p w14:paraId="1A37BD8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266</w:t>
      </w:r>
    </w:p>
    <w:p w14:paraId="676DE24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266</w:t>
      </w:r>
    </w:p>
    <w:p w14:paraId="7D8E33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– cdma2000 1X Handover</w:t>
      </w:r>
      <w:r w:rsidRPr="00A77EA5">
        <w:rPr>
          <w:noProof/>
        </w:rPr>
        <w:tab/>
        <w:t>267</w:t>
      </w:r>
    </w:p>
    <w:p w14:paraId="53671F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Introduction</w:t>
      </w:r>
      <w:r w:rsidRPr="00A77EA5">
        <w:rPr>
          <w:noProof/>
        </w:rPr>
        <w:tab/>
        <w:t>267</w:t>
      </w:r>
    </w:p>
    <w:p w14:paraId="363B3E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267</w:t>
      </w:r>
    </w:p>
    <w:p w14:paraId="19E733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267</w:t>
      </w:r>
    </w:p>
    <w:p w14:paraId="55AC843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for Cat-M1 UEs</w:t>
      </w:r>
      <w:r w:rsidRPr="00A77EA5">
        <w:rPr>
          <w:noProof/>
        </w:rPr>
        <w:tab/>
        <w:t>267</w:t>
      </w:r>
    </w:p>
    <w:p w14:paraId="5659CF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267</w:t>
      </w:r>
    </w:p>
    <w:p w14:paraId="4E6758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  <w:lang w:eastAsia="sv-SE"/>
        </w:rPr>
        <w:t xml:space="preserve"> in CEModeA</w:t>
      </w:r>
      <w:r w:rsidRPr="00A77EA5">
        <w:rPr>
          <w:noProof/>
        </w:rPr>
        <w:tab/>
        <w:t>268</w:t>
      </w:r>
    </w:p>
    <w:p w14:paraId="6DAA63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for Cat-M1 FDD UEs</w:t>
      </w:r>
      <w:r w:rsidRPr="00A77EA5">
        <w:rPr>
          <w:noProof/>
        </w:rPr>
        <w:tab/>
        <w:t>268</w:t>
      </w:r>
    </w:p>
    <w:p w14:paraId="3CC8A6E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268</w:t>
      </w:r>
    </w:p>
    <w:p w14:paraId="78B7FF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268</w:t>
      </w:r>
    </w:p>
    <w:p w14:paraId="45CFD1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for Cat-M1 HD – FDD UEs</w:t>
      </w:r>
      <w:r w:rsidRPr="00A77EA5">
        <w:rPr>
          <w:noProof/>
        </w:rPr>
        <w:tab/>
        <w:t>268</w:t>
      </w:r>
    </w:p>
    <w:p w14:paraId="50A78C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5.5.2.3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for Cat-M1 TDD UEs</w:t>
      </w:r>
      <w:r w:rsidRPr="00A77EA5">
        <w:rPr>
          <w:noProof/>
        </w:rPr>
        <w:tab/>
        <w:t>269</w:t>
      </w:r>
    </w:p>
    <w:p w14:paraId="46B2E4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269</w:t>
      </w:r>
    </w:p>
    <w:p w14:paraId="57F59A3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269</w:t>
      </w:r>
    </w:p>
    <w:p w14:paraId="0429BF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Requirements in CEModeB</w:t>
      </w:r>
      <w:r w:rsidRPr="00A77EA5">
        <w:rPr>
          <w:noProof/>
        </w:rPr>
        <w:tab/>
        <w:t>269</w:t>
      </w:r>
    </w:p>
    <w:p w14:paraId="50A6EF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for Cat-M1 FDD UEs</w:t>
      </w:r>
      <w:r w:rsidRPr="00A77EA5">
        <w:rPr>
          <w:noProof/>
        </w:rPr>
        <w:tab/>
        <w:t>269</w:t>
      </w:r>
    </w:p>
    <w:p w14:paraId="2F3063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Handover delay</w:t>
      </w:r>
      <w:r w:rsidRPr="00A77EA5">
        <w:rPr>
          <w:noProof/>
        </w:rPr>
        <w:tab/>
        <w:t>269</w:t>
      </w:r>
    </w:p>
    <w:p w14:paraId="6E5703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Interruption time</w:t>
      </w:r>
      <w:r w:rsidRPr="00A77EA5">
        <w:rPr>
          <w:noProof/>
        </w:rPr>
        <w:tab/>
        <w:t>269</w:t>
      </w:r>
    </w:p>
    <w:p w14:paraId="1B381A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for Cat-M1 HD – FDD UEs</w:t>
      </w:r>
      <w:r w:rsidRPr="00A77EA5">
        <w:rPr>
          <w:noProof/>
        </w:rPr>
        <w:tab/>
        <w:t>270</w:t>
      </w:r>
    </w:p>
    <w:p w14:paraId="525C44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 w:eastAsia="sv-SE"/>
        </w:rPr>
        <w:t>5.5.3.3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 w:eastAsia="sv-SE"/>
        </w:rPr>
        <w:t xml:space="preserve">E-UTRAN TDD – TDD </w:t>
      </w:r>
      <w:r w:rsidRPr="00A77EA5">
        <w:rPr>
          <w:noProof/>
          <w:lang w:eastAsia="sv-SE"/>
        </w:rPr>
        <w:t>for Cat-M1 TDD UEs</w:t>
      </w:r>
      <w:r w:rsidRPr="00A77EA5">
        <w:rPr>
          <w:noProof/>
        </w:rPr>
        <w:tab/>
        <w:t>270</w:t>
      </w:r>
    </w:p>
    <w:p w14:paraId="38AEC4B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for Cat-M1 UEs for Satellite Access</w:t>
      </w:r>
      <w:r w:rsidRPr="00A77EA5">
        <w:rPr>
          <w:noProof/>
        </w:rPr>
        <w:tab/>
        <w:t>270</w:t>
      </w:r>
    </w:p>
    <w:p w14:paraId="23BC62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270</w:t>
      </w:r>
    </w:p>
    <w:p w14:paraId="0D288F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  <w:lang w:eastAsia="sv-SE"/>
        </w:rPr>
        <w:t xml:space="preserve"> in CEModeA</w:t>
      </w:r>
      <w:r w:rsidRPr="00A77EA5">
        <w:rPr>
          <w:noProof/>
        </w:rPr>
        <w:tab/>
        <w:t>270</w:t>
      </w:r>
    </w:p>
    <w:p w14:paraId="682345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HO for Cat-M1 FDD UEs</w:t>
      </w:r>
      <w:r w:rsidRPr="00A77EA5">
        <w:rPr>
          <w:noProof/>
        </w:rPr>
        <w:tab/>
        <w:t>270</w:t>
      </w:r>
    </w:p>
    <w:p w14:paraId="2C1E1A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270</w:t>
      </w:r>
    </w:p>
    <w:p w14:paraId="19FA2B4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270</w:t>
      </w:r>
    </w:p>
    <w:p w14:paraId="2D5B91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HO for Cat-M1 HD – FDD UEs</w:t>
      </w:r>
      <w:r w:rsidRPr="00A77EA5">
        <w:rPr>
          <w:noProof/>
        </w:rPr>
        <w:tab/>
        <w:t>271</w:t>
      </w:r>
    </w:p>
    <w:p w14:paraId="2CF8DA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conditional HO for Cat-M1 FDD UEs</w:t>
      </w:r>
      <w:r w:rsidRPr="00A77EA5">
        <w:rPr>
          <w:noProof/>
        </w:rPr>
        <w:tab/>
        <w:t>271</w:t>
      </w:r>
    </w:p>
    <w:p w14:paraId="61D4F8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Handover delay</w:t>
      </w:r>
      <w:r w:rsidRPr="00A77EA5">
        <w:rPr>
          <w:noProof/>
        </w:rPr>
        <w:tab/>
        <w:t>271</w:t>
      </w:r>
    </w:p>
    <w:p w14:paraId="425FA8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Measurement time</w:t>
      </w:r>
      <w:r w:rsidRPr="00A77EA5">
        <w:rPr>
          <w:noProof/>
        </w:rPr>
        <w:tab/>
        <w:t>272</w:t>
      </w:r>
    </w:p>
    <w:p w14:paraId="6AC079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Preparation time</w:t>
      </w:r>
      <w:r w:rsidRPr="00A77EA5">
        <w:rPr>
          <w:noProof/>
        </w:rPr>
        <w:tab/>
        <w:t>273</w:t>
      </w:r>
    </w:p>
    <w:p w14:paraId="74FF73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 time</w:t>
      </w:r>
      <w:r w:rsidRPr="00A77EA5">
        <w:rPr>
          <w:noProof/>
        </w:rPr>
        <w:tab/>
        <w:t>273</w:t>
      </w:r>
    </w:p>
    <w:p w14:paraId="070125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conditional HO for Cat-M1 HD – FDD UEs</w:t>
      </w:r>
      <w:r w:rsidRPr="00A77EA5">
        <w:rPr>
          <w:noProof/>
        </w:rPr>
        <w:tab/>
        <w:t>274</w:t>
      </w:r>
    </w:p>
    <w:p w14:paraId="5213A5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Requirements in CEModeB</w:t>
      </w:r>
      <w:r w:rsidRPr="00A77EA5">
        <w:rPr>
          <w:noProof/>
        </w:rPr>
        <w:tab/>
        <w:t>274</w:t>
      </w:r>
    </w:p>
    <w:p w14:paraId="56C107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HO for Cat-M1 FDD UEs</w:t>
      </w:r>
      <w:r w:rsidRPr="00A77EA5">
        <w:rPr>
          <w:noProof/>
        </w:rPr>
        <w:tab/>
        <w:t>274</w:t>
      </w:r>
    </w:p>
    <w:p w14:paraId="464F579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Handover delay</w:t>
      </w:r>
      <w:r w:rsidRPr="00A77EA5">
        <w:rPr>
          <w:noProof/>
        </w:rPr>
        <w:tab/>
        <w:t>274</w:t>
      </w:r>
    </w:p>
    <w:p w14:paraId="6CDF8E4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Interruption time</w:t>
      </w:r>
      <w:r w:rsidRPr="00A77EA5">
        <w:rPr>
          <w:noProof/>
        </w:rPr>
        <w:tab/>
        <w:t>274</w:t>
      </w:r>
    </w:p>
    <w:p w14:paraId="5762E9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HO for Cat-M1 HD – FDD UEs</w:t>
      </w:r>
      <w:r w:rsidRPr="00A77EA5">
        <w:rPr>
          <w:noProof/>
        </w:rPr>
        <w:tab/>
        <w:t>275</w:t>
      </w:r>
    </w:p>
    <w:p w14:paraId="08928F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 xml:space="preserve">E-UTRAN FDD – FDD </w:t>
      </w:r>
      <w:r w:rsidRPr="00A77EA5">
        <w:rPr>
          <w:noProof/>
        </w:rPr>
        <w:t>conditional HO</w:t>
      </w:r>
      <w:r w:rsidRPr="00A77EA5">
        <w:rPr>
          <w:noProof/>
          <w:lang w:eastAsia="sv-SE"/>
        </w:rPr>
        <w:t xml:space="preserve"> for Cat-M1 FDD UEs</w:t>
      </w:r>
      <w:r w:rsidRPr="00A77EA5">
        <w:rPr>
          <w:noProof/>
        </w:rPr>
        <w:tab/>
        <w:t>275</w:t>
      </w:r>
    </w:p>
    <w:p w14:paraId="798F79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Handover delay</w:t>
      </w:r>
      <w:r w:rsidRPr="00A77EA5">
        <w:rPr>
          <w:noProof/>
        </w:rPr>
        <w:tab/>
        <w:t>275</w:t>
      </w:r>
    </w:p>
    <w:p w14:paraId="1036D92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Measurement time</w:t>
      </w:r>
      <w:r w:rsidRPr="00A77EA5">
        <w:rPr>
          <w:noProof/>
        </w:rPr>
        <w:tab/>
        <w:t>276</w:t>
      </w:r>
    </w:p>
    <w:p w14:paraId="2334CF2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Preparation time</w:t>
      </w:r>
      <w:r w:rsidRPr="00A77EA5">
        <w:rPr>
          <w:noProof/>
        </w:rPr>
        <w:tab/>
        <w:t>277</w:t>
      </w:r>
    </w:p>
    <w:p w14:paraId="3BFB26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 time</w:t>
      </w:r>
      <w:r w:rsidRPr="00A77EA5">
        <w:rPr>
          <w:noProof/>
        </w:rPr>
        <w:tab/>
        <w:t>277</w:t>
      </w:r>
    </w:p>
    <w:p w14:paraId="2D0AF7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 xml:space="preserve">E-UTRAN FDD – FDD </w:t>
      </w:r>
      <w:r w:rsidRPr="00A77EA5">
        <w:rPr>
          <w:noProof/>
        </w:rPr>
        <w:t>conditional HO</w:t>
      </w:r>
      <w:r w:rsidRPr="00A77EA5">
        <w:rPr>
          <w:noProof/>
          <w:lang w:eastAsia="sv-SE"/>
        </w:rPr>
        <w:t xml:space="preserve"> for Cat-M1 HD – FDD UEs</w:t>
      </w:r>
      <w:r w:rsidRPr="00A77EA5">
        <w:rPr>
          <w:noProof/>
        </w:rPr>
        <w:tab/>
        <w:t>278</w:t>
      </w:r>
    </w:p>
    <w:p w14:paraId="18CF9D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278</w:t>
      </w:r>
    </w:p>
    <w:p w14:paraId="6FC8D1D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DAPS Handover</w:t>
      </w:r>
      <w:r w:rsidRPr="00A77EA5">
        <w:rPr>
          <w:noProof/>
        </w:rPr>
        <w:tab/>
        <w:t>278</w:t>
      </w:r>
    </w:p>
    <w:p w14:paraId="06260D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278</w:t>
      </w:r>
    </w:p>
    <w:p w14:paraId="7CDEDC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279</w:t>
      </w:r>
    </w:p>
    <w:p w14:paraId="0CBA3D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</w:t>
      </w:r>
      <w:r w:rsidRPr="00A77EA5">
        <w:rPr>
          <w:noProof/>
        </w:rPr>
        <w:tab/>
        <w:t>279</w:t>
      </w:r>
    </w:p>
    <w:p w14:paraId="5FCD88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DAPS Handover delay</w:t>
      </w:r>
      <w:r w:rsidRPr="00A77EA5">
        <w:rPr>
          <w:noProof/>
        </w:rPr>
        <w:tab/>
        <w:t>279</w:t>
      </w:r>
    </w:p>
    <w:p w14:paraId="6B0C19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279</w:t>
      </w:r>
    </w:p>
    <w:p w14:paraId="4A442F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</w:t>
      </w:r>
      <w:r w:rsidRPr="00A77EA5">
        <w:rPr>
          <w:noProof/>
        </w:rPr>
        <w:tab/>
        <w:t>280</w:t>
      </w:r>
    </w:p>
    <w:p w14:paraId="34D9FC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</w:t>
      </w:r>
      <w:r w:rsidRPr="00A77EA5">
        <w:rPr>
          <w:noProof/>
        </w:rPr>
        <w:tab/>
        <w:t>280</w:t>
      </w:r>
    </w:p>
    <w:p w14:paraId="29BA40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</w:t>
      </w:r>
      <w:r w:rsidRPr="00A77EA5">
        <w:rPr>
          <w:noProof/>
        </w:rPr>
        <w:tab/>
        <w:t>280</w:t>
      </w:r>
    </w:p>
    <w:p w14:paraId="69511BE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EN-DC Handover with PSCell</w:t>
      </w:r>
      <w:r w:rsidRPr="00A77EA5">
        <w:rPr>
          <w:noProof/>
        </w:rPr>
        <w:tab/>
        <w:t>280</w:t>
      </w:r>
    </w:p>
    <w:p w14:paraId="67A901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280</w:t>
      </w:r>
    </w:p>
    <w:p w14:paraId="599C30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Interruption time</w:t>
      </w:r>
      <w:r w:rsidRPr="00A77EA5">
        <w:rPr>
          <w:noProof/>
        </w:rPr>
        <w:tab/>
        <w:t>280</w:t>
      </w:r>
    </w:p>
    <w:p w14:paraId="57FE0B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- NR PSCell Chang</w:t>
      </w:r>
      <w:r w:rsidRPr="00A77EA5">
        <w:rPr>
          <w:noProof/>
          <w:lang w:val="en-US"/>
        </w:rPr>
        <w:t>e</w:t>
      </w:r>
      <w:r w:rsidRPr="00A77EA5">
        <w:rPr>
          <w:noProof/>
        </w:rPr>
        <w:t xml:space="preserve"> Delay requirements</w:t>
      </w:r>
      <w:r w:rsidRPr="00A77EA5">
        <w:rPr>
          <w:noProof/>
        </w:rPr>
        <w:tab/>
        <w:t>281</w:t>
      </w:r>
    </w:p>
    <w:p w14:paraId="480355A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EN-DC Handover with PSCell using CCA</w:t>
      </w:r>
      <w:r w:rsidRPr="00A77EA5">
        <w:rPr>
          <w:noProof/>
        </w:rPr>
        <w:tab/>
        <w:t>282</w:t>
      </w:r>
    </w:p>
    <w:p w14:paraId="42FA67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282</w:t>
      </w:r>
    </w:p>
    <w:p w14:paraId="1B6BEA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– E-UTRA HO Interruption time</w:t>
      </w:r>
      <w:r w:rsidRPr="00A77EA5">
        <w:rPr>
          <w:noProof/>
        </w:rPr>
        <w:tab/>
        <w:t>282</w:t>
      </w:r>
    </w:p>
    <w:p w14:paraId="162051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- NR PSCell Change Delay requirements</w:t>
      </w:r>
      <w:r w:rsidRPr="00A77EA5">
        <w:rPr>
          <w:noProof/>
        </w:rPr>
        <w:tab/>
        <w:t>282</w:t>
      </w:r>
    </w:p>
    <w:p w14:paraId="70DCC513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Mobility Control</w:t>
      </w:r>
      <w:r w:rsidRPr="00A77EA5">
        <w:rPr>
          <w:noProof/>
        </w:rPr>
        <w:tab/>
        <w:t>283</w:t>
      </w:r>
    </w:p>
    <w:p w14:paraId="608167A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</w:t>
      </w:r>
      <w:r w:rsidRPr="00A77EA5">
        <w:rPr>
          <w:noProof/>
        </w:rPr>
        <w:tab/>
        <w:t>283</w:t>
      </w:r>
    </w:p>
    <w:p w14:paraId="5F7183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283</w:t>
      </w:r>
    </w:p>
    <w:p w14:paraId="20DDE4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283</w:t>
      </w:r>
    </w:p>
    <w:p w14:paraId="7B90E3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</w:t>
      </w:r>
      <w:r w:rsidRPr="00A77EA5">
        <w:rPr>
          <w:noProof/>
        </w:rPr>
        <w:tab/>
        <w:t>284</w:t>
      </w:r>
    </w:p>
    <w:p w14:paraId="0069A8F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</w:t>
      </w:r>
      <w:r w:rsidRPr="00A77EA5">
        <w:rPr>
          <w:noProof/>
        </w:rPr>
        <w:tab/>
        <w:t>284</w:t>
      </w:r>
    </w:p>
    <w:p w14:paraId="708412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284</w:t>
      </w:r>
    </w:p>
    <w:p w14:paraId="15D315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284</w:t>
      </w:r>
    </w:p>
    <w:p w14:paraId="5DF07A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</w:t>
      </w:r>
      <w:r w:rsidRPr="00A77EA5">
        <w:rPr>
          <w:noProof/>
        </w:rPr>
        <w:tab/>
        <w:t>284</w:t>
      </w:r>
    </w:p>
    <w:p w14:paraId="6DA5E9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284</w:t>
      </w:r>
    </w:p>
    <w:p w14:paraId="10EC06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6.2.2.1.2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285</w:t>
      </w:r>
    </w:p>
    <w:p w14:paraId="49CCB7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285</w:t>
      </w:r>
    </w:p>
    <w:p w14:paraId="4DAED7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285</w:t>
      </w:r>
    </w:p>
    <w:p w14:paraId="478EA5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285</w:t>
      </w:r>
    </w:p>
    <w:p w14:paraId="467DF0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285</w:t>
      </w:r>
    </w:p>
    <w:p w14:paraId="689314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Non-Contention based random access</w:t>
      </w:r>
      <w:r w:rsidRPr="00A77EA5">
        <w:rPr>
          <w:noProof/>
        </w:rPr>
        <w:tab/>
        <w:t>285</w:t>
      </w:r>
    </w:p>
    <w:p w14:paraId="6D8EA5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</w:t>
      </w:r>
      <w:r w:rsidRPr="00A77EA5">
        <w:rPr>
          <w:noProof/>
        </w:rPr>
        <w:tab/>
        <w:t>285</w:t>
      </w:r>
    </w:p>
    <w:p w14:paraId="1470AE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</w:t>
      </w:r>
      <w:r w:rsidRPr="00A77EA5">
        <w:rPr>
          <w:noProof/>
        </w:rPr>
        <w:tab/>
        <w:t>285</w:t>
      </w:r>
    </w:p>
    <w:p w14:paraId="41E3D7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Cat-M1 UEs</w:t>
      </w:r>
      <w:r w:rsidRPr="00A77EA5">
        <w:rPr>
          <w:noProof/>
        </w:rPr>
        <w:tab/>
        <w:t>285</w:t>
      </w:r>
    </w:p>
    <w:p w14:paraId="5CD498A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Requirements for Cat-M1 UEs for Satellite Access</w:t>
      </w:r>
      <w:r w:rsidRPr="00A77EA5">
        <w:rPr>
          <w:noProof/>
        </w:rPr>
        <w:tab/>
        <w:t>286</w:t>
      </w:r>
    </w:p>
    <w:p w14:paraId="62F206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</w:t>
      </w:r>
      <w:r w:rsidRPr="00A77EA5">
        <w:rPr>
          <w:noProof/>
        </w:rPr>
        <w:t>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Requirements for Cat-M1 UEs with CB-Msg3</w:t>
      </w:r>
      <w:r w:rsidRPr="00A77EA5">
        <w:rPr>
          <w:noProof/>
          <w:lang w:val="en-US"/>
        </w:rPr>
        <w:t xml:space="preserve"> EDT</w:t>
      </w:r>
      <w:r w:rsidRPr="00A77EA5">
        <w:rPr>
          <w:noProof/>
        </w:rPr>
        <w:t xml:space="preserve"> for Satellite Access</w:t>
      </w:r>
      <w:r w:rsidRPr="00A77EA5">
        <w:rPr>
          <w:noProof/>
        </w:rPr>
        <w:tab/>
        <w:t>286</w:t>
      </w:r>
    </w:p>
    <w:p w14:paraId="79EF6A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4A</w:t>
      </w:r>
      <w:r w:rsidRPr="00A77EA5">
        <w:rPr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transmitting CB-Msg3</w:t>
      </w:r>
      <w:r w:rsidRPr="00A77EA5">
        <w:rPr>
          <w:noProof/>
        </w:rPr>
        <w:tab/>
        <w:t>286</w:t>
      </w:r>
    </w:p>
    <w:p w14:paraId="70C879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4A</w:t>
      </w:r>
      <w:r w:rsidRPr="00A77EA5">
        <w:rPr>
          <w:noProof/>
        </w:rPr>
        <w:t>.</w:t>
      </w:r>
      <w:r w:rsidRPr="00A77EA5">
        <w:rPr>
          <w:noProof/>
          <w:lang w:val="en-US"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CB-Msg4</w:t>
      </w:r>
      <w:r w:rsidRPr="00A77EA5">
        <w:rPr>
          <w:noProof/>
        </w:rPr>
        <w:tab/>
        <w:t>286</w:t>
      </w:r>
    </w:p>
    <w:p w14:paraId="55F14A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4A</w:t>
      </w:r>
      <w:r w:rsidRPr="00A77EA5">
        <w:rPr>
          <w:noProof/>
        </w:rPr>
        <w:t>.</w:t>
      </w:r>
      <w:r w:rsidRPr="00A77EA5">
        <w:rPr>
          <w:noProof/>
          <w:lang w:val="en-US"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CB-Msg4</w:t>
      </w:r>
      <w:r w:rsidRPr="00A77EA5">
        <w:rPr>
          <w:noProof/>
        </w:rPr>
        <w:tab/>
        <w:t>286</w:t>
      </w:r>
    </w:p>
    <w:p w14:paraId="24B86AB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</w:t>
      </w:r>
      <w:r w:rsidRPr="00A77EA5">
        <w:rPr>
          <w:noProof/>
        </w:rPr>
        <w:tab/>
        <w:t>286</w:t>
      </w:r>
    </w:p>
    <w:p w14:paraId="51E275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286</w:t>
      </w:r>
    </w:p>
    <w:p w14:paraId="77D4B1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287</w:t>
      </w:r>
    </w:p>
    <w:p w14:paraId="35ADC9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UTRAN FDD</w:t>
      </w:r>
      <w:r w:rsidRPr="00A77EA5">
        <w:rPr>
          <w:noProof/>
        </w:rPr>
        <w:tab/>
        <w:t>287</w:t>
      </w:r>
    </w:p>
    <w:p w14:paraId="6714E6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GERAN</w:t>
      </w:r>
      <w:r w:rsidRPr="00A77EA5">
        <w:rPr>
          <w:noProof/>
        </w:rPr>
        <w:tab/>
        <w:t>287</w:t>
      </w:r>
    </w:p>
    <w:p w14:paraId="27DC04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UTRAN TDD</w:t>
      </w:r>
      <w:r w:rsidRPr="00A77EA5">
        <w:rPr>
          <w:noProof/>
        </w:rPr>
        <w:tab/>
        <w:t>287</w:t>
      </w:r>
    </w:p>
    <w:p w14:paraId="3EB33A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NR</w:t>
      </w:r>
      <w:r w:rsidRPr="00A77EA5">
        <w:rPr>
          <w:noProof/>
        </w:rPr>
        <w:tab/>
        <w:t>288</w:t>
      </w:r>
    </w:p>
    <w:p w14:paraId="7CD8EE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RRC connection release with redirection to NR </w:t>
      </w:r>
      <w:r w:rsidRPr="00A77EA5">
        <w:rPr>
          <w:noProof/>
          <w:lang w:val="en-US"/>
        </w:rPr>
        <w:t>carrier subject to CCA</w:t>
      </w:r>
      <w:r w:rsidRPr="00A77EA5">
        <w:rPr>
          <w:noProof/>
        </w:rPr>
        <w:tab/>
        <w:t>289</w:t>
      </w:r>
    </w:p>
    <w:p w14:paraId="29523E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NR Redcap</w:t>
      </w:r>
      <w:r w:rsidRPr="00A77EA5">
        <w:rPr>
          <w:noProof/>
        </w:rPr>
        <w:tab/>
        <w:t>290</w:t>
      </w:r>
    </w:p>
    <w:p w14:paraId="532FF21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CSG Proximity Indication for E-UTRAN and UTRAN</w:t>
      </w:r>
      <w:r w:rsidRPr="00A77EA5">
        <w:rPr>
          <w:noProof/>
        </w:rPr>
        <w:tab/>
        <w:t>291</w:t>
      </w:r>
    </w:p>
    <w:p w14:paraId="716666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291</w:t>
      </w:r>
    </w:p>
    <w:p w14:paraId="0073F4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291</w:t>
      </w:r>
    </w:p>
    <w:p w14:paraId="7B76016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NB-IoT UEs</w:t>
      </w:r>
      <w:r w:rsidRPr="00A77EA5">
        <w:rPr>
          <w:noProof/>
        </w:rPr>
        <w:tab/>
        <w:t>291</w:t>
      </w:r>
    </w:p>
    <w:p w14:paraId="792078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291</w:t>
      </w:r>
    </w:p>
    <w:p w14:paraId="6DAF3E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292</w:t>
      </w:r>
    </w:p>
    <w:p w14:paraId="77061A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normal coverage</w:t>
      </w:r>
      <w:r w:rsidRPr="00A77EA5">
        <w:rPr>
          <w:noProof/>
        </w:rPr>
        <w:tab/>
        <w:t>292</w:t>
      </w:r>
    </w:p>
    <w:p w14:paraId="4023F1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enhanced coverage</w:t>
      </w:r>
      <w:r w:rsidRPr="00A77EA5">
        <w:rPr>
          <w:noProof/>
        </w:rPr>
        <w:tab/>
        <w:t>292</w:t>
      </w:r>
    </w:p>
    <w:p w14:paraId="3DECBDB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NB-IoT UEs for Satellite Access</w:t>
      </w:r>
      <w:r w:rsidRPr="00A77EA5">
        <w:rPr>
          <w:noProof/>
        </w:rPr>
        <w:tab/>
        <w:t>293</w:t>
      </w:r>
    </w:p>
    <w:p w14:paraId="3E36C56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293</w:t>
      </w:r>
    </w:p>
    <w:p w14:paraId="564116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293</w:t>
      </w:r>
    </w:p>
    <w:p w14:paraId="1A12C5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normal coverage</w:t>
      </w:r>
      <w:r w:rsidRPr="00A77EA5">
        <w:rPr>
          <w:noProof/>
        </w:rPr>
        <w:tab/>
        <w:t>293</w:t>
      </w:r>
    </w:p>
    <w:p w14:paraId="5D2AD6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enhanced coverage</w:t>
      </w:r>
      <w:r w:rsidRPr="00A77EA5">
        <w:rPr>
          <w:noProof/>
        </w:rPr>
        <w:tab/>
        <w:t>294</w:t>
      </w:r>
    </w:p>
    <w:p w14:paraId="4F8167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NB-IoT UEs for frame structure type 1 for NTN-TDD</w:t>
      </w:r>
      <w:r w:rsidRPr="00A77EA5">
        <w:rPr>
          <w:noProof/>
        </w:rPr>
        <w:tab/>
        <w:t>294</w:t>
      </w:r>
    </w:p>
    <w:p w14:paraId="3267A3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294</w:t>
      </w:r>
    </w:p>
    <w:p w14:paraId="4CED70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295</w:t>
      </w:r>
    </w:p>
    <w:p w14:paraId="4C1185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normal coverage</w:t>
      </w:r>
      <w:r w:rsidRPr="00A77EA5">
        <w:rPr>
          <w:noProof/>
        </w:rPr>
        <w:tab/>
        <w:t>295</w:t>
      </w:r>
    </w:p>
    <w:p w14:paraId="572CAE0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UE category NB1</w:t>
      </w:r>
      <w:r w:rsidRPr="00A77EA5">
        <w:rPr>
          <w:noProof/>
        </w:rPr>
        <w:tab/>
        <w:t>295</w:t>
      </w:r>
    </w:p>
    <w:p w14:paraId="681C61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295</w:t>
      </w:r>
    </w:p>
    <w:p w14:paraId="23E6EF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296</w:t>
      </w:r>
    </w:p>
    <w:p w14:paraId="6D6D0F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296</w:t>
      </w:r>
    </w:p>
    <w:p w14:paraId="0C05E1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296</w:t>
      </w:r>
    </w:p>
    <w:p w14:paraId="5896CA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296</w:t>
      </w:r>
    </w:p>
    <w:p w14:paraId="2BE8F4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296</w:t>
      </w:r>
    </w:p>
    <w:p w14:paraId="22F8ED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296</w:t>
      </w:r>
    </w:p>
    <w:p w14:paraId="42BD26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</w:t>
      </w:r>
      <w:r w:rsidRPr="00A77EA5">
        <w:rPr>
          <w:noProof/>
        </w:rPr>
        <w:tab/>
        <w:t>296</w:t>
      </w:r>
    </w:p>
    <w:p w14:paraId="6D84F5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NPRACH configuration</w:t>
      </w:r>
      <w:r w:rsidRPr="00A77EA5">
        <w:rPr>
          <w:noProof/>
        </w:rPr>
        <w:tab/>
        <w:t>297</w:t>
      </w:r>
    </w:p>
    <w:p w14:paraId="20BA21B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UE category NB-IoT for Satellite Access</w:t>
      </w:r>
      <w:r w:rsidRPr="00A77EA5">
        <w:rPr>
          <w:noProof/>
        </w:rPr>
        <w:tab/>
        <w:t>297</w:t>
      </w:r>
    </w:p>
    <w:p w14:paraId="1FABED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297</w:t>
      </w:r>
    </w:p>
    <w:p w14:paraId="21D285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297</w:t>
      </w:r>
    </w:p>
    <w:p w14:paraId="246766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298</w:t>
      </w:r>
    </w:p>
    <w:p w14:paraId="2DE375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298</w:t>
      </w:r>
    </w:p>
    <w:p w14:paraId="0A0E31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298</w:t>
      </w:r>
    </w:p>
    <w:p w14:paraId="5DA08E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298</w:t>
      </w:r>
    </w:p>
    <w:p w14:paraId="738A8B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298</w:t>
      </w:r>
    </w:p>
    <w:p w14:paraId="2509F4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</w:t>
      </w:r>
      <w:r w:rsidRPr="00A77EA5">
        <w:rPr>
          <w:noProof/>
        </w:rPr>
        <w:tab/>
        <w:t>298</w:t>
      </w:r>
    </w:p>
    <w:p w14:paraId="0A00F9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NPRACH configuration</w:t>
      </w:r>
      <w:r w:rsidRPr="00A77EA5">
        <w:rPr>
          <w:noProof/>
        </w:rPr>
        <w:tab/>
        <w:t>299</w:t>
      </w:r>
    </w:p>
    <w:p w14:paraId="626F55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CB-Msg3-EDT procedure</w:t>
      </w:r>
      <w:r w:rsidRPr="00A77EA5">
        <w:rPr>
          <w:noProof/>
        </w:rPr>
        <w:tab/>
        <w:t>299</w:t>
      </w:r>
    </w:p>
    <w:p w14:paraId="643962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6.6A.4.1 Correct behaviour when transmitting CB-Msg3</w:t>
      </w:r>
      <w:r w:rsidRPr="00A77EA5">
        <w:rPr>
          <w:noProof/>
        </w:rPr>
        <w:tab/>
        <w:t>299</w:t>
      </w:r>
    </w:p>
    <w:p w14:paraId="088366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6.6A.4.2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CB-Msg4 over CB-RNTI</w:t>
      </w:r>
      <w:r w:rsidRPr="00A77EA5">
        <w:rPr>
          <w:noProof/>
        </w:rPr>
        <w:tab/>
        <w:t>299</w:t>
      </w:r>
    </w:p>
    <w:p w14:paraId="3400B6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detecting CB-Msg3-EDT failure</w:t>
      </w:r>
      <w:r w:rsidRPr="00A77EA5">
        <w:rPr>
          <w:noProof/>
        </w:rPr>
        <w:tab/>
        <w:t>300</w:t>
      </w:r>
    </w:p>
    <w:p w14:paraId="1A61C5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 with CB-Msg3-EDT procedure</w:t>
      </w:r>
      <w:r w:rsidRPr="00A77EA5">
        <w:rPr>
          <w:noProof/>
        </w:rPr>
        <w:tab/>
        <w:t>300</w:t>
      </w:r>
    </w:p>
    <w:p w14:paraId="33D0D8A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UE category NB-IoT for frame structure type 1 for NTN-TDD</w:t>
      </w:r>
      <w:r w:rsidRPr="00A77EA5">
        <w:rPr>
          <w:noProof/>
        </w:rPr>
        <w:tab/>
        <w:t>300</w:t>
      </w:r>
    </w:p>
    <w:p w14:paraId="6E13D4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300</w:t>
      </w:r>
    </w:p>
    <w:p w14:paraId="09C888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301</w:t>
      </w:r>
    </w:p>
    <w:p w14:paraId="6D38C7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301</w:t>
      </w:r>
    </w:p>
    <w:p w14:paraId="365510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301</w:t>
      </w:r>
    </w:p>
    <w:p w14:paraId="786819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301</w:t>
      </w:r>
    </w:p>
    <w:p w14:paraId="4CA0A9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301</w:t>
      </w:r>
    </w:p>
    <w:p w14:paraId="4A89A7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301</w:t>
      </w:r>
    </w:p>
    <w:p w14:paraId="1DFC51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</w:t>
      </w:r>
      <w:r w:rsidRPr="00A77EA5">
        <w:rPr>
          <w:noProof/>
        </w:rPr>
        <w:tab/>
        <w:t>301</w:t>
      </w:r>
    </w:p>
    <w:p w14:paraId="73D6D3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NPRACH configuration</w:t>
      </w:r>
      <w:r w:rsidRPr="00A77EA5">
        <w:rPr>
          <w:noProof/>
        </w:rPr>
        <w:tab/>
        <w:t>302</w:t>
      </w:r>
    </w:p>
    <w:p w14:paraId="1374652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Cat-M1 UEs</w:t>
      </w:r>
      <w:r w:rsidRPr="00A77EA5">
        <w:rPr>
          <w:noProof/>
        </w:rPr>
        <w:tab/>
        <w:t>302</w:t>
      </w:r>
    </w:p>
    <w:p w14:paraId="73591D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302</w:t>
      </w:r>
    </w:p>
    <w:p w14:paraId="3CC10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302</w:t>
      </w:r>
    </w:p>
    <w:p w14:paraId="554041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for CEModeA</w:t>
      </w:r>
      <w:r w:rsidRPr="00A77EA5">
        <w:rPr>
          <w:noProof/>
        </w:rPr>
        <w:tab/>
        <w:t>302</w:t>
      </w:r>
    </w:p>
    <w:p w14:paraId="1D1D7D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6.7.2.2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Re-establishment delay requirement for CEModeB</w:t>
      </w:r>
      <w:r w:rsidRPr="00A77EA5">
        <w:rPr>
          <w:noProof/>
        </w:rPr>
        <w:tab/>
        <w:t>303</w:t>
      </w:r>
    </w:p>
    <w:p w14:paraId="0F60B13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Cat-M1 UEs for Satellite Access</w:t>
      </w:r>
      <w:r w:rsidRPr="00A77EA5">
        <w:rPr>
          <w:noProof/>
        </w:rPr>
        <w:tab/>
        <w:t>303</w:t>
      </w:r>
    </w:p>
    <w:p w14:paraId="0B7B21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303</w:t>
      </w:r>
    </w:p>
    <w:p w14:paraId="0DBF72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304</w:t>
      </w:r>
    </w:p>
    <w:p w14:paraId="048DE4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for CEModeA</w:t>
      </w:r>
      <w:r w:rsidRPr="00A77EA5">
        <w:rPr>
          <w:noProof/>
        </w:rPr>
        <w:tab/>
        <w:t>304</w:t>
      </w:r>
    </w:p>
    <w:p w14:paraId="52729D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6.7A.2.2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Re-establishment delay requirement for CEModeB</w:t>
      </w:r>
      <w:r w:rsidRPr="00A77EA5">
        <w:rPr>
          <w:noProof/>
        </w:rPr>
        <w:tab/>
        <w:t>305</w:t>
      </w:r>
    </w:p>
    <w:p w14:paraId="120DCB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for Cat-M1 UEs</w:t>
      </w:r>
      <w:r w:rsidRPr="00A77EA5">
        <w:rPr>
          <w:noProof/>
        </w:rPr>
        <w:tab/>
        <w:t>305</w:t>
      </w:r>
    </w:p>
    <w:p w14:paraId="36418E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305</w:t>
      </w:r>
    </w:p>
    <w:p w14:paraId="0C05B5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305</w:t>
      </w:r>
    </w:p>
    <w:p w14:paraId="521FFE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E-UTRAN with CE Mode A</w:t>
      </w:r>
      <w:r w:rsidRPr="00A77EA5">
        <w:rPr>
          <w:noProof/>
        </w:rPr>
        <w:tab/>
        <w:t>305</w:t>
      </w:r>
    </w:p>
    <w:p w14:paraId="307D603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for UE Category M1 for Satellite Access</w:t>
      </w:r>
      <w:r w:rsidRPr="00A77EA5">
        <w:rPr>
          <w:noProof/>
        </w:rPr>
        <w:tab/>
        <w:t>306</w:t>
      </w:r>
    </w:p>
    <w:p w14:paraId="54E22F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306</w:t>
      </w:r>
    </w:p>
    <w:p w14:paraId="04516A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306</w:t>
      </w:r>
    </w:p>
    <w:p w14:paraId="426D8B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E-UTRAN with CE Mode A</w:t>
      </w:r>
      <w:r w:rsidRPr="00A77EA5">
        <w:rPr>
          <w:noProof/>
        </w:rPr>
        <w:tab/>
        <w:t>306</w:t>
      </w:r>
    </w:p>
    <w:p w14:paraId="7F8CAF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Redirection to Non-anchor Carrier in NB-IoT</w:t>
      </w:r>
      <w:r w:rsidRPr="00A77EA5">
        <w:rPr>
          <w:noProof/>
        </w:rPr>
        <w:tab/>
        <w:t>307</w:t>
      </w:r>
    </w:p>
    <w:p w14:paraId="53233B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307</w:t>
      </w:r>
    </w:p>
    <w:p w14:paraId="09B3E0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307</w:t>
      </w:r>
    </w:p>
    <w:p w14:paraId="54C83EC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Redirection to Non-anchor Carrier in NB-IoT for Satellite Access</w:t>
      </w:r>
      <w:r w:rsidRPr="00A77EA5">
        <w:rPr>
          <w:noProof/>
        </w:rPr>
        <w:tab/>
        <w:t>308</w:t>
      </w:r>
    </w:p>
    <w:p w14:paraId="211D6D5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308</w:t>
      </w:r>
    </w:p>
    <w:p w14:paraId="00F7EDD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Redirection to Non-anchor Carrier in NB-IoT for frame structure type 1 for NTN-TDD</w:t>
      </w:r>
      <w:r w:rsidRPr="00A77EA5">
        <w:rPr>
          <w:noProof/>
        </w:rPr>
        <w:tab/>
        <w:t>309</w:t>
      </w:r>
    </w:p>
    <w:p w14:paraId="426CC9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309</w:t>
      </w:r>
    </w:p>
    <w:p w14:paraId="626F467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309</w:t>
      </w:r>
    </w:p>
    <w:p w14:paraId="61EE936D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</w:t>
      </w:r>
      <w:r w:rsidRPr="00A77EA5">
        <w:rPr>
          <w:noProof/>
        </w:rPr>
        <w:tab/>
        <w:t>310</w:t>
      </w:r>
    </w:p>
    <w:p w14:paraId="189A9AC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</w:t>
      </w:r>
      <w:r w:rsidRPr="00A77EA5">
        <w:rPr>
          <w:noProof/>
        </w:rPr>
        <w:tab/>
        <w:t>310</w:t>
      </w:r>
    </w:p>
    <w:p w14:paraId="7E30D0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Introduction</w:t>
      </w:r>
      <w:r w:rsidRPr="00A77EA5">
        <w:rPr>
          <w:noProof/>
        </w:rPr>
        <w:tab/>
        <w:t>310</w:t>
      </w:r>
    </w:p>
    <w:p w14:paraId="31C958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Requirements</w:t>
      </w:r>
      <w:r w:rsidRPr="00A77EA5">
        <w:rPr>
          <w:noProof/>
        </w:rPr>
        <w:tab/>
        <w:t>310</w:t>
      </w:r>
    </w:p>
    <w:p w14:paraId="1453D7A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</w:t>
      </w:r>
      <w:r w:rsidRPr="00A77EA5">
        <w:rPr>
          <w:noProof/>
        </w:rPr>
        <w:tab/>
        <w:t>311</w:t>
      </w:r>
    </w:p>
    <w:p w14:paraId="6F83DB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311</w:t>
      </w:r>
    </w:p>
    <w:p w14:paraId="30850D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Requirements</w:t>
      </w:r>
      <w:r w:rsidRPr="00A77EA5">
        <w:rPr>
          <w:noProof/>
        </w:rPr>
        <w:tab/>
        <w:t>311</w:t>
      </w:r>
    </w:p>
    <w:p w14:paraId="7B56926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</w:t>
      </w:r>
      <w:r w:rsidRPr="00A77EA5">
        <w:rPr>
          <w:noProof/>
        </w:rPr>
        <w:tab/>
        <w:t>312</w:t>
      </w:r>
    </w:p>
    <w:p w14:paraId="433BF9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312</w:t>
      </w:r>
    </w:p>
    <w:p w14:paraId="6EDA9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312</w:t>
      </w:r>
    </w:p>
    <w:p w14:paraId="53E9AD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312</w:t>
      </w:r>
    </w:p>
    <w:p w14:paraId="46A9FD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312</w:t>
      </w:r>
    </w:p>
    <w:p w14:paraId="0271B66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Cell phase synchronization accuracy (TDD)</w:t>
      </w:r>
      <w:r w:rsidRPr="00A77EA5">
        <w:rPr>
          <w:noProof/>
        </w:rPr>
        <w:tab/>
        <w:t>312</w:t>
      </w:r>
    </w:p>
    <w:p w14:paraId="5F6EC0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Definition</w:t>
      </w:r>
      <w:r w:rsidRPr="00A77EA5">
        <w:rPr>
          <w:noProof/>
        </w:rPr>
        <w:tab/>
        <w:t>312</w:t>
      </w:r>
    </w:p>
    <w:p w14:paraId="36DA80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Minimum requirements</w:t>
      </w:r>
      <w:r w:rsidRPr="00A77EA5">
        <w:rPr>
          <w:noProof/>
        </w:rPr>
        <w:tab/>
        <w:t>313</w:t>
      </w:r>
    </w:p>
    <w:p w14:paraId="7781B01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Synchronization Requirements for E-UTRAN to 1xRTT and HRPD Handovers</w:t>
      </w:r>
      <w:r w:rsidRPr="00A77EA5">
        <w:rPr>
          <w:noProof/>
        </w:rPr>
        <w:tab/>
        <w:t>313</w:t>
      </w:r>
    </w:p>
    <w:p w14:paraId="454CE4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313</w:t>
      </w:r>
    </w:p>
    <w:p w14:paraId="31F372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eNodeB Synchronization Requirements</w:t>
      </w:r>
      <w:r w:rsidRPr="00A77EA5">
        <w:rPr>
          <w:noProof/>
        </w:rPr>
        <w:tab/>
        <w:t>313</w:t>
      </w:r>
    </w:p>
    <w:p w14:paraId="63844D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Synchronized E-UTRAN</w:t>
      </w:r>
      <w:r w:rsidRPr="00A77EA5">
        <w:rPr>
          <w:noProof/>
        </w:rPr>
        <w:tab/>
        <w:t>313</w:t>
      </w:r>
    </w:p>
    <w:p w14:paraId="659D96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Non-Synchronized E-UTRAN</w:t>
      </w:r>
      <w:r w:rsidRPr="00A77EA5">
        <w:rPr>
          <w:noProof/>
        </w:rPr>
        <w:tab/>
        <w:t>314</w:t>
      </w:r>
    </w:p>
    <w:p w14:paraId="6991F17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</w:t>
      </w:r>
      <w:r w:rsidRPr="00A77EA5">
        <w:rPr>
          <w:noProof/>
        </w:rPr>
        <w:tab/>
        <w:t>314</w:t>
      </w:r>
    </w:p>
    <w:p w14:paraId="1EE981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lastRenderedPageBreak/>
        <w:t>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314</w:t>
      </w:r>
    </w:p>
    <w:p w14:paraId="7F2397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315</w:t>
      </w:r>
    </w:p>
    <w:p w14:paraId="1388AF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315</w:t>
      </w:r>
    </w:p>
    <w:p w14:paraId="7DBAD4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316</w:t>
      </w:r>
    </w:p>
    <w:p w14:paraId="037ADC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 at transitions</w:t>
      </w:r>
      <w:r w:rsidRPr="00A77EA5">
        <w:rPr>
          <w:noProof/>
        </w:rPr>
        <w:tab/>
        <w:t>317</w:t>
      </w:r>
    </w:p>
    <w:p w14:paraId="1B6742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 during SI Acquisition with autonomous gaps</w:t>
      </w:r>
      <w:r w:rsidRPr="00A77EA5">
        <w:rPr>
          <w:noProof/>
        </w:rPr>
        <w:tab/>
        <w:t>317</w:t>
      </w:r>
    </w:p>
    <w:p w14:paraId="6376A5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under IDC Interference</w:t>
      </w:r>
      <w:r w:rsidRPr="00A77EA5">
        <w:rPr>
          <w:noProof/>
        </w:rPr>
        <w:tab/>
        <w:t>318</w:t>
      </w:r>
    </w:p>
    <w:p w14:paraId="59BB868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and Deactivation Delay for E-UTRA Carrier Aggregation</w:t>
      </w:r>
      <w:r w:rsidRPr="00A77EA5">
        <w:rPr>
          <w:noProof/>
        </w:rPr>
        <w:tab/>
        <w:t>318</w:t>
      </w:r>
    </w:p>
    <w:p w14:paraId="0A246F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318</w:t>
      </w:r>
    </w:p>
    <w:p w14:paraId="32C49A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</w:t>
      </w:r>
      <w:r w:rsidRPr="00A77EA5">
        <w:rPr>
          <w:noProof/>
        </w:rPr>
        <w:tab/>
        <w:t>318</w:t>
      </w:r>
    </w:p>
    <w:p w14:paraId="3B678E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</w:t>
      </w:r>
      <w:r w:rsidRPr="00A77EA5">
        <w:rPr>
          <w:noProof/>
        </w:rPr>
        <w:tab/>
        <w:t>320</w:t>
      </w:r>
    </w:p>
    <w:p w14:paraId="0ED9071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 with Multiple Downlink SCells</w:t>
      </w:r>
      <w:r w:rsidRPr="00A77EA5">
        <w:rPr>
          <w:noProof/>
        </w:rPr>
        <w:tab/>
        <w:t>321</w:t>
      </w:r>
    </w:p>
    <w:p w14:paraId="36F2F1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 with Multiple Downlink SCells</w:t>
      </w:r>
      <w:r w:rsidRPr="00A77EA5">
        <w:rPr>
          <w:noProof/>
        </w:rPr>
        <w:tab/>
        <w:t>322</w:t>
      </w:r>
    </w:p>
    <w:p w14:paraId="211FE3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PUCCH SCell</w:t>
      </w:r>
      <w:r w:rsidRPr="00A77EA5">
        <w:rPr>
          <w:noProof/>
        </w:rPr>
        <w:tab/>
        <w:t>323</w:t>
      </w:r>
    </w:p>
    <w:p w14:paraId="5F77C3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PUCCH SCell with Multiple SCells</w:t>
      </w:r>
      <w:r w:rsidRPr="00A77EA5">
        <w:rPr>
          <w:noProof/>
        </w:rPr>
        <w:tab/>
        <w:t>324</w:t>
      </w:r>
    </w:p>
    <w:p w14:paraId="10930A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PUCCH SCell</w:t>
      </w:r>
      <w:r w:rsidRPr="00A77EA5">
        <w:rPr>
          <w:noProof/>
        </w:rPr>
        <w:tab/>
        <w:t>324</w:t>
      </w:r>
    </w:p>
    <w:p w14:paraId="74198C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PUCCH SCell with Multiple SCells</w:t>
      </w:r>
      <w:r w:rsidRPr="00A77EA5">
        <w:rPr>
          <w:noProof/>
        </w:rPr>
        <w:tab/>
        <w:t>324</w:t>
      </w:r>
    </w:p>
    <w:p w14:paraId="133AE5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 under Frame Structure 3</w:t>
      </w:r>
      <w:r w:rsidRPr="00A77EA5">
        <w:rPr>
          <w:noProof/>
        </w:rPr>
        <w:tab/>
        <w:t>325</w:t>
      </w:r>
    </w:p>
    <w:p w14:paraId="5571B1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 under Frame Structure 3</w:t>
      </w:r>
      <w:r w:rsidRPr="00A77EA5">
        <w:rPr>
          <w:noProof/>
        </w:rPr>
        <w:tab/>
        <w:t>326</w:t>
      </w:r>
    </w:p>
    <w:p w14:paraId="05BC51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 with Multiple Downlink SCells under Frame Structure 3</w:t>
      </w:r>
      <w:r w:rsidRPr="00A77EA5">
        <w:rPr>
          <w:noProof/>
        </w:rPr>
        <w:tab/>
        <w:t>327</w:t>
      </w:r>
    </w:p>
    <w:p w14:paraId="249D59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 with Multiple Downlink SCells under Frame Structure 3</w:t>
      </w:r>
      <w:r w:rsidRPr="00A77EA5">
        <w:rPr>
          <w:noProof/>
        </w:rPr>
        <w:tab/>
        <w:t>328</w:t>
      </w:r>
    </w:p>
    <w:p w14:paraId="4382A2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Dormant SCell</w:t>
      </w:r>
      <w:r w:rsidRPr="00A77EA5">
        <w:rPr>
          <w:noProof/>
        </w:rPr>
        <w:tab/>
        <w:t>328</w:t>
      </w:r>
    </w:p>
    <w:p w14:paraId="0595DF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Hibernation Delay Requirement for Activated SCell</w:t>
      </w:r>
      <w:r w:rsidRPr="00A77EA5">
        <w:rPr>
          <w:noProof/>
        </w:rPr>
        <w:tab/>
        <w:t>329</w:t>
      </w:r>
    </w:p>
    <w:p w14:paraId="61B8F5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Hibernation Delay Requirement for Deactivated SCell</w:t>
      </w:r>
      <w:r w:rsidRPr="00A77EA5">
        <w:rPr>
          <w:noProof/>
        </w:rPr>
        <w:tab/>
        <w:t>330</w:t>
      </w:r>
    </w:p>
    <w:p w14:paraId="0FC22F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Dormant SCell</w:t>
      </w:r>
      <w:r w:rsidRPr="00A77EA5">
        <w:rPr>
          <w:noProof/>
        </w:rPr>
        <w:tab/>
        <w:t>332</w:t>
      </w:r>
    </w:p>
    <w:p w14:paraId="2791D4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Direct SCell Activation and Hibernation Delay Requirement</w:t>
      </w:r>
      <w:r w:rsidRPr="00A77EA5">
        <w:rPr>
          <w:noProof/>
        </w:rPr>
        <w:tab/>
        <w:t>332</w:t>
      </w:r>
    </w:p>
    <w:p w14:paraId="208050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Direct SCell Activation and Hibernation Delay Requirement at RRC Reconfiguration during Handover</w:t>
      </w:r>
      <w:r w:rsidRPr="00A77EA5">
        <w:rPr>
          <w:noProof/>
        </w:rPr>
        <w:tab/>
        <w:t>334</w:t>
      </w:r>
    </w:p>
    <w:p w14:paraId="75A052D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Carrier Aggregation</w:t>
      </w:r>
      <w:r w:rsidRPr="00A77EA5">
        <w:rPr>
          <w:noProof/>
        </w:rPr>
        <w:tab/>
        <w:t>336</w:t>
      </w:r>
    </w:p>
    <w:p w14:paraId="229820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336</w:t>
      </w:r>
    </w:p>
    <w:p w14:paraId="412AB4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336</w:t>
      </w:r>
    </w:p>
    <w:p w14:paraId="1E4E79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 for intra-band CA</w:t>
      </w:r>
      <w:r w:rsidRPr="00A77EA5">
        <w:rPr>
          <w:noProof/>
        </w:rPr>
        <w:tab/>
        <w:t>336</w:t>
      </w:r>
    </w:p>
    <w:p w14:paraId="43A6D0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 for inter-band CA</w:t>
      </w:r>
      <w:r w:rsidRPr="00A77EA5">
        <w:rPr>
          <w:noProof/>
        </w:rPr>
        <w:tab/>
        <w:t>336</w:t>
      </w:r>
    </w:p>
    <w:p w14:paraId="7186AE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 for intra-band CA</w:t>
      </w:r>
      <w:r w:rsidRPr="00A77EA5">
        <w:rPr>
          <w:noProof/>
        </w:rPr>
        <w:tab/>
        <w:t>336</w:t>
      </w:r>
    </w:p>
    <w:p w14:paraId="56E8D7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 for inter-band CA</w:t>
      </w:r>
      <w:r w:rsidRPr="00A77EA5">
        <w:rPr>
          <w:noProof/>
        </w:rPr>
        <w:tab/>
        <w:t>336</w:t>
      </w:r>
    </w:p>
    <w:p w14:paraId="3DB083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 for intra-band CA</w:t>
      </w:r>
      <w:r w:rsidRPr="00A77EA5">
        <w:rPr>
          <w:noProof/>
        </w:rPr>
        <w:tab/>
        <w:t>337</w:t>
      </w:r>
    </w:p>
    <w:p w14:paraId="37A90F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 for inter-band CA</w:t>
      </w:r>
      <w:r w:rsidRPr="00A77EA5">
        <w:rPr>
          <w:noProof/>
        </w:rPr>
        <w:tab/>
        <w:t>337</w:t>
      </w:r>
    </w:p>
    <w:p w14:paraId="6BB1C6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 with multiple downlink SCells</w:t>
      </w:r>
      <w:r w:rsidRPr="00A77EA5">
        <w:rPr>
          <w:noProof/>
        </w:rPr>
        <w:tab/>
        <w:t>337</w:t>
      </w:r>
    </w:p>
    <w:p w14:paraId="1E0E54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 with multiple downlink SCells</w:t>
      </w:r>
      <w:r w:rsidRPr="00A77EA5">
        <w:rPr>
          <w:noProof/>
        </w:rPr>
        <w:tab/>
        <w:t>337</w:t>
      </w:r>
    </w:p>
    <w:p w14:paraId="26C3B3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 with multiple downlink SCells</w:t>
      </w:r>
      <w:r w:rsidRPr="00A77EA5">
        <w:rPr>
          <w:noProof/>
        </w:rPr>
        <w:tab/>
        <w:t>338</w:t>
      </w:r>
    </w:p>
    <w:p w14:paraId="3CD1F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overlapping addition/release/activation/deactivation of SCells</w:t>
      </w:r>
      <w:r w:rsidRPr="00A77EA5">
        <w:rPr>
          <w:noProof/>
        </w:rPr>
        <w:tab/>
        <w:t>339</w:t>
      </w:r>
    </w:p>
    <w:p w14:paraId="5EBE40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RSSI measurements on one SCC under Frame Structure 3</w:t>
      </w:r>
      <w:r w:rsidRPr="00A77EA5">
        <w:rPr>
          <w:noProof/>
        </w:rPr>
        <w:tab/>
        <w:t>339</w:t>
      </w:r>
    </w:p>
    <w:p w14:paraId="43C800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RSSI measurements on multiple SCCs under Frame Structure 3</w:t>
      </w:r>
      <w:r w:rsidRPr="00A77EA5">
        <w:rPr>
          <w:noProof/>
        </w:rPr>
        <w:tab/>
        <w:t>339</w:t>
      </w:r>
    </w:p>
    <w:p w14:paraId="6AD6E2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Interruptions at </w:t>
      </w:r>
      <w:r w:rsidRPr="00A77EA5">
        <w:rPr>
          <w:rFonts w:ascii="Times" w:eastAsia="MS Mincho" w:hAnsi="Times"/>
          <w:noProof/>
        </w:rPr>
        <w:t>SRS carrier based switching</w:t>
      </w:r>
      <w:r w:rsidRPr="00A77EA5">
        <w:rPr>
          <w:noProof/>
        </w:rPr>
        <w:tab/>
        <w:t>340</w:t>
      </w:r>
    </w:p>
    <w:p w14:paraId="50B0A1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 for intra-band CA</w:t>
      </w:r>
      <w:r w:rsidRPr="00A77EA5">
        <w:rPr>
          <w:noProof/>
        </w:rPr>
        <w:tab/>
        <w:t>340</w:t>
      </w:r>
    </w:p>
    <w:p w14:paraId="232830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 for inter-band CA</w:t>
      </w:r>
      <w:r w:rsidRPr="00A77EA5">
        <w:rPr>
          <w:noProof/>
        </w:rPr>
        <w:tab/>
        <w:t>341</w:t>
      </w:r>
    </w:p>
    <w:p w14:paraId="57DC8D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multiple dormant SCells</w:t>
      </w:r>
      <w:r w:rsidRPr="00A77EA5">
        <w:rPr>
          <w:noProof/>
        </w:rPr>
        <w:tab/>
        <w:t>341</w:t>
      </w:r>
    </w:p>
    <w:p w14:paraId="4329C1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CQI measurement on dormant SCell</w:t>
      </w:r>
      <w:r w:rsidRPr="00A77EA5">
        <w:rPr>
          <w:noProof/>
        </w:rPr>
        <w:tab/>
        <w:t>341</w:t>
      </w:r>
    </w:p>
    <w:p w14:paraId="33EB42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 on dormant SCell for intra-band CA</w:t>
      </w:r>
      <w:r w:rsidRPr="00A77EA5">
        <w:rPr>
          <w:noProof/>
        </w:rPr>
        <w:tab/>
        <w:t>341</w:t>
      </w:r>
    </w:p>
    <w:p w14:paraId="636CD4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 on dormant SCell for inter-band CA</w:t>
      </w:r>
      <w:r w:rsidRPr="00A77EA5">
        <w:rPr>
          <w:noProof/>
        </w:rPr>
        <w:tab/>
        <w:t>342</w:t>
      </w:r>
    </w:p>
    <w:p w14:paraId="612621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hibernation</w:t>
      </w:r>
      <w:r w:rsidRPr="00A77EA5">
        <w:rPr>
          <w:noProof/>
        </w:rPr>
        <w:tab/>
        <w:t>342</w:t>
      </w:r>
    </w:p>
    <w:p w14:paraId="0EE491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direct SCell activation and hibernation</w:t>
      </w:r>
      <w:r w:rsidRPr="00A77EA5">
        <w:rPr>
          <w:noProof/>
        </w:rPr>
        <w:tab/>
        <w:t>342</w:t>
      </w:r>
    </w:p>
    <w:p w14:paraId="71A613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inter-RAT NR measurements without measurement gap</w:t>
      </w:r>
      <w:r w:rsidRPr="00A77EA5">
        <w:rPr>
          <w:noProof/>
        </w:rPr>
        <w:tab/>
        <w:t>343</w:t>
      </w:r>
    </w:p>
    <w:p w14:paraId="0B4062B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Transmission Timing Difference in Carrier Aggregation</w:t>
      </w:r>
      <w:r w:rsidRPr="00A77EA5">
        <w:rPr>
          <w:noProof/>
        </w:rPr>
        <w:tab/>
        <w:t>343</w:t>
      </w:r>
    </w:p>
    <w:p w14:paraId="4018FC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343</w:t>
      </w:r>
    </w:p>
    <w:p w14:paraId="198E11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Interband Carrier Aggregation</w:t>
      </w:r>
      <w:r w:rsidRPr="00A77EA5">
        <w:rPr>
          <w:noProof/>
        </w:rPr>
        <w:tab/>
        <w:t>343</w:t>
      </w:r>
    </w:p>
    <w:p w14:paraId="7A45111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Intraband non-contiguous Carrier Aggregation</w:t>
      </w:r>
      <w:r w:rsidRPr="00A77EA5">
        <w:rPr>
          <w:noProof/>
        </w:rPr>
        <w:tab/>
        <w:t>344</w:t>
      </w:r>
    </w:p>
    <w:p w14:paraId="46AD6D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Inter-Band Carrier Aggregation under Frame Structure 3</w:t>
      </w:r>
      <w:r w:rsidRPr="00A77EA5">
        <w:rPr>
          <w:noProof/>
        </w:rPr>
        <w:tab/>
        <w:t>344</w:t>
      </w:r>
    </w:p>
    <w:p w14:paraId="0646396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RSTD Measurements with Carrier Aggregation</w:t>
      </w:r>
      <w:r w:rsidRPr="00A77EA5">
        <w:rPr>
          <w:noProof/>
        </w:rPr>
        <w:tab/>
        <w:t>344</w:t>
      </w:r>
    </w:p>
    <w:p w14:paraId="4F14DA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344</w:t>
      </w:r>
    </w:p>
    <w:p w14:paraId="6E0FD9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345</w:t>
      </w:r>
    </w:p>
    <w:p w14:paraId="71119A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RSTD measurements on SCC for intra-band CA with one downlink SCell</w:t>
      </w:r>
      <w:r w:rsidRPr="00A77EA5">
        <w:rPr>
          <w:noProof/>
        </w:rPr>
        <w:tab/>
        <w:t>345</w:t>
      </w:r>
    </w:p>
    <w:p w14:paraId="4B6E52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RSTD measurements on SCC for inter-band CA with one downlink SCell</w:t>
      </w:r>
      <w:r w:rsidRPr="00A77EA5">
        <w:rPr>
          <w:noProof/>
        </w:rPr>
        <w:tab/>
        <w:t>345</w:t>
      </w:r>
    </w:p>
    <w:p w14:paraId="625325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RSTD measurements on SCC with multiple downlink SCells</w:t>
      </w:r>
      <w:r w:rsidRPr="00A77EA5">
        <w:rPr>
          <w:noProof/>
        </w:rPr>
        <w:tab/>
        <w:t>345</w:t>
      </w:r>
    </w:p>
    <w:p w14:paraId="2AD805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overlapping RSTD and inter-frequency measurements</w:t>
      </w:r>
      <w:r w:rsidRPr="00A77EA5">
        <w:rPr>
          <w:noProof/>
        </w:rPr>
        <w:tab/>
        <w:t>346</w:t>
      </w:r>
    </w:p>
    <w:p w14:paraId="3C5BDCE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UE Category 0</w:t>
      </w:r>
      <w:r w:rsidRPr="00A77EA5">
        <w:rPr>
          <w:noProof/>
        </w:rPr>
        <w:tab/>
        <w:t>346</w:t>
      </w:r>
    </w:p>
    <w:p w14:paraId="2B368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346</w:t>
      </w:r>
    </w:p>
    <w:p w14:paraId="654105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FD-FDD and TDD</w:t>
      </w:r>
      <w:r w:rsidRPr="00A77EA5">
        <w:rPr>
          <w:noProof/>
        </w:rPr>
        <w:tab/>
        <w:t>347</w:t>
      </w:r>
    </w:p>
    <w:p w14:paraId="0A85EF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347</w:t>
      </w:r>
    </w:p>
    <w:p w14:paraId="4F3022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348</w:t>
      </w:r>
    </w:p>
    <w:p w14:paraId="049A41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348</w:t>
      </w:r>
    </w:p>
    <w:p w14:paraId="2CCEB7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HD-FDD</w:t>
      </w:r>
      <w:r w:rsidRPr="00A77EA5">
        <w:rPr>
          <w:noProof/>
        </w:rPr>
        <w:tab/>
        <w:t>349</w:t>
      </w:r>
    </w:p>
    <w:p w14:paraId="117465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349</w:t>
      </w:r>
    </w:p>
    <w:p w14:paraId="39793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349</w:t>
      </w:r>
    </w:p>
    <w:p w14:paraId="79BBE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7.11.3.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350</w:t>
      </w:r>
    </w:p>
    <w:p w14:paraId="39571AB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Dual Connectivity</w:t>
      </w:r>
      <w:r w:rsidRPr="00A77EA5">
        <w:rPr>
          <w:noProof/>
        </w:rPr>
        <w:tab/>
        <w:t>350</w:t>
      </w:r>
    </w:p>
    <w:p w14:paraId="5DA9F30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350</w:t>
      </w:r>
    </w:p>
    <w:p w14:paraId="5BDCD4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350</w:t>
      </w:r>
    </w:p>
    <w:p w14:paraId="41C914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PSCell addition/release</w:t>
      </w:r>
      <w:r w:rsidRPr="00A77EA5">
        <w:rPr>
          <w:noProof/>
        </w:rPr>
        <w:tab/>
        <w:t>350</w:t>
      </w:r>
    </w:p>
    <w:p w14:paraId="5A12B8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between active and non-active during DRX</w:t>
      </w:r>
      <w:r w:rsidRPr="00A77EA5">
        <w:rPr>
          <w:noProof/>
        </w:rPr>
        <w:tab/>
        <w:t>350</w:t>
      </w:r>
    </w:p>
    <w:p w14:paraId="1B492D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from non-DRX to DRX</w:t>
      </w:r>
      <w:r w:rsidRPr="00A77EA5">
        <w:rPr>
          <w:noProof/>
        </w:rPr>
        <w:tab/>
        <w:t>351</w:t>
      </w:r>
    </w:p>
    <w:p w14:paraId="61607F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</w:t>
      </w:r>
      <w:r w:rsidRPr="00A77EA5">
        <w:rPr>
          <w:noProof/>
        </w:rPr>
        <w:tab/>
        <w:t>351</w:t>
      </w:r>
    </w:p>
    <w:p w14:paraId="4E1A30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</w:t>
      </w:r>
      <w:r w:rsidRPr="00A77EA5">
        <w:rPr>
          <w:noProof/>
        </w:rPr>
        <w:tab/>
        <w:t>351</w:t>
      </w:r>
    </w:p>
    <w:p w14:paraId="5DD59F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</w:t>
      </w:r>
      <w:r w:rsidRPr="00A77EA5">
        <w:rPr>
          <w:noProof/>
        </w:rPr>
        <w:tab/>
        <w:t>352</w:t>
      </w:r>
    </w:p>
    <w:p w14:paraId="6747FE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SRS carrier based switching</w:t>
      </w:r>
      <w:r w:rsidRPr="00A77EA5">
        <w:rPr>
          <w:noProof/>
        </w:rPr>
        <w:tab/>
        <w:t>352</w:t>
      </w:r>
    </w:p>
    <w:p w14:paraId="5009B17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Cell phase synchronization accuracy (Synchronized mode of dual connectivity)</w:t>
      </w:r>
      <w:r w:rsidRPr="00A77EA5">
        <w:rPr>
          <w:noProof/>
        </w:rPr>
        <w:tab/>
        <w:t>353</w:t>
      </w:r>
    </w:p>
    <w:p w14:paraId="1EE8FC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Definition</w:t>
      </w:r>
      <w:r w:rsidRPr="00A77EA5">
        <w:rPr>
          <w:noProof/>
        </w:rPr>
        <w:tab/>
        <w:t>353</w:t>
      </w:r>
    </w:p>
    <w:p w14:paraId="6B2289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Minimum requirements</w:t>
      </w:r>
      <w:r w:rsidRPr="00A77EA5">
        <w:rPr>
          <w:noProof/>
        </w:rPr>
        <w:tab/>
        <w:t>353</w:t>
      </w:r>
    </w:p>
    <w:p w14:paraId="270A9A4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PSCell Addition and Release Delay for E-UTRA Dual Connectivity</w:t>
      </w:r>
      <w:r w:rsidRPr="00A77EA5">
        <w:rPr>
          <w:noProof/>
        </w:rPr>
        <w:tab/>
        <w:t>353</w:t>
      </w:r>
    </w:p>
    <w:p w14:paraId="5CCDA3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353</w:t>
      </w:r>
    </w:p>
    <w:p w14:paraId="581111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PSCell Addition Delay Requirement</w:t>
      </w:r>
      <w:r w:rsidRPr="00A77EA5">
        <w:rPr>
          <w:noProof/>
        </w:rPr>
        <w:tab/>
        <w:t>353</w:t>
      </w:r>
    </w:p>
    <w:p w14:paraId="21D9B0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PSCell Release Delay Requirement</w:t>
      </w:r>
      <w:r w:rsidRPr="00A77EA5">
        <w:rPr>
          <w:noProof/>
        </w:rPr>
        <w:tab/>
        <w:t>354</w:t>
      </w:r>
    </w:p>
    <w:p w14:paraId="376706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Receive Timing Difference in Dual Connectivity</w:t>
      </w:r>
      <w:r w:rsidRPr="00A77EA5">
        <w:rPr>
          <w:noProof/>
        </w:rPr>
        <w:tab/>
        <w:t>354</w:t>
      </w:r>
    </w:p>
    <w:p w14:paraId="068028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354</w:t>
      </w:r>
    </w:p>
    <w:p w14:paraId="7DA92C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Inter-band Dual Connectivity</w:t>
      </w:r>
      <w:r w:rsidRPr="00A77EA5">
        <w:rPr>
          <w:noProof/>
        </w:rPr>
        <w:tab/>
        <w:t>354</w:t>
      </w:r>
    </w:p>
    <w:p w14:paraId="5E2AFA9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354</w:t>
      </w:r>
    </w:p>
    <w:p w14:paraId="31DB76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354</w:t>
      </w:r>
    </w:p>
    <w:p w14:paraId="4B544C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354</w:t>
      </w:r>
    </w:p>
    <w:p w14:paraId="7C065B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UE transmission timing</w:t>
      </w:r>
      <w:r w:rsidRPr="00A77EA5">
        <w:rPr>
          <w:noProof/>
        </w:rPr>
        <w:tab/>
        <w:t>354</w:t>
      </w:r>
    </w:p>
    <w:p w14:paraId="1AF326C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Serving cell or PCell as timing reference</w:t>
      </w:r>
      <w:r w:rsidRPr="00A77EA5">
        <w:rPr>
          <w:noProof/>
        </w:rPr>
        <w:tab/>
        <w:t>355</w:t>
      </w:r>
    </w:p>
    <w:p w14:paraId="7D22C8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or non-serving cell as timing reference</w:t>
      </w:r>
      <w:r w:rsidRPr="00A77EA5">
        <w:rPr>
          <w:noProof/>
        </w:rPr>
        <w:tab/>
        <w:t>355</w:t>
      </w:r>
    </w:p>
    <w:p w14:paraId="3A636F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ProSe</w:t>
      </w:r>
      <w:r w:rsidRPr="00A77EA5">
        <w:rPr>
          <w:noProof/>
        </w:rPr>
        <w:tab/>
        <w:t>355</w:t>
      </w:r>
    </w:p>
    <w:p w14:paraId="13B1BF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ProSe Direct Discovery configuration</w:t>
      </w:r>
      <w:r w:rsidRPr="00A77EA5">
        <w:rPr>
          <w:noProof/>
        </w:rPr>
        <w:tab/>
        <w:t>355</w:t>
      </w:r>
    </w:p>
    <w:p w14:paraId="250C8C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ProSe Direct Communication configuration</w:t>
      </w:r>
      <w:r w:rsidRPr="00A77EA5">
        <w:rPr>
          <w:noProof/>
        </w:rPr>
        <w:tab/>
        <w:t>356</w:t>
      </w:r>
    </w:p>
    <w:p w14:paraId="6D6CA1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ProSe Direct Discovery</w:t>
      </w:r>
      <w:r w:rsidRPr="00A77EA5">
        <w:rPr>
          <w:noProof/>
        </w:rPr>
        <w:tab/>
        <w:t>356</w:t>
      </w:r>
    </w:p>
    <w:p w14:paraId="7B7CA5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ProSe Direct Discovery with discovery gaps</w:t>
      </w:r>
      <w:r w:rsidRPr="00A77EA5">
        <w:rPr>
          <w:noProof/>
        </w:rPr>
        <w:tab/>
        <w:t>356</w:t>
      </w:r>
    </w:p>
    <w:p w14:paraId="77D9D5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ProSe Direct Communication</w:t>
      </w:r>
      <w:r w:rsidRPr="00A77EA5">
        <w:rPr>
          <w:noProof/>
        </w:rPr>
        <w:tab/>
        <w:t>357</w:t>
      </w:r>
    </w:p>
    <w:p w14:paraId="7AD944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reselection for ProSe Direct Discovery on non-serving frequency</w:t>
      </w:r>
      <w:r w:rsidRPr="00A77EA5">
        <w:rPr>
          <w:noProof/>
        </w:rPr>
        <w:tab/>
        <w:t>357</w:t>
      </w:r>
    </w:p>
    <w:p w14:paraId="7C30D4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selected cell</w:t>
      </w:r>
      <w:r w:rsidRPr="00A77EA5">
        <w:rPr>
          <w:noProof/>
        </w:rPr>
        <w:tab/>
        <w:t>357</w:t>
      </w:r>
    </w:p>
    <w:p w14:paraId="78520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of intra-frequency E-UTRAN cells</w:t>
      </w:r>
      <w:r w:rsidRPr="00A77EA5">
        <w:rPr>
          <w:noProof/>
        </w:rPr>
        <w:tab/>
        <w:t>357</w:t>
      </w:r>
    </w:p>
    <w:p w14:paraId="7D0BF7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ProSe relay UE</w:t>
      </w:r>
      <w:r w:rsidRPr="00A77EA5">
        <w:rPr>
          <w:noProof/>
        </w:rPr>
        <w:tab/>
        <w:t>358</w:t>
      </w:r>
    </w:p>
    <w:p w14:paraId="4F2F30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7.16.6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ProSe operation under deactivated SCell</w:t>
      </w:r>
      <w:r w:rsidRPr="00A77EA5">
        <w:rPr>
          <w:noProof/>
        </w:rPr>
        <w:tab/>
        <w:t>358</w:t>
      </w:r>
    </w:p>
    <w:p w14:paraId="606FBF2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Transmission Timing Difference in Dual Connectivity</w:t>
      </w:r>
      <w:r w:rsidRPr="00A77EA5">
        <w:rPr>
          <w:noProof/>
        </w:rPr>
        <w:tab/>
        <w:t>358</w:t>
      </w:r>
    </w:p>
    <w:p w14:paraId="3A05FC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358</w:t>
      </w:r>
    </w:p>
    <w:p w14:paraId="12B8CF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maximum transmission timing difference Inter-band Dual Connectivity</w:t>
      </w:r>
      <w:r w:rsidRPr="00A77EA5">
        <w:rPr>
          <w:noProof/>
        </w:rPr>
        <w:tab/>
        <w:t>359</w:t>
      </w:r>
    </w:p>
    <w:p w14:paraId="570311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359</w:t>
      </w:r>
    </w:p>
    <w:p w14:paraId="2BC297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</w:t>
      </w:r>
      <w:r w:rsidRPr="00A77EA5">
        <w:rPr>
          <w:noProof/>
        </w:rPr>
        <w:tab/>
        <w:t>359</w:t>
      </w:r>
    </w:p>
    <w:p w14:paraId="6336AC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</w:t>
      </w:r>
      <w:r w:rsidRPr="00A77EA5">
        <w:rPr>
          <w:noProof/>
        </w:rPr>
        <w:tab/>
        <w:t>359</w:t>
      </w:r>
    </w:p>
    <w:p w14:paraId="4393B7A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UE Category M1</w:t>
      </w:r>
      <w:r w:rsidRPr="00A77EA5">
        <w:rPr>
          <w:noProof/>
        </w:rPr>
        <w:tab/>
        <w:t>359</w:t>
      </w:r>
    </w:p>
    <w:p w14:paraId="14F9D2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359</w:t>
      </w:r>
    </w:p>
    <w:p w14:paraId="4F1B6DE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FD-FDD and TDD CE mode A</w:t>
      </w:r>
      <w:r w:rsidRPr="00A77EA5">
        <w:rPr>
          <w:noProof/>
        </w:rPr>
        <w:tab/>
        <w:t>360</w:t>
      </w:r>
    </w:p>
    <w:p w14:paraId="6A534B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361</w:t>
      </w:r>
    </w:p>
    <w:p w14:paraId="188EA8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lastRenderedPageBreak/>
        <w:t>7.19.2.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362</w:t>
      </w:r>
    </w:p>
    <w:p w14:paraId="33D57C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363</w:t>
      </w:r>
    </w:p>
    <w:p w14:paraId="201B7A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HD-FDD with CE mode A</w:t>
      </w:r>
      <w:r w:rsidRPr="00A77EA5">
        <w:rPr>
          <w:noProof/>
        </w:rPr>
        <w:tab/>
        <w:t>363</w:t>
      </w:r>
    </w:p>
    <w:p w14:paraId="59304D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364</w:t>
      </w:r>
    </w:p>
    <w:p w14:paraId="2D2CD7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364</w:t>
      </w:r>
    </w:p>
    <w:p w14:paraId="2C56F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7.19.3.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365</w:t>
      </w:r>
    </w:p>
    <w:p w14:paraId="1F0694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FD-FDD and TDD with CE mode B</w:t>
      </w:r>
      <w:r w:rsidRPr="00A77EA5">
        <w:rPr>
          <w:noProof/>
        </w:rPr>
        <w:tab/>
        <w:t>365</w:t>
      </w:r>
    </w:p>
    <w:p w14:paraId="5A7B13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7.19.4.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367</w:t>
      </w:r>
    </w:p>
    <w:p w14:paraId="3EB8D5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7.19.4.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368</w:t>
      </w:r>
    </w:p>
    <w:p w14:paraId="53E543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369</w:t>
      </w:r>
    </w:p>
    <w:p w14:paraId="1D522E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HD-FDD with CE mode B</w:t>
      </w:r>
      <w:r w:rsidRPr="00A77EA5">
        <w:rPr>
          <w:noProof/>
        </w:rPr>
        <w:tab/>
        <w:t>369</w:t>
      </w:r>
    </w:p>
    <w:p w14:paraId="74C6BB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5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369</w:t>
      </w:r>
    </w:p>
    <w:p w14:paraId="0718D4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5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370</w:t>
      </w:r>
    </w:p>
    <w:p w14:paraId="5EA870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7.19.5.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371</w:t>
      </w:r>
    </w:p>
    <w:p w14:paraId="7EF84DA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Radio Link Monitoring for UE Category M1 for Satellite Access</w:t>
      </w:r>
      <w:r w:rsidRPr="00A77EA5">
        <w:rPr>
          <w:noProof/>
        </w:rPr>
        <w:tab/>
        <w:t>371</w:t>
      </w:r>
    </w:p>
    <w:p w14:paraId="16C7FC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Introduction</w:t>
      </w:r>
      <w:r w:rsidRPr="00A77EA5">
        <w:rPr>
          <w:noProof/>
        </w:rPr>
        <w:tab/>
        <w:t>371</w:t>
      </w:r>
    </w:p>
    <w:p w14:paraId="113165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Requirements for FD-FDD and CE mode A</w:t>
      </w:r>
      <w:r w:rsidRPr="00A77EA5">
        <w:rPr>
          <w:noProof/>
        </w:rPr>
        <w:tab/>
        <w:t>371</w:t>
      </w:r>
    </w:p>
    <w:p w14:paraId="2F0DC2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7.19A.2.</w:t>
      </w:r>
      <w:r w:rsidRPr="00A77EA5">
        <w:rPr>
          <w:rFonts w:eastAsia="SimSun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no DRX is used</w:t>
      </w:r>
      <w:r w:rsidRPr="00A77EA5">
        <w:rPr>
          <w:noProof/>
        </w:rPr>
        <w:tab/>
        <w:t>373</w:t>
      </w:r>
    </w:p>
    <w:p w14:paraId="3DF113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7.19A.2.</w:t>
      </w:r>
      <w:r w:rsidRPr="00A77EA5">
        <w:rPr>
          <w:rFonts w:eastAsia="SimSun"/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DRX is used</w:t>
      </w:r>
      <w:r w:rsidRPr="00A77EA5">
        <w:rPr>
          <w:noProof/>
        </w:rPr>
        <w:tab/>
        <w:t>374</w:t>
      </w:r>
    </w:p>
    <w:p w14:paraId="649638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7.19A.2.</w:t>
      </w:r>
      <w:r w:rsidRPr="00A77EA5">
        <w:rPr>
          <w:rFonts w:eastAsia="SimSun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at transitions</w:t>
      </w:r>
      <w:r w:rsidRPr="00A77EA5">
        <w:rPr>
          <w:noProof/>
        </w:rPr>
        <w:tab/>
        <w:t>375</w:t>
      </w:r>
    </w:p>
    <w:p w14:paraId="720AF1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Requirements for HD-FDD with CE mode A</w:t>
      </w:r>
      <w:r w:rsidRPr="00A77EA5">
        <w:rPr>
          <w:noProof/>
        </w:rPr>
        <w:tab/>
        <w:t>375</w:t>
      </w:r>
    </w:p>
    <w:p w14:paraId="28F071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</w:t>
      </w:r>
      <w:r w:rsidRPr="00A77EA5">
        <w:rPr>
          <w:rFonts w:eastAsia="SimSun"/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rFonts w:eastAsia="SimSun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no DRX is used</w:t>
      </w:r>
      <w:r w:rsidRPr="00A77EA5">
        <w:rPr>
          <w:noProof/>
        </w:rPr>
        <w:tab/>
        <w:t>375</w:t>
      </w:r>
    </w:p>
    <w:p w14:paraId="2B3103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</w:t>
      </w:r>
      <w:r w:rsidRPr="00A77EA5">
        <w:rPr>
          <w:rFonts w:eastAsia="SimSun"/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rFonts w:eastAsia="SimSun"/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DRX is used</w:t>
      </w:r>
      <w:r w:rsidRPr="00A77EA5">
        <w:rPr>
          <w:noProof/>
        </w:rPr>
        <w:tab/>
        <w:t>376</w:t>
      </w:r>
    </w:p>
    <w:p w14:paraId="125BC5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7.19A.3.</w:t>
      </w:r>
      <w:r w:rsidRPr="00A77EA5">
        <w:rPr>
          <w:rFonts w:eastAsia="SimSun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at transitions</w:t>
      </w:r>
      <w:r w:rsidRPr="00A77EA5">
        <w:rPr>
          <w:noProof/>
        </w:rPr>
        <w:tab/>
        <w:t>377</w:t>
      </w:r>
    </w:p>
    <w:p w14:paraId="65AA41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Requirements for HD-FDD with CE mode B</w:t>
      </w:r>
      <w:r w:rsidRPr="00A77EA5">
        <w:rPr>
          <w:noProof/>
        </w:rPr>
        <w:tab/>
        <w:t>377</w:t>
      </w:r>
    </w:p>
    <w:p w14:paraId="4F950A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7.19A.4.</w:t>
      </w:r>
      <w:r w:rsidRPr="00A77EA5">
        <w:rPr>
          <w:rFonts w:eastAsia="SimSun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no DRX is used</w:t>
      </w:r>
      <w:r w:rsidRPr="00A77EA5">
        <w:rPr>
          <w:noProof/>
        </w:rPr>
        <w:tab/>
        <w:t>377</w:t>
      </w:r>
    </w:p>
    <w:p w14:paraId="23D079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7.19A.4.</w:t>
      </w:r>
      <w:r w:rsidRPr="00A77EA5">
        <w:rPr>
          <w:rFonts w:eastAsia="SimSun"/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DRX is used</w:t>
      </w:r>
      <w:r w:rsidRPr="00A77EA5">
        <w:rPr>
          <w:noProof/>
        </w:rPr>
        <w:tab/>
        <w:t>377</w:t>
      </w:r>
    </w:p>
    <w:p w14:paraId="0FCCD4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7.19A.4.</w:t>
      </w:r>
      <w:r w:rsidRPr="00A77EA5">
        <w:rPr>
          <w:rFonts w:eastAsia="SimSun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at transitions</w:t>
      </w:r>
      <w:r w:rsidRPr="00A77EA5">
        <w:rPr>
          <w:noProof/>
        </w:rPr>
        <w:tab/>
        <w:t>378</w:t>
      </w:r>
    </w:p>
    <w:p w14:paraId="3FF2CCA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NB-IoT</w:t>
      </w:r>
      <w:r w:rsidRPr="00A77EA5">
        <w:rPr>
          <w:noProof/>
        </w:rPr>
        <w:tab/>
        <w:t>379</w:t>
      </w:r>
    </w:p>
    <w:p w14:paraId="60A30F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379</w:t>
      </w:r>
    </w:p>
    <w:p w14:paraId="6A87DE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379</w:t>
      </w:r>
    </w:p>
    <w:p w14:paraId="797FC23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NB-IoT for Satellite Access</w:t>
      </w:r>
      <w:r w:rsidRPr="00A77EA5">
        <w:rPr>
          <w:noProof/>
        </w:rPr>
        <w:tab/>
        <w:t>379</w:t>
      </w:r>
    </w:p>
    <w:p w14:paraId="354AF1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379</w:t>
      </w:r>
    </w:p>
    <w:p w14:paraId="171712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380</w:t>
      </w:r>
    </w:p>
    <w:p w14:paraId="6B24ED5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NB-IoT for frame structure type 1 for NTN-TDD</w:t>
      </w:r>
      <w:r w:rsidRPr="00A77EA5">
        <w:rPr>
          <w:noProof/>
        </w:rPr>
        <w:tab/>
        <w:t>380</w:t>
      </w:r>
    </w:p>
    <w:p w14:paraId="02B1B0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380</w:t>
      </w:r>
    </w:p>
    <w:p w14:paraId="75DCF5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381</w:t>
      </w:r>
    </w:p>
    <w:p w14:paraId="38C3DA7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UE timer accuracy for NB-IoT</w:t>
      </w:r>
      <w:r w:rsidRPr="00A77EA5">
        <w:rPr>
          <w:noProof/>
        </w:rPr>
        <w:tab/>
        <w:t>381</w:t>
      </w:r>
    </w:p>
    <w:p w14:paraId="4CA0EE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381</w:t>
      </w:r>
    </w:p>
    <w:p w14:paraId="54E6EA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381</w:t>
      </w:r>
    </w:p>
    <w:p w14:paraId="39B32E8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NB-IoT for Satellite Access</w:t>
      </w:r>
      <w:r w:rsidRPr="00A77EA5">
        <w:rPr>
          <w:noProof/>
        </w:rPr>
        <w:tab/>
        <w:t>382</w:t>
      </w:r>
    </w:p>
    <w:p w14:paraId="2A0D75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382</w:t>
      </w:r>
    </w:p>
    <w:p w14:paraId="61500C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382</w:t>
      </w:r>
    </w:p>
    <w:p w14:paraId="56EC10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NB-IoT for frame structure type 1 for NTN-TDD</w:t>
      </w:r>
      <w:r w:rsidRPr="00A77EA5">
        <w:rPr>
          <w:noProof/>
        </w:rPr>
        <w:tab/>
        <w:t>382</w:t>
      </w:r>
    </w:p>
    <w:p w14:paraId="392F3E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382</w:t>
      </w:r>
    </w:p>
    <w:p w14:paraId="647D6E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382</w:t>
      </w:r>
    </w:p>
    <w:p w14:paraId="3AF948C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NB-IoT</w:t>
      </w:r>
      <w:r w:rsidRPr="00A77EA5">
        <w:rPr>
          <w:noProof/>
        </w:rPr>
        <w:tab/>
        <w:t>383</w:t>
      </w:r>
    </w:p>
    <w:p w14:paraId="086917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383</w:t>
      </w:r>
    </w:p>
    <w:p w14:paraId="42A794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383</w:t>
      </w:r>
    </w:p>
    <w:p w14:paraId="31F19B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383</w:t>
      </w:r>
    </w:p>
    <w:p w14:paraId="1CE480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383</w:t>
      </w:r>
    </w:p>
    <w:p w14:paraId="05299C7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NB-IoT for Satellite Access</w:t>
      </w:r>
      <w:r w:rsidRPr="00A77EA5">
        <w:rPr>
          <w:noProof/>
        </w:rPr>
        <w:tab/>
        <w:t>383</w:t>
      </w:r>
    </w:p>
    <w:p w14:paraId="2864EB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383</w:t>
      </w:r>
    </w:p>
    <w:p w14:paraId="42AC99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383</w:t>
      </w:r>
    </w:p>
    <w:p w14:paraId="7297D5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7.22A.2.1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383</w:t>
      </w:r>
    </w:p>
    <w:p w14:paraId="45DB19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383</w:t>
      </w:r>
    </w:p>
    <w:p w14:paraId="017CE5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NB-IoT for frame structure type 1 for NTN-TDD</w:t>
      </w:r>
      <w:r w:rsidRPr="00A77EA5">
        <w:rPr>
          <w:noProof/>
        </w:rPr>
        <w:tab/>
        <w:t>383</w:t>
      </w:r>
    </w:p>
    <w:p w14:paraId="2F8960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383</w:t>
      </w:r>
    </w:p>
    <w:p w14:paraId="443FB6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383</w:t>
      </w:r>
    </w:p>
    <w:p w14:paraId="5B5493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7.22B.2.1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383</w:t>
      </w:r>
    </w:p>
    <w:p w14:paraId="569D21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384</w:t>
      </w:r>
    </w:p>
    <w:p w14:paraId="650A7F5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Category NB1 UE</w:t>
      </w:r>
      <w:r w:rsidRPr="00A77EA5">
        <w:rPr>
          <w:noProof/>
        </w:rPr>
        <w:tab/>
        <w:t>384</w:t>
      </w:r>
    </w:p>
    <w:p w14:paraId="5EC3F1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384</w:t>
      </w:r>
    </w:p>
    <w:p w14:paraId="1E0A99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Category NB1 UE</w:t>
      </w:r>
      <w:r w:rsidRPr="00A77EA5">
        <w:rPr>
          <w:noProof/>
        </w:rPr>
        <w:tab/>
        <w:t>384</w:t>
      </w:r>
    </w:p>
    <w:p w14:paraId="17B6B7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384</w:t>
      </w:r>
    </w:p>
    <w:p w14:paraId="57A3C2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385</w:t>
      </w:r>
    </w:p>
    <w:p w14:paraId="40675A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385</w:t>
      </w:r>
    </w:p>
    <w:p w14:paraId="5801AE0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Category NB-IoT UE for Satellite Access</w:t>
      </w:r>
      <w:r w:rsidRPr="00A77EA5">
        <w:rPr>
          <w:noProof/>
        </w:rPr>
        <w:tab/>
        <w:t>386</w:t>
      </w:r>
    </w:p>
    <w:p w14:paraId="537DDD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386</w:t>
      </w:r>
    </w:p>
    <w:p w14:paraId="1EADB9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Category NB1 UE</w:t>
      </w:r>
      <w:r w:rsidRPr="00A77EA5">
        <w:rPr>
          <w:noProof/>
        </w:rPr>
        <w:tab/>
        <w:t>386</w:t>
      </w:r>
    </w:p>
    <w:p w14:paraId="09B2F9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7.23A.2.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386</w:t>
      </w:r>
    </w:p>
    <w:p w14:paraId="32141F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7.23A.2.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387</w:t>
      </w:r>
    </w:p>
    <w:p w14:paraId="4914C0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7.23A.2.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387</w:t>
      </w:r>
    </w:p>
    <w:p w14:paraId="3C37730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Category NB-IoT UE for frame structure type 1 for NTN-TDD</w:t>
      </w:r>
      <w:r w:rsidRPr="00A77EA5">
        <w:rPr>
          <w:noProof/>
        </w:rPr>
        <w:tab/>
        <w:t>387</w:t>
      </w:r>
    </w:p>
    <w:p w14:paraId="36452C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387</w:t>
      </w:r>
    </w:p>
    <w:p w14:paraId="16CA5E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Category NB1 UE</w:t>
      </w:r>
      <w:r w:rsidRPr="00A77EA5">
        <w:rPr>
          <w:noProof/>
        </w:rPr>
        <w:tab/>
        <w:t>388</w:t>
      </w:r>
    </w:p>
    <w:p w14:paraId="6CA3F9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7.23B.2.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388</w:t>
      </w:r>
    </w:p>
    <w:p w14:paraId="699ED6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7.23B.2.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389</w:t>
      </w:r>
    </w:p>
    <w:p w14:paraId="0D9BF2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7.23B.2.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389</w:t>
      </w:r>
    </w:p>
    <w:p w14:paraId="32C4D4D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Category M1</w:t>
      </w:r>
      <w:r w:rsidRPr="00A77EA5">
        <w:rPr>
          <w:noProof/>
        </w:rPr>
        <w:tab/>
        <w:t>389</w:t>
      </w:r>
    </w:p>
    <w:p w14:paraId="4425C6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389</w:t>
      </w:r>
    </w:p>
    <w:p w14:paraId="78493F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390</w:t>
      </w:r>
    </w:p>
    <w:p w14:paraId="2D08A55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Category M1 for Satellite Access</w:t>
      </w:r>
      <w:r w:rsidRPr="00A77EA5">
        <w:rPr>
          <w:noProof/>
        </w:rPr>
        <w:tab/>
        <w:t>390</w:t>
      </w:r>
    </w:p>
    <w:p w14:paraId="3FBBE3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390</w:t>
      </w:r>
    </w:p>
    <w:p w14:paraId="260B117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391</w:t>
      </w:r>
    </w:p>
    <w:p w14:paraId="11AA6AB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phase synchronization accuracy for MBMS services (FDD)</w:t>
      </w:r>
      <w:r w:rsidRPr="00A77EA5">
        <w:rPr>
          <w:noProof/>
        </w:rPr>
        <w:tab/>
        <w:t>392</w:t>
      </w:r>
    </w:p>
    <w:p w14:paraId="51CD79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</w:t>
      </w:r>
      <w:r w:rsidRPr="00A77EA5">
        <w:rPr>
          <w:noProof/>
        </w:rPr>
        <w:tab/>
        <w:t>392</w:t>
      </w:r>
    </w:p>
    <w:p w14:paraId="52CD30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Minimum requirements</w:t>
      </w:r>
      <w:r w:rsidRPr="00A77EA5">
        <w:rPr>
          <w:noProof/>
        </w:rPr>
        <w:tab/>
        <w:t>392</w:t>
      </w:r>
    </w:p>
    <w:p w14:paraId="24D71A0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7.26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UE transmit timing for Category M2</w:t>
      </w:r>
      <w:r w:rsidRPr="00A77EA5">
        <w:rPr>
          <w:noProof/>
        </w:rPr>
        <w:tab/>
        <w:t>392</w:t>
      </w:r>
    </w:p>
    <w:p w14:paraId="6B0E05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392</w:t>
      </w:r>
    </w:p>
    <w:p w14:paraId="140787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392</w:t>
      </w:r>
    </w:p>
    <w:p w14:paraId="7FE74C3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category M1</w:t>
      </w:r>
      <w:r w:rsidRPr="00A77EA5">
        <w:rPr>
          <w:noProof/>
        </w:rPr>
        <w:tab/>
        <w:t>393</w:t>
      </w:r>
    </w:p>
    <w:p w14:paraId="6764A6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393</w:t>
      </w:r>
    </w:p>
    <w:p w14:paraId="1B494E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Requirements</w:t>
      </w:r>
      <w:r w:rsidRPr="00A77EA5">
        <w:rPr>
          <w:noProof/>
        </w:rPr>
        <w:tab/>
        <w:t>393</w:t>
      </w:r>
    </w:p>
    <w:p w14:paraId="665EA2C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category M1 for Satellite Access</w:t>
      </w:r>
      <w:r w:rsidRPr="00A77EA5">
        <w:rPr>
          <w:noProof/>
        </w:rPr>
        <w:tab/>
        <w:t>393</w:t>
      </w:r>
    </w:p>
    <w:p w14:paraId="579822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393</w:t>
      </w:r>
    </w:p>
    <w:p w14:paraId="026DCA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393</w:t>
      </w:r>
    </w:p>
    <w:p w14:paraId="48F4CF7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Category M1</w:t>
      </w:r>
      <w:r w:rsidRPr="00A77EA5">
        <w:rPr>
          <w:noProof/>
        </w:rPr>
        <w:tab/>
        <w:t>393</w:t>
      </w:r>
    </w:p>
    <w:p w14:paraId="72C8F1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393</w:t>
      </w:r>
    </w:p>
    <w:p w14:paraId="21DB81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393</w:t>
      </w:r>
    </w:p>
    <w:p w14:paraId="7CF7C19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Category M1 for Satellite Access</w:t>
      </w:r>
      <w:r w:rsidRPr="00A77EA5">
        <w:rPr>
          <w:noProof/>
        </w:rPr>
        <w:tab/>
        <w:t>393</w:t>
      </w:r>
    </w:p>
    <w:p w14:paraId="47CB80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393</w:t>
      </w:r>
    </w:p>
    <w:p w14:paraId="6501E8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393</w:t>
      </w:r>
    </w:p>
    <w:p w14:paraId="153554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7.28A.2.1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393</w:t>
      </w:r>
    </w:p>
    <w:p w14:paraId="39E83B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394</w:t>
      </w:r>
    </w:p>
    <w:p w14:paraId="1D2DE7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requirements with FeMBMS</w:t>
      </w:r>
      <w:r w:rsidRPr="00A77EA5">
        <w:rPr>
          <w:noProof/>
        </w:rPr>
        <w:tab/>
        <w:t>394</w:t>
      </w:r>
    </w:p>
    <w:p w14:paraId="0513C6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394</w:t>
      </w:r>
    </w:p>
    <w:p w14:paraId="62A81D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394</w:t>
      </w:r>
    </w:p>
    <w:p w14:paraId="668911B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Numerology switching delay requirements with FeMBMS</w:t>
      </w:r>
      <w:r w:rsidRPr="00A77EA5">
        <w:rPr>
          <w:noProof/>
        </w:rPr>
        <w:tab/>
        <w:t>394</w:t>
      </w:r>
    </w:p>
    <w:p w14:paraId="33791B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394</w:t>
      </w:r>
    </w:p>
    <w:p w14:paraId="482F59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394</w:t>
      </w:r>
    </w:p>
    <w:p w14:paraId="5B84EBD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Addition and Release Delay for E-UTRA - NR Dual Connectivity</w:t>
      </w:r>
      <w:r w:rsidRPr="00A77EA5">
        <w:rPr>
          <w:noProof/>
        </w:rPr>
        <w:tab/>
        <w:t>394</w:t>
      </w:r>
    </w:p>
    <w:p w14:paraId="1558EF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394</w:t>
      </w:r>
    </w:p>
    <w:p w14:paraId="0FEBAB0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Addition Delay Requirement</w:t>
      </w:r>
      <w:r w:rsidRPr="00A77EA5">
        <w:rPr>
          <w:noProof/>
        </w:rPr>
        <w:tab/>
        <w:t>395</w:t>
      </w:r>
    </w:p>
    <w:p w14:paraId="5F0CF0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Release Delay Requirement</w:t>
      </w:r>
      <w:r w:rsidRPr="00A77EA5">
        <w:rPr>
          <w:noProof/>
        </w:rPr>
        <w:tab/>
        <w:t>395</w:t>
      </w:r>
    </w:p>
    <w:p w14:paraId="0E63F70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Addition and Release Delay of NR PSCell Operating with CCA for E-UTRA - NR Dual Connectivity</w:t>
      </w:r>
      <w:r w:rsidRPr="00A77EA5">
        <w:rPr>
          <w:noProof/>
        </w:rPr>
        <w:tab/>
        <w:t>396</w:t>
      </w:r>
    </w:p>
    <w:p w14:paraId="2C07A7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396</w:t>
      </w:r>
    </w:p>
    <w:p w14:paraId="3CBFEC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Addition Delay Requirement</w:t>
      </w:r>
      <w:r w:rsidRPr="00A77EA5">
        <w:rPr>
          <w:noProof/>
        </w:rPr>
        <w:tab/>
        <w:t>396</w:t>
      </w:r>
    </w:p>
    <w:p w14:paraId="29F134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Release Delay Requirement</w:t>
      </w:r>
      <w:r w:rsidRPr="00A77EA5">
        <w:rPr>
          <w:noProof/>
        </w:rPr>
        <w:tab/>
        <w:t>397</w:t>
      </w:r>
    </w:p>
    <w:p w14:paraId="2587AF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EN-DC</w:t>
      </w:r>
      <w:r w:rsidRPr="00A77EA5">
        <w:rPr>
          <w:noProof/>
        </w:rPr>
        <w:tab/>
        <w:t>397</w:t>
      </w:r>
    </w:p>
    <w:p w14:paraId="615D02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397</w:t>
      </w:r>
    </w:p>
    <w:p w14:paraId="484706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398</w:t>
      </w:r>
    </w:p>
    <w:p w14:paraId="67C8E8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PSCell addition/release</w:t>
      </w:r>
      <w:r w:rsidRPr="00A77EA5">
        <w:rPr>
          <w:noProof/>
        </w:rPr>
        <w:tab/>
        <w:t>398</w:t>
      </w:r>
    </w:p>
    <w:p w14:paraId="218B4E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between active and non-active during DRX</w:t>
      </w:r>
      <w:r w:rsidRPr="00A77EA5">
        <w:rPr>
          <w:noProof/>
        </w:rPr>
        <w:tab/>
        <w:t>398</w:t>
      </w:r>
    </w:p>
    <w:p w14:paraId="784FC8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7.32.2.3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from non-DRX to DRX</w:t>
      </w:r>
      <w:r w:rsidRPr="00A77EA5">
        <w:rPr>
          <w:noProof/>
        </w:rPr>
        <w:tab/>
        <w:t>398</w:t>
      </w:r>
    </w:p>
    <w:p w14:paraId="27C38A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</w:t>
      </w:r>
      <w:r w:rsidRPr="00A77EA5">
        <w:rPr>
          <w:noProof/>
        </w:rPr>
        <w:tab/>
        <w:t>398</w:t>
      </w:r>
    </w:p>
    <w:p w14:paraId="13A1BB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</w:t>
      </w:r>
      <w:r w:rsidRPr="00A77EA5">
        <w:rPr>
          <w:noProof/>
        </w:rPr>
        <w:tab/>
        <w:t>398</w:t>
      </w:r>
    </w:p>
    <w:p w14:paraId="3EA60A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</w:t>
      </w:r>
      <w:r w:rsidRPr="00A77EA5">
        <w:rPr>
          <w:noProof/>
        </w:rPr>
        <w:tab/>
        <w:t>399</w:t>
      </w:r>
    </w:p>
    <w:p w14:paraId="02DAE8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NR SCC</w:t>
      </w:r>
      <w:r w:rsidRPr="00A77EA5">
        <w:rPr>
          <w:noProof/>
        </w:rPr>
        <w:tab/>
        <w:t>399</w:t>
      </w:r>
    </w:p>
    <w:p w14:paraId="2315BD4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E-UTRA SCC</w:t>
      </w:r>
      <w:r w:rsidRPr="00A77EA5">
        <w:rPr>
          <w:noProof/>
        </w:rPr>
        <w:tab/>
        <w:t>399</w:t>
      </w:r>
    </w:p>
    <w:p w14:paraId="140A492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CQI measurements on dormant E-UTRA SCell</w:t>
      </w:r>
      <w:r w:rsidRPr="00A77EA5">
        <w:rPr>
          <w:noProof/>
        </w:rPr>
        <w:tab/>
        <w:t>399</w:t>
      </w:r>
    </w:p>
    <w:p w14:paraId="69A4FB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measurements on dormant E-UTRA SCC</w:t>
      </w:r>
      <w:r w:rsidRPr="00A77EA5">
        <w:rPr>
          <w:noProof/>
        </w:rPr>
        <w:tab/>
        <w:t>400</w:t>
      </w:r>
    </w:p>
    <w:p w14:paraId="795D3F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active BWP switching</w:t>
      </w:r>
      <w:r w:rsidRPr="00A77EA5">
        <w:rPr>
          <w:noProof/>
        </w:rPr>
        <w:tab/>
        <w:t>400</w:t>
      </w:r>
    </w:p>
    <w:p w14:paraId="095C71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</w:t>
      </w:r>
      <w:r w:rsidRPr="00A77EA5">
        <w:rPr>
          <w:noProof/>
        </w:rPr>
        <w:tab/>
        <w:t>401</w:t>
      </w:r>
    </w:p>
    <w:p w14:paraId="3A875E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multiple dormant SCell</w:t>
      </w:r>
      <w:r w:rsidRPr="00A77EA5">
        <w:rPr>
          <w:noProof/>
        </w:rPr>
        <w:tab/>
        <w:t>401</w:t>
      </w:r>
    </w:p>
    <w:p w14:paraId="764247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hibernation</w:t>
      </w:r>
      <w:r w:rsidRPr="00A77EA5">
        <w:rPr>
          <w:noProof/>
        </w:rPr>
        <w:tab/>
        <w:t>401</w:t>
      </w:r>
    </w:p>
    <w:p w14:paraId="67C54B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direct SCell activation and hibernation</w:t>
      </w:r>
      <w:r w:rsidRPr="00A77EA5">
        <w:rPr>
          <w:noProof/>
        </w:rPr>
        <w:tab/>
        <w:t>401</w:t>
      </w:r>
    </w:p>
    <w:p w14:paraId="16F45D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DL Interruptions at UE switching between two uplink carriers</w:t>
      </w:r>
      <w:r w:rsidRPr="00A77EA5">
        <w:rPr>
          <w:noProof/>
        </w:rPr>
        <w:tab/>
        <w:t>401</w:t>
      </w:r>
    </w:p>
    <w:p w14:paraId="37BB64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SRS carrier based switching</w:t>
      </w:r>
      <w:r w:rsidRPr="00A77EA5">
        <w:rPr>
          <w:noProof/>
        </w:rPr>
        <w:tab/>
        <w:t>401</w:t>
      </w:r>
    </w:p>
    <w:p w14:paraId="2B0D95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SCell dormancy</w:t>
      </w:r>
      <w:r w:rsidRPr="00A77EA5">
        <w:rPr>
          <w:noProof/>
        </w:rPr>
        <w:tab/>
        <w:t>402</w:t>
      </w:r>
    </w:p>
    <w:p w14:paraId="4321716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SCell dormancy switch</w:t>
      </w:r>
      <w:r w:rsidRPr="00A77EA5">
        <w:rPr>
          <w:noProof/>
        </w:rPr>
        <w:tab/>
        <w:t>402</w:t>
      </w:r>
    </w:p>
    <w:p w14:paraId="75099A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CSI and RRM measurements during SCell dormancy</w:t>
      </w:r>
      <w:r w:rsidRPr="00A77EA5">
        <w:rPr>
          <w:noProof/>
        </w:rPr>
        <w:tab/>
        <w:t>403</w:t>
      </w:r>
    </w:p>
    <w:p w14:paraId="0C6984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during NR measurement with autonomous gaps</w:t>
      </w:r>
      <w:r w:rsidRPr="00A77EA5">
        <w:rPr>
          <w:noProof/>
        </w:rPr>
        <w:tab/>
        <w:t>403</w:t>
      </w:r>
    </w:p>
    <w:p w14:paraId="4714BC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SRS carrier based switching</w:t>
      </w:r>
      <w:r w:rsidRPr="00A77EA5">
        <w:rPr>
          <w:noProof/>
        </w:rPr>
        <w:tab/>
        <w:t>403</w:t>
      </w:r>
    </w:p>
    <w:p w14:paraId="018287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SCG activation/deactivation</w:t>
      </w:r>
      <w:r w:rsidRPr="00A77EA5">
        <w:rPr>
          <w:noProof/>
        </w:rPr>
        <w:tab/>
        <w:t>404</w:t>
      </w:r>
    </w:p>
    <w:p w14:paraId="078B5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SRS antenna port switching</w:t>
      </w:r>
      <w:r w:rsidRPr="00A77EA5">
        <w:rPr>
          <w:noProof/>
        </w:rPr>
        <w:tab/>
        <w:t>404</w:t>
      </w:r>
    </w:p>
    <w:p w14:paraId="06BDD9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fast SCell activation/deactivation</w:t>
      </w:r>
      <w:r w:rsidRPr="00A77EA5">
        <w:rPr>
          <w:noProof/>
        </w:rPr>
        <w:tab/>
        <w:t>404</w:t>
      </w:r>
    </w:p>
    <w:p w14:paraId="3C573B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7.32.2.20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Interruptions due to RRM measurements on deactivated NR SCG</w:t>
      </w:r>
      <w:r w:rsidRPr="00A77EA5">
        <w:rPr>
          <w:noProof/>
        </w:rPr>
        <w:tab/>
        <w:t>405</w:t>
      </w:r>
    </w:p>
    <w:p w14:paraId="799C48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RLM</w:t>
      </w:r>
      <w:r w:rsidRPr="00A77EA5">
        <w:rPr>
          <w:noProof/>
          <w:lang w:val="en-US"/>
        </w:rPr>
        <w:t xml:space="preserve">/BFD </w:t>
      </w:r>
      <w:r w:rsidRPr="00A77EA5">
        <w:rPr>
          <w:noProof/>
        </w:rPr>
        <w:t>measurements on deactivated PScell</w:t>
      </w:r>
      <w:r w:rsidRPr="00A77EA5">
        <w:rPr>
          <w:noProof/>
        </w:rPr>
        <w:tab/>
        <w:t>405</w:t>
      </w:r>
    </w:p>
    <w:p w14:paraId="7B9AD45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Transmit/Receive Timing Difference in Carrier Aggregation for</w:t>
      </w:r>
      <w:r w:rsidRPr="00A77EA5">
        <w:rPr>
          <w:i/>
          <w:noProof/>
        </w:rPr>
        <w:t xml:space="preserve"> </w:t>
      </w:r>
      <w:r w:rsidRPr="00A77EA5">
        <w:rPr>
          <w:noProof/>
        </w:rPr>
        <w:t>sTTI and 1ms-TTI with 3 subframe HARQ processing</w:t>
      </w:r>
      <w:r w:rsidRPr="00A77EA5">
        <w:rPr>
          <w:noProof/>
        </w:rPr>
        <w:tab/>
        <w:t>405</w:t>
      </w:r>
    </w:p>
    <w:p w14:paraId="7DD068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405</w:t>
      </w:r>
    </w:p>
    <w:p w14:paraId="3F57AC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405</w:t>
      </w:r>
    </w:p>
    <w:p w14:paraId="218017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406</w:t>
      </w:r>
    </w:p>
    <w:p w14:paraId="4A21445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SFTD measurements</w:t>
      </w:r>
      <w:r w:rsidRPr="00A77EA5">
        <w:rPr>
          <w:noProof/>
        </w:rPr>
        <w:tab/>
        <w:t>406</w:t>
      </w:r>
    </w:p>
    <w:p w14:paraId="7946C3F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406</w:t>
      </w:r>
    </w:p>
    <w:p w14:paraId="2AD9EF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406</w:t>
      </w:r>
    </w:p>
    <w:p w14:paraId="05B457E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NE-DC</w:t>
      </w:r>
      <w:r w:rsidRPr="00A77EA5">
        <w:rPr>
          <w:noProof/>
        </w:rPr>
        <w:tab/>
        <w:t>406</w:t>
      </w:r>
    </w:p>
    <w:p w14:paraId="729E24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406</w:t>
      </w:r>
    </w:p>
    <w:p w14:paraId="37EFB5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407</w:t>
      </w:r>
    </w:p>
    <w:p w14:paraId="021157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between active and non-active during DRX</w:t>
      </w:r>
      <w:r w:rsidRPr="00A77EA5">
        <w:rPr>
          <w:noProof/>
        </w:rPr>
        <w:tab/>
        <w:t>407</w:t>
      </w:r>
    </w:p>
    <w:p w14:paraId="6E5C1E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from non-DRX to DRX</w:t>
      </w:r>
      <w:r w:rsidRPr="00A77EA5">
        <w:rPr>
          <w:noProof/>
        </w:rPr>
        <w:tab/>
        <w:t>407</w:t>
      </w:r>
    </w:p>
    <w:p w14:paraId="5F05FC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</w:t>
      </w:r>
      <w:r w:rsidRPr="00A77EA5">
        <w:rPr>
          <w:noProof/>
        </w:rPr>
        <w:tab/>
        <w:t>407</w:t>
      </w:r>
    </w:p>
    <w:p w14:paraId="03BA70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</w:t>
      </w:r>
      <w:r w:rsidRPr="00A77EA5">
        <w:rPr>
          <w:noProof/>
        </w:rPr>
        <w:tab/>
        <w:t>407</w:t>
      </w:r>
    </w:p>
    <w:p w14:paraId="228841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</w:t>
      </w:r>
      <w:r w:rsidRPr="00A77EA5">
        <w:rPr>
          <w:noProof/>
        </w:rPr>
        <w:tab/>
        <w:t>408</w:t>
      </w:r>
    </w:p>
    <w:p w14:paraId="6041B69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NR SCC</w:t>
      </w:r>
      <w:r w:rsidRPr="00A77EA5">
        <w:rPr>
          <w:noProof/>
        </w:rPr>
        <w:tab/>
        <w:t>408</w:t>
      </w:r>
    </w:p>
    <w:p w14:paraId="540715E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E-UTRA SCC</w:t>
      </w:r>
      <w:r w:rsidRPr="00A77EA5">
        <w:rPr>
          <w:noProof/>
        </w:rPr>
        <w:tab/>
        <w:t>408</w:t>
      </w:r>
    </w:p>
    <w:p w14:paraId="2EDFFE3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CQI measurements on dormant E-UTRA SCell</w:t>
      </w:r>
      <w:r w:rsidRPr="00A77EA5">
        <w:rPr>
          <w:noProof/>
        </w:rPr>
        <w:tab/>
        <w:t>408</w:t>
      </w:r>
    </w:p>
    <w:p w14:paraId="622909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measurements on dormant E-UTRA SCC</w:t>
      </w:r>
      <w:r w:rsidRPr="00A77EA5">
        <w:rPr>
          <w:noProof/>
        </w:rPr>
        <w:tab/>
        <w:t>408</w:t>
      </w:r>
    </w:p>
    <w:p w14:paraId="5B6EC9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active BWP switching</w:t>
      </w:r>
      <w:r w:rsidRPr="00A77EA5">
        <w:rPr>
          <w:noProof/>
        </w:rPr>
        <w:tab/>
        <w:t>408</w:t>
      </w:r>
    </w:p>
    <w:p w14:paraId="44445F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</w:t>
      </w:r>
      <w:r w:rsidRPr="00A77EA5">
        <w:rPr>
          <w:noProof/>
        </w:rPr>
        <w:tab/>
        <w:t>409</w:t>
      </w:r>
    </w:p>
    <w:p w14:paraId="0E14C2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multiple dormant SCell</w:t>
      </w:r>
      <w:r w:rsidRPr="00A77EA5">
        <w:rPr>
          <w:noProof/>
        </w:rPr>
        <w:tab/>
        <w:t>409</w:t>
      </w:r>
    </w:p>
    <w:p w14:paraId="4D74D3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hibernation</w:t>
      </w:r>
      <w:r w:rsidRPr="00A77EA5">
        <w:rPr>
          <w:noProof/>
        </w:rPr>
        <w:tab/>
        <w:t>409</w:t>
      </w:r>
    </w:p>
    <w:p w14:paraId="15EB5C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direct SCell activation and hibernation</w:t>
      </w:r>
      <w:r w:rsidRPr="00A77EA5">
        <w:rPr>
          <w:noProof/>
        </w:rPr>
        <w:tab/>
        <w:t>409</w:t>
      </w:r>
    </w:p>
    <w:p w14:paraId="0148F4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SRS carrier based switching</w:t>
      </w:r>
      <w:r w:rsidRPr="00A77EA5">
        <w:rPr>
          <w:noProof/>
        </w:rPr>
        <w:tab/>
        <w:t>410</w:t>
      </w:r>
    </w:p>
    <w:p w14:paraId="66DA42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SCell dormancy</w:t>
      </w:r>
      <w:r w:rsidRPr="00A77EA5">
        <w:rPr>
          <w:noProof/>
        </w:rPr>
        <w:tab/>
        <w:t>410</w:t>
      </w:r>
    </w:p>
    <w:p w14:paraId="5E22DB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SCell dormancy switch</w:t>
      </w:r>
      <w:r w:rsidRPr="00A77EA5">
        <w:rPr>
          <w:noProof/>
        </w:rPr>
        <w:tab/>
        <w:t>410</w:t>
      </w:r>
    </w:p>
    <w:p w14:paraId="7A3C8F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CSI and RRM measurements during SCell dormancy</w:t>
      </w:r>
      <w:r w:rsidRPr="00A77EA5">
        <w:rPr>
          <w:noProof/>
        </w:rPr>
        <w:tab/>
        <w:t>411</w:t>
      </w:r>
    </w:p>
    <w:p w14:paraId="006187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during E-UTRA measurement with autonomous gaps</w:t>
      </w:r>
      <w:r w:rsidRPr="00A77EA5">
        <w:rPr>
          <w:noProof/>
        </w:rPr>
        <w:tab/>
        <w:t>411</w:t>
      </w:r>
    </w:p>
    <w:p w14:paraId="389003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during NR measurement with autonomous gaps</w:t>
      </w:r>
      <w:r w:rsidRPr="00A77EA5">
        <w:rPr>
          <w:noProof/>
        </w:rPr>
        <w:tab/>
        <w:t>411</w:t>
      </w:r>
    </w:p>
    <w:p w14:paraId="07EF2B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SRS carrier based switching</w:t>
      </w:r>
      <w:r w:rsidRPr="00A77EA5">
        <w:rPr>
          <w:noProof/>
        </w:rPr>
        <w:tab/>
        <w:t>412</w:t>
      </w:r>
    </w:p>
    <w:p w14:paraId="7D7480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SRS antenna port switching</w:t>
      </w:r>
      <w:r w:rsidRPr="00A77EA5">
        <w:rPr>
          <w:noProof/>
        </w:rPr>
        <w:tab/>
        <w:t>412</w:t>
      </w:r>
    </w:p>
    <w:p w14:paraId="797A6B4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NR measurement with autonomous gaps</w:t>
      </w:r>
      <w:r w:rsidRPr="00A77EA5">
        <w:rPr>
          <w:noProof/>
        </w:rPr>
        <w:tab/>
        <w:t>413</w:t>
      </w:r>
    </w:p>
    <w:p w14:paraId="687286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413</w:t>
      </w:r>
    </w:p>
    <w:p w14:paraId="0CA23C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413</w:t>
      </w:r>
    </w:p>
    <w:p w14:paraId="46EB64B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7.38 SCG Activation and Deactivation Delay</w:t>
      </w:r>
      <w:r w:rsidRPr="00A77EA5">
        <w:rPr>
          <w:noProof/>
        </w:rPr>
        <w:tab/>
        <w:t>413</w:t>
      </w:r>
    </w:p>
    <w:p w14:paraId="4F8376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413</w:t>
      </w:r>
    </w:p>
    <w:p w14:paraId="015A8B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SCG Activation Delay Requirement</w:t>
      </w:r>
      <w:r w:rsidRPr="00A77EA5">
        <w:rPr>
          <w:noProof/>
        </w:rPr>
        <w:tab/>
        <w:t>413</w:t>
      </w:r>
    </w:p>
    <w:p w14:paraId="09B1E1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SCG Deactivation Delay Requirement</w:t>
      </w:r>
      <w:r w:rsidRPr="00A77EA5">
        <w:rPr>
          <w:noProof/>
        </w:rPr>
        <w:tab/>
        <w:t>414</w:t>
      </w:r>
    </w:p>
    <w:p w14:paraId="08364D7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Measurements Procedures in RRC_CONNECTED State</w:t>
      </w:r>
      <w:r w:rsidRPr="00A77EA5">
        <w:rPr>
          <w:noProof/>
        </w:rPr>
        <w:tab/>
        <w:t>415</w:t>
      </w:r>
    </w:p>
    <w:p w14:paraId="2646D54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 Measurement Requirements</w:t>
      </w:r>
      <w:r w:rsidRPr="00A77EA5">
        <w:rPr>
          <w:noProof/>
        </w:rPr>
        <w:tab/>
        <w:t>415</w:t>
      </w:r>
    </w:p>
    <w:p w14:paraId="06714E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415</w:t>
      </w:r>
    </w:p>
    <w:p w14:paraId="43D06E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415</w:t>
      </w:r>
    </w:p>
    <w:p w14:paraId="2E19A6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415</w:t>
      </w:r>
    </w:p>
    <w:p w14:paraId="290E7A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</w:t>
      </w:r>
      <w:r w:rsidRPr="00A77EA5">
        <w:rPr>
          <w:noProof/>
        </w:rPr>
        <w:tab/>
        <w:t>423</w:t>
      </w:r>
    </w:p>
    <w:p w14:paraId="2B800FC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(Increased UE carrier monitoring)</w:t>
      </w:r>
      <w:r w:rsidRPr="00A77EA5">
        <w:rPr>
          <w:noProof/>
        </w:rPr>
        <w:tab/>
        <w:t>424</w:t>
      </w:r>
    </w:p>
    <w:p w14:paraId="6AE9DA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(EN-DC)</w:t>
      </w:r>
      <w:r w:rsidRPr="00A77EA5">
        <w:rPr>
          <w:noProof/>
        </w:rPr>
        <w:tab/>
        <w:t>425</w:t>
      </w:r>
    </w:p>
    <w:p w14:paraId="286783E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(NE-DC)</w:t>
      </w:r>
      <w:r w:rsidRPr="00A77EA5">
        <w:rPr>
          <w:noProof/>
        </w:rPr>
        <w:tab/>
        <w:t>427</w:t>
      </w:r>
    </w:p>
    <w:p w14:paraId="263AF72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8.1.2.1.1d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(RedCap)</w:t>
      </w:r>
      <w:r w:rsidRPr="00A77EA5">
        <w:rPr>
          <w:noProof/>
        </w:rPr>
        <w:tab/>
        <w:t>428</w:t>
      </w:r>
    </w:p>
    <w:p w14:paraId="3F275CC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Network controlled small gap</w:t>
      </w:r>
      <w:r w:rsidRPr="00A77EA5">
        <w:rPr>
          <w:noProof/>
        </w:rPr>
        <w:tab/>
        <w:t>428</w:t>
      </w:r>
    </w:p>
    <w:p w14:paraId="641FAD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430</w:t>
      </w:r>
    </w:p>
    <w:p w14:paraId="2E45E0A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430</w:t>
      </w:r>
    </w:p>
    <w:p w14:paraId="49C8BB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435</w:t>
      </w:r>
    </w:p>
    <w:p w14:paraId="34E0B7C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</w:t>
      </w:r>
      <w:r w:rsidRPr="00A77EA5">
        <w:rPr>
          <w:noProof/>
        </w:rPr>
        <w:tab/>
        <w:t>439</w:t>
      </w:r>
    </w:p>
    <w:p w14:paraId="2BF6D8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</w:t>
      </w:r>
      <w:r w:rsidRPr="00A77EA5">
        <w:rPr>
          <w:noProof/>
        </w:rPr>
        <w:tab/>
        <w:t>440</w:t>
      </w:r>
    </w:p>
    <w:p w14:paraId="37E65C4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 on carrier with FeMBMS/Unicast mixed cells</w:t>
      </w:r>
      <w:r w:rsidRPr="00A77EA5">
        <w:rPr>
          <w:noProof/>
        </w:rPr>
        <w:tab/>
        <w:t>441</w:t>
      </w:r>
    </w:p>
    <w:p w14:paraId="1B6FB6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</w:t>
      </w:r>
      <w:r w:rsidRPr="00A77EA5">
        <w:rPr>
          <w:noProof/>
        </w:rPr>
        <w:tab/>
        <w:t>441</w:t>
      </w:r>
    </w:p>
    <w:p w14:paraId="27C9DB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measurements</w:t>
      </w:r>
      <w:r w:rsidRPr="00A77EA5">
        <w:rPr>
          <w:noProof/>
        </w:rPr>
        <w:tab/>
        <w:t>442</w:t>
      </w:r>
    </w:p>
    <w:p w14:paraId="05E9F3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measurements</w:t>
      </w:r>
      <w:r w:rsidRPr="00A77EA5">
        <w:rPr>
          <w:noProof/>
        </w:rPr>
        <w:tab/>
        <w:t>447</w:t>
      </w:r>
    </w:p>
    <w:p w14:paraId="7B2EC7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</w:t>
      </w:r>
      <w:r w:rsidRPr="00A77EA5">
        <w:rPr>
          <w:noProof/>
        </w:rPr>
        <w:tab/>
        <w:t>454</w:t>
      </w:r>
    </w:p>
    <w:p w14:paraId="4CA2590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measurements</w:t>
      </w:r>
      <w:r w:rsidRPr="00A77EA5">
        <w:rPr>
          <w:noProof/>
        </w:rPr>
        <w:tab/>
        <w:t>454</w:t>
      </w:r>
    </w:p>
    <w:p w14:paraId="0B3D53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measurements with autonomous gaps</w:t>
      </w:r>
      <w:r w:rsidRPr="00A77EA5">
        <w:rPr>
          <w:noProof/>
        </w:rPr>
        <w:tab/>
        <w:t>454</w:t>
      </w:r>
    </w:p>
    <w:p w14:paraId="4AC1002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 frequency measurements using autonomous gaps</w:t>
      </w:r>
      <w:r w:rsidRPr="00A77EA5">
        <w:rPr>
          <w:noProof/>
        </w:rPr>
        <w:tab/>
        <w:t>455</w:t>
      </w:r>
    </w:p>
    <w:p w14:paraId="692F90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 frequency measurements with autonomous gaps</w:t>
      </w:r>
      <w:r w:rsidRPr="00A77EA5">
        <w:rPr>
          <w:noProof/>
        </w:rPr>
        <w:tab/>
        <w:t>457</w:t>
      </w:r>
    </w:p>
    <w:p w14:paraId="60D641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 frequency measurements using autonomous gaps</w:t>
      </w:r>
      <w:r w:rsidRPr="00A77EA5">
        <w:rPr>
          <w:noProof/>
        </w:rPr>
        <w:tab/>
        <w:t>458</w:t>
      </w:r>
    </w:p>
    <w:p w14:paraId="169DF6C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8.1.2.3.9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measurements with FeMBMS/Unicast mixed cells</w:t>
      </w:r>
      <w:r w:rsidRPr="00A77EA5">
        <w:rPr>
          <w:noProof/>
        </w:rPr>
        <w:tab/>
        <w:t>459</w:t>
      </w:r>
    </w:p>
    <w:p w14:paraId="4510CC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 with FeMBMS/Unicast mixed cells</w:t>
      </w:r>
      <w:r w:rsidRPr="00A77EA5">
        <w:rPr>
          <w:noProof/>
        </w:rPr>
        <w:tab/>
        <w:t>466</w:t>
      </w:r>
    </w:p>
    <w:p w14:paraId="306F97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 RAT measurements</w:t>
      </w:r>
      <w:r w:rsidRPr="00A77EA5">
        <w:rPr>
          <w:noProof/>
        </w:rPr>
        <w:tab/>
        <w:t>466</w:t>
      </w:r>
    </w:p>
    <w:p w14:paraId="4409B4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</w:t>
      </w:r>
      <w:r w:rsidRPr="00A77EA5">
        <w:rPr>
          <w:noProof/>
        </w:rPr>
        <w:tab/>
        <w:t>466</w:t>
      </w:r>
    </w:p>
    <w:p w14:paraId="435346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FDD measurements</w:t>
      </w:r>
      <w:r w:rsidRPr="00A77EA5">
        <w:rPr>
          <w:noProof/>
        </w:rPr>
        <w:tab/>
        <w:t>471</w:t>
      </w:r>
    </w:p>
    <w:p w14:paraId="6CB7D58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</w:t>
      </w:r>
      <w:r w:rsidRPr="00A77EA5">
        <w:rPr>
          <w:noProof/>
        </w:rPr>
        <w:tab/>
        <w:t>471</w:t>
      </w:r>
    </w:p>
    <w:p w14:paraId="6388A50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</w:t>
      </w:r>
      <w:r w:rsidRPr="00A77EA5">
        <w:rPr>
          <w:noProof/>
        </w:rPr>
        <w:tab/>
        <w:t>475</w:t>
      </w:r>
    </w:p>
    <w:p w14:paraId="0C30659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</w:t>
      </w:r>
      <w:r w:rsidRPr="00A77EA5">
        <w:rPr>
          <w:noProof/>
        </w:rPr>
        <w:tab/>
        <w:t>475</w:t>
      </w:r>
    </w:p>
    <w:p w14:paraId="37B666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GSM measurements</w:t>
      </w:r>
      <w:r w:rsidRPr="00A77EA5">
        <w:rPr>
          <w:noProof/>
        </w:rPr>
        <w:tab/>
        <w:t>480</w:t>
      </w:r>
    </w:p>
    <w:p w14:paraId="6B93174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 for SON</w:t>
      </w:r>
      <w:r w:rsidRPr="00A77EA5">
        <w:rPr>
          <w:noProof/>
        </w:rPr>
        <w:tab/>
        <w:t>480</w:t>
      </w:r>
    </w:p>
    <w:p w14:paraId="04F1A1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FDD measurements for SON</w:t>
      </w:r>
      <w:r w:rsidRPr="00A77EA5">
        <w:rPr>
          <w:noProof/>
        </w:rPr>
        <w:tab/>
        <w:t>482</w:t>
      </w:r>
    </w:p>
    <w:p w14:paraId="44C856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1xRTT measurements</w:t>
      </w:r>
      <w:r w:rsidRPr="00A77EA5">
        <w:rPr>
          <w:noProof/>
        </w:rPr>
        <w:tab/>
        <w:t>482</w:t>
      </w:r>
    </w:p>
    <w:p w14:paraId="54A01EE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8.1.2.4.9.1A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1xRTT measurements when no DRX is used</w:t>
      </w:r>
      <w:r w:rsidRPr="00A77EA5">
        <w:rPr>
          <w:noProof/>
        </w:rPr>
        <w:tab/>
        <w:t>482</w:t>
      </w:r>
    </w:p>
    <w:p w14:paraId="1DCE29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cdma2000 1xRTT measurements</w:t>
      </w:r>
      <w:r w:rsidRPr="00A77EA5">
        <w:rPr>
          <w:noProof/>
        </w:rPr>
        <w:tab/>
        <w:t>483</w:t>
      </w:r>
    </w:p>
    <w:p w14:paraId="0924C6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 measurements</w:t>
      </w:r>
      <w:r w:rsidRPr="00A77EA5">
        <w:rPr>
          <w:noProof/>
        </w:rPr>
        <w:tab/>
        <w:t>483</w:t>
      </w:r>
    </w:p>
    <w:p w14:paraId="62EF541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 measurements</w:t>
      </w:r>
      <w:r w:rsidRPr="00A77EA5">
        <w:rPr>
          <w:noProof/>
        </w:rPr>
        <w:tab/>
        <w:t>483</w:t>
      </w:r>
    </w:p>
    <w:p w14:paraId="127933A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 for SON</w:t>
      </w:r>
      <w:r w:rsidRPr="00A77EA5">
        <w:rPr>
          <w:noProof/>
        </w:rPr>
        <w:tab/>
        <w:t>483</w:t>
      </w:r>
    </w:p>
    <w:p w14:paraId="4EC00D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 for SON</w:t>
      </w:r>
      <w:r w:rsidRPr="00A77EA5">
        <w:rPr>
          <w:noProof/>
        </w:rPr>
        <w:tab/>
        <w:t>485</w:t>
      </w:r>
    </w:p>
    <w:p w14:paraId="38E5D88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– cdma2000 1xRTT measurements for SON ANR</w:t>
      </w:r>
      <w:r w:rsidRPr="00A77EA5">
        <w:rPr>
          <w:noProof/>
        </w:rPr>
        <w:tab/>
        <w:t>485</w:t>
      </w:r>
    </w:p>
    <w:p w14:paraId="64B0E4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– cdma2000 1xRTT measurements for SON ANR</w:t>
      </w:r>
      <w:r w:rsidRPr="00A77EA5">
        <w:rPr>
          <w:noProof/>
        </w:rPr>
        <w:tab/>
        <w:t>485</w:t>
      </w:r>
    </w:p>
    <w:p w14:paraId="714DF3A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FDD-UTRAN FDD measurements with autonomous gaps</w:t>
      </w:r>
      <w:r w:rsidRPr="00A77EA5">
        <w:rPr>
          <w:noProof/>
        </w:rPr>
        <w:tab/>
        <w:t>485</w:t>
      </w:r>
    </w:p>
    <w:p w14:paraId="568A73B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TDD-UTRAN FDD measurements with autonomous gaps</w:t>
      </w:r>
      <w:r w:rsidRPr="00A77EA5">
        <w:rPr>
          <w:noProof/>
        </w:rPr>
        <w:tab/>
        <w:t>486</w:t>
      </w:r>
    </w:p>
    <w:p w14:paraId="1886FA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WLAN measurements</w:t>
      </w:r>
      <w:r w:rsidRPr="00A77EA5">
        <w:rPr>
          <w:noProof/>
        </w:rPr>
        <w:tab/>
        <w:t>486</w:t>
      </w:r>
    </w:p>
    <w:p w14:paraId="0D467B0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WLAN measurements</w:t>
      </w:r>
      <w:r w:rsidRPr="00A77EA5">
        <w:rPr>
          <w:noProof/>
        </w:rPr>
        <w:tab/>
        <w:t>488</w:t>
      </w:r>
    </w:p>
    <w:p w14:paraId="63EA1E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</w:t>
      </w:r>
      <w:r w:rsidRPr="00A77EA5">
        <w:rPr>
          <w:noProof/>
        </w:rPr>
        <w:tab/>
        <w:t>488</w:t>
      </w:r>
    </w:p>
    <w:p w14:paraId="279170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when CCA is used</w:t>
      </w:r>
      <w:r w:rsidRPr="00A77EA5">
        <w:rPr>
          <w:noProof/>
        </w:rPr>
        <w:tab/>
        <w:t>492</w:t>
      </w:r>
    </w:p>
    <w:p w14:paraId="1188AE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</w:t>
      </w:r>
      <w:r w:rsidRPr="00A77EA5">
        <w:rPr>
          <w:noProof/>
        </w:rPr>
        <w:tab/>
        <w:t>496</w:t>
      </w:r>
    </w:p>
    <w:p w14:paraId="43A9F3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when CCA is used</w:t>
      </w:r>
      <w:r w:rsidRPr="00A77EA5">
        <w:rPr>
          <w:noProof/>
        </w:rPr>
        <w:tab/>
        <w:t>496</w:t>
      </w:r>
    </w:p>
    <w:p w14:paraId="69F75E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496</w:t>
      </w:r>
    </w:p>
    <w:p w14:paraId="51E825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496</w:t>
      </w:r>
    </w:p>
    <w:p w14:paraId="51FA48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– NR SFTD Measurements</w:t>
      </w:r>
      <w:r w:rsidRPr="00A77EA5">
        <w:rPr>
          <w:noProof/>
        </w:rPr>
        <w:tab/>
        <w:t>496</w:t>
      </w:r>
    </w:p>
    <w:p w14:paraId="09CC4E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– NR SFTD Measurements</w:t>
      </w:r>
      <w:r w:rsidRPr="00A77EA5">
        <w:rPr>
          <w:noProof/>
        </w:rPr>
        <w:tab/>
        <w:t>498</w:t>
      </w:r>
    </w:p>
    <w:p w14:paraId="7DFA58E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lastRenderedPageBreak/>
        <w:t xml:space="preserve">8.1.2.4.27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 FDD - NR measurements with autonomous gaps</w:t>
      </w:r>
      <w:r w:rsidRPr="00A77EA5">
        <w:rPr>
          <w:noProof/>
        </w:rPr>
        <w:tab/>
        <w:t>498</w:t>
      </w:r>
    </w:p>
    <w:p w14:paraId="0831E0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 xml:space="preserve">8.1.2.4.28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 TDD - NR measurements with autonomous gaps</w:t>
      </w:r>
      <w:r w:rsidRPr="00A77EA5">
        <w:rPr>
          <w:noProof/>
        </w:rPr>
        <w:tab/>
        <w:t>499</w:t>
      </w:r>
    </w:p>
    <w:p w14:paraId="7C85146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without measurement gap</w:t>
      </w:r>
      <w:r w:rsidRPr="00A77EA5">
        <w:rPr>
          <w:noProof/>
        </w:rPr>
        <w:tab/>
        <w:t>499</w:t>
      </w:r>
    </w:p>
    <w:p w14:paraId="186C9F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without measurement gap</w:t>
      </w:r>
      <w:r w:rsidRPr="00A77EA5">
        <w:rPr>
          <w:noProof/>
        </w:rPr>
        <w:tab/>
        <w:t>504</w:t>
      </w:r>
    </w:p>
    <w:p w14:paraId="1A22EF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</w:t>
      </w:r>
      <w:r w:rsidRPr="00A77EA5">
        <w:rPr>
          <w:noProof/>
        </w:rPr>
        <w:tab/>
        <w:t>504</w:t>
      </w:r>
    </w:p>
    <w:p w14:paraId="4959CB4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504</w:t>
      </w:r>
    </w:p>
    <w:p w14:paraId="14D942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506</w:t>
      </w:r>
    </w:p>
    <w:p w14:paraId="6DCAE1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 for UE Category 1bis</w:t>
      </w:r>
      <w:r w:rsidRPr="00A77EA5">
        <w:rPr>
          <w:noProof/>
        </w:rPr>
        <w:tab/>
        <w:t>507</w:t>
      </w:r>
    </w:p>
    <w:p w14:paraId="1B2D587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 for UE Category 1bis</w:t>
      </w:r>
      <w:r w:rsidRPr="00A77EA5">
        <w:rPr>
          <w:noProof/>
        </w:rPr>
        <w:tab/>
        <w:t>509</w:t>
      </w:r>
    </w:p>
    <w:p w14:paraId="35A85E7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173DF2A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3E91985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728E7F5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5FB769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OTDOA Measurements</w:t>
      </w:r>
      <w:r w:rsidRPr="00A77EA5">
        <w:rPr>
          <w:noProof/>
        </w:rPr>
        <w:tab/>
        <w:t>511</w:t>
      </w:r>
    </w:p>
    <w:p w14:paraId="1A5EA3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OTDOA Measurements</w:t>
      </w:r>
      <w:r w:rsidRPr="00A77EA5">
        <w:rPr>
          <w:noProof/>
        </w:rPr>
        <w:tab/>
        <w:t>511</w:t>
      </w:r>
    </w:p>
    <w:p w14:paraId="3BBB52F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OTDOA Measurements</w:t>
      </w:r>
      <w:r w:rsidRPr="00A77EA5">
        <w:rPr>
          <w:noProof/>
        </w:rPr>
        <w:tab/>
        <w:t>513</w:t>
      </w:r>
    </w:p>
    <w:p w14:paraId="1C6B6D8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OTDOA Measurements</w:t>
      </w:r>
      <w:r w:rsidRPr="00A77EA5">
        <w:rPr>
          <w:noProof/>
        </w:rPr>
        <w:tab/>
        <w:t>515</w:t>
      </w:r>
    </w:p>
    <w:p w14:paraId="6055C80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OTDOA Measurements</w:t>
      </w:r>
      <w:r w:rsidRPr="00A77EA5">
        <w:rPr>
          <w:noProof/>
        </w:rPr>
        <w:tab/>
        <w:t>516</w:t>
      </w:r>
    </w:p>
    <w:p w14:paraId="55E7BB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OTDOA Measurements for UE Category 1bis</w:t>
      </w:r>
      <w:r w:rsidRPr="00A77EA5">
        <w:rPr>
          <w:noProof/>
        </w:rPr>
        <w:tab/>
        <w:t>518</w:t>
      </w:r>
    </w:p>
    <w:p w14:paraId="361649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OTDOA Measurements for UE Category 1bis</w:t>
      </w:r>
      <w:r w:rsidRPr="00A77EA5">
        <w:rPr>
          <w:noProof/>
        </w:rPr>
        <w:tab/>
        <w:t>520</w:t>
      </w:r>
    </w:p>
    <w:p w14:paraId="100187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OTDOA Measurements for UE Category 1bis</w:t>
      </w:r>
      <w:r w:rsidRPr="00A77EA5">
        <w:rPr>
          <w:noProof/>
        </w:rPr>
        <w:tab/>
        <w:t>521</w:t>
      </w:r>
    </w:p>
    <w:p w14:paraId="25C2CD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OTDOA Measurements for UE Category 1bis</w:t>
      </w:r>
      <w:r w:rsidRPr="00A77EA5">
        <w:rPr>
          <w:noProof/>
        </w:rPr>
        <w:tab/>
        <w:t>523</w:t>
      </w:r>
    </w:p>
    <w:p w14:paraId="3D651D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</w:t>
      </w:r>
      <w:r w:rsidRPr="00A77EA5">
        <w:rPr>
          <w:noProof/>
        </w:rPr>
        <w:tab/>
        <w:t>525</w:t>
      </w:r>
    </w:p>
    <w:p w14:paraId="6B2C99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</w:t>
      </w:r>
      <w:r w:rsidRPr="00A77EA5">
        <w:rPr>
          <w:noProof/>
        </w:rPr>
        <w:tab/>
        <w:t>525</w:t>
      </w:r>
    </w:p>
    <w:p w14:paraId="28FEED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</w:t>
      </w:r>
      <w:r w:rsidRPr="00A77EA5">
        <w:rPr>
          <w:noProof/>
        </w:rPr>
        <w:tab/>
        <w:t>526</w:t>
      </w:r>
    </w:p>
    <w:p w14:paraId="56DB17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E-CID RSRP and RSRQ Measurements</w:t>
      </w:r>
      <w:r w:rsidRPr="00A77EA5">
        <w:rPr>
          <w:noProof/>
        </w:rPr>
        <w:tab/>
        <w:t>528</w:t>
      </w:r>
    </w:p>
    <w:p w14:paraId="2E110DD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E-CID RSRP and RSRQ Measurements</w:t>
      </w:r>
      <w:r w:rsidRPr="00A77EA5">
        <w:rPr>
          <w:noProof/>
        </w:rPr>
        <w:tab/>
        <w:t>528</w:t>
      </w:r>
    </w:p>
    <w:p w14:paraId="5F4BE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 under time domain measurement resource restriction</w:t>
      </w:r>
      <w:r w:rsidRPr="00A77EA5">
        <w:rPr>
          <w:noProof/>
        </w:rPr>
        <w:tab/>
        <w:t>529</w:t>
      </w:r>
    </w:p>
    <w:p w14:paraId="7D6606F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</w:t>
      </w:r>
      <w:r w:rsidRPr="00A77EA5">
        <w:rPr>
          <w:noProof/>
        </w:rPr>
        <w:tab/>
        <w:t>529</w:t>
      </w:r>
    </w:p>
    <w:p w14:paraId="4E2540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measurements</w:t>
      </w:r>
      <w:r w:rsidRPr="00A77EA5">
        <w:rPr>
          <w:noProof/>
        </w:rPr>
        <w:tab/>
        <w:t>532</w:t>
      </w:r>
    </w:p>
    <w:p w14:paraId="0628D0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 with CRS assistance information</w:t>
      </w:r>
      <w:r w:rsidRPr="00A77EA5">
        <w:rPr>
          <w:noProof/>
        </w:rPr>
        <w:tab/>
        <w:t>535</w:t>
      </w:r>
    </w:p>
    <w:p w14:paraId="66CA58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measurements with CRS assistance infromation</w:t>
      </w:r>
      <w:r w:rsidRPr="00A77EA5">
        <w:rPr>
          <w:noProof/>
        </w:rPr>
        <w:tab/>
        <w:t>538</w:t>
      </w:r>
    </w:p>
    <w:p w14:paraId="7BB8E9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 when Time Domain Measurement Resource Restriction Pattern is Configured</w:t>
      </w:r>
      <w:r w:rsidRPr="00A77EA5">
        <w:rPr>
          <w:noProof/>
        </w:rPr>
        <w:tab/>
        <w:t>542</w:t>
      </w:r>
    </w:p>
    <w:p w14:paraId="7FEFED1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</w:t>
      </w:r>
      <w:r w:rsidRPr="00A77EA5">
        <w:rPr>
          <w:noProof/>
        </w:rPr>
        <w:tab/>
        <w:t>542</w:t>
      </w:r>
    </w:p>
    <w:p w14:paraId="3268763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</w:t>
      </w:r>
      <w:r w:rsidRPr="00A77EA5">
        <w:rPr>
          <w:noProof/>
        </w:rPr>
        <w:tab/>
        <w:t>542</w:t>
      </w:r>
    </w:p>
    <w:p w14:paraId="6C8CA9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 with CRS Assistance Information</w:t>
      </w:r>
      <w:r w:rsidRPr="00A77EA5">
        <w:rPr>
          <w:noProof/>
        </w:rPr>
        <w:tab/>
        <w:t>543</w:t>
      </w:r>
    </w:p>
    <w:p w14:paraId="6B55149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 with CRS Assistance Information</w:t>
      </w:r>
      <w:r w:rsidRPr="00A77EA5">
        <w:rPr>
          <w:noProof/>
        </w:rPr>
        <w:tab/>
        <w:t>543</w:t>
      </w:r>
    </w:p>
    <w:p w14:paraId="3A0352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Void</w:t>
      </w:r>
      <w:r w:rsidRPr="00A77EA5">
        <w:rPr>
          <w:noProof/>
        </w:rPr>
        <w:tab/>
        <w:t>544</w:t>
      </w:r>
    </w:p>
    <w:p w14:paraId="2C80BF2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Capabilities for Support of Event Triggering and Reporting Criteria</w:t>
      </w:r>
      <w:r w:rsidRPr="00A77EA5">
        <w:rPr>
          <w:noProof/>
        </w:rPr>
        <w:tab/>
        <w:t>544</w:t>
      </w:r>
    </w:p>
    <w:p w14:paraId="623246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544</w:t>
      </w:r>
    </w:p>
    <w:p w14:paraId="3DC30A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544</w:t>
      </w:r>
    </w:p>
    <w:p w14:paraId="7E6A1B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E-UTRA carrier aggregation</w:t>
      </w:r>
      <w:r w:rsidRPr="00A77EA5">
        <w:rPr>
          <w:noProof/>
        </w:rPr>
        <w:tab/>
        <w:t>548</w:t>
      </w:r>
    </w:p>
    <w:p w14:paraId="47A9AA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548</w:t>
      </w:r>
    </w:p>
    <w:p w14:paraId="52F5AB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the primary component carrier</w:t>
      </w:r>
      <w:r w:rsidRPr="00A77EA5">
        <w:rPr>
          <w:noProof/>
        </w:rPr>
        <w:tab/>
        <w:t>548</w:t>
      </w:r>
    </w:p>
    <w:p w14:paraId="35C3FB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548</w:t>
      </w:r>
    </w:p>
    <w:p w14:paraId="3A83C5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548</w:t>
      </w:r>
    </w:p>
    <w:p w14:paraId="6C2DF9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549</w:t>
      </w:r>
    </w:p>
    <w:p w14:paraId="3ABA0ED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549</w:t>
      </w:r>
    </w:p>
    <w:p w14:paraId="0ED766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550</w:t>
      </w:r>
    </w:p>
    <w:p w14:paraId="78948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a secondary component carrier with FeMBMS/Unicast mixed cells and activated SCell</w:t>
      </w:r>
      <w:r w:rsidRPr="00A77EA5">
        <w:rPr>
          <w:noProof/>
        </w:rPr>
        <w:tab/>
        <w:t>552</w:t>
      </w:r>
    </w:p>
    <w:p w14:paraId="760E0D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a secondary component carrier with FeMBMS/Unicast mixed cells and deactivated SCell</w:t>
      </w:r>
      <w:r w:rsidRPr="00A77EA5">
        <w:rPr>
          <w:noProof/>
        </w:rPr>
        <w:tab/>
        <w:t>552</w:t>
      </w:r>
    </w:p>
    <w:p w14:paraId="142A091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RSTD Measurements for E-UTRAN carrier aggregation</w:t>
      </w:r>
      <w:r w:rsidRPr="00A77EA5">
        <w:rPr>
          <w:noProof/>
        </w:rPr>
        <w:tab/>
        <w:t>552</w:t>
      </w:r>
    </w:p>
    <w:p w14:paraId="2BAB02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552</w:t>
      </w:r>
    </w:p>
    <w:p w14:paraId="5A92B2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the primary component carrier</w:t>
      </w:r>
      <w:r w:rsidRPr="00A77EA5">
        <w:rPr>
          <w:noProof/>
        </w:rPr>
        <w:tab/>
        <w:t>553</w:t>
      </w:r>
    </w:p>
    <w:p w14:paraId="48E2BB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a secondary component carrier</w:t>
      </w:r>
      <w:r w:rsidRPr="00A77EA5">
        <w:rPr>
          <w:noProof/>
        </w:rPr>
        <w:tab/>
        <w:t>554</w:t>
      </w:r>
    </w:p>
    <w:p w14:paraId="3D303F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both primary component carrier and a secondary component carrier</w:t>
      </w:r>
      <w:r w:rsidRPr="00A77EA5">
        <w:rPr>
          <w:noProof/>
        </w:rPr>
        <w:tab/>
        <w:t>554</w:t>
      </w:r>
    </w:p>
    <w:p w14:paraId="7F10D6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different secondary component carriers</w:t>
      </w:r>
      <w:r w:rsidRPr="00A77EA5">
        <w:rPr>
          <w:noProof/>
        </w:rPr>
        <w:tab/>
        <w:t>555</w:t>
      </w:r>
    </w:p>
    <w:p w14:paraId="4409003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0</w:t>
      </w:r>
      <w:r w:rsidRPr="00A77EA5">
        <w:rPr>
          <w:noProof/>
        </w:rPr>
        <w:tab/>
        <w:t>556</w:t>
      </w:r>
    </w:p>
    <w:p w14:paraId="285B30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556</w:t>
      </w:r>
    </w:p>
    <w:p w14:paraId="4D5AC0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557</w:t>
      </w:r>
    </w:p>
    <w:p w14:paraId="2DA1F1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8.5.2.1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557</w:t>
      </w:r>
    </w:p>
    <w:p w14:paraId="38B6B9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8.5.2.1.1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557</w:t>
      </w:r>
    </w:p>
    <w:p w14:paraId="550504A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8.5.2.1.2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560</w:t>
      </w:r>
    </w:p>
    <w:p w14:paraId="3C90BC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562</w:t>
      </w:r>
    </w:p>
    <w:p w14:paraId="178E3E0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 for UE category 0</w:t>
      </w:r>
      <w:r w:rsidRPr="00A77EA5">
        <w:rPr>
          <w:noProof/>
        </w:rPr>
        <w:tab/>
        <w:t>566</w:t>
      </w:r>
    </w:p>
    <w:p w14:paraId="46EEEFB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with autonomous gaps for HD-FDD UE category 0</w:t>
      </w:r>
      <w:r w:rsidRPr="00A77EA5">
        <w:rPr>
          <w:noProof/>
        </w:rPr>
        <w:tab/>
        <w:t>566</w:t>
      </w:r>
    </w:p>
    <w:p w14:paraId="576FBA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 for UE category 0</w:t>
      </w:r>
      <w:r w:rsidRPr="00A77EA5">
        <w:rPr>
          <w:noProof/>
        </w:rPr>
        <w:tab/>
        <w:t>567</w:t>
      </w:r>
    </w:p>
    <w:p w14:paraId="74551A2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</w:t>
      </w:r>
      <w:r w:rsidRPr="00A77EA5">
        <w:rPr>
          <w:noProof/>
        </w:rPr>
        <w:tab/>
        <w:t>568</w:t>
      </w:r>
    </w:p>
    <w:p w14:paraId="7FD91C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568</w:t>
      </w:r>
    </w:p>
    <w:p w14:paraId="4738FEA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CRS based discovery signal measurements</w:t>
      </w:r>
      <w:r w:rsidRPr="00A77EA5">
        <w:rPr>
          <w:noProof/>
        </w:rPr>
        <w:tab/>
        <w:t>568</w:t>
      </w:r>
    </w:p>
    <w:p w14:paraId="708D4A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568</w:t>
      </w:r>
    </w:p>
    <w:p w14:paraId="7776565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568</w:t>
      </w:r>
    </w:p>
    <w:p w14:paraId="11DB27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571</w:t>
      </w:r>
    </w:p>
    <w:p w14:paraId="1F9059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</w:t>
      </w:r>
      <w:r w:rsidRPr="00A77EA5">
        <w:rPr>
          <w:noProof/>
        </w:rPr>
        <w:tab/>
        <w:t>573</w:t>
      </w:r>
    </w:p>
    <w:p w14:paraId="7FBE981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inter-frequency measurements</w:t>
      </w:r>
      <w:r w:rsidRPr="00A77EA5">
        <w:rPr>
          <w:noProof/>
        </w:rPr>
        <w:tab/>
        <w:t>574</w:t>
      </w:r>
    </w:p>
    <w:p w14:paraId="4DDCAD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measurements</w:t>
      </w:r>
      <w:r w:rsidRPr="00A77EA5">
        <w:rPr>
          <w:noProof/>
        </w:rPr>
        <w:tab/>
        <w:t>576</w:t>
      </w:r>
    </w:p>
    <w:p w14:paraId="2602760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</w:t>
      </w:r>
      <w:r w:rsidRPr="00A77EA5">
        <w:rPr>
          <w:noProof/>
        </w:rPr>
        <w:tab/>
        <w:t>579</w:t>
      </w:r>
    </w:p>
    <w:p w14:paraId="47774EE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measurements</w:t>
      </w:r>
      <w:r w:rsidRPr="00A77EA5">
        <w:rPr>
          <w:noProof/>
        </w:rPr>
        <w:tab/>
        <w:t>579</w:t>
      </w:r>
    </w:p>
    <w:p w14:paraId="471BA6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</w:t>
      </w:r>
      <w:r w:rsidRPr="00A77EA5">
        <w:rPr>
          <w:noProof/>
        </w:rPr>
        <w:tab/>
        <w:t>579</w:t>
      </w:r>
    </w:p>
    <w:p w14:paraId="0AC1E7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579</w:t>
      </w:r>
    </w:p>
    <w:p w14:paraId="4BE0E8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580</w:t>
      </w:r>
    </w:p>
    <w:p w14:paraId="0E4199F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582</w:t>
      </w:r>
    </w:p>
    <w:p w14:paraId="05BCF9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</w:t>
      </w:r>
      <w:r w:rsidRPr="00A77EA5">
        <w:rPr>
          <w:noProof/>
        </w:rPr>
        <w:tab/>
        <w:t>584</w:t>
      </w:r>
    </w:p>
    <w:p w14:paraId="3DC5B36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measurements</w:t>
      </w:r>
      <w:r w:rsidRPr="00A77EA5">
        <w:rPr>
          <w:noProof/>
        </w:rPr>
        <w:tab/>
        <w:t>585</w:t>
      </w:r>
    </w:p>
    <w:p w14:paraId="64807E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measurements</w:t>
      </w:r>
      <w:r w:rsidRPr="00A77EA5">
        <w:rPr>
          <w:noProof/>
        </w:rPr>
        <w:tab/>
        <w:t>587</w:t>
      </w:r>
    </w:p>
    <w:p w14:paraId="3078B63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</w:t>
      </w:r>
      <w:r w:rsidRPr="00A77EA5">
        <w:rPr>
          <w:noProof/>
        </w:rPr>
        <w:tab/>
        <w:t>590</w:t>
      </w:r>
    </w:p>
    <w:p w14:paraId="21F443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measurements</w:t>
      </w:r>
      <w:r w:rsidRPr="00A77EA5">
        <w:rPr>
          <w:noProof/>
        </w:rPr>
        <w:tab/>
        <w:t>590</w:t>
      </w:r>
    </w:p>
    <w:p w14:paraId="32D0B96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for E-UTRA carrier aggregation</w:t>
      </w:r>
      <w:r w:rsidRPr="00A77EA5">
        <w:rPr>
          <w:noProof/>
        </w:rPr>
        <w:tab/>
        <w:t>590</w:t>
      </w:r>
    </w:p>
    <w:p w14:paraId="0C64EF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590</w:t>
      </w:r>
    </w:p>
    <w:p w14:paraId="173732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CRS based discovery signal measurements for E-UTRA carrier aggregation</w:t>
      </w:r>
      <w:r w:rsidRPr="00A77EA5">
        <w:rPr>
          <w:noProof/>
        </w:rPr>
        <w:tab/>
        <w:t>591</w:t>
      </w:r>
    </w:p>
    <w:p w14:paraId="3B9F5D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the primary component carrier</w:t>
      </w:r>
      <w:r w:rsidRPr="00A77EA5">
        <w:rPr>
          <w:noProof/>
        </w:rPr>
        <w:tab/>
        <w:t>591</w:t>
      </w:r>
    </w:p>
    <w:p w14:paraId="6BD3DF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591</w:t>
      </w:r>
    </w:p>
    <w:p w14:paraId="3A3615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591</w:t>
      </w:r>
    </w:p>
    <w:p w14:paraId="47EF20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591</w:t>
      </w:r>
    </w:p>
    <w:p w14:paraId="3BCD35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591</w:t>
      </w:r>
    </w:p>
    <w:p w14:paraId="4A8C259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592</w:t>
      </w:r>
    </w:p>
    <w:p w14:paraId="7D8AAA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 for E-UTRA carrier aggregation</w:t>
      </w:r>
      <w:r w:rsidRPr="00A77EA5">
        <w:rPr>
          <w:noProof/>
        </w:rPr>
        <w:tab/>
        <w:t>594</w:t>
      </w:r>
    </w:p>
    <w:p w14:paraId="4BB36E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the primary component carrier</w:t>
      </w:r>
      <w:r w:rsidRPr="00A77EA5">
        <w:rPr>
          <w:noProof/>
        </w:rPr>
        <w:tab/>
        <w:t>594</w:t>
      </w:r>
    </w:p>
    <w:p w14:paraId="3D98EB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594</w:t>
      </w:r>
    </w:p>
    <w:p w14:paraId="2E8244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594</w:t>
      </w:r>
    </w:p>
    <w:p w14:paraId="569B51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594</w:t>
      </w:r>
    </w:p>
    <w:p w14:paraId="1F9D07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594</w:t>
      </w:r>
    </w:p>
    <w:p w14:paraId="663C3D2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596</w:t>
      </w:r>
    </w:p>
    <w:p w14:paraId="3003020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E-UTRA dual connectivity</w:t>
      </w:r>
      <w:r w:rsidRPr="00A77EA5">
        <w:rPr>
          <w:noProof/>
        </w:rPr>
        <w:tab/>
        <w:t>597</w:t>
      </w:r>
    </w:p>
    <w:p w14:paraId="7E724A0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597</w:t>
      </w:r>
    </w:p>
    <w:p w14:paraId="018E7C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requirements on PCell</w:t>
      </w:r>
      <w:r w:rsidRPr="00A77EA5">
        <w:rPr>
          <w:noProof/>
        </w:rPr>
        <w:tab/>
        <w:t>597</w:t>
      </w:r>
    </w:p>
    <w:p w14:paraId="524A4C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requirements on PSCell</w:t>
      </w:r>
      <w:r w:rsidRPr="00A77EA5">
        <w:rPr>
          <w:noProof/>
        </w:rPr>
        <w:tab/>
        <w:t>598</w:t>
      </w:r>
    </w:p>
    <w:p w14:paraId="0762F85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and inter-RAT measurement requirements</w:t>
      </w:r>
      <w:r w:rsidRPr="00A77EA5">
        <w:rPr>
          <w:noProof/>
        </w:rPr>
        <w:tab/>
        <w:t>598</w:t>
      </w:r>
    </w:p>
    <w:p w14:paraId="7ADD37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with autonomous gaps</w:t>
      </w:r>
      <w:r w:rsidRPr="00A77EA5">
        <w:rPr>
          <w:noProof/>
        </w:rPr>
        <w:tab/>
        <w:t>598</w:t>
      </w:r>
    </w:p>
    <w:p w14:paraId="13A188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CGI of E-UTRA cell with autonomous gaps</w:t>
      </w:r>
      <w:r w:rsidRPr="00A77EA5">
        <w:rPr>
          <w:noProof/>
        </w:rPr>
        <w:tab/>
        <w:t>598</w:t>
      </w:r>
    </w:p>
    <w:p w14:paraId="36FFA7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ECGI reporting delay</w:t>
      </w:r>
      <w:r w:rsidRPr="00A77EA5">
        <w:rPr>
          <w:noProof/>
        </w:rPr>
        <w:tab/>
        <w:t>599</w:t>
      </w:r>
    </w:p>
    <w:p w14:paraId="08CD32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measurements with autonomous gaps</w:t>
      </w:r>
      <w:r w:rsidRPr="00A77EA5">
        <w:rPr>
          <w:noProof/>
        </w:rPr>
        <w:tab/>
        <w:t>599</w:t>
      </w:r>
    </w:p>
    <w:p w14:paraId="430639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CGI of E-UTRA cell with autonomous gaps</w:t>
      </w:r>
      <w:r w:rsidRPr="00A77EA5">
        <w:rPr>
          <w:noProof/>
        </w:rPr>
        <w:tab/>
        <w:t>599</w:t>
      </w:r>
    </w:p>
    <w:p w14:paraId="60EBCF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ECGI reporting delay</w:t>
      </w:r>
      <w:r w:rsidRPr="00A77EA5">
        <w:rPr>
          <w:noProof/>
        </w:rPr>
        <w:tab/>
        <w:t>600</w:t>
      </w:r>
    </w:p>
    <w:p w14:paraId="5187B9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Measurements</w:t>
      </w:r>
      <w:r w:rsidRPr="00A77EA5">
        <w:rPr>
          <w:noProof/>
        </w:rPr>
        <w:tab/>
        <w:t>600</w:t>
      </w:r>
    </w:p>
    <w:p w14:paraId="5EE582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600</w:t>
      </w:r>
    </w:p>
    <w:p w14:paraId="25DBB2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 requirements</w:t>
      </w:r>
      <w:r w:rsidRPr="00A77EA5">
        <w:rPr>
          <w:noProof/>
        </w:rPr>
        <w:tab/>
        <w:t>600</w:t>
      </w:r>
    </w:p>
    <w:p w14:paraId="785630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 Reporting Delay</w:t>
      </w:r>
      <w:r w:rsidRPr="00A77EA5">
        <w:rPr>
          <w:noProof/>
        </w:rPr>
        <w:tab/>
        <w:t>601</w:t>
      </w:r>
    </w:p>
    <w:p w14:paraId="1D80A7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requirements on SCell</w:t>
      </w:r>
      <w:r w:rsidRPr="00A77EA5">
        <w:rPr>
          <w:noProof/>
        </w:rPr>
        <w:tab/>
        <w:t>601</w:t>
      </w:r>
    </w:p>
    <w:p w14:paraId="6B9FC61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Measurements</w:t>
      </w:r>
      <w:r w:rsidRPr="00A77EA5">
        <w:rPr>
          <w:noProof/>
        </w:rPr>
        <w:tab/>
        <w:t>601</w:t>
      </w:r>
    </w:p>
    <w:p w14:paraId="6B7F16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601</w:t>
      </w:r>
    </w:p>
    <w:p w14:paraId="059E7E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Measurements</w:t>
      </w:r>
      <w:r w:rsidRPr="00A77EA5">
        <w:rPr>
          <w:noProof/>
        </w:rPr>
        <w:tab/>
        <w:t>601</w:t>
      </w:r>
    </w:p>
    <w:p w14:paraId="2C7155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Measurements</w:t>
      </w:r>
      <w:r w:rsidRPr="00A77EA5">
        <w:rPr>
          <w:noProof/>
        </w:rPr>
        <w:tab/>
        <w:t>602</w:t>
      </w:r>
    </w:p>
    <w:p w14:paraId="12F1BE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MCH BLER Measurements</w:t>
      </w:r>
      <w:r w:rsidRPr="00A77EA5">
        <w:rPr>
          <w:noProof/>
        </w:rPr>
        <w:tab/>
        <w:t>602</w:t>
      </w:r>
    </w:p>
    <w:p w14:paraId="5F371A9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602</w:t>
      </w:r>
    </w:p>
    <w:p w14:paraId="6004C4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602</w:t>
      </w:r>
    </w:p>
    <w:p w14:paraId="31F5A5C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602</w:t>
      </w:r>
    </w:p>
    <w:p w14:paraId="37E47D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Discovery</w:t>
      </w:r>
      <w:r w:rsidRPr="00A77EA5">
        <w:rPr>
          <w:noProof/>
        </w:rPr>
        <w:tab/>
        <w:t>602</w:t>
      </w:r>
    </w:p>
    <w:p w14:paraId="53B483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Communication</w:t>
      </w:r>
      <w:r w:rsidRPr="00A77EA5">
        <w:rPr>
          <w:noProof/>
        </w:rPr>
        <w:tab/>
        <w:t>603</w:t>
      </w:r>
    </w:p>
    <w:p w14:paraId="4F1BE81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under Operation with Frame Structure 3</w:t>
      </w:r>
      <w:r w:rsidRPr="00A77EA5">
        <w:rPr>
          <w:noProof/>
        </w:rPr>
        <w:tab/>
        <w:t>604</w:t>
      </w:r>
    </w:p>
    <w:p w14:paraId="7CA3C3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604</w:t>
      </w:r>
    </w:p>
    <w:p w14:paraId="318642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CRS based discovery signal measurements</w:t>
      </w:r>
      <w:r w:rsidRPr="00A77EA5">
        <w:rPr>
          <w:noProof/>
        </w:rPr>
        <w:tab/>
        <w:t>604</w:t>
      </w:r>
    </w:p>
    <w:p w14:paraId="06B695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</w:t>
      </w:r>
      <w:r w:rsidRPr="00A77EA5">
        <w:rPr>
          <w:noProof/>
        </w:rPr>
        <w:tab/>
        <w:t>604</w:t>
      </w:r>
    </w:p>
    <w:p w14:paraId="2596AFA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604</w:t>
      </w:r>
    </w:p>
    <w:p w14:paraId="20DD910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604</w:t>
      </w:r>
    </w:p>
    <w:p w14:paraId="6F11A0F1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606</w:t>
      </w:r>
    </w:p>
    <w:p w14:paraId="125830DE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607</w:t>
      </w:r>
    </w:p>
    <w:p w14:paraId="5C577D1A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609</w:t>
      </w:r>
    </w:p>
    <w:p w14:paraId="236741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</w:t>
      </w:r>
      <w:r w:rsidRPr="00A77EA5">
        <w:rPr>
          <w:noProof/>
        </w:rPr>
        <w:tab/>
        <w:t>610</w:t>
      </w:r>
    </w:p>
    <w:p w14:paraId="4B38BF6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inter-frequency measurements</w:t>
      </w:r>
      <w:r w:rsidRPr="00A77EA5">
        <w:rPr>
          <w:noProof/>
        </w:rPr>
        <w:tab/>
        <w:t>610</w:t>
      </w:r>
    </w:p>
    <w:p w14:paraId="5B12FD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8.11.2.2.2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FS3 inter-frequency measurements</w:t>
      </w:r>
      <w:r w:rsidRPr="00A77EA5">
        <w:rPr>
          <w:noProof/>
        </w:rPr>
        <w:tab/>
        <w:t>614</w:t>
      </w:r>
    </w:p>
    <w:p w14:paraId="0280C0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 based discovery signal measurements</w:t>
      </w:r>
      <w:r w:rsidRPr="00A77EA5">
        <w:rPr>
          <w:noProof/>
        </w:rPr>
        <w:tab/>
        <w:t>614</w:t>
      </w:r>
    </w:p>
    <w:p w14:paraId="205808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</w:t>
      </w:r>
      <w:r w:rsidRPr="00A77EA5">
        <w:rPr>
          <w:noProof/>
        </w:rPr>
        <w:tab/>
        <w:t>614</w:t>
      </w:r>
    </w:p>
    <w:p w14:paraId="6C485E9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614</w:t>
      </w:r>
    </w:p>
    <w:p w14:paraId="2F62D18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614</w:t>
      </w:r>
    </w:p>
    <w:p w14:paraId="7D0C104F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616</w:t>
      </w:r>
    </w:p>
    <w:p w14:paraId="52DAADB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616</w:t>
      </w:r>
    </w:p>
    <w:p w14:paraId="2A4751F9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617</w:t>
      </w:r>
    </w:p>
    <w:p w14:paraId="0D2087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</w:t>
      </w:r>
      <w:r w:rsidRPr="00A77EA5">
        <w:rPr>
          <w:noProof/>
        </w:rPr>
        <w:tab/>
        <w:t>618</w:t>
      </w:r>
    </w:p>
    <w:p w14:paraId="33E94C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8.11.3.2.1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FS3 inter-frequency measurements</w:t>
      </w:r>
      <w:r w:rsidRPr="00A77EA5">
        <w:rPr>
          <w:noProof/>
        </w:rPr>
        <w:tab/>
        <w:t>618</w:t>
      </w:r>
    </w:p>
    <w:p w14:paraId="1822B1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8.11.3.2.2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FS3 inter-frequency measurements</w:t>
      </w:r>
      <w:r w:rsidRPr="00A77EA5">
        <w:rPr>
          <w:noProof/>
        </w:rPr>
        <w:tab/>
        <w:t>622</w:t>
      </w:r>
    </w:p>
    <w:p w14:paraId="05F794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RSSI measurements</w:t>
      </w:r>
      <w:r w:rsidRPr="00A77EA5">
        <w:rPr>
          <w:noProof/>
        </w:rPr>
        <w:tab/>
        <w:t>622</w:t>
      </w:r>
    </w:p>
    <w:p w14:paraId="05F8D8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</w:t>
      </w:r>
      <w:r w:rsidRPr="00A77EA5">
        <w:rPr>
          <w:noProof/>
        </w:rPr>
        <w:tab/>
        <w:t>622</w:t>
      </w:r>
    </w:p>
    <w:p w14:paraId="369D1F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</w:t>
      </w:r>
      <w:r w:rsidRPr="00A77EA5">
        <w:rPr>
          <w:noProof/>
        </w:rPr>
        <w:tab/>
        <w:t>622</w:t>
      </w:r>
    </w:p>
    <w:p w14:paraId="44D4AD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occupancy measurements</w:t>
      </w:r>
      <w:r w:rsidRPr="00A77EA5">
        <w:rPr>
          <w:noProof/>
        </w:rPr>
        <w:tab/>
        <w:t>623</w:t>
      </w:r>
    </w:p>
    <w:p w14:paraId="2E0376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channel occupancy measurements</w:t>
      </w:r>
      <w:r w:rsidRPr="00A77EA5">
        <w:rPr>
          <w:noProof/>
        </w:rPr>
        <w:tab/>
        <w:t>623</w:t>
      </w:r>
    </w:p>
    <w:p w14:paraId="55DF41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channel occupancy measurements</w:t>
      </w:r>
      <w:r w:rsidRPr="00A77EA5">
        <w:rPr>
          <w:noProof/>
        </w:rPr>
        <w:tab/>
        <w:t>623</w:t>
      </w:r>
    </w:p>
    <w:p w14:paraId="70D1019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for E-UTRA Carrier Aggregation under Operation with Frame Structure 3</w:t>
      </w:r>
      <w:r w:rsidRPr="00A77EA5">
        <w:rPr>
          <w:noProof/>
        </w:rPr>
        <w:tab/>
        <w:t>623</w:t>
      </w:r>
    </w:p>
    <w:p w14:paraId="1D380A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623</w:t>
      </w:r>
    </w:p>
    <w:p w14:paraId="09FE67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CRS based discovery signal measurements for E-UTRA carrier aggregation</w:t>
      </w:r>
      <w:r w:rsidRPr="00A77EA5">
        <w:rPr>
          <w:noProof/>
        </w:rPr>
        <w:tab/>
        <w:t>623</w:t>
      </w:r>
    </w:p>
    <w:p w14:paraId="7FD4FB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623</w:t>
      </w:r>
    </w:p>
    <w:p w14:paraId="28C810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623</w:t>
      </w:r>
    </w:p>
    <w:p w14:paraId="1E39C3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623</w:t>
      </w:r>
    </w:p>
    <w:p w14:paraId="291C00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624</w:t>
      </w:r>
    </w:p>
    <w:p w14:paraId="32465B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624</w:t>
      </w:r>
    </w:p>
    <w:p w14:paraId="502A8F2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626</w:t>
      </w:r>
    </w:p>
    <w:p w14:paraId="0BC31C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 for E-UTRA carrier aggregation</w:t>
      </w:r>
      <w:r w:rsidRPr="00A77EA5">
        <w:rPr>
          <w:noProof/>
        </w:rPr>
        <w:tab/>
        <w:t>629</w:t>
      </w:r>
    </w:p>
    <w:p w14:paraId="572701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629</w:t>
      </w:r>
    </w:p>
    <w:p w14:paraId="0E67EB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629</w:t>
      </w:r>
    </w:p>
    <w:p w14:paraId="43B567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629</w:t>
      </w:r>
    </w:p>
    <w:p w14:paraId="215DD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629</w:t>
      </w:r>
    </w:p>
    <w:p w14:paraId="27D4C8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629</w:t>
      </w:r>
    </w:p>
    <w:p w14:paraId="29253B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631</w:t>
      </w:r>
    </w:p>
    <w:p w14:paraId="146E0C0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M1</w:t>
      </w:r>
      <w:r w:rsidRPr="00A77EA5">
        <w:rPr>
          <w:noProof/>
        </w:rPr>
        <w:tab/>
        <w:t>633</w:t>
      </w:r>
    </w:p>
    <w:p w14:paraId="5CCF14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633</w:t>
      </w:r>
    </w:p>
    <w:p w14:paraId="0F4F44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A</w:t>
      </w:r>
      <w:r w:rsidRPr="00A77EA5">
        <w:rPr>
          <w:noProof/>
        </w:rPr>
        <w:tab/>
        <w:t>633</w:t>
      </w:r>
    </w:p>
    <w:p w14:paraId="6F0212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A</w:t>
      </w:r>
      <w:r w:rsidRPr="00A77EA5">
        <w:rPr>
          <w:noProof/>
        </w:rPr>
        <w:tab/>
        <w:t>634</w:t>
      </w:r>
    </w:p>
    <w:p w14:paraId="3D8A86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634</w:t>
      </w:r>
    </w:p>
    <w:p w14:paraId="06518D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639</w:t>
      </w:r>
    </w:p>
    <w:p w14:paraId="01B9E0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641</w:t>
      </w:r>
    </w:p>
    <w:p w14:paraId="52E709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645</w:t>
      </w:r>
    </w:p>
    <w:p w14:paraId="04564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Cat-M1 UE in CEModeA</w:t>
      </w:r>
      <w:r w:rsidRPr="00A77EA5">
        <w:rPr>
          <w:noProof/>
        </w:rPr>
        <w:tab/>
        <w:t>645</w:t>
      </w:r>
    </w:p>
    <w:p w14:paraId="7DF174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645</w:t>
      </w:r>
    </w:p>
    <w:p w14:paraId="331108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648</w:t>
      </w:r>
    </w:p>
    <w:p w14:paraId="2F88E11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650</w:t>
      </w:r>
    </w:p>
    <w:p w14:paraId="31305C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Cat-M1 UE in CEModeA</w:t>
      </w:r>
      <w:r w:rsidRPr="00A77EA5">
        <w:rPr>
          <w:noProof/>
        </w:rPr>
        <w:tab/>
        <w:t>651</w:t>
      </w:r>
    </w:p>
    <w:p w14:paraId="2768646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651</w:t>
      </w:r>
    </w:p>
    <w:p w14:paraId="6ADFB7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653</w:t>
      </w:r>
    </w:p>
    <w:p w14:paraId="237C6C1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655</w:t>
      </w:r>
    </w:p>
    <w:p w14:paraId="774AA5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 Requirements for UE category M1 with CE mode A</w:t>
      </w:r>
      <w:r w:rsidRPr="00A77EA5">
        <w:rPr>
          <w:noProof/>
        </w:rPr>
        <w:tab/>
        <w:t>656</w:t>
      </w:r>
    </w:p>
    <w:p w14:paraId="05C5FE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FDD E-CID RSRP and RSRQ Measurements for Cat-M1 UE in CEModeA</w:t>
      </w:r>
      <w:r w:rsidRPr="00A77EA5">
        <w:rPr>
          <w:noProof/>
        </w:rPr>
        <w:tab/>
        <w:t>656</w:t>
      </w:r>
    </w:p>
    <w:p w14:paraId="17C764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HD-FDD E-CID RSRP and RSRQ Measurements for Cat-M1 UE in CEModeA</w:t>
      </w:r>
      <w:r w:rsidRPr="00A77EA5">
        <w:rPr>
          <w:noProof/>
        </w:rPr>
        <w:tab/>
        <w:t>656</w:t>
      </w:r>
    </w:p>
    <w:p w14:paraId="57692FD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TDD E-CID RSRP and RSRQ Measurements for Cat-M1 UE in CEModeA</w:t>
      </w:r>
      <w:r w:rsidRPr="00A77EA5">
        <w:rPr>
          <w:noProof/>
        </w:rPr>
        <w:tab/>
        <w:t>657</w:t>
      </w:r>
    </w:p>
    <w:p w14:paraId="795C406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FDD E-CID RSRP and RSRQ Measurements for Cat-M1 UE in CEModeA</w:t>
      </w:r>
      <w:r w:rsidRPr="00A77EA5">
        <w:rPr>
          <w:noProof/>
        </w:rPr>
        <w:tab/>
        <w:t>657</w:t>
      </w:r>
    </w:p>
    <w:p w14:paraId="631FF40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HD-FDD E-CID RSRP and RSRQ Measurements for Cat-M1 UE in CEModeA</w:t>
      </w:r>
      <w:r w:rsidRPr="00A77EA5">
        <w:rPr>
          <w:noProof/>
        </w:rPr>
        <w:tab/>
        <w:t>657</w:t>
      </w:r>
    </w:p>
    <w:p w14:paraId="5BE1A25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TDD E-CID RSRP and RSRQ Measurements for Cat-M1 UE in CEModeA</w:t>
      </w:r>
      <w:r w:rsidRPr="00A77EA5">
        <w:rPr>
          <w:noProof/>
        </w:rPr>
        <w:tab/>
        <w:t>658</w:t>
      </w:r>
    </w:p>
    <w:p w14:paraId="7A1E79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 for UE category M1 in CEModeA</w:t>
      </w:r>
      <w:r w:rsidRPr="00A77EA5">
        <w:rPr>
          <w:noProof/>
        </w:rPr>
        <w:tab/>
        <w:t>658</w:t>
      </w:r>
    </w:p>
    <w:p w14:paraId="7E36EAD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 for UE category M1 in CEModeA</w:t>
      </w:r>
      <w:r w:rsidRPr="00A77EA5">
        <w:rPr>
          <w:noProof/>
        </w:rPr>
        <w:tab/>
        <w:t>659</w:t>
      </w:r>
    </w:p>
    <w:p w14:paraId="1BDBC07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Rx-Tx Time Difference Measurements for UE category M1 in CEModeA</w:t>
      </w:r>
      <w:r w:rsidRPr="00A77EA5">
        <w:rPr>
          <w:noProof/>
        </w:rPr>
        <w:tab/>
        <w:t>660</w:t>
      </w:r>
    </w:p>
    <w:p w14:paraId="5873CC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A</w:t>
      </w:r>
      <w:r w:rsidRPr="00A77EA5">
        <w:rPr>
          <w:noProof/>
        </w:rPr>
        <w:tab/>
        <w:t>660</w:t>
      </w:r>
    </w:p>
    <w:p w14:paraId="6D81F5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660</w:t>
      </w:r>
    </w:p>
    <w:p w14:paraId="2DB6175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665</w:t>
      </w:r>
    </w:p>
    <w:p w14:paraId="3DAA147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</w:t>
      </w:r>
      <w:r w:rsidRPr="00A77EA5">
        <w:rPr>
          <w:noProof/>
        </w:rPr>
        <w:tab/>
        <w:t>667</w:t>
      </w:r>
    </w:p>
    <w:p w14:paraId="40E0B5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A</w:t>
      </w:r>
      <w:r w:rsidRPr="00A77EA5">
        <w:rPr>
          <w:noProof/>
        </w:rPr>
        <w:tab/>
        <w:t>671</w:t>
      </w:r>
    </w:p>
    <w:p w14:paraId="07A01B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A</w:t>
      </w:r>
      <w:r w:rsidRPr="00A77EA5">
        <w:rPr>
          <w:noProof/>
        </w:rPr>
        <w:tab/>
        <w:t>671</w:t>
      </w:r>
    </w:p>
    <w:p w14:paraId="245012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B</w:t>
      </w:r>
      <w:r w:rsidRPr="00A77EA5">
        <w:rPr>
          <w:noProof/>
        </w:rPr>
        <w:tab/>
        <w:t>672</w:t>
      </w:r>
    </w:p>
    <w:p w14:paraId="2EDA09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B</w:t>
      </w:r>
      <w:r w:rsidRPr="00A77EA5">
        <w:rPr>
          <w:noProof/>
        </w:rPr>
        <w:tab/>
        <w:t>672</w:t>
      </w:r>
    </w:p>
    <w:p w14:paraId="7D9D20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673</w:t>
      </w:r>
    </w:p>
    <w:p w14:paraId="10056A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677</w:t>
      </w:r>
    </w:p>
    <w:p w14:paraId="3AE235E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680</w:t>
      </w:r>
    </w:p>
    <w:p w14:paraId="133A6B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 for UE category M1 with CE mode B</w:t>
      </w:r>
      <w:r w:rsidRPr="00A77EA5">
        <w:rPr>
          <w:noProof/>
        </w:rPr>
        <w:tab/>
        <w:t>685</w:t>
      </w:r>
    </w:p>
    <w:p w14:paraId="432FA2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with autonomous gaps for HD-FDD UE category M1 with CE mode B</w:t>
      </w:r>
      <w:r w:rsidRPr="00A77EA5">
        <w:rPr>
          <w:noProof/>
        </w:rPr>
        <w:tab/>
        <w:t>686</w:t>
      </w:r>
    </w:p>
    <w:p w14:paraId="1566BA5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 for UE category M1 with CE mode B</w:t>
      </w:r>
      <w:r w:rsidRPr="00A77EA5">
        <w:rPr>
          <w:noProof/>
        </w:rPr>
        <w:tab/>
        <w:t>686</w:t>
      </w:r>
    </w:p>
    <w:p w14:paraId="210825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687</w:t>
      </w:r>
    </w:p>
    <w:p w14:paraId="509478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Cat-M1 UE in CEModeB</w:t>
      </w:r>
      <w:r w:rsidRPr="00A77EA5">
        <w:rPr>
          <w:noProof/>
        </w:rPr>
        <w:tab/>
        <w:t>687</w:t>
      </w:r>
    </w:p>
    <w:p w14:paraId="6AD2F87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687</w:t>
      </w:r>
    </w:p>
    <w:p w14:paraId="3A91D35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690</w:t>
      </w:r>
    </w:p>
    <w:p w14:paraId="0765141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692</w:t>
      </w:r>
    </w:p>
    <w:p w14:paraId="4BBF55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 Requirements for UE category M1 with CE mode B</w:t>
      </w:r>
      <w:r w:rsidRPr="00A77EA5">
        <w:rPr>
          <w:noProof/>
        </w:rPr>
        <w:tab/>
        <w:t>693</w:t>
      </w:r>
    </w:p>
    <w:p w14:paraId="063CDF2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E-CID FDD RSRP and RSRQ Measurements for Cat-M1 UE in CEModeB</w:t>
      </w:r>
      <w:r w:rsidRPr="00A77EA5">
        <w:rPr>
          <w:noProof/>
        </w:rPr>
        <w:tab/>
        <w:t>693</w:t>
      </w:r>
    </w:p>
    <w:p w14:paraId="6848FF7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HD-FDD E-CID RSRP and RSRQ Measurements for Cat-M1 UE in CEModeB</w:t>
      </w:r>
      <w:r w:rsidRPr="00A77EA5">
        <w:rPr>
          <w:noProof/>
        </w:rPr>
        <w:tab/>
        <w:t>693</w:t>
      </w:r>
    </w:p>
    <w:p w14:paraId="537CF8C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TDD E-CID RSRP and RSRQ Measurements for Cat-M1 UE in CEModeB</w:t>
      </w:r>
      <w:r w:rsidRPr="00A77EA5">
        <w:rPr>
          <w:noProof/>
        </w:rPr>
        <w:tab/>
        <w:t>693</w:t>
      </w:r>
    </w:p>
    <w:p w14:paraId="7C5FE8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E-CID FDD RSRP and RSRQ Measurements for Cat-M1 UE in CEModeB</w:t>
      </w:r>
      <w:r w:rsidRPr="00A77EA5">
        <w:rPr>
          <w:noProof/>
        </w:rPr>
        <w:tab/>
        <w:t>694</w:t>
      </w:r>
    </w:p>
    <w:p w14:paraId="066239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HD-FDD E-CID RSRP and RSRQ Measurements for Cat-M1 UE in CEModeB</w:t>
      </w:r>
      <w:r w:rsidRPr="00A77EA5">
        <w:rPr>
          <w:noProof/>
        </w:rPr>
        <w:tab/>
        <w:t>694</w:t>
      </w:r>
    </w:p>
    <w:p w14:paraId="013E74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TDD E-CID RSRP and RSRQ Measurements for Cat-M1 UE in CEModeB</w:t>
      </w:r>
      <w:r w:rsidRPr="00A77EA5">
        <w:rPr>
          <w:noProof/>
        </w:rPr>
        <w:tab/>
        <w:t>695</w:t>
      </w:r>
    </w:p>
    <w:p w14:paraId="54019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B</w:t>
      </w:r>
      <w:r w:rsidRPr="00A77EA5">
        <w:rPr>
          <w:noProof/>
        </w:rPr>
        <w:tab/>
        <w:t>695</w:t>
      </w:r>
    </w:p>
    <w:p w14:paraId="5D0109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695</w:t>
      </w:r>
    </w:p>
    <w:p w14:paraId="0BC64F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8.13.3.5.2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700</w:t>
      </w:r>
    </w:p>
    <w:p w14:paraId="51E6EE2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</w:t>
      </w:r>
      <w:r w:rsidRPr="00A77EA5">
        <w:rPr>
          <w:noProof/>
        </w:rPr>
        <w:tab/>
        <w:t>702</w:t>
      </w:r>
    </w:p>
    <w:p w14:paraId="234A1E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B</w:t>
      </w:r>
      <w:r w:rsidRPr="00A77EA5">
        <w:rPr>
          <w:noProof/>
        </w:rPr>
        <w:tab/>
        <w:t>707</w:t>
      </w:r>
    </w:p>
    <w:p w14:paraId="6D90AF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Cat-M1 UE in CEModeB</w:t>
      </w:r>
      <w:r w:rsidRPr="00A77EA5">
        <w:rPr>
          <w:noProof/>
        </w:rPr>
        <w:tab/>
        <w:t>707</w:t>
      </w:r>
    </w:p>
    <w:p w14:paraId="62BAFF4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707</w:t>
      </w:r>
    </w:p>
    <w:p w14:paraId="3AE0265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8.13.3.7.2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709</w:t>
      </w:r>
    </w:p>
    <w:p w14:paraId="442B2E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712</w:t>
      </w:r>
    </w:p>
    <w:p w14:paraId="47AB35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B</w:t>
      </w:r>
      <w:r w:rsidRPr="00A77EA5">
        <w:rPr>
          <w:noProof/>
        </w:rPr>
        <w:tab/>
        <w:t>712</w:t>
      </w:r>
    </w:p>
    <w:p w14:paraId="0E3A3E2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M1 for Satellite Access</w:t>
      </w:r>
      <w:r w:rsidRPr="00A77EA5">
        <w:rPr>
          <w:noProof/>
        </w:rPr>
        <w:tab/>
        <w:t>713</w:t>
      </w:r>
    </w:p>
    <w:p w14:paraId="6B7010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713</w:t>
      </w:r>
    </w:p>
    <w:p w14:paraId="4548FF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A</w:t>
      </w:r>
      <w:r w:rsidRPr="00A77EA5">
        <w:rPr>
          <w:noProof/>
        </w:rPr>
        <w:tab/>
        <w:t>713</w:t>
      </w:r>
    </w:p>
    <w:p w14:paraId="1C8CE3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A</w:t>
      </w:r>
      <w:r w:rsidRPr="00A77EA5">
        <w:rPr>
          <w:noProof/>
        </w:rPr>
        <w:tab/>
        <w:t>714</w:t>
      </w:r>
    </w:p>
    <w:p w14:paraId="6411EE9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714</w:t>
      </w:r>
    </w:p>
    <w:p w14:paraId="1EFB06BA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714</w:t>
      </w:r>
    </w:p>
    <w:p w14:paraId="1F3DC85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716</w:t>
      </w:r>
    </w:p>
    <w:p w14:paraId="203A8E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718</w:t>
      </w:r>
    </w:p>
    <w:p w14:paraId="01791AB2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718</w:t>
      </w:r>
    </w:p>
    <w:p w14:paraId="1E01C48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718</w:t>
      </w:r>
    </w:p>
    <w:p w14:paraId="44DC58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A</w:t>
      </w:r>
      <w:r w:rsidRPr="00A77EA5">
        <w:rPr>
          <w:noProof/>
        </w:rPr>
        <w:tab/>
        <w:t>720</w:t>
      </w:r>
    </w:p>
    <w:p w14:paraId="5433E28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720</w:t>
      </w:r>
    </w:p>
    <w:p w14:paraId="6586AD95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 when no DRX is used</w:t>
      </w:r>
      <w:r w:rsidRPr="00A77EA5">
        <w:rPr>
          <w:noProof/>
        </w:rPr>
        <w:tab/>
        <w:t>720</w:t>
      </w:r>
    </w:p>
    <w:p w14:paraId="7ABE2B15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722</w:t>
      </w:r>
    </w:p>
    <w:p w14:paraId="6C87AB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724</w:t>
      </w:r>
    </w:p>
    <w:p w14:paraId="2BC87CE5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when no DRX is used</w:t>
      </w:r>
      <w:r w:rsidRPr="00A77EA5">
        <w:rPr>
          <w:noProof/>
        </w:rPr>
        <w:tab/>
        <w:t>724</w:t>
      </w:r>
    </w:p>
    <w:p w14:paraId="456C204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724</w:t>
      </w:r>
    </w:p>
    <w:p w14:paraId="601E26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A</w:t>
      </w:r>
      <w:r w:rsidRPr="00A77EA5">
        <w:rPr>
          <w:noProof/>
        </w:rPr>
        <w:tab/>
        <w:t>726</w:t>
      </w:r>
    </w:p>
    <w:p w14:paraId="7FC6EB6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A</w:t>
      </w:r>
      <w:r w:rsidRPr="00A77EA5">
        <w:rPr>
          <w:noProof/>
        </w:rPr>
        <w:tab/>
        <w:t>727</w:t>
      </w:r>
    </w:p>
    <w:p w14:paraId="0D4151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B</w:t>
      </w:r>
      <w:r w:rsidRPr="00A77EA5">
        <w:rPr>
          <w:noProof/>
        </w:rPr>
        <w:tab/>
        <w:t>727</w:t>
      </w:r>
    </w:p>
    <w:p w14:paraId="1DD1B4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B</w:t>
      </w:r>
      <w:r w:rsidRPr="00A77EA5">
        <w:rPr>
          <w:noProof/>
        </w:rPr>
        <w:tab/>
        <w:t>728</w:t>
      </w:r>
    </w:p>
    <w:p w14:paraId="10F553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728</w:t>
      </w:r>
    </w:p>
    <w:p w14:paraId="2E9EB913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728</w:t>
      </w:r>
    </w:p>
    <w:p w14:paraId="1A2ED07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730</w:t>
      </w:r>
    </w:p>
    <w:p w14:paraId="10FF3D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732</w:t>
      </w:r>
    </w:p>
    <w:p w14:paraId="2AF7230F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732</w:t>
      </w:r>
    </w:p>
    <w:p w14:paraId="6608C340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733</w:t>
      </w:r>
    </w:p>
    <w:p w14:paraId="79374F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B</w:t>
      </w:r>
      <w:r w:rsidRPr="00A77EA5">
        <w:rPr>
          <w:noProof/>
        </w:rPr>
        <w:tab/>
        <w:t>735</w:t>
      </w:r>
    </w:p>
    <w:p w14:paraId="59E0C0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735</w:t>
      </w:r>
    </w:p>
    <w:p w14:paraId="1E3299D7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 when no DRX is used</w:t>
      </w:r>
      <w:r w:rsidRPr="00A77EA5">
        <w:rPr>
          <w:noProof/>
        </w:rPr>
        <w:tab/>
        <w:t>735</w:t>
      </w:r>
    </w:p>
    <w:p w14:paraId="16449EC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737</w:t>
      </w:r>
    </w:p>
    <w:p w14:paraId="618C11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739</w:t>
      </w:r>
    </w:p>
    <w:p w14:paraId="558F34CC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when no DRX is used</w:t>
      </w:r>
      <w:r w:rsidRPr="00A77EA5">
        <w:rPr>
          <w:noProof/>
        </w:rPr>
        <w:tab/>
        <w:t>739</w:t>
      </w:r>
    </w:p>
    <w:p w14:paraId="71E96839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739</w:t>
      </w:r>
    </w:p>
    <w:p w14:paraId="225045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B</w:t>
      </w:r>
      <w:r w:rsidRPr="00A77EA5">
        <w:rPr>
          <w:noProof/>
        </w:rPr>
        <w:tab/>
        <w:t>741</w:t>
      </w:r>
    </w:p>
    <w:p w14:paraId="7C75BE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B</w:t>
      </w:r>
      <w:r w:rsidRPr="00A77EA5">
        <w:rPr>
          <w:noProof/>
        </w:rPr>
        <w:tab/>
        <w:t>742</w:t>
      </w:r>
    </w:p>
    <w:p w14:paraId="4C15E4C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NB1</w:t>
      </w:r>
      <w:r w:rsidRPr="00A77EA5">
        <w:rPr>
          <w:noProof/>
        </w:rPr>
        <w:tab/>
        <w:t>742</w:t>
      </w:r>
    </w:p>
    <w:p w14:paraId="7EF6C09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742</w:t>
      </w:r>
    </w:p>
    <w:p w14:paraId="5B467A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normal coverage</w:t>
      </w:r>
      <w:r w:rsidRPr="00A77EA5">
        <w:rPr>
          <w:noProof/>
        </w:rPr>
        <w:tab/>
        <w:t>742</w:t>
      </w:r>
    </w:p>
    <w:p w14:paraId="39E1FB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742</w:t>
      </w:r>
    </w:p>
    <w:p w14:paraId="2D817A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742</w:t>
      </w:r>
    </w:p>
    <w:p w14:paraId="5B40ED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enhanced coverage</w:t>
      </w:r>
      <w:r w:rsidRPr="00A77EA5">
        <w:rPr>
          <w:noProof/>
        </w:rPr>
        <w:tab/>
        <w:t>743</w:t>
      </w:r>
    </w:p>
    <w:p w14:paraId="64E6F0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743</w:t>
      </w:r>
    </w:p>
    <w:p w14:paraId="0AA25F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743</w:t>
      </w:r>
    </w:p>
    <w:p w14:paraId="12289D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NB1</w:t>
      </w:r>
      <w:r w:rsidRPr="00A77EA5">
        <w:rPr>
          <w:noProof/>
        </w:rPr>
        <w:tab/>
        <w:t>743</w:t>
      </w:r>
    </w:p>
    <w:p w14:paraId="3B3D84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NB2 supporting 16QAM</w:t>
      </w:r>
      <w:r w:rsidRPr="00A77EA5">
        <w:rPr>
          <w:noProof/>
        </w:rPr>
        <w:tab/>
        <w:t>743</w:t>
      </w:r>
    </w:p>
    <w:p w14:paraId="420757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neighbour cell measurements</w:t>
      </w:r>
      <w:r w:rsidRPr="00A77EA5">
        <w:rPr>
          <w:noProof/>
        </w:rPr>
        <w:tab/>
        <w:t>744</w:t>
      </w:r>
    </w:p>
    <w:p w14:paraId="2EC6EB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744</w:t>
      </w:r>
    </w:p>
    <w:p w14:paraId="204B84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744</w:t>
      </w:r>
    </w:p>
    <w:p w14:paraId="0C1659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neighbour cell measurements</w:t>
      </w:r>
      <w:r w:rsidRPr="00A77EA5">
        <w:rPr>
          <w:noProof/>
        </w:rPr>
        <w:tab/>
        <w:t>744</w:t>
      </w:r>
    </w:p>
    <w:p w14:paraId="5076DD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neighbour cell measurements</w:t>
      </w:r>
      <w:r w:rsidRPr="00A77EA5">
        <w:rPr>
          <w:noProof/>
        </w:rPr>
        <w:tab/>
        <w:t>745</w:t>
      </w:r>
    </w:p>
    <w:p w14:paraId="7B2BB2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Requirements for monitoring multiple carriers</w:t>
      </w:r>
      <w:r w:rsidRPr="00A77EA5">
        <w:rPr>
          <w:noProof/>
        </w:rPr>
        <w:tab/>
        <w:t>746</w:t>
      </w:r>
    </w:p>
    <w:p w14:paraId="56723C7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NB-IoT for Satellite Access</w:t>
      </w:r>
      <w:r w:rsidRPr="00A77EA5">
        <w:rPr>
          <w:noProof/>
        </w:rPr>
        <w:tab/>
        <w:t>746</w:t>
      </w:r>
    </w:p>
    <w:p w14:paraId="77865B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746</w:t>
      </w:r>
    </w:p>
    <w:p w14:paraId="788069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normal coverage</w:t>
      </w:r>
      <w:r w:rsidRPr="00A77EA5">
        <w:rPr>
          <w:noProof/>
        </w:rPr>
        <w:tab/>
        <w:t>747</w:t>
      </w:r>
    </w:p>
    <w:p w14:paraId="71496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747</w:t>
      </w:r>
    </w:p>
    <w:p w14:paraId="27CD1E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747</w:t>
      </w:r>
    </w:p>
    <w:p w14:paraId="0314C0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enhanced coverage</w:t>
      </w:r>
      <w:r w:rsidRPr="00A77EA5">
        <w:rPr>
          <w:noProof/>
        </w:rPr>
        <w:tab/>
        <w:t>747</w:t>
      </w:r>
    </w:p>
    <w:p w14:paraId="4E2E4D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747</w:t>
      </w:r>
    </w:p>
    <w:p w14:paraId="6169D5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8.14A.3.2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747</w:t>
      </w:r>
    </w:p>
    <w:p w14:paraId="343398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NB1</w:t>
      </w:r>
      <w:r w:rsidRPr="00A77EA5">
        <w:rPr>
          <w:noProof/>
        </w:rPr>
        <w:tab/>
        <w:t>747</w:t>
      </w:r>
    </w:p>
    <w:p w14:paraId="3A6501B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NB-IoT for frame structure type 1 for NTN-TDD</w:t>
      </w:r>
      <w:r w:rsidRPr="00A77EA5">
        <w:rPr>
          <w:noProof/>
        </w:rPr>
        <w:tab/>
        <w:t>750</w:t>
      </w:r>
    </w:p>
    <w:p w14:paraId="500030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750</w:t>
      </w:r>
    </w:p>
    <w:p w14:paraId="323F9F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normal coverage</w:t>
      </w:r>
      <w:r w:rsidRPr="00A77EA5">
        <w:rPr>
          <w:noProof/>
        </w:rPr>
        <w:tab/>
        <w:t>751</w:t>
      </w:r>
    </w:p>
    <w:p w14:paraId="4DDA20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751</w:t>
      </w:r>
    </w:p>
    <w:p w14:paraId="442DD8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751</w:t>
      </w:r>
    </w:p>
    <w:p w14:paraId="2DEA91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NB1</w:t>
      </w:r>
      <w:r w:rsidRPr="00A77EA5">
        <w:rPr>
          <w:noProof/>
        </w:rPr>
        <w:tab/>
        <w:t>751</w:t>
      </w:r>
    </w:p>
    <w:p w14:paraId="1AE132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neighbour cell measurements</w:t>
      </w:r>
      <w:r w:rsidRPr="00A77EA5">
        <w:rPr>
          <w:noProof/>
        </w:rPr>
        <w:tab/>
        <w:t>752</w:t>
      </w:r>
    </w:p>
    <w:p w14:paraId="4C503D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752</w:t>
      </w:r>
    </w:p>
    <w:p w14:paraId="3D4D6E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752</w:t>
      </w:r>
    </w:p>
    <w:p w14:paraId="5E9D73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neighbour cell measurements</w:t>
      </w:r>
      <w:r w:rsidRPr="00A77EA5">
        <w:rPr>
          <w:noProof/>
        </w:rPr>
        <w:tab/>
        <w:t>752</w:t>
      </w:r>
    </w:p>
    <w:p w14:paraId="595DC8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neighbour cell measurements</w:t>
      </w:r>
      <w:r w:rsidRPr="00A77EA5">
        <w:rPr>
          <w:noProof/>
        </w:rPr>
        <w:tab/>
        <w:t>753</w:t>
      </w:r>
    </w:p>
    <w:p w14:paraId="7DE30F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monitoring multiple carriers</w:t>
      </w:r>
      <w:r w:rsidRPr="00A77EA5">
        <w:rPr>
          <w:noProof/>
        </w:rPr>
        <w:tab/>
        <w:t>754</w:t>
      </w:r>
    </w:p>
    <w:p w14:paraId="0AC36E0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754</w:t>
      </w:r>
    </w:p>
    <w:p w14:paraId="06610CA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M2</w:t>
      </w:r>
      <w:r w:rsidRPr="00A77EA5">
        <w:rPr>
          <w:noProof/>
        </w:rPr>
        <w:tab/>
        <w:t>754</w:t>
      </w:r>
    </w:p>
    <w:p w14:paraId="542E99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754</w:t>
      </w:r>
    </w:p>
    <w:p w14:paraId="1AD651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M2 with CE mode A</w:t>
      </w:r>
      <w:r w:rsidRPr="00A77EA5">
        <w:rPr>
          <w:noProof/>
        </w:rPr>
        <w:tab/>
        <w:t>755</w:t>
      </w:r>
    </w:p>
    <w:p w14:paraId="2AFDDC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 for UE category M2 in CEModeA</w:t>
      </w:r>
      <w:r w:rsidRPr="00A77EA5">
        <w:rPr>
          <w:noProof/>
        </w:rPr>
        <w:tab/>
        <w:t>755</w:t>
      </w:r>
    </w:p>
    <w:p w14:paraId="67F1725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Measurement Reporting Delay</w:t>
      </w:r>
      <w:r w:rsidRPr="00A77EA5">
        <w:rPr>
          <w:noProof/>
        </w:rPr>
        <w:tab/>
        <w:t>755</w:t>
      </w:r>
    </w:p>
    <w:p w14:paraId="34BC43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 for UE category M2 in CEModeA</w:t>
      </w:r>
      <w:r w:rsidRPr="00A77EA5">
        <w:rPr>
          <w:noProof/>
        </w:rPr>
        <w:tab/>
        <w:t>756</w:t>
      </w:r>
    </w:p>
    <w:p w14:paraId="3575914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Measurement Reporting Delay</w:t>
      </w:r>
      <w:r w:rsidRPr="00A77EA5">
        <w:rPr>
          <w:noProof/>
        </w:rPr>
        <w:tab/>
        <w:t>756</w:t>
      </w:r>
    </w:p>
    <w:p w14:paraId="7A5381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Rx-Tx Time Difference Measurements for UE category M2 in CEModeA</w:t>
      </w:r>
      <w:r w:rsidRPr="00A77EA5">
        <w:rPr>
          <w:noProof/>
        </w:rPr>
        <w:tab/>
        <w:t>757</w:t>
      </w:r>
    </w:p>
    <w:p w14:paraId="70AC23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Measurement Reporting Delay</w:t>
      </w:r>
      <w:r w:rsidRPr="00A77EA5">
        <w:rPr>
          <w:noProof/>
        </w:rPr>
        <w:tab/>
        <w:t>757</w:t>
      </w:r>
    </w:p>
    <w:p w14:paraId="16E882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Cat-M2 UE in CEModeA</w:t>
      </w:r>
      <w:r w:rsidRPr="00A77EA5">
        <w:rPr>
          <w:noProof/>
        </w:rPr>
        <w:tab/>
        <w:t>757</w:t>
      </w:r>
    </w:p>
    <w:p w14:paraId="70ED7C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758</w:t>
      </w:r>
    </w:p>
    <w:p w14:paraId="61DEAD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760</w:t>
      </w:r>
    </w:p>
    <w:p w14:paraId="36B6993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763</w:t>
      </w:r>
    </w:p>
    <w:p w14:paraId="16212D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Cat-M2 UE in CEModeA</w:t>
      </w:r>
      <w:r w:rsidRPr="00A77EA5">
        <w:rPr>
          <w:noProof/>
        </w:rPr>
        <w:tab/>
        <w:t>763</w:t>
      </w:r>
    </w:p>
    <w:p w14:paraId="11D488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763</w:t>
      </w:r>
    </w:p>
    <w:p w14:paraId="2178AA3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765</w:t>
      </w:r>
    </w:p>
    <w:p w14:paraId="2D27F7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768</w:t>
      </w:r>
    </w:p>
    <w:p w14:paraId="714CB1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Requirements for UE category M2 with CE mode B</w:t>
      </w:r>
      <w:r w:rsidRPr="00A77EA5">
        <w:rPr>
          <w:noProof/>
        </w:rPr>
        <w:tab/>
        <w:t>768</w:t>
      </w:r>
    </w:p>
    <w:p w14:paraId="265463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Cat-M2 UE in CEModeB</w:t>
      </w:r>
      <w:r w:rsidRPr="00A77EA5">
        <w:rPr>
          <w:noProof/>
        </w:rPr>
        <w:tab/>
        <w:t>768</w:t>
      </w:r>
    </w:p>
    <w:p w14:paraId="0E8BD1B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768</w:t>
      </w:r>
    </w:p>
    <w:p w14:paraId="24F97B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771</w:t>
      </w:r>
    </w:p>
    <w:p w14:paraId="120885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774</w:t>
      </w:r>
    </w:p>
    <w:p w14:paraId="6BFC8A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Cat-M2 UE in CEModeB</w:t>
      </w:r>
      <w:r w:rsidRPr="00A77EA5">
        <w:rPr>
          <w:noProof/>
        </w:rPr>
        <w:tab/>
        <w:t>774</w:t>
      </w:r>
    </w:p>
    <w:p w14:paraId="52639FD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774</w:t>
      </w:r>
    </w:p>
    <w:p w14:paraId="52F909C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776</w:t>
      </w:r>
    </w:p>
    <w:p w14:paraId="36F9C4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779</w:t>
      </w:r>
    </w:p>
    <w:p w14:paraId="26F46A3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E-UTRA – NR Dual Connectivity</w:t>
      </w:r>
      <w:r w:rsidRPr="00A77EA5">
        <w:rPr>
          <w:noProof/>
        </w:rPr>
        <w:tab/>
        <w:t>779</w:t>
      </w:r>
    </w:p>
    <w:p w14:paraId="099AD8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779</w:t>
      </w:r>
    </w:p>
    <w:p w14:paraId="14624D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Gap Sharing</w:t>
      </w:r>
      <w:r w:rsidRPr="00A77EA5">
        <w:rPr>
          <w:noProof/>
        </w:rPr>
        <w:tab/>
        <w:t>779</w:t>
      </w:r>
    </w:p>
    <w:p w14:paraId="1A3B1D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8.17.1A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Intrafrequency Measurements</w:t>
      </w:r>
      <w:r w:rsidRPr="00A77EA5">
        <w:rPr>
          <w:noProof/>
        </w:rPr>
        <w:tab/>
        <w:t>780</w:t>
      </w:r>
    </w:p>
    <w:p w14:paraId="68E370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Measurements</w:t>
      </w:r>
      <w:r w:rsidRPr="00A77EA5">
        <w:rPr>
          <w:noProof/>
        </w:rPr>
        <w:tab/>
        <w:t>780</w:t>
      </w:r>
    </w:p>
    <w:p w14:paraId="7861A8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780</w:t>
      </w:r>
    </w:p>
    <w:p w14:paraId="5581FB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 requirements</w:t>
      </w:r>
      <w:r w:rsidRPr="00A77EA5">
        <w:rPr>
          <w:noProof/>
        </w:rPr>
        <w:tab/>
        <w:t>780</w:t>
      </w:r>
    </w:p>
    <w:p w14:paraId="76915E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8.17.2.2</w:t>
      </w:r>
      <w:r w:rsidRPr="00A77EA5">
        <w:rPr>
          <w:rFonts w:eastAsia="SimSun"/>
          <w:noProof/>
          <w:lang w:val="en-US"/>
        </w:rPr>
        <w:t>.a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 requirements</w:t>
      </w:r>
      <w:r w:rsidRPr="00A77EA5">
        <w:rPr>
          <w:rFonts w:eastAsia="SimSun"/>
          <w:noProof/>
          <w:lang w:val="en-US"/>
        </w:rPr>
        <w:t xml:space="preserve"> with CCA on target frequency</w:t>
      </w:r>
      <w:r w:rsidRPr="00A77EA5">
        <w:rPr>
          <w:noProof/>
        </w:rPr>
        <w:tab/>
        <w:t>781</w:t>
      </w:r>
    </w:p>
    <w:p w14:paraId="41E55B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 Reporting Delay</w:t>
      </w:r>
      <w:r w:rsidRPr="00A77EA5">
        <w:rPr>
          <w:noProof/>
        </w:rPr>
        <w:tab/>
        <w:t>782</w:t>
      </w:r>
    </w:p>
    <w:p w14:paraId="16EBB0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Inter-frequency Measurements when Configured with E-UTRA-NR Dual Connectivity Operation</w:t>
      </w:r>
      <w:r w:rsidRPr="00A77EA5">
        <w:rPr>
          <w:noProof/>
        </w:rPr>
        <w:tab/>
        <w:t>782</w:t>
      </w:r>
    </w:p>
    <w:p w14:paraId="6ACBB7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782</w:t>
      </w:r>
    </w:p>
    <w:p w14:paraId="244ACE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measurements</w:t>
      </w:r>
      <w:r w:rsidRPr="00A77EA5">
        <w:rPr>
          <w:noProof/>
        </w:rPr>
        <w:tab/>
        <w:t>783</w:t>
      </w:r>
    </w:p>
    <w:p w14:paraId="64DF6A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cs="v4.2.0"/>
          <w:noProof/>
        </w:rPr>
        <w:t>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measurements when no DRX is used</w:t>
      </w:r>
      <w:r w:rsidRPr="00A77EA5">
        <w:rPr>
          <w:noProof/>
        </w:rPr>
        <w:tab/>
        <w:t>783</w:t>
      </w:r>
    </w:p>
    <w:p w14:paraId="6A0742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measurements when DRX is used</w:t>
      </w:r>
      <w:r w:rsidRPr="00A77EA5">
        <w:rPr>
          <w:noProof/>
        </w:rPr>
        <w:tab/>
        <w:t>784</w:t>
      </w:r>
    </w:p>
    <w:p w14:paraId="33A1E4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</w:t>
      </w:r>
      <w:r w:rsidRPr="00A77EA5">
        <w:rPr>
          <w:noProof/>
        </w:rPr>
        <w:tab/>
        <w:t>786</w:t>
      </w:r>
    </w:p>
    <w:p w14:paraId="64CFFD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 when no DRX is used</w:t>
      </w:r>
      <w:r w:rsidRPr="00A77EA5">
        <w:rPr>
          <w:noProof/>
        </w:rPr>
        <w:tab/>
        <w:t>786</w:t>
      </w:r>
    </w:p>
    <w:p w14:paraId="1A305FC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 when DRX is used</w:t>
      </w:r>
      <w:r w:rsidRPr="00A77EA5">
        <w:rPr>
          <w:noProof/>
        </w:rPr>
        <w:tab/>
        <w:t>788</w:t>
      </w:r>
    </w:p>
    <w:p w14:paraId="4CD6D9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Inter-RAT NR Measurements when Configured with E-UTRA-NR Dual Connectivity Operation</w:t>
      </w:r>
      <w:r w:rsidRPr="00A77EA5">
        <w:rPr>
          <w:noProof/>
        </w:rPr>
        <w:tab/>
        <w:t>790</w:t>
      </w:r>
    </w:p>
    <w:p w14:paraId="696DF0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when configured with E-UTRA-NR Dual connectivity</w:t>
      </w:r>
      <w:r w:rsidRPr="00A77EA5">
        <w:rPr>
          <w:noProof/>
        </w:rPr>
        <w:tab/>
        <w:t>790</w:t>
      </w:r>
    </w:p>
    <w:p w14:paraId="39A987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cell identification</w:t>
      </w:r>
      <w:r w:rsidRPr="00A77EA5">
        <w:rPr>
          <w:noProof/>
        </w:rPr>
        <w:tab/>
        <w:t>790</w:t>
      </w:r>
    </w:p>
    <w:p w14:paraId="37B0E05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</w:t>
      </w:r>
      <w:r w:rsidRPr="00A77EA5">
        <w:rPr>
          <w:noProof/>
        </w:rPr>
        <w:tab/>
        <w:t>792</w:t>
      </w:r>
    </w:p>
    <w:p w14:paraId="179A3E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 reporting</w:t>
      </w:r>
      <w:r w:rsidRPr="00A77EA5">
        <w:rPr>
          <w:noProof/>
        </w:rPr>
        <w:tab/>
        <w:t>792</w:t>
      </w:r>
    </w:p>
    <w:p w14:paraId="134FE1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when configured with E-UTRA-NR Dual connectivity</w:t>
      </w:r>
      <w:r w:rsidRPr="00A77EA5">
        <w:rPr>
          <w:noProof/>
        </w:rPr>
        <w:tab/>
        <w:t>793</w:t>
      </w:r>
    </w:p>
    <w:p w14:paraId="7A7952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Inter-RAT NR Measurements when CCA is used when Configured with E-UTRA-NR Dual Connectivity Operation</w:t>
      </w:r>
      <w:r w:rsidRPr="00A77EA5">
        <w:rPr>
          <w:noProof/>
        </w:rPr>
        <w:tab/>
        <w:t>793</w:t>
      </w:r>
    </w:p>
    <w:p w14:paraId="1B6429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when configured with E-UTRA-NR Dual connectivity</w:t>
      </w:r>
      <w:r w:rsidRPr="00A77EA5">
        <w:rPr>
          <w:noProof/>
        </w:rPr>
        <w:tab/>
        <w:t>793</w:t>
      </w:r>
    </w:p>
    <w:p w14:paraId="6CA3AD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cell identification</w:t>
      </w:r>
      <w:r w:rsidRPr="00A77EA5">
        <w:rPr>
          <w:noProof/>
        </w:rPr>
        <w:tab/>
        <w:t>794</w:t>
      </w:r>
    </w:p>
    <w:p w14:paraId="5E36A6A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</w:t>
      </w:r>
      <w:r w:rsidRPr="00A77EA5">
        <w:rPr>
          <w:noProof/>
        </w:rPr>
        <w:tab/>
        <w:t>795</w:t>
      </w:r>
    </w:p>
    <w:p w14:paraId="71A44D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 reporting</w:t>
      </w:r>
      <w:r w:rsidRPr="00A77EA5">
        <w:rPr>
          <w:noProof/>
        </w:rPr>
        <w:tab/>
        <w:t>796</w:t>
      </w:r>
    </w:p>
    <w:p w14:paraId="4744CD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8.17.4A.1.4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  <w:lang w:val="en-US"/>
        </w:rPr>
        <w:t>NR inter-RAT RSSI measurements</w:t>
      </w:r>
      <w:r w:rsidRPr="00A77EA5">
        <w:rPr>
          <w:noProof/>
        </w:rPr>
        <w:tab/>
        <w:t>797</w:t>
      </w:r>
    </w:p>
    <w:p w14:paraId="357D1D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8.17.4A.1.5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  <w:lang w:val="en-US"/>
        </w:rPr>
        <w:t>NR inter-RAT channel occupancy measurements</w:t>
      </w:r>
      <w:r w:rsidRPr="00A77EA5">
        <w:rPr>
          <w:noProof/>
        </w:rPr>
        <w:tab/>
        <w:t>797</w:t>
      </w:r>
    </w:p>
    <w:p w14:paraId="1BE5C8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when configured with E-UTRA-NR Dual connectivity</w:t>
      </w:r>
      <w:r w:rsidRPr="00A77EA5">
        <w:rPr>
          <w:noProof/>
        </w:rPr>
        <w:tab/>
        <w:t>798</w:t>
      </w:r>
    </w:p>
    <w:p w14:paraId="593F621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FDD measurements when Configured with E-UTRA-NR Dual Connectivity</w:t>
      </w:r>
      <w:r w:rsidRPr="00A77EA5">
        <w:rPr>
          <w:noProof/>
        </w:rPr>
        <w:tab/>
        <w:t>798</w:t>
      </w:r>
    </w:p>
    <w:p w14:paraId="6FA3D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798</w:t>
      </w:r>
    </w:p>
    <w:p w14:paraId="7B292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 when no DRX is used</w:t>
      </w:r>
      <w:r w:rsidRPr="00A77EA5">
        <w:rPr>
          <w:noProof/>
        </w:rPr>
        <w:tab/>
        <w:t>798</w:t>
      </w:r>
    </w:p>
    <w:p w14:paraId="7407A1F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FDD cell</w:t>
      </w:r>
      <w:r w:rsidRPr="00A77EA5">
        <w:rPr>
          <w:noProof/>
        </w:rPr>
        <w:tab/>
        <w:t>798</w:t>
      </w:r>
    </w:p>
    <w:p w14:paraId="63DD80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Enhanced UTRA FDD cell identification requirements</w:t>
      </w:r>
      <w:r w:rsidRPr="00A77EA5">
        <w:rPr>
          <w:noProof/>
        </w:rPr>
        <w:tab/>
        <w:t>798</w:t>
      </w:r>
    </w:p>
    <w:p w14:paraId="439123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UTRA FDD CPICH measurement capability</w:t>
      </w:r>
      <w:r w:rsidRPr="00A77EA5">
        <w:rPr>
          <w:noProof/>
        </w:rPr>
        <w:tab/>
        <w:t>799</w:t>
      </w:r>
    </w:p>
    <w:p w14:paraId="320FCC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799</w:t>
      </w:r>
    </w:p>
    <w:p w14:paraId="231C608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799</w:t>
      </w:r>
    </w:p>
    <w:p w14:paraId="12B050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800</w:t>
      </w:r>
    </w:p>
    <w:p w14:paraId="10FC96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 when DRX is used</w:t>
      </w:r>
      <w:r w:rsidRPr="00A77EA5">
        <w:rPr>
          <w:noProof/>
        </w:rPr>
        <w:tab/>
        <w:t>800</w:t>
      </w:r>
    </w:p>
    <w:p w14:paraId="4522114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801</w:t>
      </w:r>
    </w:p>
    <w:p w14:paraId="46FCDA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801</w:t>
      </w:r>
    </w:p>
    <w:p w14:paraId="6D6201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802</w:t>
      </w:r>
    </w:p>
    <w:p w14:paraId="63D7B3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FDD measurements when Configured with E-UTRA-NR Dual Connectivity</w:t>
      </w:r>
      <w:r w:rsidRPr="00A77EA5">
        <w:rPr>
          <w:noProof/>
        </w:rPr>
        <w:tab/>
        <w:t>802</w:t>
      </w:r>
    </w:p>
    <w:p w14:paraId="65090E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FDD measurements for SON when Configured with E-UTRA-NR Dual Connectivity</w:t>
      </w:r>
      <w:r w:rsidRPr="00A77EA5">
        <w:rPr>
          <w:noProof/>
        </w:rPr>
        <w:tab/>
        <w:t>802</w:t>
      </w:r>
    </w:p>
    <w:p w14:paraId="2778F1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802</w:t>
      </w:r>
    </w:p>
    <w:p w14:paraId="65CB50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FDD cell for SON</w:t>
      </w:r>
      <w:r w:rsidRPr="00A77EA5">
        <w:rPr>
          <w:noProof/>
        </w:rPr>
        <w:tab/>
        <w:t>802</w:t>
      </w:r>
    </w:p>
    <w:p w14:paraId="43D875C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802</w:t>
      </w:r>
    </w:p>
    <w:p w14:paraId="622C39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803</w:t>
      </w:r>
    </w:p>
    <w:p w14:paraId="55A1F4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803</w:t>
      </w:r>
    </w:p>
    <w:p w14:paraId="411BE7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FDD measurements for SON when Configured with E-UTRA-NR Dual Connectivity</w:t>
      </w:r>
      <w:r w:rsidRPr="00A77EA5">
        <w:rPr>
          <w:noProof/>
        </w:rPr>
        <w:tab/>
        <w:t>804</w:t>
      </w:r>
    </w:p>
    <w:p w14:paraId="667F43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TDD measurements when Configured with E-UTRA-NR Dual Connectivity</w:t>
      </w:r>
      <w:r w:rsidRPr="00A77EA5">
        <w:rPr>
          <w:noProof/>
        </w:rPr>
        <w:tab/>
        <w:t>804</w:t>
      </w:r>
    </w:p>
    <w:p w14:paraId="3B40A2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804</w:t>
      </w:r>
    </w:p>
    <w:p w14:paraId="39A55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 when no DRX is used</w:t>
      </w:r>
      <w:r w:rsidRPr="00A77EA5">
        <w:rPr>
          <w:noProof/>
        </w:rPr>
        <w:tab/>
        <w:t>804</w:t>
      </w:r>
    </w:p>
    <w:p w14:paraId="178F39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FDD cell</w:t>
      </w:r>
      <w:r w:rsidRPr="00A77EA5">
        <w:rPr>
          <w:noProof/>
        </w:rPr>
        <w:tab/>
        <w:t>804</w:t>
      </w:r>
    </w:p>
    <w:p w14:paraId="6C9E97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Enhanced UTRA TDD cell identification requirements</w:t>
      </w:r>
      <w:r w:rsidRPr="00A77EA5">
        <w:rPr>
          <w:noProof/>
        </w:rPr>
        <w:tab/>
        <w:t>804</w:t>
      </w:r>
    </w:p>
    <w:p w14:paraId="1B366B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UTRA TDD P-CCPCH RSCP measurement capability</w:t>
      </w:r>
      <w:r w:rsidRPr="00A77EA5">
        <w:rPr>
          <w:noProof/>
        </w:rPr>
        <w:tab/>
        <w:t>805</w:t>
      </w:r>
    </w:p>
    <w:p w14:paraId="11B5045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805</w:t>
      </w:r>
    </w:p>
    <w:p w14:paraId="6873A5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805</w:t>
      </w:r>
    </w:p>
    <w:p w14:paraId="37A654F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806</w:t>
      </w:r>
    </w:p>
    <w:p w14:paraId="0316D0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 when DRX is used</w:t>
      </w:r>
      <w:r w:rsidRPr="00A77EA5">
        <w:rPr>
          <w:noProof/>
        </w:rPr>
        <w:tab/>
        <w:t>806</w:t>
      </w:r>
    </w:p>
    <w:p w14:paraId="1D568F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807</w:t>
      </w:r>
    </w:p>
    <w:p w14:paraId="1CD232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807</w:t>
      </w:r>
    </w:p>
    <w:p w14:paraId="46DA87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807</w:t>
      </w:r>
    </w:p>
    <w:p w14:paraId="488F7C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TDD measurements when Configured with E-UTRA-NR Dual Connectivity</w:t>
      </w:r>
      <w:r w:rsidRPr="00A77EA5">
        <w:rPr>
          <w:noProof/>
        </w:rPr>
        <w:tab/>
        <w:t>808</w:t>
      </w:r>
    </w:p>
    <w:p w14:paraId="439A99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TDD measurements for SON when Configured with E-UTRA-NR Dual Connectivity</w:t>
      </w:r>
      <w:r w:rsidRPr="00A77EA5">
        <w:rPr>
          <w:noProof/>
        </w:rPr>
        <w:tab/>
        <w:t>808</w:t>
      </w:r>
    </w:p>
    <w:p w14:paraId="1D0603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808</w:t>
      </w:r>
    </w:p>
    <w:p w14:paraId="0AB299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TDD cell for SON</w:t>
      </w:r>
      <w:r w:rsidRPr="00A77EA5">
        <w:rPr>
          <w:noProof/>
        </w:rPr>
        <w:tab/>
        <w:t>808</w:t>
      </w:r>
    </w:p>
    <w:p w14:paraId="00B68F4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808</w:t>
      </w:r>
    </w:p>
    <w:p w14:paraId="76A436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808</w:t>
      </w:r>
    </w:p>
    <w:p w14:paraId="14C693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809</w:t>
      </w:r>
    </w:p>
    <w:p w14:paraId="210B37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lastRenderedPageBreak/>
        <w:t>8.17.12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TDD measurements for SON when Configured with E-UTRA-NR Dual Connectivity</w:t>
      </w:r>
      <w:r w:rsidRPr="00A77EA5">
        <w:rPr>
          <w:noProof/>
        </w:rPr>
        <w:tab/>
        <w:t>809</w:t>
      </w:r>
    </w:p>
    <w:p w14:paraId="464F51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GSM measurements when Configured with E-UTRA-NR Dual Connectivity</w:t>
      </w:r>
      <w:r w:rsidRPr="00A77EA5">
        <w:rPr>
          <w:noProof/>
        </w:rPr>
        <w:tab/>
        <w:t>810</w:t>
      </w:r>
    </w:p>
    <w:p w14:paraId="6C02B4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810</w:t>
      </w:r>
    </w:p>
    <w:p w14:paraId="3EDE7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 when no DRX is used</w:t>
      </w:r>
      <w:r w:rsidRPr="00A77EA5">
        <w:rPr>
          <w:noProof/>
        </w:rPr>
        <w:tab/>
        <w:t>810</w:t>
      </w:r>
    </w:p>
    <w:p w14:paraId="77C1E5D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carrier RSSI</w:t>
      </w:r>
      <w:r w:rsidRPr="00A77EA5">
        <w:rPr>
          <w:noProof/>
        </w:rPr>
        <w:tab/>
        <w:t>810</w:t>
      </w:r>
    </w:p>
    <w:p w14:paraId="649C83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BSIC verification</w:t>
      </w:r>
      <w:r w:rsidRPr="00A77EA5">
        <w:rPr>
          <w:noProof/>
        </w:rPr>
        <w:tab/>
        <w:t>810</w:t>
      </w:r>
    </w:p>
    <w:p w14:paraId="636486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Enhanced BSIC verification</w:t>
      </w:r>
      <w:r w:rsidRPr="00A77EA5">
        <w:rPr>
          <w:noProof/>
        </w:rPr>
        <w:tab/>
        <w:t>812</w:t>
      </w:r>
    </w:p>
    <w:p w14:paraId="2296D1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812</w:t>
      </w:r>
    </w:p>
    <w:p w14:paraId="0EE4C0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812</w:t>
      </w:r>
    </w:p>
    <w:p w14:paraId="78CA732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813</w:t>
      </w:r>
    </w:p>
    <w:p w14:paraId="09AF9E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 when DRX is used</w:t>
      </w:r>
      <w:r w:rsidRPr="00A77EA5">
        <w:rPr>
          <w:noProof/>
        </w:rPr>
        <w:tab/>
        <w:t>813</w:t>
      </w:r>
    </w:p>
    <w:p w14:paraId="316C8C1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carrier RSSI</w:t>
      </w:r>
      <w:r w:rsidRPr="00A77EA5">
        <w:rPr>
          <w:noProof/>
        </w:rPr>
        <w:tab/>
        <w:t>813</w:t>
      </w:r>
    </w:p>
    <w:p w14:paraId="2C4667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BSIC verification</w:t>
      </w:r>
      <w:r w:rsidRPr="00A77EA5">
        <w:rPr>
          <w:noProof/>
        </w:rPr>
        <w:tab/>
        <w:t>813</w:t>
      </w:r>
    </w:p>
    <w:p w14:paraId="240544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815</w:t>
      </w:r>
    </w:p>
    <w:p w14:paraId="791165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815</w:t>
      </w:r>
    </w:p>
    <w:p w14:paraId="2B5D3BA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815</w:t>
      </w:r>
    </w:p>
    <w:p w14:paraId="32C6FA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GSM measurements when Configured with E-UTRA-NR Dual Connectivity</w:t>
      </w:r>
      <w:r w:rsidRPr="00A77EA5">
        <w:rPr>
          <w:noProof/>
        </w:rPr>
        <w:tab/>
        <w:t>815</w:t>
      </w:r>
    </w:p>
    <w:p w14:paraId="168A58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RSTD measurements when configured with E-UTRA-NR Dual Connectivity</w:t>
      </w:r>
      <w:r w:rsidRPr="00A77EA5">
        <w:rPr>
          <w:noProof/>
        </w:rPr>
        <w:tab/>
        <w:t>815</w:t>
      </w:r>
    </w:p>
    <w:p w14:paraId="5472B2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RSTD measurements when configured with E-UTRA-NR Dual Connectivity</w:t>
      </w:r>
      <w:r w:rsidRPr="00A77EA5">
        <w:rPr>
          <w:noProof/>
        </w:rPr>
        <w:tab/>
        <w:t>815</w:t>
      </w:r>
    </w:p>
    <w:p w14:paraId="4F2BE84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816</w:t>
      </w:r>
    </w:p>
    <w:p w14:paraId="627A04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RSTD measurements when configured with E-UTRA-NR Dual Connectivity</w:t>
      </w:r>
      <w:r w:rsidRPr="00A77EA5">
        <w:rPr>
          <w:noProof/>
        </w:rPr>
        <w:tab/>
        <w:t>816</w:t>
      </w:r>
    </w:p>
    <w:p w14:paraId="7E0FF6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816</w:t>
      </w:r>
    </w:p>
    <w:p w14:paraId="4576CC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RSTD measurements when configured with E-UTRA-NR Dual Connectivity</w:t>
      </w:r>
      <w:r w:rsidRPr="00A77EA5">
        <w:rPr>
          <w:noProof/>
        </w:rPr>
        <w:tab/>
        <w:t>816</w:t>
      </w:r>
    </w:p>
    <w:p w14:paraId="79989D8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817</w:t>
      </w:r>
    </w:p>
    <w:p w14:paraId="6EDF8F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RSTD measurements when configured with E-UTRA-NR Dual Connectivity</w:t>
      </w:r>
      <w:r w:rsidRPr="00A77EA5">
        <w:rPr>
          <w:noProof/>
        </w:rPr>
        <w:tab/>
        <w:t>817</w:t>
      </w:r>
    </w:p>
    <w:p w14:paraId="11890E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817</w:t>
      </w:r>
    </w:p>
    <w:p w14:paraId="520CB7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intra-frequency measurement with autonomous gaps when configured with E-UTRA-NR Dual Connectivity</w:t>
      </w:r>
      <w:r w:rsidRPr="00A77EA5">
        <w:rPr>
          <w:noProof/>
        </w:rPr>
        <w:tab/>
        <w:t>818</w:t>
      </w:r>
    </w:p>
    <w:p w14:paraId="4CE70F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8.17.16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818</w:t>
      </w:r>
    </w:p>
    <w:p w14:paraId="573814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8.17.16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</w:t>
      </w:r>
      <w:r w:rsidRPr="00A77EA5">
        <w:rPr>
          <w:noProof/>
        </w:rPr>
        <w:tab/>
        <w:t>818</w:t>
      </w:r>
    </w:p>
    <w:p w14:paraId="1D868C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8.17.16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</w:t>
      </w:r>
      <w:r w:rsidRPr="00A77EA5">
        <w:rPr>
          <w:noProof/>
        </w:rPr>
        <w:tab/>
        <w:t>818</w:t>
      </w:r>
    </w:p>
    <w:p w14:paraId="4DC804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inter-frequency measurement with autonomous gaps when configured with E-UTRA-NR Dual Connectivity</w:t>
      </w:r>
      <w:r w:rsidRPr="00A77EA5">
        <w:rPr>
          <w:noProof/>
        </w:rPr>
        <w:tab/>
        <w:t>818</w:t>
      </w:r>
    </w:p>
    <w:p w14:paraId="0D6B31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818</w:t>
      </w:r>
    </w:p>
    <w:p w14:paraId="644AC6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measurements with autonomous gaps</w:t>
      </w:r>
      <w:r w:rsidRPr="00A77EA5">
        <w:rPr>
          <w:noProof/>
        </w:rPr>
        <w:tab/>
        <w:t>818</w:t>
      </w:r>
    </w:p>
    <w:p w14:paraId="23ABCC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 frequency measurements using autonomous gaps</w:t>
      </w:r>
      <w:r w:rsidRPr="00A77EA5">
        <w:rPr>
          <w:noProof/>
        </w:rPr>
        <w:tab/>
        <w:t>818</w:t>
      </w:r>
    </w:p>
    <w:p w14:paraId="10C755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 frequency measurements with autonomous gaps</w:t>
      </w:r>
      <w:r w:rsidRPr="00A77EA5">
        <w:rPr>
          <w:noProof/>
        </w:rPr>
        <w:tab/>
        <w:t>818</w:t>
      </w:r>
    </w:p>
    <w:p w14:paraId="4A2D5C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 frequency measurements using autonomous gaps</w:t>
      </w:r>
      <w:r w:rsidRPr="00A77EA5">
        <w:rPr>
          <w:noProof/>
        </w:rPr>
        <w:tab/>
        <w:t>818</w:t>
      </w:r>
    </w:p>
    <w:p w14:paraId="494B37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FDD - NR CGI measurements with autonomous gaps</w:t>
      </w:r>
      <w:r w:rsidRPr="00A77EA5">
        <w:rPr>
          <w:noProof/>
        </w:rPr>
        <w:tab/>
        <w:t>818</w:t>
      </w:r>
    </w:p>
    <w:p w14:paraId="65AA1F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TDD - NR CGI measurements with autonomous gaps</w:t>
      </w:r>
      <w:r w:rsidRPr="00A77EA5">
        <w:rPr>
          <w:noProof/>
        </w:rPr>
        <w:tab/>
        <w:t>818</w:t>
      </w:r>
    </w:p>
    <w:p w14:paraId="4A7432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non-BL/CE UE</w:t>
      </w:r>
      <w:r w:rsidRPr="00A77EA5">
        <w:rPr>
          <w:noProof/>
        </w:rPr>
        <w:tab/>
        <w:t>818</w:t>
      </w:r>
    </w:p>
    <w:p w14:paraId="66BF10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818</w:t>
      </w:r>
    </w:p>
    <w:p w14:paraId="4AEA0D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non-BL/CE UE with CE Mode B</w:t>
      </w:r>
      <w:r w:rsidRPr="00A77EA5">
        <w:rPr>
          <w:noProof/>
        </w:rPr>
        <w:tab/>
        <w:t>819</w:t>
      </w:r>
    </w:p>
    <w:p w14:paraId="1008FE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819</w:t>
      </w:r>
    </w:p>
    <w:p w14:paraId="440CA57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 for non-BL/CE with CE Mode B</w:t>
      </w:r>
      <w:r w:rsidRPr="00A77EA5">
        <w:rPr>
          <w:noProof/>
        </w:rPr>
        <w:tab/>
        <w:t>819</w:t>
      </w:r>
    </w:p>
    <w:p w14:paraId="3435D1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with autonomous gaps for HD-FDD non-BL/CE with CE Mode B</w:t>
      </w:r>
      <w:r w:rsidRPr="00A77EA5">
        <w:rPr>
          <w:noProof/>
        </w:rPr>
        <w:tab/>
        <w:t>819</w:t>
      </w:r>
    </w:p>
    <w:p w14:paraId="0FA3B5B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 for non-BL/CE with CE Mode B</w:t>
      </w:r>
      <w:r w:rsidRPr="00A77EA5">
        <w:rPr>
          <w:noProof/>
        </w:rPr>
        <w:tab/>
        <w:t>820</w:t>
      </w:r>
    </w:p>
    <w:p w14:paraId="167F6DE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NR – E-UTRA Dual Connectivity</w:t>
      </w:r>
      <w:r w:rsidRPr="00A77EA5">
        <w:rPr>
          <w:noProof/>
        </w:rPr>
        <w:tab/>
        <w:t>821</w:t>
      </w:r>
    </w:p>
    <w:p w14:paraId="31A7D5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821</w:t>
      </w:r>
    </w:p>
    <w:p w14:paraId="0EB31A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Intra-frequency Measurements</w:t>
      </w:r>
      <w:r w:rsidRPr="00A77EA5">
        <w:rPr>
          <w:noProof/>
        </w:rPr>
        <w:tab/>
        <w:t>821</w:t>
      </w:r>
    </w:p>
    <w:p w14:paraId="080F55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Inter-frequency Measurements</w:t>
      </w:r>
      <w:r w:rsidRPr="00A77EA5">
        <w:rPr>
          <w:noProof/>
        </w:rPr>
        <w:tab/>
        <w:t>821</w:t>
      </w:r>
    </w:p>
    <w:p w14:paraId="4F5AFE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821</w:t>
      </w:r>
    </w:p>
    <w:p w14:paraId="70EDBE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Intra-frequency E-CID Measurements</w:t>
      </w:r>
      <w:r w:rsidRPr="00A77EA5">
        <w:rPr>
          <w:noProof/>
        </w:rPr>
        <w:tab/>
        <w:t>821</w:t>
      </w:r>
    </w:p>
    <w:p w14:paraId="6BBEF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lastRenderedPageBreak/>
        <w:t>8.19.6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Intra-frequency measurements with autonomous gaps</w:t>
      </w:r>
      <w:r w:rsidRPr="00A77EA5">
        <w:rPr>
          <w:noProof/>
        </w:rPr>
        <w:tab/>
        <w:t>822</w:t>
      </w:r>
    </w:p>
    <w:p w14:paraId="1771D1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8.19.6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822</w:t>
      </w:r>
    </w:p>
    <w:p w14:paraId="046C30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8.19.6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</w:t>
      </w:r>
      <w:r w:rsidRPr="00A77EA5">
        <w:rPr>
          <w:noProof/>
        </w:rPr>
        <w:tab/>
        <w:t>822</w:t>
      </w:r>
    </w:p>
    <w:p w14:paraId="457BC2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8.19.6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</w:t>
      </w:r>
      <w:r w:rsidRPr="00A77EA5">
        <w:rPr>
          <w:noProof/>
        </w:rPr>
        <w:tab/>
        <w:t>822</w:t>
      </w:r>
    </w:p>
    <w:p w14:paraId="37D625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8.19.7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Inter-frequency measurements with autonomous gaps</w:t>
      </w:r>
      <w:r w:rsidRPr="00A77EA5">
        <w:rPr>
          <w:noProof/>
        </w:rPr>
        <w:tab/>
        <w:t>822</w:t>
      </w:r>
    </w:p>
    <w:p w14:paraId="2D5CF2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822</w:t>
      </w:r>
    </w:p>
    <w:p w14:paraId="61CF4F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measurements with autonomous gaps</w:t>
      </w:r>
      <w:r w:rsidRPr="00A77EA5">
        <w:rPr>
          <w:noProof/>
        </w:rPr>
        <w:tab/>
        <w:t>822</w:t>
      </w:r>
    </w:p>
    <w:p w14:paraId="6921DE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 frequency measurements with autonomous gaps</w:t>
      </w:r>
      <w:r w:rsidRPr="00A77EA5">
        <w:rPr>
          <w:noProof/>
        </w:rPr>
        <w:tab/>
        <w:t>822</w:t>
      </w:r>
    </w:p>
    <w:p w14:paraId="5368FC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 frequency measurements with autonomous gaps</w:t>
      </w:r>
      <w:r w:rsidRPr="00A77EA5">
        <w:rPr>
          <w:noProof/>
        </w:rPr>
        <w:tab/>
        <w:t>822</w:t>
      </w:r>
    </w:p>
    <w:p w14:paraId="7D9C36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 frequency measurements with autonomous gaps</w:t>
      </w:r>
      <w:r w:rsidRPr="00A77EA5">
        <w:rPr>
          <w:noProof/>
        </w:rPr>
        <w:tab/>
        <w:t>822</w:t>
      </w:r>
    </w:p>
    <w:p w14:paraId="6CD385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Inter-RAT NR Measurements for RedCap UE</w:t>
      </w:r>
      <w:r w:rsidRPr="00A77EA5">
        <w:rPr>
          <w:noProof/>
        </w:rPr>
        <w:tab/>
        <w:t>822</w:t>
      </w:r>
    </w:p>
    <w:p w14:paraId="09C07F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822</w:t>
      </w:r>
    </w:p>
    <w:p w14:paraId="38DCF2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</w:t>
      </w:r>
      <w:r w:rsidRPr="00A77EA5">
        <w:rPr>
          <w:noProof/>
        </w:rPr>
        <w:tab/>
        <w:t>822</w:t>
      </w:r>
    </w:p>
    <w:p w14:paraId="0F5358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NR cell</w:t>
      </w:r>
      <w:r w:rsidRPr="00A77EA5">
        <w:rPr>
          <w:noProof/>
        </w:rPr>
        <w:tab/>
        <w:t>822</w:t>
      </w:r>
    </w:p>
    <w:p w14:paraId="0B7C07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826</w:t>
      </w:r>
    </w:p>
    <w:p w14:paraId="302B6E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826</w:t>
      </w:r>
    </w:p>
    <w:p w14:paraId="0D30D2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826</w:t>
      </w:r>
    </w:p>
    <w:p w14:paraId="2505AF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</w:t>
      </w:r>
      <w:r w:rsidRPr="00A77EA5">
        <w:rPr>
          <w:noProof/>
        </w:rPr>
        <w:tab/>
        <w:t>826</w:t>
      </w:r>
    </w:p>
    <w:p w14:paraId="662ED1D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performance requirements for UE</w:t>
      </w:r>
      <w:r w:rsidRPr="00A77EA5">
        <w:rPr>
          <w:noProof/>
        </w:rPr>
        <w:tab/>
        <w:t>827</w:t>
      </w:r>
    </w:p>
    <w:p w14:paraId="2D35A4C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measurements</w:t>
      </w:r>
      <w:r w:rsidRPr="00A77EA5">
        <w:rPr>
          <w:noProof/>
        </w:rPr>
        <w:tab/>
        <w:t>827</w:t>
      </w:r>
    </w:p>
    <w:p w14:paraId="7DFE9D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827</w:t>
      </w:r>
    </w:p>
    <w:p w14:paraId="2BE8C2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RSRP Accuracy Requirements</w:t>
      </w:r>
      <w:r w:rsidRPr="00A77EA5">
        <w:rPr>
          <w:noProof/>
        </w:rPr>
        <w:tab/>
        <w:t>827</w:t>
      </w:r>
    </w:p>
    <w:p w14:paraId="1B8A97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</w:t>
      </w:r>
      <w:r w:rsidRPr="00A77EA5">
        <w:rPr>
          <w:noProof/>
        </w:rPr>
        <w:tab/>
        <w:t>827</w:t>
      </w:r>
    </w:p>
    <w:p w14:paraId="2ED753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</w:t>
      </w:r>
      <w:r w:rsidRPr="00A77EA5">
        <w:rPr>
          <w:noProof/>
        </w:rPr>
        <w:tab/>
        <w:t>828</w:t>
      </w:r>
    </w:p>
    <w:p w14:paraId="15AEE6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under Time Domain Measurement Resource Restriction</w:t>
      </w:r>
      <w:r w:rsidRPr="00A77EA5">
        <w:rPr>
          <w:noProof/>
        </w:rPr>
        <w:tab/>
        <w:t>829</w:t>
      </w:r>
    </w:p>
    <w:p w14:paraId="71D844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under Time Domain Measurement Resource Restriction</w:t>
      </w:r>
      <w:r w:rsidRPr="00A77EA5">
        <w:rPr>
          <w:noProof/>
        </w:rPr>
        <w:tab/>
        <w:t>829</w:t>
      </w:r>
    </w:p>
    <w:p w14:paraId="10B94A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under Time Domain Measurement Resource Restriction with CRS assistance information</w:t>
      </w:r>
      <w:r w:rsidRPr="00A77EA5">
        <w:rPr>
          <w:noProof/>
        </w:rPr>
        <w:tab/>
        <w:t>830</w:t>
      </w:r>
    </w:p>
    <w:p w14:paraId="2F784F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under Time Domain Measurement Resource Restriction with CRS assistance information</w:t>
      </w:r>
      <w:r w:rsidRPr="00A77EA5">
        <w:rPr>
          <w:noProof/>
        </w:rPr>
        <w:tab/>
        <w:t>831</w:t>
      </w:r>
    </w:p>
    <w:p w14:paraId="357F79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for UE Category 1bis</w:t>
      </w:r>
      <w:r w:rsidRPr="00A77EA5">
        <w:rPr>
          <w:noProof/>
        </w:rPr>
        <w:tab/>
        <w:t>832</w:t>
      </w:r>
    </w:p>
    <w:p w14:paraId="7655C0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for UE Category 1bis</w:t>
      </w:r>
      <w:r w:rsidRPr="00A77EA5">
        <w:rPr>
          <w:noProof/>
        </w:rPr>
        <w:tab/>
        <w:t>833</w:t>
      </w:r>
    </w:p>
    <w:p w14:paraId="52C3D1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RSRP Accuracy Requirements in High Doppler Conditions</w:t>
      </w:r>
      <w:r w:rsidRPr="00A77EA5">
        <w:rPr>
          <w:noProof/>
        </w:rPr>
        <w:tab/>
        <w:t>834</w:t>
      </w:r>
    </w:p>
    <w:p w14:paraId="3D3F01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in high Doppler conditions</w:t>
      </w:r>
      <w:r w:rsidRPr="00A77EA5">
        <w:rPr>
          <w:noProof/>
        </w:rPr>
        <w:tab/>
        <w:t>834</w:t>
      </w:r>
    </w:p>
    <w:p w14:paraId="352889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in high Doppler conditions</w:t>
      </w:r>
      <w:r w:rsidRPr="00A77EA5">
        <w:rPr>
          <w:noProof/>
        </w:rPr>
        <w:tab/>
        <w:t>834</w:t>
      </w:r>
    </w:p>
    <w:p w14:paraId="6F3E27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RSRP Accuracy requirements for CA Idle Mode Measurements</w:t>
      </w:r>
      <w:r w:rsidRPr="00A77EA5">
        <w:rPr>
          <w:noProof/>
        </w:rPr>
        <w:tab/>
        <w:t>835</w:t>
      </w:r>
    </w:p>
    <w:p w14:paraId="3E6DCF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835</w:t>
      </w:r>
    </w:p>
    <w:p w14:paraId="15BB8C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CA Idle Mode Measurements</w:t>
      </w:r>
      <w:r w:rsidRPr="00A77EA5">
        <w:rPr>
          <w:noProof/>
        </w:rPr>
        <w:tab/>
        <w:t>835</w:t>
      </w:r>
    </w:p>
    <w:p w14:paraId="5705EB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RSRP Accuracy Requirements</w:t>
      </w:r>
      <w:r w:rsidRPr="00A77EA5">
        <w:rPr>
          <w:noProof/>
        </w:rPr>
        <w:tab/>
        <w:t>836</w:t>
      </w:r>
    </w:p>
    <w:p w14:paraId="193929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</w:t>
      </w:r>
      <w:r w:rsidRPr="00A77EA5">
        <w:rPr>
          <w:noProof/>
        </w:rPr>
        <w:tab/>
        <w:t>836</w:t>
      </w:r>
    </w:p>
    <w:p w14:paraId="40FD19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</w:t>
      </w:r>
      <w:r w:rsidRPr="00A77EA5">
        <w:rPr>
          <w:noProof/>
        </w:rPr>
        <w:tab/>
        <w:t>837</w:t>
      </w:r>
    </w:p>
    <w:p w14:paraId="48C1DA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for UE Category 1bis</w:t>
      </w:r>
      <w:r w:rsidRPr="00A77EA5">
        <w:rPr>
          <w:noProof/>
        </w:rPr>
        <w:tab/>
        <w:t>838</w:t>
      </w:r>
    </w:p>
    <w:p w14:paraId="4FF2B2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for UE Category 1bis</w:t>
      </w:r>
      <w:r w:rsidRPr="00A77EA5">
        <w:rPr>
          <w:noProof/>
        </w:rPr>
        <w:tab/>
        <w:t>838</w:t>
      </w:r>
    </w:p>
    <w:p w14:paraId="2CAEFB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RSRP Accuracy Requirements in High Doppler Conditions</w:t>
      </w:r>
      <w:r w:rsidRPr="00A77EA5">
        <w:rPr>
          <w:noProof/>
        </w:rPr>
        <w:tab/>
        <w:t>839</w:t>
      </w:r>
    </w:p>
    <w:p w14:paraId="4FFA15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in high Doppler conditions</w:t>
      </w:r>
      <w:r w:rsidRPr="00A77EA5">
        <w:rPr>
          <w:noProof/>
        </w:rPr>
        <w:tab/>
        <w:t>839</w:t>
      </w:r>
    </w:p>
    <w:p w14:paraId="4818DB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in high Doppler conditions</w:t>
      </w:r>
      <w:r w:rsidRPr="00A77EA5">
        <w:rPr>
          <w:noProof/>
        </w:rPr>
        <w:tab/>
        <w:t>840</w:t>
      </w:r>
    </w:p>
    <w:p w14:paraId="7CAF2F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RSRP Accuracy requirements for CA Idle Mode Measurements</w:t>
      </w:r>
      <w:r w:rsidRPr="00A77EA5">
        <w:rPr>
          <w:noProof/>
        </w:rPr>
        <w:tab/>
        <w:t>841</w:t>
      </w:r>
    </w:p>
    <w:p w14:paraId="67C1AE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841</w:t>
      </w:r>
    </w:p>
    <w:p w14:paraId="0C453F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Overlapping Carrier</w:t>
      </w:r>
      <w:r w:rsidRPr="00A77EA5">
        <w:rPr>
          <w:noProof/>
        </w:rPr>
        <w:tab/>
        <w:t>841</w:t>
      </w:r>
    </w:p>
    <w:p w14:paraId="57999C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Overlapping and Non-overlapping Carrier</w:t>
      </w:r>
      <w:r w:rsidRPr="00A77EA5">
        <w:rPr>
          <w:noProof/>
        </w:rPr>
        <w:tab/>
        <w:t>841</w:t>
      </w:r>
    </w:p>
    <w:p w14:paraId="3B0471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842</w:t>
      </w:r>
    </w:p>
    <w:p w14:paraId="349509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RSRQ Accuracy Requirements</w:t>
      </w:r>
      <w:r w:rsidRPr="00A77EA5">
        <w:rPr>
          <w:noProof/>
        </w:rPr>
        <w:tab/>
        <w:t>842</w:t>
      </w:r>
    </w:p>
    <w:p w14:paraId="54951F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</w:t>
      </w:r>
      <w:r w:rsidRPr="00A77EA5">
        <w:rPr>
          <w:noProof/>
        </w:rPr>
        <w:tab/>
        <w:t>842</w:t>
      </w:r>
    </w:p>
    <w:p w14:paraId="77E884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under Time Domain Measurement Resource Restriction</w:t>
      </w:r>
      <w:r w:rsidRPr="00A77EA5">
        <w:rPr>
          <w:noProof/>
        </w:rPr>
        <w:tab/>
        <w:t>843</w:t>
      </w:r>
    </w:p>
    <w:p w14:paraId="2E32A3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under Time Domain Measurement Resource Restriction with CRS assistance information</w:t>
      </w:r>
      <w:r w:rsidRPr="00A77EA5">
        <w:rPr>
          <w:noProof/>
        </w:rPr>
        <w:tab/>
        <w:t>844</w:t>
      </w:r>
    </w:p>
    <w:p w14:paraId="67C252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WB-RSRQ Accuracy</w:t>
      </w:r>
      <w:r w:rsidRPr="00A77EA5">
        <w:rPr>
          <w:noProof/>
        </w:rPr>
        <w:tab/>
        <w:t>845</w:t>
      </w:r>
    </w:p>
    <w:p w14:paraId="24E8A0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for UE Category 1bis</w:t>
      </w:r>
      <w:r w:rsidRPr="00A77EA5">
        <w:rPr>
          <w:noProof/>
        </w:rPr>
        <w:tab/>
        <w:t>846</w:t>
      </w:r>
    </w:p>
    <w:p w14:paraId="0B6579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RSRQ Accuracy Requirements in High Doppler Conditions</w:t>
      </w:r>
      <w:r w:rsidRPr="00A77EA5">
        <w:rPr>
          <w:noProof/>
        </w:rPr>
        <w:tab/>
        <w:t>847</w:t>
      </w:r>
    </w:p>
    <w:p w14:paraId="4F0168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in high Doppler conditions</w:t>
      </w:r>
      <w:r w:rsidRPr="00A77EA5">
        <w:rPr>
          <w:noProof/>
        </w:rPr>
        <w:tab/>
        <w:t>847</w:t>
      </w:r>
    </w:p>
    <w:p w14:paraId="0425408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RSRQ Accuracy requirements for CA Idle Mode Measurements</w:t>
      </w:r>
      <w:r w:rsidRPr="00A77EA5">
        <w:rPr>
          <w:noProof/>
        </w:rPr>
        <w:tab/>
        <w:t>847</w:t>
      </w:r>
    </w:p>
    <w:p w14:paraId="242918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9.1.5B.1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847</w:t>
      </w:r>
    </w:p>
    <w:p w14:paraId="5794BC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RSRQ Accuracy for CA Idle Mode Measurements</w:t>
      </w:r>
      <w:r w:rsidRPr="00A77EA5">
        <w:rPr>
          <w:noProof/>
        </w:rPr>
        <w:tab/>
        <w:t>847</w:t>
      </w:r>
    </w:p>
    <w:p w14:paraId="000C6A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RSRQ Accuracy Requirements</w:t>
      </w:r>
      <w:r w:rsidRPr="00A77EA5">
        <w:rPr>
          <w:noProof/>
        </w:rPr>
        <w:tab/>
        <w:t>848</w:t>
      </w:r>
    </w:p>
    <w:p w14:paraId="7768FF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</w:t>
      </w:r>
      <w:r w:rsidRPr="00A77EA5">
        <w:rPr>
          <w:noProof/>
        </w:rPr>
        <w:tab/>
        <w:t>848</w:t>
      </w:r>
    </w:p>
    <w:p w14:paraId="1230EF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RSRQ</w:t>
      </w:r>
      <w:r w:rsidRPr="00A77EA5">
        <w:rPr>
          <w:noProof/>
        </w:rPr>
        <w:tab/>
        <w:t>849</w:t>
      </w:r>
    </w:p>
    <w:p w14:paraId="7A6820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WB-RSRQ Accuracy</w:t>
      </w:r>
      <w:r w:rsidRPr="00A77EA5">
        <w:rPr>
          <w:noProof/>
        </w:rPr>
        <w:tab/>
        <w:t>850</w:t>
      </w:r>
    </w:p>
    <w:p w14:paraId="07BB9D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WB-RSRQ Accuracy</w:t>
      </w:r>
      <w:r w:rsidRPr="00A77EA5">
        <w:rPr>
          <w:noProof/>
        </w:rPr>
        <w:tab/>
        <w:t>850</w:t>
      </w:r>
    </w:p>
    <w:p w14:paraId="439887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for UE Category 1bis</w:t>
      </w:r>
      <w:r w:rsidRPr="00A77EA5">
        <w:rPr>
          <w:noProof/>
        </w:rPr>
        <w:tab/>
        <w:t>851</w:t>
      </w:r>
    </w:p>
    <w:p w14:paraId="4D8149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RSRQ for UE Category 1bis</w:t>
      </w:r>
      <w:r w:rsidRPr="00A77EA5">
        <w:rPr>
          <w:noProof/>
        </w:rPr>
        <w:tab/>
        <w:t>852</w:t>
      </w:r>
    </w:p>
    <w:p w14:paraId="73EA96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RSRQ Accuracy Requirements in High Doppler Conditions</w:t>
      </w:r>
      <w:r w:rsidRPr="00A77EA5">
        <w:rPr>
          <w:noProof/>
        </w:rPr>
        <w:tab/>
        <w:t>852</w:t>
      </w:r>
    </w:p>
    <w:p w14:paraId="099572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in high Doppler conditions</w:t>
      </w:r>
      <w:r w:rsidRPr="00A77EA5">
        <w:rPr>
          <w:noProof/>
        </w:rPr>
        <w:tab/>
        <w:t>852</w:t>
      </w:r>
    </w:p>
    <w:p w14:paraId="4550A0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RSRQ in high Doppler conditions</w:t>
      </w:r>
      <w:r w:rsidRPr="00A77EA5">
        <w:rPr>
          <w:noProof/>
        </w:rPr>
        <w:tab/>
        <w:t>853</w:t>
      </w:r>
    </w:p>
    <w:p w14:paraId="413450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Accuracy requirements for CA Idle Mode Measurements</w:t>
      </w:r>
      <w:r w:rsidRPr="00A77EA5">
        <w:rPr>
          <w:noProof/>
        </w:rPr>
        <w:tab/>
        <w:t>854</w:t>
      </w:r>
    </w:p>
    <w:p w14:paraId="0EF87B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854</w:t>
      </w:r>
    </w:p>
    <w:p w14:paraId="6DB230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Accuracy for Overlapping Carrier</w:t>
      </w:r>
      <w:r w:rsidRPr="00A77EA5">
        <w:rPr>
          <w:noProof/>
        </w:rPr>
        <w:tab/>
        <w:t>854</w:t>
      </w:r>
    </w:p>
    <w:p w14:paraId="67F3E9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Accuracy for Overlapping and Non-overlapping Carrier</w:t>
      </w:r>
      <w:r w:rsidRPr="00A77EA5">
        <w:rPr>
          <w:noProof/>
        </w:rPr>
        <w:tab/>
        <w:t>854</w:t>
      </w:r>
    </w:p>
    <w:p w14:paraId="1341FF9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855</w:t>
      </w:r>
    </w:p>
    <w:p w14:paraId="65F6C4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</w:t>
      </w:r>
      <w:r w:rsidRPr="00A77EA5">
        <w:rPr>
          <w:noProof/>
        </w:rPr>
        <w:tab/>
        <w:t>855</w:t>
      </w:r>
    </w:p>
    <w:p w14:paraId="46CA42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856</w:t>
      </w:r>
    </w:p>
    <w:p w14:paraId="58582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856</w:t>
      </w:r>
    </w:p>
    <w:p w14:paraId="4916DD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856</w:t>
      </w:r>
    </w:p>
    <w:p w14:paraId="0D3726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856</w:t>
      </w:r>
    </w:p>
    <w:p w14:paraId="17C653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</w:t>
      </w:r>
      <w:r w:rsidRPr="00A77EA5">
        <w:rPr>
          <w:rFonts w:ascii="PMingLiU" w:eastAsia="PMingLiU" w:hAnsi="PMingLiU"/>
          <w:noProof/>
          <w:lang w:eastAsia="zh-TW"/>
        </w:rPr>
        <w:t xml:space="preserve"> </w:t>
      </w:r>
      <w:r w:rsidRPr="00A77EA5">
        <w:rPr>
          <w:noProof/>
        </w:rPr>
        <w:t>for UE category M1 for satellite access</w:t>
      </w:r>
      <w:r w:rsidRPr="00A77EA5">
        <w:rPr>
          <w:noProof/>
        </w:rPr>
        <w:tab/>
        <w:t>856</w:t>
      </w:r>
    </w:p>
    <w:p w14:paraId="2E8915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857</w:t>
      </w:r>
    </w:p>
    <w:p w14:paraId="5C13FE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857</w:t>
      </w:r>
    </w:p>
    <w:p w14:paraId="060625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857</w:t>
      </w:r>
    </w:p>
    <w:p w14:paraId="34D46F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857</w:t>
      </w:r>
    </w:p>
    <w:p w14:paraId="54C742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 – Tx time difference</w:t>
      </w:r>
      <w:r w:rsidRPr="00A77EA5">
        <w:rPr>
          <w:noProof/>
        </w:rPr>
        <w:tab/>
        <w:t>857</w:t>
      </w:r>
    </w:p>
    <w:p w14:paraId="7B4EBB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Requirement</w:t>
      </w:r>
      <w:r w:rsidRPr="00A77EA5">
        <w:rPr>
          <w:noProof/>
        </w:rPr>
        <w:tab/>
        <w:t>857</w:t>
      </w:r>
    </w:p>
    <w:p w14:paraId="16748F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</w:t>
      </w:r>
      <w:r w:rsidRPr="00A77EA5">
        <w:rPr>
          <w:noProof/>
        </w:rPr>
        <w:tab/>
        <w:t>858</w:t>
      </w:r>
    </w:p>
    <w:p w14:paraId="10C07D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Requirement under Time Domain Measurement Resource Restriction</w:t>
      </w:r>
      <w:r w:rsidRPr="00A77EA5">
        <w:rPr>
          <w:noProof/>
        </w:rPr>
        <w:tab/>
        <w:t>859</w:t>
      </w:r>
    </w:p>
    <w:p w14:paraId="43ADFE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Requirement when Time Domain Measurement Resource Restriction Pattern is Configured with CRS Assistance Information</w:t>
      </w:r>
      <w:r w:rsidRPr="00A77EA5">
        <w:rPr>
          <w:noProof/>
        </w:rPr>
        <w:tab/>
        <w:t>860</w:t>
      </w:r>
    </w:p>
    <w:p w14:paraId="05158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Signal Time Difference (RSTD)</w:t>
      </w:r>
      <w:r w:rsidRPr="00A77EA5">
        <w:rPr>
          <w:noProof/>
        </w:rPr>
        <w:tab/>
        <w:t>861</w:t>
      </w:r>
    </w:p>
    <w:p w14:paraId="2543E0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Accuracy Requirement</w:t>
      </w:r>
      <w:r w:rsidRPr="00A77EA5">
        <w:rPr>
          <w:noProof/>
        </w:rPr>
        <w:tab/>
        <w:t>861</w:t>
      </w:r>
    </w:p>
    <w:p w14:paraId="380E0F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Accuracy Requirement</w:t>
      </w:r>
      <w:r w:rsidRPr="00A77EA5">
        <w:rPr>
          <w:noProof/>
        </w:rPr>
        <w:tab/>
        <w:t>862</w:t>
      </w:r>
    </w:p>
    <w:p w14:paraId="0E6462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 Mapping</w:t>
      </w:r>
      <w:r w:rsidRPr="00A77EA5">
        <w:rPr>
          <w:noProof/>
        </w:rPr>
        <w:tab/>
        <w:t>864</w:t>
      </w:r>
    </w:p>
    <w:p w14:paraId="3C1A2D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Higher-Resolution RSTD Measurement Report Mapping</w:t>
      </w:r>
      <w:r w:rsidRPr="00A77EA5">
        <w:rPr>
          <w:noProof/>
        </w:rPr>
        <w:tab/>
        <w:t>864</w:t>
      </w:r>
    </w:p>
    <w:p w14:paraId="534148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Accuracy Requirement for UE Category 1bis</w:t>
      </w:r>
      <w:r w:rsidRPr="00A77EA5">
        <w:rPr>
          <w:noProof/>
        </w:rPr>
        <w:tab/>
        <w:t>865</w:t>
      </w:r>
    </w:p>
    <w:p w14:paraId="0A8007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Accuracy Requirement for UE Category 1bis</w:t>
      </w:r>
      <w:r w:rsidRPr="00A77EA5">
        <w:rPr>
          <w:noProof/>
        </w:rPr>
        <w:tab/>
        <w:t>866</w:t>
      </w:r>
    </w:p>
    <w:p w14:paraId="6CA4A7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measurement accuracy</w:t>
      </w:r>
      <w:r w:rsidRPr="00A77EA5">
        <w:rPr>
          <w:noProof/>
        </w:rPr>
        <w:tab/>
        <w:t>867</w:t>
      </w:r>
    </w:p>
    <w:p w14:paraId="03AB8F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component carrier accuracy requirement</w:t>
      </w:r>
      <w:r w:rsidRPr="00A77EA5">
        <w:rPr>
          <w:noProof/>
        </w:rPr>
        <w:tab/>
        <w:t>868</w:t>
      </w:r>
    </w:p>
    <w:p w14:paraId="6799C4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accuracy requirement</w:t>
      </w:r>
      <w:r w:rsidRPr="00A77EA5">
        <w:rPr>
          <w:noProof/>
        </w:rPr>
        <w:tab/>
        <w:t>868</w:t>
      </w:r>
    </w:p>
    <w:p w14:paraId="112373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and secondary component carrier relative accuracy requirement</w:t>
      </w:r>
      <w:r w:rsidRPr="00A77EA5">
        <w:rPr>
          <w:noProof/>
        </w:rPr>
        <w:tab/>
        <w:t>868</w:t>
      </w:r>
    </w:p>
    <w:p w14:paraId="181244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relative accuracy requirement</w:t>
      </w:r>
      <w:r w:rsidRPr="00A77EA5">
        <w:rPr>
          <w:noProof/>
        </w:rPr>
        <w:tab/>
        <w:t>868</w:t>
      </w:r>
    </w:p>
    <w:p w14:paraId="0FD1FE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Signal Time Difference (RSTD) Measurement Accuracy Requirements for Carrier Aggregation</w:t>
      </w:r>
      <w:r w:rsidRPr="00A77EA5">
        <w:rPr>
          <w:noProof/>
        </w:rPr>
        <w:tab/>
        <w:t>868</w:t>
      </w:r>
    </w:p>
    <w:p w14:paraId="0615DE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0</w:t>
      </w:r>
      <w:r w:rsidRPr="00A77EA5">
        <w:rPr>
          <w:noProof/>
        </w:rPr>
        <w:tab/>
        <w:t>869</w:t>
      </w:r>
    </w:p>
    <w:p w14:paraId="0FF6C7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0</w:t>
      </w:r>
      <w:r w:rsidRPr="00A77EA5">
        <w:rPr>
          <w:noProof/>
        </w:rPr>
        <w:tab/>
        <w:t>869</w:t>
      </w:r>
    </w:p>
    <w:p w14:paraId="096228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0</w:t>
      </w:r>
      <w:r w:rsidRPr="00A77EA5">
        <w:rPr>
          <w:noProof/>
        </w:rPr>
        <w:tab/>
        <w:t>869</w:t>
      </w:r>
    </w:p>
    <w:p w14:paraId="15C6BA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RSRQ Accuracy for UE category 0</w:t>
      </w:r>
      <w:r w:rsidRPr="00A77EA5">
        <w:rPr>
          <w:noProof/>
        </w:rPr>
        <w:tab/>
        <w:t>870</w:t>
      </w:r>
    </w:p>
    <w:p w14:paraId="03E1D9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Discovery Signal Measurements</w:t>
      </w:r>
      <w:r w:rsidRPr="00A77EA5">
        <w:rPr>
          <w:noProof/>
        </w:rPr>
        <w:tab/>
        <w:t>871</w:t>
      </w:r>
    </w:p>
    <w:p w14:paraId="0A5157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871</w:t>
      </w:r>
    </w:p>
    <w:p w14:paraId="6D8D89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measurements in discovery signal occasions</w:t>
      </w:r>
      <w:r w:rsidRPr="00A77EA5">
        <w:rPr>
          <w:noProof/>
        </w:rPr>
        <w:tab/>
        <w:t>871</w:t>
      </w:r>
    </w:p>
    <w:p w14:paraId="69DBC7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measurements in discovery signal occasions</w:t>
      </w:r>
      <w:r w:rsidRPr="00A77EA5">
        <w:rPr>
          <w:noProof/>
        </w:rPr>
        <w:tab/>
        <w:t>871</w:t>
      </w:r>
    </w:p>
    <w:p w14:paraId="2F8C9F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CSI-RSRP measurements</w:t>
      </w:r>
      <w:r w:rsidRPr="00A77EA5">
        <w:rPr>
          <w:noProof/>
        </w:rPr>
        <w:tab/>
        <w:t>871</w:t>
      </w:r>
    </w:p>
    <w:p w14:paraId="40C702D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CSI-RSRP measurement requirements</w:t>
      </w:r>
      <w:r w:rsidRPr="00A77EA5">
        <w:rPr>
          <w:noProof/>
        </w:rPr>
        <w:tab/>
        <w:t>871</w:t>
      </w:r>
    </w:p>
    <w:p w14:paraId="2DC3E33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CSI-RSRP measurement requirements</w:t>
      </w:r>
      <w:r w:rsidRPr="00A77EA5">
        <w:rPr>
          <w:noProof/>
        </w:rPr>
        <w:tab/>
        <w:t>872</w:t>
      </w:r>
    </w:p>
    <w:p w14:paraId="4EF0A6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CSI-RSRP measurements</w:t>
      </w:r>
      <w:r w:rsidRPr="00A77EA5">
        <w:rPr>
          <w:noProof/>
        </w:rPr>
        <w:tab/>
        <w:t>873</w:t>
      </w:r>
    </w:p>
    <w:p w14:paraId="0127977C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CSI-RSRP measurement requirements</w:t>
      </w:r>
      <w:r w:rsidRPr="00A77EA5">
        <w:rPr>
          <w:noProof/>
        </w:rPr>
        <w:tab/>
        <w:t>873</w:t>
      </w:r>
    </w:p>
    <w:p w14:paraId="66EB318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CSI-RSRP measurement requirements</w:t>
      </w:r>
      <w:r w:rsidRPr="00A77EA5">
        <w:rPr>
          <w:noProof/>
        </w:rPr>
        <w:tab/>
        <w:t>873</w:t>
      </w:r>
    </w:p>
    <w:p w14:paraId="67D825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 report mapping</w:t>
      </w:r>
      <w:r w:rsidRPr="00A77EA5">
        <w:rPr>
          <w:noProof/>
        </w:rPr>
        <w:tab/>
        <w:t>874</w:t>
      </w:r>
    </w:p>
    <w:p w14:paraId="6A16C4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measurements in discovery signal occasions</w:t>
      </w:r>
      <w:r w:rsidRPr="00A77EA5">
        <w:rPr>
          <w:noProof/>
        </w:rPr>
        <w:tab/>
        <w:t>874</w:t>
      </w:r>
    </w:p>
    <w:p w14:paraId="066DFF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accuracy for E-UTRAN carrier aggregation</w:t>
      </w:r>
      <w:r w:rsidRPr="00A77EA5">
        <w:rPr>
          <w:noProof/>
        </w:rPr>
        <w:tab/>
        <w:t>874</w:t>
      </w:r>
    </w:p>
    <w:p w14:paraId="44E9D4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CRS based discovery signal measurements accuracy for E-UTRAN carrier aggregation</w:t>
      </w:r>
      <w:r w:rsidRPr="00A77EA5">
        <w:rPr>
          <w:noProof/>
        </w:rPr>
        <w:tab/>
        <w:t>875</w:t>
      </w:r>
    </w:p>
    <w:p w14:paraId="59850E9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component carrier accuracy requirement</w:t>
      </w:r>
      <w:r w:rsidRPr="00A77EA5">
        <w:rPr>
          <w:noProof/>
        </w:rPr>
        <w:tab/>
        <w:t>875</w:t>
      </w:r>
    </w:p>
    <w:p w14:paraId="608D74A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accuracy requirement</w:t>
      </w:r>
      <w:r w:rsidRPr="00A77EA5">
        <w:rPr>
          <w:noProof/>
        </w:rPr>
        <w:tab/>
        <w:t>875</w:t>
      </w:r>
    </w:p>
    <w:p w14:paraId="2DC1BE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and secondary component carrier relative accuracy requirement</w:t>
      </w:r>
      <w:r w:rsidRPr="00A77EA5">
        <w:rPr>
          <w:noProof/>
        </w:rPr>
        <w:tab/>
        <w:t>875</w:t>
      </w:r>
    </w:p>
    <w:p w14:paraId="7CBDDF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relative accuracy requirement</w:t>
      </w:r>
      <w:r w:rsidRPr="00A77EA5">
        <w:rPr>
          <w:noProof/>
        </w:rPr>
        <w:tab/>
        <w:t>875</w:t>
      </w:r>
    </w:p>
    <w:p w14:paraId="1B34F3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 accuracy for E-UTRAN carrier aggregation</w:t>
      </w:r>
      <w:r w:rsidRPr="00A77EA5">
        <w:rPr>
          <w:noProof/>
        </w:rPr>
        <w:tab/>
        <w:t>875</w:t>
      </w:r>
    </w:p>
    <w:p w14:paraId="59646A2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component carrier accuracy requirement</w:t>
      </w:r>
      <w:r w:rsidRPr="00A77EA5">
        <w:rPr>
          <w:noProof/>
        </w:rPr>
        <w:tab/>
        <w:t>875</w:t>
      </w:r>
    </w:p>
    <w:p w14:paraId="7C49A2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accuracy requirement</w:t>
      </w:r>
      <w:r w:rsidRPr="00A77EA5">
        <w:rPr>
          <w:noProof/>
        </w:rPr>
        <w:tab/>
        <w:t>875</w:t>
      </w:r>
    </w:p>
    <w:p w14:paraId="2FECE3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and secondary component carrier relative accuracy requirement</w:t>
      </w:r>
      <w:r w:rsidRPr="00A77EA5">
        <w:rPr>
          <w:noProof/>
        </w:rPr>
        <w:tab/>
        <w:t>875</w:t>
      </w:r>
    </w:p>
    <w:p w14:paraId="2DE5F94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relative accuracy requirement</w:t>
      </w:r>
      <w:r w:rsidRPr="00A77EA5">
        <w:rPr>
          <w:noProof/>
        </w:rPr>
        <w:tab/>
        <w:t>875</w:t>
      </w:r>
    </w:p>
    <w:p w14:paraId="6A97CA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RSRQ measurement on all OFDM symbols</w:t>
      </w:r>
      <w:r w:rsidRPr="00A77EA5">
        <w:rPr>
          <w:noProof/>
        </w:rPr>
        <w:tab/>
        <w:t>876</w:t>
      </w:r>
    </w:p>
    <w:p w14:paraId="5C43E1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RS-SINR Measurements</w:t>
      </w:r>
      <w:r w:rsidRPr="00A77EA5">
        <w:rPr>
          <w:noProof/>
        </w:rPr>
        <w:tab/>
        <w:t>876</w:t>
      </w:r>
    </w:p>
    <w:p w14:paraId="332E62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</w:t>
      </w:r>
      <w:r w:rsidRPr="00A77EA5">
        <w:rPr>
          <w:noProof/>
        </w:rPr>
        <w:tab/>
        <w:t>876</w:t>
      </w:r>
    </w:p>
    <w:p w14:paraId="1574B7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RS-SINR Measurement Accuracy Requirements</w:t>
      </w:r>
      <w:r w:rsidRPr="00A77EA5">
        <w:rPr>
          <w:noProof/>
        </w:rPr>
        <w:tab/>
        <w:t>877</w:t>
      </w:r>
    </w:p>
    <w:p w14:paraId="39B5A8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RS-SINR Measurement Accuracy Requirements</w:t>
      </w:r>
      <w:r w:rsidRPr="00A77EA5">
        <w:rPr>
          <w:noProof/>
        </w:rPr>
        <w:tab/>
        <w:t>877</w:t>
      </w:r>
    </w:p>
    <w:p w14:paraId="08FCF1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RS-SINR Measurement Accuracy Requirements</w:t>
      </w:r>
      <w:r w:rsidRPr="00A77EA5">
        <w:rPr>
          <w:noProof/>
        </w:rPr>
        <w:tab/>
        <w:t>877</w:t>
      </w:r>
    </w:p>
    <w:p w14:paraId="6ACEB7C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RS-SINR Measurement Accuracy Requirements</w:t>
      </w:r>
      <w:r w:rsidRPr="00A77EA5">
        <w:rPr>
          <w:noProof/>
        </w:rPr>
        <w:tab/>
        <w:t>877</w:t>
      </w:r>
    </w:p>
    <w:p w14:paraId="176E3F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RS-SINR Measurement Accuracy Requirements</w:t>
      </w:r>
      <w:r w:rsidRPr="00A77EA5">
        <w:rPr>
          <w:noProof/>
        </w:rPr>
        <w:tab/>
        <w:t>878</w:t>
      </w:r>
    </w:p>
    <w:p w14:paraId="7B8771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Measurements under Operation with Frame Structure 3</w:t>
      </w:r>
      <w:r w:rsidRPr="00A77EA5">
        <w:rPr>
          <w:noProof/>
        </w:rPr>
        <w:tab/>
        <w:t>879</w:t>
      </w:r>
    </w:p>
    <w:p w14:paraId="160D13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879</w:t>
      </w:r>
    </w:p>
    <w:p w14:paraId="0EAA4F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measurements</w:t>
      </w:r>
      <w:r w:rsidRPr="00A77EA5">
        <w:rPr>
          <w:noProof/>
        </w:rPr>
        <w:tab/>
        <w:t>879</w:t>
      </w:r>
    </w:p>
    <w:p w14:paraId="36C8567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879</w:t>
      </w:r>
    </w:p>
    <w:p w14:paraId="3EA8FA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measurement accuracy requirements</w:t>
      </w:r>
      <w:r w:rsidRPr="00A77EA5">
        <w:rPr>
          <w:noProof/>
        </w:rPr>
        <w:tab/>
        <w:t>879</w:t>
      </w:r>
    </w:p>
    <w:p w14:paraId="73A87F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RSRP measurement accuracy requirements</w:t>
      </w:r>
      <w:r w:rsidRPr="00A77EA5">
        <w:rPr>
          <w:noProof/>
        </w:rPr>
        <w:tab/>
        <w:t>880</w:t>
      </w:r>
    </w:p>
    <w:p w14:paraId="222E47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measurement accuracy requirements</w:t>
      </w:r>
      <w:r w:rsidRPr="00A77EA5">
        <w:rPr>
          <w:noProof/>
        </w:rPr>
        <w:tab/>
        <w:t>880</w:t>
      </w:r>
    </w:p>
    <w:p w14:paraId="647DBD4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RSRP measurement accuracy requirements</w:t>
      </w:r>
      <w:r w:rsidRPr="00A77EA5">
        <w:rPr>
          <w:noProof/>
        </w:rPr>
        <w:tab/>
        <w:t>881</w:t>
      </w:r>
    </w:p>
    <w:p w14:paraId="46D340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measurements</w:t>
      </w:r>
      <w:r w:rsidRPr="00A77EA5">
        <w:rPr>
          <w:noProof/>
        </w:rPr>
        <w:tab/>
        <w:t>881</w:t>
      </w:r>
    </w:p>
    <w:p w14:paraId="316ED9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881</w:t>
      </w:r>
    </w:p>
    <w:p w14:paraId="048CAB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measurement accuracy requirements</w:t>
      </w:r>
      <w:r w:rsidRPr="00A77EA5">
        <w:rPr>
          <w:noProof/>
        </w:rPr>
        <w:tab/>
        <w:t>881</w:t>
      </w:r>
    </w:p>
    <w:p w14:paraId="23A383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RSRQ measurement accuracy requirements</w:t>
      </w:r>
      <w:r w:rsidRPr="00A77EA5">
        <w:rPr>
          <w:noProof/>
        </w:rPr>
        <w:tab/>
        <w:t>882</w:t>
      </w:r>
    </w:p>
    <w:p w14:paraId="5309517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RSRQ measurement accuracy requirements</w:t>
      </w:r>
      <w:r w:rsidRPr="00A77EA5">
        <w:rPr>
          <w:noProof/>
        </w:rPr>
        <w:tab/>
        <w:t>882</w:t>
      </w:r>
    </w:p>
    <w:p w14:paraId="27876D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measurements</w:t>
      </w:r>
      <w:r w:rsidRPr="00A77EA5">
        <w:rPr>
          <w:noProof/>
        </w:rPr>
        <w:tab/>
        <w:t>883</w:t>
      </w:r>
    </w:p>
    <w:p w14:paraId="1172E44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 report mapping</w:t>
      </w:r>
      <w:r w:rsidRPr="00A77EA5">
        <w:rPr>
          <w:noProof/>
        </w:rPr>
        <w:tab/>
        <w:t>883</w:t>
      </w:r>
    </w:p>
    <w:p w14:paraId="7FAC6E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CSI-RSRP measurement accuracy requirements</w:t>
      </w:r>
      <w:r w:rsidRPr="00A77EA5">
        <w:rPr>
          <w:noProof/>
        </w:rPr>
        <w:tab/>
        <w:t>883</w:t>
      </w:r>
    </w:p>
    <w:p w14:paraId="151FD3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CSI-RSRP measurement accuracy requirements</w:t>
      </w:r>
      <w:r w:rsidRPr="00A77EA5">
        <w:rPr>
          <w:noProof/>
        </w:rPr>
        <w:tab/>
        <w:t>883</w:t>
      </w:r>
    </w:p>
    <w:p w14:paraId="00FBBC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CSI-RSRP measurement accuracy requirements</w:t>
      </w:r>
      <w:r w:rsidRPr="00A77EA5">
        <w:rPr>
          <w:noProof/>
        </w:rPr>
        <w:tab/>
        <w:t>884</w:t>
      </w:r>
    </w:p>
    <w:p w14:paraId="5486B22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CSI-RSRP measurement accuracy requirements</w:t>
      </w:r>
      <w:r w:rsidRPr="00A77EA5">
        <w:rPr>
          <w:noProof/>
        </w:rPr>
        <w:tab/>
        <w:t>884</w:t>
      </w:r>
    </w:p>
    <w:p w14:paraId="4E6E60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RSSI measurements</w:t>
      </w:r>
      <w:r w:rsidRPr="00A77EA5">
        <w:rPr>
          <w:noProof/>
        </w:rPr>
        <w:tab/>
        <w:t>885</w:t>
      </w:r>
    </w:p>
    <w:p w14:paraId="7B8893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RSSI measurement report mapping</w:t>
      </w:r>
      <w:r w:rsidRPr="00A77EA5">
        <w:rPr>
          <w:noProof/>
        </w:rPr>
        <w:tab/>
        <w:t>885</w:t>
      </w:r>
    </w:p>
    <w:p w14:paraId="419157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RSSI measurement accuracy requirements</w:t>
      </w:r>
      <w:r w:rsidRPr="00A77EA5">
        <w:rPr>
          <w:noProof/>
        </w:rPr>
        <w:tab/>
        <w:t>885</w:t>
      </w:r>
    </w:p>
    <w:p w14:paraId="7FE7C2F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RSSI measurement accuracy requirements</w:t>
      </w:r>
      <w:r w:rsidRPr="00A77EA5">
        <w:rPr>
          <w:noProof/>
        </w:rPr>
        <w:tab/>
        <w:t>886</w:t>
      </w:r>
    </w:p>
    <w:p w14:paraId="792E84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occupancy measurements</w:t>
      </w:r>
      <w:r w:rsidRPr="00A77EA5">
        <w:rPr>
          <w:noProof/>
        </w:rPr>
        <w:tab/>
        <w:t>886</w:t>
      </w:r>
    </w:p>
    <w:p w14:paraId="08925A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channel occupancy measurement accuracy requirements</w:t>
      </w:r>
      <w:r w:rsidRPr="00A77EA5">
        <w:rPr>
          <w:noProof/>
        </w:rPr>
        <w:tab/>
        <w:t>886</w:t>
      </w:r>
    </w:p>
    <w:p w14:paraId="71ADFA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channel occupancy measurement accuracy requirements</w:t>
      </w:r>
      <w:r w:rsidRPr="00A77EA5">
        <w:rPr>
          <w:noProof/>
        </w:rPr>
        <w:tab/>
        <w:t>886</w:t>
      </w:r>
    </w:p>
    <w:p w14:paraId="3A79E9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Carrier Aggregation for Measurements under Operation with Frame Structure 3</w:t>
      </w:r>
      <w:r w:rsidRPr="00A77EA5">
        <w:rPr>
          <w:noProof/>
        </w:rPr>
        <w:tab/>
        <w:t>887</w:t>
      </w:r>
    </w:p>
    <w:p w14:paraId="71F051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887</w:t>
      </w:r>
    </w:p>
    <w:p w14:paraId="2B6FB6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measurements on SCC</w:t>
      </w:r>
      <w:r w:rsidRPr="00A77EA5">
        <w:rPr>
          <w:noProof/>
        </w:rPr>
        <w:tab/>
        <w:t>887</w:t>
      </w:r>
    </w:p>
    <w:p w14:paraId="77C3F2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requirements for measurements on different SCCs</w:t>
      </w:r>
      <w:r w:rsidRPr="00A77EA5">
        <w:rPr>
          <w:noProof/>
        </w:rPr>
        <w:tab/>
        <w:t>887</w:t>
      </w:r>
    </w:p>
    <w:p w14:paraId="334A05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requirements for measurements on SCC and PCC</w:t>
      </w:r>
      <w:r w:rsidRPr="00A77EA5">
        <w:rPr>
          <w:noProof/>
        </w:rPr>
        <w:tab/>
        <w:t>887</w:t>
      </w:r>
    </w:p>
    <w:p w14:paraId="39C860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SFN and Subframe Time Difference (SSTD)</w:t>
      </w:r>
      <w:r w:rsidRPr="00A77EA5">
        <w:rPr>
          <w:noProof/>
        </w:rPr>
        <w:tab/>
        <w:t>888</w:t>
      </w:r>
    </w:p>
    <w:p w14:paraId="5720EC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Accuracy Requirement</w:t>
      </w:r>
      <w:r w:rsidRPr="00A77EA5">
        <w:rPr>
          <w:noProof/>
        </w:rPr>
        <w:tab/>
        <w:t>888</w:t>
      </w:r>
    </w:p>
    <w:p w14:paraId="25167E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 Report Mapping</w:t>
      </w:r>
      <w:r w:rsidRPr="00A77EA5">
        <w:rPr>
          <w:noProof/>
        </w:rPr>
        <w:tab/>
        <w:t>888</w:t>
      </w:r>
    </w:p>
    <w:p w14:paraId="6B11DB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M1</w:t>
      </w:r>
      <w:r w:rsidRPr="00A77EA5">
        <w:rPr>
          <w:noProof/>
        </w:rPr>
        <w:tab/>
        <w:t>889</w:t>
      </w:r>
    </w:p>
    <w:p w14:paraId="273168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A</w:t>
      </w:r>
      <w:r w:rsidRPr="00A77EA5">
        <w:rPr>
          <w:noProof/>
        </w:rPr>
        <w:tab/>
        <w:t>889</w:t>
      </w:r>
    </w:p>
    <w:p w14:paraId="2D7C3C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A</w:t>
      </w:r>
      <w:r w:rsidRPr="00A77EA5">
        <w:rPr>
          <w:noProof/>
        </w:rPr>
        <w:tab/>
        <w:t>891</w:t>
      </w:r>
    </w:p>
    <w:p w14:paraId="122046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B</w:t>
      </w:r>
      <w:r w:rsidRPr="00A77EA5">
        <w:rPr>
          <w:noProof/>
        </w:rPr>
        <w:tab/>
        <w:t>892</w:t>
      </w:r>
    </w:p>
    <w:p w14:paraId="7B2A7D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B</w:t>
      </w:r>
      <w:r w:rsidRPr="00A77EA5">
        <w:rPr>
          <w:noProof/>
        </w:rPr>
        <w:tab/>
        <w:t>894</w:t>
      </w:r>
    </w:p>
    <w:p w14:paraId="2822B7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9.1.21.5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895</w:t>
      </w:r>
    </w:p>
    <w:p w14:paraId="56F6AD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A</w:t>
      </w:r>
      <w:r w:rsidRPr="00A77EA5">
        <w:rPr>
          <w:noProof/>
        </w:rPr>
        <w:tab/>
        <w:t>895</w:t>
      </w:r>
    </w:p>
    <w:p w14:paraId="505E8C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B</w:t>
      </w:r>
      <w:r w:rsidRPr="00A77EA5">
        <w:rPr>
          <w:noProof/>
        </w:rPr>
        <w:tab/>
        <w:t>896</w:t>
      </w:r>
    </w:p>
    <w:p w14:paraId="563C81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897</w:t>
      </w:r>
    </w:p>
    <w:p w14:paraId="6A3401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A</w:t>
      </w:r>
      <w:r w:rsidRPr="00A77EA5">
        <w:rPr>
          <w:noProof/>
        </w:rPr>
        <w:tab/>
        <w:t>897</w:t>
      </w:r>
    </w:p>
    <w:p w14:paraId="6838AB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A</w:t>
      </w:r>
      <w:r w:rsidRPr="00A77EA5">
        <w:rPr>
          <w:noProof/>
        </w:rPr>
        <w:tab/>
        <w:t>898</w:t>
      </w:r>
    </w:p>
    <w:p w14:paraId="610A69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B</w:t>
      </w:r>
      <w:r w:rsidRPr="00A77EA5">
        <w:rPr>
          <w:noProof/>
        </w:rPr>
        <w:tab/>
        <w:t>899</w:t>
      </w:r>
    </w:p>
    <w:p w14:paraId="678ADD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B</w:t>
      </w:r>
      <w:r w:rsidRPr="00A77EA5">
        <w:rPr>
          <w:noProof/>
        </w:rPr>
        <w:tab/>
        <w:t>900</w:t>
      </w:r>
    </w:p>
    <w:p w14:paraId="555F8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9.1.21.13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A</w:t>
      </w:r>
      <w:r w:rsidRPr="00A77EA5">
        <w:rPr>
          <w:noProof/>
        </w:rPr>
        <w:tab/>
        <w:t>901</w:t>
      </w:r>
    </w:p>
    <w:p w14:paraId="4DD779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A</w:t>
      </w:r>
      <w:r w:rsidRPr="00A77EA5">
        <w:rPr>
          <w:noProof/>
        </w:rPr>
        <w:tab/>
        <w:t>902</w:t>
      </w:r>
    </w:p>
    <w:p w14:paraId="5E5A4C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9.1.21.15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B</w:t>
      </w:r>
      <w:r w:rsidRPr="00A77EA5">
        <w:rPr>
          <w:noProof/>
        </w:rPr>
        <w:tab/>
        <w:t>903</w:t>
      </w:r>
    </w:p>
    <w:p w14:paraId="492B09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B</w:t>
      </w:r>
      <w:r w:rsidRPr="00A77EA5">
        <w:rPr>
          <w:noProof/>
        </w:rPr>
        <w:tab/>
        <w:t>904</w:t>
      </w:r>
    </w:p>
    <w:p w14:paraId="131F7C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M1 in CE mode A</w:t>
      </w:r>
      <w:r w:rsidRPr="00A77EA5">
        <w:rPr>
          <w:noProof/>
        </w:rPr>
        <w:tab/>
        <w:t>905</w:t>
      </w:r>
    </w:p>
    <w:p w14:paraId="3A01CD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M1 in CE mode B</w:t>
      </w:r>
      <w:r w:rsidRPr="00A77EA5">
        <w:rPr>
          <w:noProof/>
        </w:rPr>
        <w:tab/>
        <w:t>906</w:t>
      </w:r>
    </w:p>
    <w:p w14:paraId="7233D7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time difference Accuracy Requirement for Cat-M1</w:t>
      </w:r>
      <w:r w:rsidRPr="00A77EA5">
        <w:rPr>
          <w:noProof/>
        </w:rPr>
        <w:tab/>
        <w:t>907</w:t>
      </w:r>
    </w:p>
    <w:p w14:paraId="49CEB8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M1 in CE mode A</w:t>
      </w:r>
      <w:r w:rsidRPr="00A77EA5">
        <w:rPr>
          <w:noProof/>
        </w:rPr>
        <w:tab/>
        <w:t>908</w:t>
      </w:r>
    </w:p>
    <w:p w14:paraId="1A7629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M1 in CE mode B</w:t>
      </w:r>
      <w:r w:rsidRPr="00A77EA5">
        <w:rPr>
          <w:noProof/>
        </w:rPr>
        <w:tab/>
        <w:t>911</w:t>
      </w:r>
    </w:p>
    <w:p w14:paraId="421A48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Report Mapping for UE Category M1</w:t>
      </w:r>
      <w:r w:rsidRPr="00A77EA5">
        <w:rPr>
          <w:noProof/>
        </w:rPr>
        <w:tab/>
        <w:t>914</w:t>
      </w:r>
    </w:p>
    <w:p w14:paraId="05613F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A</w:t>
      </w:r>
      <w:r w:rsidRPr="00A77EA5">
        <w:rPr>
          <w:noProof/>
        </w:rPr>
        <w:tab/>
        <w:t>914</w:t>
      </w:r>
    </w:p>
    <w:p w14:paraId="7ECA10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B</w:t>
      </w:r>
      <w:r w:rsidRPr="00A77EA5">
        <w:rPr>
          <w:noProof/>
        </w:rPr>
        <w:tab/>
        <w:t>917</w:t>
      </w:r>
    </w:p>
    <w:p w14:paraId="28D502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M1 for satellite access</w:t>
      </w:r>
      <w:r w:rsidRPr="00A77EA5">
        <w:rPr>
          <w:noProof/>
        </w:rPr>
        <w:tab/>
        <w:t>918</w:t>
      </w:r>
    </w:p>
    <w:p w14:paraId="0ECA15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A</w:t>
      </w:r>
      <w:r w:rsidRPr="00A77EA5">
        <w:rPr>
          <w:noProof/>
        </w:rPr>
        <w:tab/>
        <w:t>919</w:t>
      </w:r>
    </w:p>
    <w:p w14:paraId="79BA6C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A</w:t>
      </w:r>
      <w:r w:rsidRPr="00A77EA5">
        <w:rPr>
          <w:noProof/>
        </w:rPr>
        <w:tab/>
        <w:t>920</w:t>
      </w:r>
    </w:p>
    <w:p w14:paraId="7FDA3E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B</w:t>
      </w:r>
      <w:r w:rsidRPr="00A77EA5">
        <w:rPr>
          <w:noProof/>
        </w:rPr>
        <w:tab/>
        <w:t>921</w:t>
      </w:r>
    </w:p>
    <w:p w14:paraId="72972E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B</w:t>
      </w:r>
      <w:r w:rsidRPr="00A77EA5">
        <w:rPr>
          <w:noProof/>
        </w:rPr>
        <w:tab/>
        <w:t>923</w:t>
      </w:r>
    </w:p>
    <w:p w14:paraId="2CE5B7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924</w:t>
      </w:r>
    </w:p>
    <w:p w14:paraId="03C811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A</w:t>
      </w:r>
      <w:r w:rsidRPr="00A77EA5">
        <w:rPr>
          <w:noProof/>
        </w:rPr>
        <w:tab/>
        <w:t>924</w:t>
      </w:r>
    </w:p>
    <w:p w14:paraId="2D563A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B</w:t>
      </w:r>
      <w:r w:rsidRPr="00A77EA5">
        <w:rPr>
          <w:noProof/>
        </w:rPr>
        <w:tab/>
        <w:t>925</w:t>
      </w:r>
    </w:p>
    <w:p w14:paraId="600640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926</w:t>
      </w:r>
    </w:p>
    <w:p w14:paraId="6AD454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A</w:t>
      </w:r>
      <w:r w:rsidRPr="00A77EA5">
        <w:rPr>
          <w:noProof/>
        </w:rPr>
        <w:tab/>
        <w:t>926</w:t>
      </w:r>
    </w:p>
    <w:p w14:paraId="6EC8A5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A</w:t>
      </w:r>
      <w:r w:rsidRPr="00A77EA5">
        <w:rPr>
          <w:noProof/>
        </w:rPr>
        <w:tab/>
        <w:t>927</w:t>
      </w:r>
    </w:p>
    <w:p w14:paraId="2275E2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B</w:t>
      </w:r>
      <w:r w:rsidRPr="00A77EA5">
        <w:rPr>
          <w:noProof/>
        </w:rPr>
        <w:tab/>
        <w:t>928</w:t>
      </w:r>
    </w:p>
    <w:p w14:paraId="1F7F2E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B</w:t>
      </w:r>
      <w:r w:rsidRPr="00A77EA5">
        <w:rPr>
          <w:noProof/>
        </w:rPr>
        <w:tab/>
        <w:t>929</w:t>
      </w:r>
    </w:p>
    <w:p w14:paraId="6D15A1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A</w:t>
      </w:r>
      <w:r w:rsidRPr="00A77EA5">
        <w:rPr>
          <w:noProof/>
        </w:rPr>
        <w:tab/>
        <w:t>930</w:t>
      </w:r>
    </w:p>
    <w:p w14:paraId="71D24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A</w:t>
      </w:r>
      <w:r w:rsidRPr="00A77EA5">
        <w:rPr>
          <w:noProof/>
        </w:rPr>
        <w:tab/>
        <w:t>931</w:t>
      </w:r>
    </w:p>
    <w:p w14:paraId="2AB2BF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B</w:t>
      </w:r>
      <w:r w:rsidRPr="00A77EA5">
        <w:rPr>
          <w:noProof/>
        </w:rPr>
        <w:tab/>
        <w:t>932</w:t>
      </w:r>
    </w:p>
    <w:p w14:paraId="265676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B</w:t>
      </w:r>
      <w:r w:rsidRPr="00A77EA5">
        <w:rPr>
          <w:noProof/>
        </w:rPr>
        <w:tab/>
        <w:t>933</w:t>
      </w:r>
    </w:p>
    <w:p w14:paraId="5E02B2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Report Mapping for UE Category M1</w:t>
      </w:r>
      <w:r w:rsidRPr="00A77EA5">
        <w:rPr>
          <w:noProof/>
        </w:rPr>
        <w:tab/>
        <w:t>934</w:t>
      </w:r>
    </w:p>
    <w:p w14:paraId="288EE4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A</w:t>
      </w:r>
      <w:r w:rsidRPr="00A77EA5">
        <w:rPr>
          <w:noProof/>
        </w:rPr>
        <w:tab/>
        <w:t>934</w:t>
      </w:r>
    </w:p>
    <w:p w14:paraId="0CF15F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B</w:t>
      </w:r>
      <w:r w:rsidRPr="00A77EA5">
        <w:rPr>
          <w:noProof/>
        </w:rPr>
        <w:tab/>
        <w:t>936</w:t>
      </w:r>
    </w:p>
    <w:p w14:paraId="22DAE7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NB1</w:t>
      </w:r>
      <w:r w:rsidRPr="00A77EA5">
        <w:rPr>
          <w:noProof/>
        </w:rPr>
        <w:tab/>
        <w:t>937</w:t>
      </w:r>
    </w:p>
    <w:p w14:paraId="42FE5E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NRSRP Accuracy for UE Category NB1</w:t>
      </w:r>
      <w:r w:rsidRPr="00A77EA5">
        <w:rPr>
          <w:noProof/>
        </w:rPr>
        <w:tab/>
        <w:t>937</w:t>
      </w:r>
    </w:p>
    <w:p w14:paraId="33779F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938</w:t>
      </w:r>
    </w:p>
    <w:p w14:paraId="0F30EF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NRSRQ Accuracy for UE Category NB1</w:t>
      </w:r>
      <w:r w:rsidRPr="00A77EA5">
        <w:rPr>
          <w:noProof/>
        </w:rPr>
        <w:tab/>
        <w:t>938</w:t>
      </w:r>
    </w:p>
    <w:p w14:paraId="635308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939</w:t>
      </w:r>
    </w:p>
    <w:p w14:paraId="038485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NRSRP Accuracy for UE Category NB1</w:t>
      </w:r>
      <w:r w:rsidRPr="00A77EA5">
        <w:rPr>
          <w:noProof/>
        </w:rPr>
        <w:tab/>
        <w:t>939</w:t>
      </w:r>
    </w:p>
    <w:p w14:paraId="0E0EA6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940</w:t>
      </w:r>
    </w:p>
    <w:p w14:paraId="631EF4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NRSRQ Accuracy for UE Category NB1</w:t>
      </w:r>
      <w:r w:rsidRPr="00A77EA5">
        <w:rPr>
          <w:noProof/>
        </w:rPr>
        <w:tab/>
        <w:t>940</w:t>
      </w:r>
    </w:p>
    <w:p w14:paraId="3594D9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941</w:t>
      </w:r>
    </w:p>
    <w:p w14:paraId="2A6A3C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NRSRP Measurement Report Mapping</w:t>
      </w:r>
      <w:r w:rsidRPr="00A77EA5">
        <w:rPr>
          <w:noProof/>
        </w:rPr>
        <w:tab/>
        <w:t>941</w:t>
      </w:r>
    </w:p>
    <w:p w14:paraId="48B225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NB1 for normal coverage</w:t>
      </w:r>
      <w:r w:rsidRPr="00A77EA5">
        <w:rPr>
          <w:noProof/>
        </w:rPr>
        <w:tab/>
        <w:t>941</w:t>
      </w:r>
    </w:p>
    <w:p w14:paraId="754FC2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NB1 for normal coverage</w:t>
      </w:r>
      <w:r w:rsidRPr="00A77EA5">
        <w:rPr>
          <w:noProof/>
        </w:rPr>
        <w:tab/>
        <w:t>942</w:t>
      </w:r>
    </w:p>
    <w:p w14:paraId="0FD4CD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NB1 for enhanced coverage</w:t>
      </w:r>
      <w:r w:rsidRPr="00A77EA5">
        <w:rPr>
          <w:noProof/>
        </w:rPr>
        <w:tab/>
        <w:t>943</w:t>
      </w:r>
    </w:p>
    <w:p w14:paraId="71EB2A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NB1 for enhanced coverage</w:t>
      </w:r>
      <w:r w:rsidRPr="00A77EA5">
        <w:rPr>
          <w:noProof/>
        </w:rPr>
        <w:tab/>
        <w:t>944</w:t>
      </w:r>
    </w:p>
    <w:p w14:paraId="65CA2A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NRSRQ Measurement Report Mapping</w:t>
      </w:r>
      <w:r w:rsidRPr="00A77EA5">
        <w:rPr>
          <w:noProof/>
        </w:rPr>
        <w:tab/>
        <w:t>945</w:t>
      </w:r>
    </w:p>
    <w:p w14:paraId="17C754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Measurement Report Mapping for UE Category NB1</w:t>
      </w:r>
      <w:r w:rsidRPr="00A77EA5">
        <w:rPr>
          <w:noProof/>
        </w:rPr>
        <w:tab/>
        <w:t>946</w:t>
      </w:r>
    </w:p>
    <w:p w14:paraId="550186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NB1</w:t>
      </w:r>
      <w:r w:rsidRPr="00A77EA5">
        <w:rPr>
          <w:noProof/>
        </w:rPr>
        <w:tab/>
        <w:t>946</w:t>
      </w:r>
    </w:p>
    <w:p w14:paraId="369FE0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reporting for UE Category NB2 with 16-QAM</w:t>
      </w:r>
      <w:r w:rsidRPr="00A77EA5">
        <w:rPr>
          <w:noProof/>
        </w:rPr>
        <w:tab/>
        <w:t>947</w:t>
      </w:r>
    </w:p>
    <w:p w14:paraId="2E7CC6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NB1 for satellite access</w:t>
      </w:r>
      <w:r w:rsidRPr="00A77EA5">
        <w:rPr>
          <w:noProof/>
        </w:rPr>
        <w:tab/>
        <w:t>947</w:t>
      </w:r>
    </w:p>
    <w:p w14:paraId="03CB12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NRSRP Accuracy for UE Category NB1</w:t>
      </w:r>
      <w:r w:rsidRPr="00A77EA5">
        <w:rPr>
          <w:noProof/>
        </w:rPr>
        <w:tab/>
        <w:t>947</w:t>
      </w:r>
    </w:p>
    <w:p w14:paraId="209178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NRSRQ Accuracy for UE Category NB1</w:t>
      </w:r>
      <w:r w:rsidRPr="00A77EA5">
        <w:rPr>
          <w:noProof/>
        </w:rPr>
        <w:tab/>
        <w:t>948</w:t>
      </w:r>
    </w:p>
    <w:p w14:paraId="07D3B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NRSRP Accuracy for UE Category NB1</w:t>
      </w:r>
      <w:r w:rsidRPr="00A77EA5">
        <w:rPr>
          <w:noProof/>
        </w:rPr>
        <w:tab/>
        <w:t>949</w:t>
      </w:r>
    </w:p>
    <w:p w14:paraId="5F48A1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9.1.22A.4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NRSRQ Accuracy for UE Category NB1</w:t>
      </w:r>
      <w:r w:rsidRPr="00A77EA5">
        <w:rPr>
          <w:noProof/>
        </w:rPr>
        <w:tab/>
        <w:t>950</w:t>
      </w:r>
    </w:p>
    <w:p w14:paraId="00673A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NRSRP Measurement Report Mapping</w:t>
      </w:r>
      <w:r w:rsidRPr="00A77EA5">
        <w:rPr>
          <w:noProof/>
        </w:rPr>
        <w:tab/>
        <w:t>951</w:t>
      </w:r>
    </w:p>
    <w:p w14:paraId="132EE7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NRSRQ Measurement Report Mapping</w:t>
      </w:r>
      <w:r w:rsidRPr="00A77EA5">
        <w:rPr>
          <w:noProof/>
        </w:rPr>
        <w:tab/>
        <w:t>951</w:t>
      </w:r>
    </w:p>
    <w:p w14:paraId="098334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Measurement Report Mapping for UE Category NB1</w:t>
      </w:r>
      <w:r w:rsidRPr="00A77EA5">
        <w:rPr>
          <w:noProof/>
        </w:rPr>
        <w:tab/>
        <w:t>951</w:t>
      </w:r>
    </w:p>
    <w:p w14:paraId="09801C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NB1</w:t>
      </w:r>
      <w:r w:rsidRPr="00A77EA5">
        <w:rPr>
          <w:noProof/>
        </w:rPr>
        <w:tab/>
        <w:t>951</w:t>
      </w:r>
    </w:p>
    <w:p w14:paraId="12CFDF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 for UE Category NB1</w:t>
      </w:r>
      <w:r w:rsidRPr="00A77EA5">
        <w:rPr>
          <w:noProof/>
        </w:rPr>
        <w:tab/>
        <w:t>952</w:t>
      </w:r>
    </w:p>
    <w:p w14:paraId="4BCFEC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952</w:t>
      </w:r>
    </w:p>
    <w:p w14:paraId="02B525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952</w:t>
      </w:r>
    </w:p>
    <w:p w14:paraId="7A7CA7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</w:t>
      </w:r>
      <w:r w:rsidRPr="00A77EA5">
        <w:rPr>
          <w:noProof/>
        </w:rPr>
        <w:tab/>
        <w:t>952</w:t>
      </w:r>
    </w:p>
    <w:p w14:paraId="1B30C30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954</w:t>
      </w:r>
    </w:p>
    <w:p w14:paraId="38B651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954</w:t>
      </w:r>
    </w:p>
    <w:p w14:paraId="457223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 for UE Power Class 6</w:t>
      </w:r>
      <w:r w:rsidRPr="00A77EA5">
        <w:rPr>
          <w:noProof/>
        </w:rPr>
        <w:tab/>
        <w:t>954</w:t>
      </w:r>
    </w:p>
    <w:p w14:paraId="46D171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 for UE Category NB1 for Satellite Access</w:t>
      </w:r>
      <w:r w:rsidRPr="00A77EA5">
        <w:rPr>
          <w:noProof/>
        </w:rPr>
        <w:tab/>
        <w:t>955</w:t>
      </w:r>
    </w:p>
    <w:p w14:paraId="6C003B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955</w:t>
      </w:r>
    </w:p>
    <w:p w14:paraId="6000F2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955</w:t>
      </w:r>
    </w:p>
    <w:p w14:paraId="1F6678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</w:t>
      </w:r>
      <w:r w:rsidRPr="00A77EA5">
        <w:rPr>
          <w:rFonts w:eastAsia="SimSun"/>
          <w:noProof/>
        </w:rPr>
        <w:t xml:space="preserve"> </w:t>
      </w:r>
      <w:r w:rsidRPr="00A77EA5">
        <w:rPr>
          <w:noProof/>
        </w:rPr>
        <w:t>for Satellite Access</w:t>
      </w:r>
      <w:r w:rsidRPr="00A77EA5">
        <w:rPr>
          <w:noProof/>
        </w:rPr>
        <w:tab/>
        <w:t>956</w:t>
      </w:r>
    </w:p>
    <w:p w14:paraId="393BA93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956</w:t>
      </w:r>
    </w:p>
    <w:p w14:paraId="40D6BA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956</w:t>
      </w:r>
    </w:p>
    <w:p w14:paraId="08C1A5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 for UE Power Class 6 for Satellite Access</w:t>
      </w:r>
      <w:r w:rsidRPr="00A77EA5">
        <w:rPr>
          <w:noProof/>
        </w:rPr>
        <w:tab/>
        <w:t>956</w:t>
      </w:r>
    </w:p>
    <w:p w14:paraId="07EA73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956</w:t>
      </w:r>
    </w:p>
    <w:p w14:paraId="4850AE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M2</w:t>
      </w:r>
      <w:r w:rsidRPr="00A77EA5">
        <w:rPr>
          <w:noProof/>
        </w:rPr>
        <w:tab/>
        <w:t>956</w:t>
      </w:r>
    </w:p>
    <w:p w14:paraId="5A3517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M2 in CE mode A</w:t>
      </w:r>
      <w:r w:rsidRPr="00A77EA5">
        <w:rPr>
          <w:noProof/>
        </w:rPr>
        <w:tab/>
        <w:t>956</w:t>
      </w:r>
    </w:p>
    <w:p w14:paraId="41DB4D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M2 in CE mode B</w:t>
      </w:r>
      <w:r w:rsidRPr="00A77EA5">
        <w:rPr>
          <w:noProof/>
        </w:rPr>
        <w:tab/>
        <w:t>957</w:t>
      </w:r>
    </w:p>
    <w:p w14:paraId="154948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time difference Accuracy Requirement for Cat-M2</w:t>
      </w:r>
      <w:r w:rsidRPr="00A77EA5">
        <w:rPr>
          <w:noProof/>
        </w:rPr>
        <w:tab/>
        <w:t>958</w:t>
      </w:r>
    </w:p>
    <w:p w14:paraId="376B5F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M2 in CE mode A</w:t>
      </w:r>
      <w:r w:rsidRPr="00A77EA5">
        <w:rPr>
          <w:noProof/>
        </w:rPr>
        <w:tab/>
        <w:t>959</w:t>
      </w:r>
    </w:p>
    <w:p w14:paraId="2D4CC0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M2 in CE mode B</w:t>
      </w:r>
      <w:r w:rsidRPr="00A77EA5">
        <w:rPr>
          <w:noProof/>
        </w:rPr>
        <w:tab/>
        <w:t>961</w:t>
      </w:r>
    </w:p>
    <w:p w14:paraId="7482A6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non-BL CE UE</w:t>
      </w:r>
      <w:r w:rsidRPr="00A77EA5">
        <w:rPr>
          <w:noProof/>
        </w:rPr>
        <w:tab/>
        <w:t>962</w:t>
      </w:r>
    </w:p>
    <w:p w14:paraId="534BA3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RSRP for non-BL CE UE in CE mode A</w:t>
      </w:r>
      <w:r w:rsidRPr="00A77EA5">
        <w:rPr>
          <w:noProof/>
        </w:rPr>
        <w:tab/>
        <w:t>963</w:t>
      </w:r>
    </w:p>
    <w:p w14:paraId="17BAF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non-BL CE UE in CE mode A</w:t>
      </w:r>
      <w:r w:rsidRPr="00A77EA5">
        <w:rPr>
          <w:noProof/>
        </w:rPr>
        <w:tab/>
        <w:t>965</w:t>
      </w:r>
    </w:p>
    <w:p w14:paraId="7B98C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RSRP for non-BL CE UE in CE mode B</w:t>
      </w:r>
      <w:r w:rsidRPr="00A77EA5">
        <w:rPr>
          <w:noProof/>
        </w:rPr>
        <w:tab/>
        <w:t>965</w:t>
      </w:r>
    </w:p>
    <w:p w14:paraId="2F2DBD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non-BL CE UE in CE mode B</w:t>
      </w:r>
      <w:r w:rsidRPr="00A77EA5">
        <w:rPr>
          <w:noProof/>
        </w:rPr>
        <w:tab/>
        <w:t>967</w:t>
      </w:r>
    </w:p>
    <w:p w14:paraId="08DB1C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968</w:t>
      </w:r>
    </w:p>
    <w:p w14:paraId="58EF0A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non-BL CE UE in CE mode A</w:t>
      </w:r>
      <w:r w:rsidRPr="00A77EA5">
        <w:rPr>
          <w:noProof/>
        </w:rPr>
        <w:tab/>
        <w:t>968</w:t>
      </w:r>
    </w:p>
    <w:p w14:paraId="6580FC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non-BL CE UE in CE mode B</w:t>
      </w:r>
      <w:r w:rsidRPr="00A77EA5">
        <w:rPr>
          <w:noProof/>
        </w:rPr>
        <w:tab/>
        <w:t>968</w:t>
      </w:r>
    </w:p>
    <w:p w14:paraId="207224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969</w:t>
      </w:r>
    </w:p>
    <w:p w14:paraId="55FC5B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RSRP for non-BL CE UE in CE mode A</w:t>
      </w:r>
      <w:r w:rsidRPr="00A77EA5">
        <w:rPr>
          <w:noProof/>
        </w:rPr>
        <w:tab/>
        <w:t>969</w:t>
      </w:r>
    </w:p>
    <w:p w14:paraId="4D5E29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non-BL CE UE in CE mode A</w:t>
      </w:r>
      <w:r w:rsidRPr="00A77EA5">
        <w:rPr>
          <w:noProof/>
        </w:rPr>
        <w:tab/>
        <w:t>970</w:t>
      </w:r>
    </w:p>
    <w:p w14:paraId="3069D3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RSRP for non-BL CE UE in CE mode B</w:t>
      </w:r>
      <w:r w:rsidRPr="00A77EA5">
        <w:rPr>
          <w:noProof/>
        </w:rPr>
        <w:tab/>
        <w:t>971</w:t>
      </w:r>
    </w:p>
    <w:p w14:paraId="66D69B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Inter-frequency Relative Accuracy of RSRP for </w:t>
      </w:r>
      <w:r w:rsidRPr="00A77EA5">
        <w:rPr>
          <w:rFonts w:eastAsia="DengXian"/>
          <w:noProof/>
        </w:rPr>
        <w:t xml:space="preserve">non-BL CE </w:t>
      </w:r>
      <w:r w:rsidRPr="00A77EA5">
        <w:rPr>
          <w:noProof/>
        </w:rPr>
        <w:t>UE in CE mode B</w:t>
      </w:r>
      <w:r w:rsidRPr="00A77EA5">
        <w:rPr>
          <w:noProof/>
        </w:rPr>
        <w:tab/>
        <w:t>972</w:t>
      </w:r>
    </w:p>
    <w:p w14:paraId="521160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non-BL CE UE in CE mode A</w:t>
      </w:r>
      <w:r w:rsidRPr="00A77EA5">
        <w:rPr>
          <w:noProof/>
        </w:rPr>
        <w:tab/>
        <w:t>973</w:t>
      </w:r>
    </w:p>
    <w:p w14:paraId="7FC0FA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non-BL CE UE in CE mode A</w:t>
      </w:r>
      <w:r w:rsidRPr="00A77EA5">
        <w:rPr>
          <w:noProof/>
        </w:rPr>
        <w:tab/>
        <w:t>973</w:t>
      </w:r>
    </w:p>
    <w:p w14:paraId="295DCC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non-BL CE UE in CE mode B</w:t>
      </w:r>
      <w:r w:rsidRPr="00A77EA5">
        <w:rPr>
          <w:noProof/>
        </w:rPr>
        <w:tab/>
        <w:t>973</w:t>
      </w:r>
    </w:p>
    <w:p w14:paraId="0E6B50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non-BL CE UE in CE mode B</w:t>
      </w:r>
      <w:r w:rsidRPr="00A77EA5">
        <w:rPr>
          <w:noProof/>
        </w:rPr>
        <w:tab/>
        <w:t>974</w:t>
      </w:r>
    </w:p>
    <w:p w14:paraId="460DFF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SFN and frame Timing Difference (SFTD)</w:t>
      </w:r>
      <w:r w:rsidRPr="00A77EA5">
        <w:rPr>
          <w:noProof/>
        </w:rPr>
        <w:tab/>
        <w:t>975</w:t>
      </w:r>
    </w:p>
    <w:p w14:paraId="22200C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Accuracy Requirement</w:t>
      </w:r>
      <w:r w:rsidRPr="00A77EA5">
        <w:rPr>
          <w:noProof/>
        </w:rPr>
        <w:tab/>
        <w:t>975</w:t>
      </w:r>
    </w:p>
    <w:p w14:paraId="427A35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SFN and Frame Timing Difference (SFTD) under CCA</w:t>
      </w:r>
      <w:r w:rsidRPr="00A77EA5">
        <w:rPr>
          <w:noProof/>
        </w:rPr>
        <w:tab/>
        <w:t>977</w:t>
      </w:r>
    </w:p>
    <w:p w14:paraId="656BB1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Accuracy Requirement under CCA</w:t>
      </w:r>
      <w:r w:rsidRPr="00A77EA5">
        <w:rPr>
          <w:noProof/>
        </w:rPr>
        <w:tab/>
        <w:t>977</w:t>
      </w:r>
    </w:p>
    <w:p w14:paraId="6F771E4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FDD Measurements</w:t>
      </w:r>
      <w:r w:rsidRPr="00A77EA5">
        <w:rPr>
          <w:noProof/>
        </w:rPr>
        <w:tab/>
        <w:t>978</w:t>
      </w:r>
    </w:p>
    <w:p w14:paraId="47D225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FDD CPICH RSCP</w:t>
      </w:r>
      <w:r w:rsidRPr="00A77EA5">
        <w:rPr>
          <w:noProof/>
        </w:rPr>
        <w:tab/>
        <w:t>978</w:t>
      </w:r>
    </w:p>
    <w:p w14:paraId="63EBC1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979</w:t>
      </w:r>
    </w:p>
    <w:p w14:paraId="666816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FDD CPICH Ec/No</w:t>
      </w:r>
      <w:r w:rsidRPr="00A77EA5">
        <w:rPr>
          <w:noProof/>
        </w:rPr>
        <w:tab/>
        <w:t>979</w:t>
      </w:r>
    </w:p>
    <w:p w14:paraId="4230B39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TDD Measurements</w:t>
      </w:r>
      <w:r w:rsidRPr="00A77EA5">
        <w:rPr>
          <w:noProof/>
        </w:rPr>
        <w:tab/>
        <w:t>979</w:t>
      </w:r>
    </w:p>
    <w:p w14:paraId="616705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TDD P-CCPCH RSCP</w:t>
      </w:r>
      <w:r w:rsidRPr="00A77EA5">
        <w:rPr>
          <w:noProof/>
        </w:rPr>
        <w:tab/>
        <w:t>980</w:t>
      </w:r>
    </w:p>
    <w:p w14:paraId="485057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980</w:t>
      </w:r>
    </w:p>
    <w:p w14:paraId="4D3D35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980</w:t>
      </w:r>
    </w:p>
    <w:p w14:paraId="402A892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Measurements</w:t>
      </w:r>
      <w:r w:rsidRPr="00A77EA5">
        <w:rPr>
          <w:noProof/>
        </w:rPr>
        <w:tab/>
        <w:t>980</w:t>
      </w:r>
    </w:p>
    <w:p w14:paraId="3ADC4F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carrier RSSI</w:t>
      </w:r>
      <w:r w:rsidRPr="00A77EA5">
        <w:rPr>
          <w:noProof/>
        </w:rPr>
        <w:tab/>
        <w:t>980</w:t>
      </w:r>
    </w:p>
    <w:p w14:paraId="30EEFD0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CDMA2000 1x RTT Measurements</w:t>
      </w:r>
      <w:r w:rsidRPr="00A77EA5">
        <w:rPr>
          <w:noProof/>
        </w:rPr>
        <w:tab/>
        <w:t>980</w:t>
      </w:r>
    </w:p>
    <w:p w14:paraId="5B6E22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CDMA2000 1x RTT Pilot Strength</w:t>
      </w:r>
      <w:r w:rsidRPr="00A77EA5">
        <w:rPr>
          <w:noProof/>
        </w:rPr>
        <w:tab/>
        <w:t>980</w:t>
      </w:r>
    </w:p>
    <w:p w14:paraId="2B33449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</w:t>
      </w:r>
      <w:r w:rsidRPr="00A77EA5">
        <w:rPr>
          <w:rFonts w:cs="v4.2.0"/>
          <w:noProof/>
          <w:vertAlign w:val="subscript"/>
        </w:rPr>
        <w:t>CMAX,c</w:t>
      </w:r>
      <w:r w:rsidRPr="00A77EA5">
        <w:rPr>
          <w:noProof/>
        </w:rPr>
        <w:tab/>
        <w:t>981</w:t>
      </w:r>
    </w:p>
    <w:p w14:paraId="68DB47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981</w:t>
      </w:r>
    </w:p>
    <w:p w14:paraId="3F4CE9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9.6.2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Estimation Period</w:t>
      </w:r>
      <w:r w:rsidRPr="00A77EA5">
        <w:rPr>
          <w:noProof/>
        </w:rPr>
        <w:tab/>
        <w:t>981</w:t>
      </w:r>
    </w:p>
    <w:p w14:paraId="04B1B6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981</w:t>
      </w:r>
    </w:p>
    <w:p w14:paraId="30B947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IEEE802.11 Measurements</w:t>
      </w:r>
      <w:r w:rsidRPr="00A77EA5">
        <w:rPr>
          <w:noProof/>
        </w:rPr>
        <w:tab/>
        <w:t>981</w:t>
      </w:r>
    </w:p>
    <w:p w14:paraId="4F03D4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WLAN RSSI</w:t>
      </w:r>
      <w:r w:rsidRPr="00A77EA5">
        <w:rPr>
          <w:noProof/>
        </w:rPr>
        <w:tab/>
        <w:t>981</w:t>
      </w:r>
    </w:p>
    <w:p w14:paraId="60F8E4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WLAN RSSI Measurement Report Mapping</w:t>
      </w:r>
      <w:r w:rsidRPr="00A77EA5">
        <w:rPr>
          <w:noProof/>
        </w:rPr>
        <w:tab/>
        <w:t>981</w:t>
      </w:r>
    </w:p>
    <w:p w14:paraId="47502A7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Measurements</w:t>
      </w:r>
      <w:r w:rsidRPr="00A77EA5">
        <w:rPr>
          <w:noProof/>
        </w:rPr>
        <w:tab/>
        <w:t>982</w:t>
      </w:r>
    </w:p>
    <w:p w14:paraId="69792B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982</w:t>
      </w:r>
    </w:p>
    <w:p w14:paraId="688EA5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</w:t>
      </w:r>
      <w:r w:rsidRPr="00A77EA5">
        <w:rPr>
          <w:noProof/>
        </w:rPr>
        <w:tab/>
        <w:t>982</w:t>
      </w:r>
    </w:p>
    <w:p w14:paraId="437D9A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MBSFN RSRP measurement accuracy requirements</w:t>
      </w:r>
      <w:r w:rsidRPr="00A77EA5">
        <w:rPr>
          <w:noProof/>
        </w:rPr>
        <w:tab/>
        <w:t>982</w:t>
      </w:r>
    </w:p>
    <w:p w14:paraId="4489CA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 report mapping</w:t>
      </w:r>
      <w:r w:rsidRPr="00A77EA5">
        <w:rPr>
          <w:noProof/>
        </w:rPr>
        <w:tab/>
        <w:t>983</w:t>
      </w:r>
    </w:p>
    <w:p w14:paraId="75386A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 report mapping for 7.5 kHz subcarrier spacing</w:t>
      </w:r>
      <w:r w:rsidRPr="00A77EA5">
        <w:rPr>
          <w:noProof/>
        </w:rPr>
        <w:tab/>
        <w:t>983</w:t>
      </w:r>
    </w:p>
    <w:p w14:paraId="1058F3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 report mapping for 1.25 kHz subcarrier spacing</w:t>
      </w:r>
      <w:r w:rsidRPr="00A77EA5">
        <w:rPr>
          <w:noProof/>
        </w:rPr>
        <w:tab/>
        <w:t>984</w:t>
      </w:r>
    </w:p>
    <w:p w14:paraId="3F731C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MBSFN RSRP measurement report mapping for </w:t>
      </w:r>
      <w:r w:rsidRPr="00A77EA5">
        <w:rPr>
          <w:rFonts w:eastAsia="PMingLiU"/>
          <w:noProof/>
          <w:lang w:eastAsia="zh-TW"/>
        </w:rPr>
        <w:t>2.5</w:t>
      </w:r>
      <w:r w:rsidRPr="00A77EA5">
        <w:rPr>
          <w:noProof/>
        </w:rPr>
        <w:t xml:space="preserve"> kHz subcarrier spacing</w:t>
      </w:r>
      <w:r w:rsidRPr="00A77EA5">
        <w:rPr>
          <w:noProof/>
        </w:rPr>
        <w:tab/>
        <w:t>984</w:t>
      </w:r>
    </w:p>
    <w:p w14:paraId="3E0C4A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MBSFN RSRP measurement report mapping for </w:t>
      </w:r>
      <w:r w:rsidRPr="00A77EA5">
        <w:rPr>
          <w:rFonts w:eastAsia="PMingLiU"/>
          <w:noProof/>
          <w:lang w:eastAsia="zh-TW"/>
        </w:rPr>
        <w:t>370.37</w:t>
      </w:r>
      <w:r w:rsidRPr="00A77EA5">
        <w:rPr>
          <w:noProof/>
        </w:rPr>
        <w:t>Hz subcarrier spacing</w:t>
      </w:r>
      <w:r w:rsidRPr="00A77EA5">
        <w:rPr>
          <w:noProof/>
        </w:rPr>
        <w:tab/>
        <w:t>984</w:t>
      </w:r>
    </w:p>
    <w:p w14:paraId="789029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</w:t>
      </w:r>
      <w:r w:rsidRPr="00A77EA5">
        <w:rPr>
          <w:noProof/>
        </w:rPr>
        <w:tab/>
        <w:t>985</w:t>
      </w:r>
    </w:p>
    <w:p w14:paraId="4D8BDE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MBSFN RSRQ measurement accuracy requirements</w:t>
      </w:r>
      <w:r w:rsidRPr="00A77EA5">
        <w:rPr>
          <w:noProof/>
        </w:rPr>
        <w:tab/>
        <w:t>985</w:t>
      </w:r>
    </w:p>
    <w:p w14:paraId="09D977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</w:t>
      </w:r>
      <w:r w:rsidRPr="00A77EA5">
        <w:rPr>
          <w:noProof/>
        </w:rPr>
        <w:tab/>
        <w:t>985</w:t>
      </w:r>
    </w:p>
    <w:p w14:paraId="76B8B3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7.5 kHz subcarrier spacing</w:t>
      </w:r>
      <w:r w:rsidRPr="00A77EA5">
        <w:rPr>
          <w:noProof/>
        </w:rPr>
        <w:tab/>
        <w:t>986</w:t>
      </w:r>
    </w:p>
    <w:p w14:paraId="26C222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1.25 kHz subcarrier spacing</w:t>
      </w:r>
      <w:r w:rsidRPr="00A77EA5">
        <w:rPr>
          <w:noProof/>
        </w:rPr>
        <w:tab/>
        <w:t>986</w:t>
      </w:r>
    </w:p>
    <w:p w14:paraId="00B176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</w:t>
      </w:r>
      <w:r w:rsidRPr="00A77EA5">
        <w:rPr>
          <w:rFonts w:eastAsia="PMingLiU"/>
          <w:noProof/>
          <w:lang w:eastAsia="zh-TW"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2.5 kHz subcarrier spacing</w:t>
      </w:r>
      <w:r w:rsidRPr="00A77EA5">
        <w:rPr>
          <w:noProof/>
        </w:rPr>
        <w:tab/>
        <w:t>986</w:t>
      </w:r>
    </w:p>
    <w:p w14:paraId="33094D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</w:t>
      </w:r>
      <w:r w:rsidRPr="00A77EA5">
        <w:rPr>
          <w:rFonts w:eastAsia="PMingLiU"/>
          <w:noProof/>
          <w:lang w:eastAsia="zh-TW"/>
        </w:rPr>
        <w:t>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370.37 kHz subcarrier spacing</w:t>
      </w:r>
      <w:r w:rsidRPr="00A77EA5">
        <w:rPr>
          <w:noProof/>
        </w:rPr>
        <w:tab/>
        <w:t>987</w:t>
      </w:r>
    </w:p>
    <w:p w14:paraId="06E263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MCH BLER</w:t>
      </w:r>
      <w:r w:rsidRPr="00A77EA5">
        <w:rPr>
          <w:noProof/>
        </w:rPr>
        <w:tab/>
        <w:t>987</w:t>
      </w:r>
    </w:p>
    <w:p w14:paraId="35FE0B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 for MCH BLER</w:t>
      </w:r>
      <w:r w:rsidRPr="00A77EA5">
        <w:rPr>
          <w:noProof/>
        </w:rPr>
        <w:tab/>
        <w:t>987</w:t>
      </w:r>
    </w:p>
    <w:p w14:paraId="6E036B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 for MCH Block Number</w:t>
      </w:r>
      <w:r w:rsidRPr="00A77EA5">
        <w:rPr>
          <w:noProof/>
        </w:rPr>
        <w:tab/>
        <w:t>988</w:t>
      </w:r>
    </w:p>
    <w:p w14:paraId="142F12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Measurements</w:t>
      </w:r>
      <w:r w:rsidRPr="00A77EA5">
        <w:rPr>
          <w:noProof/>
        </w:rPr>
        <w:tab/>
        <w:t>989</w:t>
      </w:r>
    </w:p>
    <w:p w14:paraId="6CF472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989</w:t>
      </w:r>
    </w:p>
    <w:p w14:paraId="78E4B7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S-RSRP Measurement Accuracy Requirements</w:t>
      </w:r>
      <w:r w:rsidRPr="00A77EA5">
        <w:rPr>
          <w:noProof/>
        </w:rPr>
        <w:tab/>
        <w:t>989</w:t>
      </w:r>
    </w:p>
    <w:p w14:paraId="796FF0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S-RSRP Accuracy</w:t>
      </w:r>
      <w:r w:rsidRPr="00A77EA5">
        <w:rPr>
          <w:noProof/>
        </w:rPr>
        <w:tab/>
        <w:t>989</w:t>
      </w:r>
    </w:p>
    <w:p w14:paraId="567BD1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S-RSRP</w:t>
      </w:r>
      <w:r w:rsidRPr="00A77EA5">
        <w:rPr>
          <w:noProof/>
        </w:rPr>
        <w:tab/>
        <w:t>990</w:t>
      </w:r>
    </w:p>
    <w:p w14:paraId="671A53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SD-RSRP Measurement Accuracy Requirements</w:t>
      </w:r>
      <w:r w:rsidRPr="00A77EA5">
        <w:rPr>
          <w:noProof/>
        </w:rPr>
        <w:tab/>
        <w:t>991</w:t>
      </w:r>
    </w:p>
    <w:p w14:paraId="780C4E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SD-RSRP Accuracy</w:t>
      </w:r>
      <w:r w:rsidRPr="00A77EA5">
        <w:rPr>
          <w:noProof/>
        </w:rPr>
        <w:tab/>
        <w:t>991</w:t>
      </w:r>
    </w:p>
    <w:p w14:paraId="0B2416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SD-RSRP</w:t>
      </w:r>
      <w:r w:rsidRPr="00A77EA5">
        <w:rPr>
          <w:noProof/>
        </w:rPr>
        <w:tab/>
        <w:t>991</w:t>
      </w:r>
    </w:p>
    <w:p w14:paraId="02790C8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Measurements</w:t>
      </w:r>
      <w:r w:rsidRPr="00A77EA5">
        <w:rPr>
          <w:noProof/>
        </w:rPr>
        <w:tab/>
        <w:t>992</w:t>
      </w:r>
    </w:p>
    <w:p w14:paraId="78E153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992</w:t>
      </w:r>
    </w:p>
    <w:p w14:paraId="77522C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S-RSRP Measurement Accuracy Requirements</w:t>
      </w:r>
      <w:r w:rsidRPr="00A77EA5">
        <w:rPr>
          <w:noProof/>
        </w:rPr>
        <w:tab/>
        <w:t>992</w:t>
      </w:r>
    </w:p>
    <w:p w14:paraId="267369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S-RSRP Accuracy</w:t>
      </w:r>
      <w:r w:rsidRPr="00A77EA5">
        <w:rPr>
          <w:noProof/>
        </w:rPr>
        <w:tab/>
        <w:t>992</w:t>
      </w:r>
    </w:p>
    <w:p w14:paraId="34A5C4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S-RSRP</w:t>
      </w:r>
      <w:r w:rsidRPr="00A77EA5">
        <w:rPr>
          <w:noProof/>
        </w:rPr>
        <w:tab/>
        <w:t>993</w:t>
      </w:r>
    </w:p>
    <w:p w14:paraId="566E7B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PSSCH-RSRP Measurement Accuracy Requirements</w:t>
      </w:r>
      <w:r w:rsidRPr="00A77EA5">
        <w:rPr>
          <w:noProof/>
        </w:rPr>
        <w:tab/>
        <w:t>993</w:t>
      </w:r>
    </w:p>
    <w:p w14:paraId="678E0D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PSSCH-RSRP Accuracy</w:t>
      </w:r>
      <w:r w:rsidRPr="00A77EA5">
        <w:rPr>
          <w:noProof/>
        </w:rPr>
        <w:tab/>
        <w:t>993</w:t>
      </w:r>
    </w:p>
    <w:p w14:paraId="4FAAB8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S-RSSI Measurement Accuracy Requirements</w:t>
      </w:r>
      <w:r w:rsidRPr="00A77EA5">
        <w:rPr>
          <w:noProof/>
        </w:rPr>
        <w:tab/>
        <w:t>994</w:t>
      </w:r>
    </w:p>
    <w:p w14:paraId="637FB3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9.10.4.1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Intra-frequency absolute S-RSSI measurement accuracy requirements</w:t>
      </w:r>
      <w:r w:rsidRPr="00A77EA5">
        <w:rPr>
          <w:noProof/>
        </w:rPr>
        <w:tab/>
        <w:t>994</w:t>
      </w:r>
    </w:p>
    <w:p w14:paraId="350FCC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9.10.4.2 Intra-frequency relative S-RSSI measurement accuracy requirements</w:t>
      </w:r>
      <w:r w:rsidRPr="00A77EA5">
        <w:rPr>
          <w:noProof/>
        </w:rPr>
        <w:tab/>
        <w:t>994</w:t>
      </w:r>
    </w:p>
    <w:p w14:paraId="3A26FCB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Measurements</w:t>
      </w:r>
      <w:r w:rsidRPr="00A77EA5">
        <w:rPr>
          <w:noProof/>
        </w:rPr>
        <w:tab/>
        <w:t>995</w:t>
      </w:r>
    </w:p>
    <w:p w14:paraId="04B8C0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SS-RSRP Measurements</w:t>
      </w:r>
      <w:r w:rsidRPr="00A77EA5">
        <w:rPr>
          <w:noProof/>
        </w:rPr>
        <w:tab/>
        <w:t>995</w:t>
      </w:r>
    </w:p>
    <w:p w14:paraId="3EAADE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SS-RSRP Measurements for DC Idle Mode Measurements</w:t>
      </w:r>
      <w:r w:rsidRPr="00A77EA5">
        <w:rPr>
          <w:noProof/>
        </w:rPr>
        <w:tab/>
        <w:t>995</w:t>
      </w:r>
    </w:p>
    <w:p w14:paraId="3C36E78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SS-RSRQ Measurements</w:t>
      </w:r>
      <w:r w:rsidRPr="00A77EA5">
        <w:rPr>
          <w:noProof/>
        </w:rPr>
        <w:tab/>
        <w:t>996</w:t>
      </w:r>
    </w:p>
    <w:p w14:paraId="215D70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SS-RSRQ Measurements for DC Idle Mode Measurements</w:t>
      </w:r>
      <w:r w:rsidRPr="00A77EA5">
        <w:rPr>
          <w:noProof/>
        </w:rPr>
        <w:tab/>
        <w:t>996</w:t>
      </w:r>
    </w:p>
    <w:p w14:paraId="18C00F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SS-SINR Measurements</w:t>
      </w:r>
      <w:r w:rsidRPr="00A77EA5">
        <w:rPr>
          <w:noProof/>
        </w:rPr>
        <w:tab/>
        <w:t>996</w:t>
      </w:r>
    </w:p>
    <w:p w14:paraId="1B2912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SS-RSRP Measurements under CCA</w:t>
      </w:r>
      <w:r w:rsidRPr="00A77EA5">
        <w:rPr>
          <w:noProof/>
        </w:rPr>
        <w:tab/>
        <w:t>997</w:t>
      </w:r>
    </w:p>
    <w:p w14:paraId="11B53C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SS-RSRQ Measurements under CCA</w:t>
      </w:r>
      <w:r w:rsidRPr="00A77EA5">
        <w:rPr>
          <w:noProof/>
        </w:rPr>
        <w:tab/>
        <w:t>997</w:t>
      </w:r>
    </w:p>
    <w:p w14:paraId="70E9CC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SS-SINR Measurements under CCA</w:t>
      </w:r>
      <w:r w:rsidRPr="00A77EA5">
        <w:rPr>
          <w:noProof/>
        </w:rPr>
        <w:tab/>
        <w:t>997</w:t>
      </w:r>
    </w:p>
    <w:p w14:paraId="545CF0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RSSI Measurements under CCA</w:t>
      </w:r>
      <w:r w:rsidRPr="00A77EA5">
        <w:rPr>
          <w:noProof/>
        </w:rPr>
        <w:tab/>
        <w:t>997</w:t>
      </w:r>
    </w:p>
    <w:p w14:paraId="0C758E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Channel Occupancy Measurements under CCA</w:t>
      </w:r>
      <w:r w:rsidRPr="00A77EA5">
        <w:rPr>
          <w:noProof/>
        </w:rPr>
        <w:tab/>
        <w:t>998</w:t>
      </w:r>
    </w:p>
    <w:p w14:paraId="14E448B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Performance Requirements for E-UTRAN</w:t>
      </w:r>
      <w:r w:rsidRPr="00A77EA5">
        <w:rPr>
          <w:noProof/>
        </w:rPr>
        <w:tab/>
        <w:t>998</w:t>
      </w:r>
    </w:p>
    <w:p w14:paraId="14C6DC7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Received Interference Power</w:t>
      </w:r>
      <w:r w:rsidRPr="00A77EA5">
        <w:rPr>
          <w:noProof/>
        </w:rPr>
        <w:tab/>
        <w:t>998</w:t>
      </w:r>
    </w:p>
    <w:p w14:paraId="2C0493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accuracy requirement</w:t>
      </w:r>
      <w:r w:rsidRPr="00A77EA5">
        <w:rPr>
          <w:noProof/>
        </w:rPr>
        <w:tab/>
        <w:t>998</w:t>
      </w:r>
    </w:p>
    <w:p w14:paraId="4695C0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requirement</w:t>
      </w:r>
      <w:r w:rsidRPr="00A77EA5">
        <w:rPr>
          <w:noProof/>
        </w:rPr>
        <w:tab/>
        <w:t>998</w:t>
      </w:r>
    </w:p>
    <w:p w14:paraId="7A07FD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Received Interference Power measurement report mapping</w:t>
      </w:r>
      <w:r w:rsidRPr="00A77EA5">
        <w:rPr>
          <w:noProof/>
        </w:rPr>
        <w:tab/>
        <w:t>999</w:t>
      </w:r>
    </w:p>
    <w:p w14:paraId="1F8C0E1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Angle of Arrival (AOA)</w:t>
      </w:r>
      <w:r w:rsidRPr="00A77EA5">
        <w:rPr>
          <w:noProof/>
        </w:rPr>
        <w:tab/>
        <w:t>999</w:t>
      </w:r>
    </w:p>
    <w:p w14:paraId="5B047F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Range/mapping</w:t>
      </w:r>
      <w:r w:rsidRPr="00A77EA5">
        <w:rPr>
          <w:noProof/>
        </w:rPr>
        <w:tab/>
        <w:t>999</w:t>
      </w:r>
    </w:p>
    <w:p w14:paraId="569AB12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(T</w:t>
      </w:r>
      <w:r w:rsidRPr="00A77EA5">
        <w:rPr>
          <w:noProof/>
          <w:vertAlign w:val="subscript"/>
        </w:rPr>
        <w:t>ADV</w:t>
      </w:r>
      <w:r w:rsidRPr="00A77EA5">
        <w:rPr>
          <w:noProof/>
        </w:rPr>
        <w:t>)</w:t>
      </w:r>
      <w:r w:rsidRPr="00A77EA5">
        <w:rPr>
          <w:noProof/>
        </w:rPr>
        <w:tab/>
        <w:t>999</w:t>
      </w:r>
    </w:p>
    <w:p w14:paraId="078BE6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999</w:t>
      </w:r>
    </w:p>
    <w:p w14:paraId="1D293102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Requirements in Any Cell Selection state</w:t>
      </w:r>
      <w:r w:rsidRPr="00A77EA5">
        <w:rPr>
          <w:noProof/>
        </w:rPr>
        <w:tab/>
        <w:t>1000</w:t>
      </w:r>
    </w:p>
    <w:p w14:paraId="5049DCF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1000</w:t>
      </w:r>
    </w:p>
    <w:p w14:paraId="3CADBA6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ProSe in Any Cell Selection State</w:t>
      </w:r>
      <w:r w:rsidRPr="00A77EA5">
        <w:rPr>
          <w:noProof/>
        </w:rPr>
        <w:tab/>
        <w:t>1000</w:t>
      </w:r>
    </w:p>
    <w:p w14:paraId="6FD4EB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1000</w:t>
      </w:r>
    </w:p>
    <w:p w14:paraId="5664A8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UE transmission timing</w:t>
      </w:r>
      <w:r w:rsidRPr="00A77EA5">
        <w:rPr>
          <w:noProof/>
        </w:rPr>
        <w:tab/>
        <w:t>1000</w:t>
      </w:r>
    </w:p>
    <w:p w14:paraId="6E956D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</w:t>
      </w:r>
      <w:r w:rsidRPr="00A77EA5">
        <w:rPr>
          <w:noProof/>
        </w:rPr>
        <w:tab/>
        <w:t>1001</w:t>
      </w:r>
    </w:p>
    <w:p w14:paraId="75A1C0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1001</w:t>
      </w:r>
    </w:p>
    <w:p w14:paraId="5958C6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1001</w:t>
      </w:r>
    </w:p>
    <w:p w14:paraId="3DCB48B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ProSe in Any Cell Selection State</w:t>
      </w:r>
      <w:r w:rsidRPr="00A77EA5">
        <w:rPr>
          <w:noProof/>
        </w:rPr>
        <w:tab/>
        <w:t>1001</w:t>
      </w:r>
    </w:p>
    <w:p w14:paraId="3AB296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1001</w:t>
      </w:r>
    </w:p>
    <w:p w14:paraId="7033B3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1001</w:t>
      </w:r>
    </w:p>
    <w:p w14:paraId="0A6753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</w:t>
      </w:r>
      <w:r w:rsidRPr="00A77EA5">
        <w:rPr>
          <w:noProof/>
        </w:rPr>
        <w:tab/>
        <w:t>1001</w:t>
      </w:r>
    </w:p>
    <w:p w14:paraId="390303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</w:t>
      </w:r>
      <w:r w:rsidRPr="00A77EA5">
        <w:rPr>
          <w:noProof/>
        </w:rPr>
        <w:tab/>
        <w:t>1002</w:t>
      </w:r>
    </w:p>
    <w:p w14:paraId="43AAEB1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ProSe Synchronization Reference</w:t>
      </w:r>
      <w:r w:rsidRPr="00A77EA5">
        <w:rPr>
          <w:noProof/>
        </w:rPr>
        <w:tab/>
        <w:t>1002</w:t>
      </w:r>
    </w:p>
    <w:p w14:paraId="0F08DE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1002</w:t>
      </w:r>
    </w:p>
    <w:p w14:paraId="62520F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Selection/Reselection to intra-frequency SyncRef UE</w:t>
      </w:r>
      <w:r w:rsidRPr="00A77EA5">
        <w:rPr>
          <w:noProof/>
        </w:rPr>
        <w:tab/>
        <w:t>1002</w:t>
      </w:r>
    </w:p>
    <w:p w14:paraId="0138A7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1002</w:t>
      </w:r>
    </w:p>
    <w:p w14:paraId="75835A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1002</w:t>
      </w:r>
    </w:p>
    <w:p w14:paraId="4B217B2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1003</w:t>
      </w:r>
    </w:p>
    <w:p w14:paraId="5E7EB75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ProSe relay UE</w:t>
      </w:r>
      <w:r w:rsidRPr="00A77EA5">
        <w:rPr>
          <w:noProof/>
        </w:rPr>
        <w:tab/>
        <w:t>1003</w:t>
      </w:r>
    </w:p>
    <w:p w14:paraId="3E4BC6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1003</w:t>
      </w:r>
    </w:p>
    <w:p w14:paraId="7C07B3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intra-frequency ProSe relay UE</w:t>
      </w:r>
      <w:r w:rsidRPr="00A77EA5">
        <w:rPr>
          <w:noProof/>
        </w:rPr>
        <w:tab/>
        <w:t>1003</w:t>
      </w:r>
    </w:p>
    <w:p w14:paraId="4E7D9A3A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Sidelink Communication Requirements for V2V Operation on Dedicated V2V Carrier</w:t>
      </w:r>
      <w:r w:rsidRPr="00A77EA5">
        <w:rPr>
          <w:noProof/>
        </w:rPr>
        <w:tab/>
        <w:t>1003</w:t>
      </w:r>
    </w:p>
    <w:p w14:paraId="4392786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1003</w:t>
      </w:r>
    </w:p>
    <w:p w14:paraId="6522501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Transmit Timing</w:t>
      </w:r>
      <w:r w:rsidRPr="00A77EA5">
        <w:rPr>
          <w:noProof/>
        </w:rPr>
        <w:tab/>
        <w:t>1004</w:t>
      </w:r>
    </w:p>
    <w:p w14:paraId="7066D3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GNSS as timing reference</w:t>
      </w:r>
      <w:r w:rsidRPr="00A77EA5">
        <w:rPr>
          <w:noProof/>
        </w:rPr>
        <w:tab/>
        <w:t>1004</w:t>
      </w:r>
    </w:p>
    <w:p w14:paraId="33C7E7F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</w:t>
      </w:r>
      <w:r w:rsidRPr="00A77EA5">
        <w:rPr>
          <w:noProof/>
        </w:rPr>
        <w:tab/>
        <w:t>1004</w:t>
      </w:r>
    </w:p>
    <w:p w14:paraId="171B8DC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Reliability of GNSS signal</w:t>
      </w:r>
      <w:r w:rsidRPr="00A77EA5">
        <w:rPr>
          <w:noProof/>
        </w:rPr>
        <w:tab/>
        <w:t>1004</w:t>
      </w:r>
    </w:p>
    <w:p w14:paraId="171B0654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Requirements</w:t>
      </w:r>
      <w:r w:rsidRPr="00A77EA5">
        <w:rPr>
          <w:noProof/>
        </w:rPr>
        <w:tab/>
        <w:t>1004</w:t>
      </w:r>
    </w:p>
    <w:p w14:paraId="02CE81B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1004</w:t>
      </w:r>
    </w:p>
    <w:p w14:paraId="4753CC2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</w:t>
      </w:r>
      <w:r w:rsidRPr="00A77EA5">
        <w:rPr>
          <w:noProof/>
        </w:rPr>
        <w:tab/>
        <w:t>1005</w:t>
      </w:r>
    </w:p>
    <w:p w14:paraId="74CB0F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1005</w:t>
      </w:r>
    </w:p>
    <w:p w14:paraId="2D0ED4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GNSS as synchronization reference source</w:t>
      </w:r>
      <w:r w:rsidRPr="00A77EA5">
        <w:rPr>
          <w:noProof/>
        </w:rPr>
        <w:tab/>
        <w:t>1005</w:t>
      </w:r>
    </w:p>
    <w:p w14:paraId="2D0B4D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Serving cell/PCell as synchronization reference source</w:t>
      </w:r>
      <w:r w:rsidRPr="00A77EA5">
        <w:rPr>
          <w:noProof/>
        </w:rPr>
        <w:tab/>
        <w:t>1005</w:t>
      </w:r>
    </w:p>
    <w:p w14:paraId="25A569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SyncRef UE as synchronization reference source</w:t>
      </w:r>
      <w:r w:rsidRPr="00A77EA5">
        <w:rPr>
          <w:noProof/>
        </w:rPr>
        <w:tab/>
        <w:t>1005</w:t>
      </w:r>
    </w:p>
    <w:p w14:paraId="55C54C4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</w:t>
      </w:r>
      <w:r w:rsidRPr="00A77EA5">
        <w:rPr>
          <w:noProof/>
        </w:rPr>
        <w:tab/>
        <w:t>1005</w:t>
      </w:r>
    </w:p>
    <w:p w14:paraId="0D0BCD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1005</w:t>
      </w:r>
    </w:p>
    <w:p w14:paraId="18E050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Serving cell / PCell as synchronization reference source</w:t>
      </w:r>
      <w:r w:rsidRPr="00A77EA5">
        <w:rPr>
          <w:noProof/>
        </w:rPr>
        <w:tab/>
        <w:t>1005</w:t>
      </w:r>
    </w:p>
    <w:p w14:paraId="707E43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GNSS as synchronization reference source</w:t>
      </w:r>
      <w:r w:rsidRPr="00A77EA5">
        <w:rPr>
          <w:noProof/>
        </w:rPr>
        <w:tab/>
        <w:t>1006</w:t>
      </w:r>
    </w:p>
    <w:p w14:paraId="36FCEE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SyncRef UE as synchronization reference source</w:t>
      </w:r>
      <w:r w:rsidRPr="00A77EA5">
        <w:rPr>
          <w:noProof/>
        </w:rPr>
        <w:tab/>
        <w:t>1006</w:t>
      </w:r>
    </w:p>
    <w:p w14:paraId="2051313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V2X Synchronization Reference Source</w:t>
      </w:r>
      <w:r w:rsidRPr="00A77EA5">
        <w:rPr>
          <w:noProof/>
        </w:rPr>
        <w:tab/>
        <w:t>1007</w:t>
      </w:r>
    </w:p>
    <w:p w14:paraId="65DAC7A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Autonomous Resource Selection/Reselection measurements</w:t>
      </w:r>
      <w:r w:rsidRPr="00A77EA5">
        <w:rPr>
          <w:noProof/>
        </w:rPr>
        <w:tab/>
        <w:t>1008</w:t>
      </w:r>
    </w:p>
    <w:p w14:paraId="152936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1008</w:t>
      </w:r>
    </w:p>
    <w:p w14:paraId="691C52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PSSCH-RSRP measurements</w:t>
      </w:r>
      <w:r w:rsidRPr="00A77EA5">
        <w:rPr>
          <w:noProof/>
        </w:rPr>
        <w:tab/>
        <w:t>1008</w:t>
      </w:r>
    </w:p>
    <w:p w14:paraId="7EA119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S-RSSI measurements</w:t>
      </w:r>
      <w:r w:rsidRPr="00A77EA5">
        <w:rPr>
          <w:noProof/>
        </w:rPr>
        <w:tab/>
        <w:t>1008</w:t>
      </w:r>
    </w:p>
    <w:p w14:paraId="055B2E1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Congestion Control measurements</w:t>
      </w:r>
      <w:r w:rsidRPr="00A77EA5">
        <w:rPr>
          <w:noProof/>
        </w:rPr>
        <w:tab/>
        <w:t>1008</w:t>
      </w:r>
    </w:p>
    <w:p w14:paraId="1604215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</w:t>
      </w:r>
      <w:r w:rsidRPr="00A77EA5">
        <w:rPr>
          <w:noProof/>
        </w:rPr>
        <w:tab/>
        <w:t>1008</w:t>
      </w:r>
    </w:p>
    <w:p w14:paraId="3780D4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to WAN due to V2X Sidelink Communication</w:t>
      </w:r>
      <w:r w:rsidRPr="00A77EA5">
        <w:rPr>
          <w:noProof/>
        </w:rPr>
        <w:tab/>
        <w:t>1008</w:t>
      </w:r>
    </w:p>
    <w:p w14:paraId="645342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Sidelink Communication Dropping due to synchronization reference source change</w:t>
      </w:r>
      <w:r w:rsidRPr="00A77EA5">
        <w:rPr>
          <w:noProof/>
        </w:rPr>
        <w:tab/>
        <w:t>1008</w:t>
      </w:r>
    </w:p>
    <w:p w14:paraId="6930AA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</w:t>
      </w:r>
      <w:r w:rsidRPr="00A77EA5">
        <w:rPr>
          <w:rFonts w:eastAsia="Malgun Gothic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Interruptions to WAN due to V2X </w:t>
      </w:r>
      <w:r w:rsidRPr="00A77EA5">
        <w:rPr>
          <w:rFonts w:eastAsia="Malgun Gothic"/>
          <w:noProof/>
        </w:rPr>
        <w:t>Carrier Aggregation</w:t>
      </w:r>
      <w:r w:rsidRPr="00A77EA5">
        <w:rPr>
          <w:noProof/>
        </w:rPr>
        <w:tab/>
        <w:t>1009</w:t>
      </w:r>
    </w:p>
    <w:p w14:paraId="0B1A31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to WAN due to NR V2X sidelink communication</w:t>
      </w:r>
      <w:r w:rsidRPr="00A77EA5">
        <w:rPr>
          <w:noProof/>
        </w:rPr>
        <w:tab/>
        <w:t>1009</w:t>
      </w:r>
    </w:p>
    <w:p w14:paraId="06D76E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Reliability of GNSS signal</w:t>
      </w:r>
      <w:r w:rsidRPr="00A77EA5">
        <w:rPr>
          <w:noProof/>
        </w:rPr>
        <w:tab/>
        <w:t>1009</w:t>
      </w:r>
    </w:p>
    <w:p w14:paraId="11B21F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Component Carrier Addition and Release Delay for V2X Sidelink Carrier Aggregation</w:t>
      </w:r>
      <w:r w:rsidRPr="00A77EA5">
        <w:rPr>
          <w:noProof/>
        </w:rPr>
        <w:tab/>
        <w:t>1010</w:t>
      </w:r>
    </w:p>
    <w:p w14:paraId="796AC98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V2X Synchronization Reference Source for V2X Carrier Aggregation</w:t>
      </w:r>
      <w:r w:rsidRPr="00A77EA5">
        <w:rPr>
          <w:noProof/>
        </w:rPr>
        <w:tab/>
        <w:t>1010</w:t>
      </w:r>
    </w:p>
    <w:p w14:paraId="10C1C1C5" w14:textId="472258BC" w:rsidR="00B2382E" w:rsidRPr="00A77EA5" w:rsidRDefault="00B2382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Annex A (normative):</w:t>
      </w:r>
      <w:r w:rsidRPr="00A77EA5">
        <w:rPr>
          <w:noProof/>
        </w:rPr>
        <w:tab/>
        <w:t>Test Cases</w:t>
      </w:r>
      <w:r w:rsidRPr="00A77EA5">
        <w:rPr>
          <w:noProof/>
        </w:rPr>
        <w:tab/>
        <w:t>1011</w:t>
      </w:r>
    </w:p>
    <w:p w14:paraId="74335CE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Purpose of annex</w:t>
      </w:r>
      <w:r w:rsidRPr="00A77EA5">
        <w:rPr>
          <w:noProof/>
        </w:rPr>
        <w:tab/>
        <w:t>1011</w:t>
      </w:r>
    </w:p>
    <w:p w14:paraId="718129C4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 classification for statistical testing</w:t>
      </w:r>
      <w:r w:rsidRPr="00A77EA5">
        <w:rPr>
          <w:noProof/>
        </w:rPr>
        <w:tab/>
        <w:t>1011</w:t>
      </w:r>
    </w:p>
    <w:p w14:paraId="032C489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</w:rPr>
        <w:t>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Types of requirements in TS 36.133</w:t>
      </w:r>
      <w:r w:rsidRPr="00A77EA5">
        <w:rPr>
          <w:noProof/>
        </w:rPr>
        <w:tab/>
        <w:t>1011</w:t>
      </w:r>
    </w:p>
    <w:p w14:paraId="54EA14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Time and delay requirements on UE higher layer actions</w:t>
      </w:r>
      <w:r w:rsidRPr="00A77EA5">
        <w:rPr>
          <w:noProof/>
        </w:rPr>
        <w:tab/>
        <w:t>1011</w:t>
      </w:r>
    </w:p>
    <w:p w14:paraId="331914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power levels, relative powers and time</w:t>
      </w:r>
      <w:r w:rsidRPr="00A77EA5">
        <w:rPr>
          <w:noProof/>
        </w:rPr>
        <w:tab/>
        <w:t>1011</w:t>
      </w:r>
    </w:p>
    <w:p w14:paraId="642BDD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Implementation requirements</w:t>
      </w:r>
      <w:r w:rsidRPr="00A77EA5">
        <w:rPr>
          <w:noProof/>
        </w:rPr>
        <w:tab/>
        <w:t>1012</w:t>
      </w:r>
    </w:p>
    <w:p w14:paraId="01EBE4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Physical layer timing requirements</w:t>
      </w:r>
      <w:r w:rsidRPr="00A77EA5">
        <w:rPr>
          <w:noProof/>
        </w:rPr>
        <w:tab/>
        <w:t>1012</w:t>
      </w:r>
    </w:p>
    <w:p w14:paraId="51B41FD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RRM test configurations</w:t>
      </w:r>
      <w:r w:rsidRPr="00A77EA5">
        <w:rPr>
          <w:noProof/>
        </w:rPr>
        <w:tab/>
        <w:t>1013</w:t>
      </w:r>
    </w:p>
    <w:p w14:paraId="0636B03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</w:rPr>
        <w:t>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</w:t>
      </w:r>
      <w:r w:rsidRPr="00A77EA5">
        <w:rPr>
          <w:noProof/>
        </w:rPr>
        <w:tab/>
        <w:t>1013</w:t>
      </w:r>
    </w:p>
    <w:p w14:paraId="7B12D3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nl-NL"/>
        </w:rPr>
        <w:t>A.3.1.1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nl-NL"/>
        </w:rPr>
        <w:t>PDSCH</w:t>
      </w:r>
      <w:r w:rsidRPr="00A77EA5">
        <w:rPr>
          <w:noProof/>
          <w:lang w:val="nl-NL"/>
        </w:rPr>
        <w:tab/>
        <w:t>1013</w:t>
      </w:r>
    </w:p>
    <w:p w14:paraId="1C3830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nl-NL"/>
        </w:rPr>
        <w:t>A.3.1.1.1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nl-NL"/>
        </w:rPr>
        <w:t>FDD</w:t>
      </w:r>
      <w:r w:rsidRPr="00A77EA5">
        <w:rPr>
          <w:noProof/>
          <w:lang w:val="nl-NL"/>
        </w:rPr>
        <w:tab/>
        <w:t>1013</w:t>
      </w:r>
    </w:p>
    <w:p w14:paraId="329687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nl-NL"/>
        </w:rPr>
        <w:t>A.3.1.1.2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nl-NL"/>
        </w:rPr>
        <w:t>TDD</w:t>
      </w:r>
      <w:r w:rsidRPr="00A77EA5">
        <w:rPr>
          <w:noProof/>
          <w:lang w:val="nl-NL"/>
        </w:rPr>
        <w:tab/>
        <w:t>1018</w:t>
      </w:r>
    </w:p>
    <w:p w14:paraId="53E7A3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for UE category 0</w:t>
      </w:r>
      <w:r w:rsidRPr="00A77EA5">
        <w:rPr>
          <w:noProof/>
        </w:rPr>
        <w:tab/>
        <w:t>1021</w:t>
      </w:r>
    </w:p>
    <w:p w14:paraId="787FBF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for UE category 0</w:t>
      </w:r>
      <w:r w:rsidRPr="00A77EA5">
        <w:rPr>
          <w:noProof/>
        </w:rPr>
        <w:tab/>
        <w:t>1022</w:t>
      </w:r>
    </w:p>
    <w:p w14:paraId="57D50C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for UE category 0</w:t>
      </w:r>
      <w:r w:rsidRPr="00A77EA5">
        <w:rPr>
          <w:noProof/>
        </w:rPr>
        <w:tab/>
        <w:t>1023</w:t>
      </w:r>
    </w:p>
    <w:p w14:paraId="2354AD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Frame Structure 3</w:t>
      </w:r>
      <w:r w:rsidRPr="00A77EA5">
        <w:rPr>
          <w:noProof/>
        </w:rPr>
        <w:tab/>
        <w:t>1024</w:t>
      </w:r>
    </w:p>
    <w:p w14:paraId="029A9B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  <w:lang w:val="de-DE"/>
        </w:rPr>
        <w:t>A.3.1.2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PCFICH/PDCCH/PHICH</w:t>
      </w:r>
      <w:r w:rsidRPr="00A77EA5">
        <w:rPr>
          <w:noProof/>
        </w:rPr>
        <w:tab/>
        <w:t>1025</w:t>
      </w:r>
    </w:p>
    <w:p w14:paraId="004F6E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FDD</w:t>
      </w:r>
      <w:r w:rsidRPr="00A77EA5">
        <w:rPr>
          <w:noProof/>
        </w:rPr>
        <w:tab/>
        <w:t>1025</w:t>
      </w:r>
    </w:p>
    <w:p w14:paraId="0240E1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</w:t>
      </w:r>
      <w:r w:rsidRPr="00A77EA5">
        <w:rPr>
          <w:noProof/>
        </w:rPr>
        <w:tab/>
        <w:t>1025</w:t>
      </w:r>
    </w:p>
    <w:p w14:paraId="0E12F4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HD-FDD for UE category 0</w:t>
      </w:r>
      <w:r w:rsidRPr="00A77EA5">
        <w:rPr>
          <w:noProof/>
        </w:rPr>
        <w:tab/>
        <w:t>1026</w:t>
      </w:r>
    </w:p>
    <w:p w14:paraId="0830A5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FS 3</w:t>
      </w:r>
      <w:r w:rsidRPr="00A77EA5">
        <w:rPr>
          <w:noProof/>
        </w:rPr>
        <w:tab/>
        <w:t>1026</w:t>
      </w:r>
    </w:p>
    <w:p w14:paraId="4D5C60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 xml:space="preserve">MPDCCH </w:t>
      </w:r>
      <w:r w:rsidRPr="00A77EA5">
        <w:rPr>
          <w:noProof/>
        </w:rPr>
        <w:t>Reference Channels for Cat-M1 UEs</w:t>
      </w:r>
      <w:r w:rsidRPr="00A77EA5">
        <w:rPr>
          <w:noProof/>
        </w:rPr>
        <w:tab/>
        <w:t>1026</w:t>
      </w:r>
    </w:p>
    <w:p w14:paraId="6BFA1C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FDD</w:t>
      </w:r>
      <w:r w:rsidRPr="00A77EA5">
        <w:rPr>
          <w:noProof/>
        </w:rPr>
        <w:t xml:space="preserve"> in CEModeA</w:t>
      </w:r>
      <w:r w:rsidRPr="00A77EA5">
        <w:rPr>
          <w:noProof/>
        </w:rPr>
        <w:tab/>
        <w:t>1027</w:t>
      </w:r>
    </w:p>
    <w:p w14:paraId="751DBD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HD-FDD</w:t>
      </w:r>
      <w:r w:rsidRPr="00A77EA5">
        <w:rPr>
          <w:noProof/>
        </w:rPr>
        <w:t xml:space="preserve"> in CEModeA</w:t>
      </w:r>
      <w:r w:rsidRPr="00A77EA5">
        <w:rPr>
          <w:noProof/>
        </w:rPr>
        <w:tab/>
        <w:t>1027</w:t>
      </w:r>
    </w:p>
    <w:p w14:paraId="10EC48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TDD</w:t>
      </w:r>
      <w:r w:rsidRPr="00A77EA5">
        <w:rPr>
          <w:noProof/>
        </w:rPr>
        <w:t xml:space="preserve"> in CEModeA</w:t>
      </w:r>
      <w:r w:rsidRPr="00A77EA5">
        <w:rPr>
          <w:noProof/>
        </w:rPr>
        <w:tab/>
        <w:t>1028</w:t>
      </w:r>
    </w:p>
    <w:p w14:paraId="539B41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FDD</w:t>
      </w:r>
      <w:r w:rsidRPr="00A77EA5">
        <w:rPr>
          <w:noProof/>
        </w:rPr>
        <w:t xml:space="preserve"> in CEModeB</w:t>
      </w:r>
      <w:r w:rsidRPr="00A77EA5">
        <w:rPr>
          <w:noProof/>
        </w:rPr>
        <w:tab/>
        <w:t>1028</w:t>
      </w:r>
    </w:p>
    <w:p w14:paraId="063129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HD-FDD</w:t>
      </w:r>
      <w:r w:rsidRPr="00A77EA5">
        <w:rPr>
          <w:noProof/>
        </w:rPr>
        <w:t xml:space="preserve"> in CEModeB</w:t>
      </w:r>
      <w:r w:rsidRPr="00A77EA5">
        <w:rPr>
          <w:noProof/>
        </w:rPr>
        <w:tab/>
        <w:t>1029</w:t>
      </w:r>
    </w:p>
    <w:p w14:paraId="271FA0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TDD</w:t>
      </w:r>
      <w:r w:rsidRPr="00A77EA5">
        <w:rPr>
          <w:noProof/>
        </w:rPr>
        <w:t xml:space="preserve"> in CEModeB</w:t>
      </w:r>
      <w:r w:rsidRPr="00A77EA5">
        <w:rPr>
          <w:noProof/>
        </w:rPr>
        <w:tab/>
        <w:t>1029</w:t>
      </w:r>
    </w:p>
    <w:p w14:paraId="034F0F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PDSCH Reference Channel for Cat-M1 UEs</w:t>
      </w:r>
      <w:r w:rsidRPr="00A77EA5">
        <w:rPr>
          <w:noProof/>
        </w:rPr>
        <w:tab/>
        <w:t>1030</w:t>
      </w:r>
    </w:p>
    <w:p w14:paraId="0B1518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FDD </w:t>
      </w:r>
      <w:r w:rsidRPr="00A77EA5">
        <w:rPr>
          <w:rFonts w:cs="v5.0.0"/>
          <w:noProof/>
        </w:rPr>
        <w:t>in CEModeA</w:t>
      </w:r>
      <w:r w:rsidRPr="00A77EA5">
        <w:rPr>
          <w:noProof/>
        </w:rPr>
        <w:tab/>
        <w:t>1030</w:t>
      </w:r>
    </w:p>
    <w:p w14:paraId="434688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HD-FDD </w:t>
      </w:r>
      <w:r w:rsidRPr="00A77EA5">
        <w:rPr>
          <w:rFonts w:cs="v5.0.0"/>
          <w:noProof/>
        </w:rPr>
        <w:t>in CEModeA</w:t>
      </w:r>
      <w:r w:rsidRPr="00A77EA5">
        <w:rPr>
          <w:noProof/>
        </w:rPr>
        <w:tab/>
        <w:t>1031</w:t>
      </w:r>
    </w:p>
    <w:p w14:paraId="03E2FE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TDD </w:t>
      </w:r>
      <w:r w:rsidRPr="00A77EA5">
        <w:rPr>
          <w:rFonts w:cs="v5.0.0"/>
          <w:noProof/>
        </w:rPr>
        <w:t>in CEModeA</w:t>
      </w:r>
      <w:r w:rsidRPr="00A77EA5">
        <w:rPr>
          <w:noProof/>
        </w:rPr>
        <w:tab/>
        <w:t>1032</w:t>
      </w:r>
    </w:p>
    <w:p w14:paraId="36488A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FDD </w:t>
      </w:r>
      <w:r w:rsidRPr="00A77EA5">
        <w:rPr>
          <w:rFonts w:cs="v5.0.0"/>
          <w:noProof/>
        </w:rPr>
        <w:t>in CEModeB</w:t>
      </w:r>
      <w:r w:rsidRPr="00A77EA5">
        <w:rPr>
          <w:noProof/>
        </w:rPr>
        <w:tab/>
        <w:t>1033</w:t>
      </w:r>
    </w:p>
    <w:p w14:paraId="17E5BD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HD-FDD </w:t>
      </w:r>
      <w:r w:rsidRPr="00A77EA5">
        <w:rPr>
          <w:rFonts w:cs="v5.0.0"/>
          <w:noProof/>
        </w:rPr>
        <w:t>in CEModeB</w:t>
      </w:r>
      <w:r w:rsidRPr="00A77EA5">
        <w:rPr>
          <w:noProof/>
        </w:rPr>
        <w:tab/>
        <w:t>1034</w:t>
      </w:r>
    </w:p>
    <w:p w14:paraId="63B296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TDD </w:t>
      </w:r>
      <w:r w:rsidRPr="00A77EA5">
        <w:rPr>
          <w:rFonts w:cs="v5.0.0"/>
          <w:noProof/>
        </w:rPr>
        <w:t>in CEModeB</w:t>
      </w:r>
      <w:r w:rsidRPr="00A77EA5">
        <w:rPr>
          <w:noProof/>
        </w:rPr>
        <w:tab/>
        <w:t>1034</w:t>
      </w:r>
    </w:p>
    <w:p w14:paraId="5536B3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</w:t>
      </w:r>
      <w:r w:rsidRPr="00A77EA5">
        <w:rPr>
          <w:rFonts w:eastAsia="MS Mincho"/>
          <w:noProof/>
          <w:lang w:eastAsia="ja-JP"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NPD</w:t>
      </w:r>
      <w:r w:rsidRPr="00A77EA5">
        <w:rPr>
          <w:rFonts w:eastAsia="MS Mincho"/>
          <w:noProof/>
          <w:lang w:eastAsia="ja-JP"/>
        </w:rPr>
        <w:t>S</w:t>
      </w:r>
      <w:r w:rsidRPr="00A77EA5">
        <w:rPr>
          <w:noProof/>
        </w:rPr>
        <w:t xml:space="preserve">CH </w:t>
      </w:r>
      <w:r w:rsidRPr="00A77EA5">
        <w:rPr>
          <w:rFonts w:cs="v5.0.0"/>
          <w:noProof/>
        </w:rPr>
        <w:t>Reference Channel for UE category NB1</w:t>
      </w:r>
      <w:r w:rsidRPr="00A77EA5">
        <w:rPr>
          <w:noProof/>
        </w:rPr>
        <w:tab/>
        <w:t>1035</w:t>
      </w:r>
    </w:p>
    <w:p w14:paraId="2E8D45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</w:t>
      </w:r>
      <w:r w:rsidRPr="00A77EA5">
        <w:rPr>
          <w:rFonts w:eastAsia="MS Mincho"/>
          <w:noProof/>
          <w:lang w:eastAsia="ja-JP"/>
        </w:rPr>
        <w:t>5</w:t>
      </w:r>
      <w:r w:rsidRPr="00A77EA5">
        <w:rPr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in-band operation</w:t>
      </w:r>
      <w:r w:rsidRPr="00A77EA5">
        <w:rPr>
          <w:noProof/>
        </w:rPr>
        <w:tab/>
        <w:t>1035</w:t>
      </w:r>
    </w:p>
    <w:p w14:paraId="7CAED8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1036</w:t>
      </w:r>
    </w:p>
    <w:p w14:paraId="5AABBA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standalone operation</w:t>
      </w:r>
      <w:r w:rsidRPr="00A77EA5">
        <w:rPr>
          <w:noProof/>
        </w:rPr>
        <w:tab/>
        <w:t>1036</w:t>
      </w:r>
    </w:p>
    <w:p w14:paraId="091C3F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1037</w:t>
      </w:r>
    </w:p>
    <w:p w14:paraId="1BC71D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guard band operation</w:t>
      </w:r>
      <w:r w:rsidRPr="00A77EA5">
        <w:rPr>
          <w:noProof/>
        </w:rPr>
        <w:tab/>
        <w:t>1037</w:t>
      </w:r>
    </w:p>
    <w:p w14:paraId="40BC81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1038</w:t>
      </w:r>
    </w:p>
    <w:p w14:paraId="1ABFB8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</w:t>
      </w:r>
      <w:r w:rsidRPr="00A77EA5">
        <w:rPr>
          <w:rFonts w:eastAsia="MS Mincho"/>
          <w:noProof/>
          <w:lang w:eastAsia="ja-JP"/>
        </w:rPr>
        <w:t>5</w:t>
      </w:r>
      <w:r w:rsidRPr="00A77EA5">
        <w:rPr>
          <w:noProof/>
        </w:rPr>
        <w:t>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in-band operation</w:t>
      </w:r>
      <w:r w:rsidRPr="00A77EA5">
        <w:rPr>
          <w:noProof/>
        </w:rPr>
        <w:tab/>
        <w:t>1038</w:t>
      </w:r>
    </w:p>
    <w:p w14:paraId="481BB3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standalone operation</w:t>
      </w:r>
      <w:r w:rsidRPr="00A77EA5">
        <w:rPr>
          <w:noProof/>
        </w:rPr>
        <w:tab/>
        <w:t>1038</w:t>
      </w:r>
    </w:p>
    <w:p w14:paraId="69B8ED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guard band operation</w:t>
      </w:r>
      <w:r w:rsidRPr="00A77EA5">
        <w:rPr>
          <w:noProof/>
        </w:rPr>
        <w:tab/>
        <w:t>1039</w:t>
      </w:r>
    </w:p>
    <w:p w14:paraId="768D70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NPDCCH Reference Channel for UE category NB1</w:t>
      </w:r>
      <w:r w:rsidRPr="00A77EA5">
        <w:rPr>
          <w:noProof/>
        </w:rPr>
        <w:tab/>
        <w:t>1039</w:t>
      </w:r>
    </w:p>
    <w:p w14:paraId="2B2577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In-band operation</w:t>
      </w:r>
      <w:r w:rsidRPr="00A77EA5">
        <w:rPr>
          <w:noProof/>
        </w:rPr>
        <w:tab/>
        <w:t>1039</w:t>
      </w:r>
    </w:p>
    <w:p w14:paraId="57775B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1040</w:t>
      </w:r>
    </w:p>
    <w:p w14:paraId="18F0B1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Standalone operation</w:t>
      </w:r>
      <w:r w:rsidRPr="00A77EA5">
        <w:rPr>
          <w:noProof/>
        </w:rPr>
        <w:tab/>
        <w:t>1040</w:t>
      </w:r>
    </w:p>
    <w:p w14:paraId="64DBF5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1040</w:t>
      </w:r>
    </w:p>
    <w:p w14:paraId="6575C5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Guard band operation</w:t>
      </w:r>
      <w:r w:rsidRPr="00A77EA5">
        <w:rPr>
          <w:noProof/>
        </w:rPr>
        <w:tab/>
        <w:t>1040</w:t>
      </w:r>
    </w:p>
    <w:p w14:paraId="723457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1041</w:t>
      </w:r>
    </w:p>
    <w:p w14:paraId="5CFD38A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</w:rPr>
        <w:t>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OFDMA Channel Noise Generator (OCNG)</w:t>
      </w:r>
      <w:r w:rsidRPr="00A77EA5">
        <w:rPr>
          <w:noProof/>
        </w:rPr>
        <w:tab/>
        <w:t>1041</w:t>
      </w:r>
    </w:p>
    <w:p w14:paraId="797488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FDD</w:t>
      </w:r>
      <w:r w:rsidRPr="00A77EA5">
        <w:rPr>
          <w:noProof/>
        </w:rPr>
        <w:tab/>
        <w:t>1041</w:t>
      </w:r>
    </w:p>
    <w:p w14:paraId="069961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1: outer resource blocks allocation in 10 MHz</w:t>
      </w:r>
      <w:r w:rsidRPr="00A77EA5">
        <w:rPr>
          <w:noProof/>
        </w:rPr>
        <w:tab/>
        <w:t>1042</w:t>
      </w:r>
    </w:p>
    <w:p w14:paraId="453EFB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2: full bandwidth allocation in 10 MHz</w:t>
      </w:r>
      <w:r w:rsidRPr="00A77EA5">
        <w:rPr>
          <w:noProof/>
        </w:rPr>
        <w:tab/>
        <w:t>1042</w:t>
      </w:r>
    </w:p>
    <w:p w14:paraId="1C3A32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3: outer resource blocks allocation in 1.4 MHz</w:t>
      </w:r>
      <w:r w:rsidRPr="00A77EA5">
        <w:rPr>
          <w:noProof/>
        </w:rPr>
        <w:tab/>
        <w:t>1043</w:t>
      </w:r>
    </w:p>
    <w:p w14:paraId="7FA787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4: full bandwidth allocation in 1.4 MHz</w:t>
      </w:r>
      <w:r w:rsidRPr="00A77EA5">
        <w:rPr>
          <w:noProof/>
        </w:rPr>
        <w:tab/>
        <w:t>1044</w:t>
      </w:r>
    </w:p>
    <w:p w14:paraId="590E3A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5: outer resource blocks allocation in 10 MHz (without MBSFN)</w:t>
      </w:r>
      <w:r w:rsidRPr="00A77EA5">
        <w:rPr>
          <w:noProof/>
        </w:rPr>
        <w:tab/>
        <w:t>1044</w:t>
      </w:r>
    </w:p>
    <w:p w14:paraId="11EB8F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A.3.2.1.6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6: full bandwidth allocation in 10 MHz (without MBSFN)</w:t>
      </w:r>
      <w:r w:rsidRPr="00A77EA5">
        <w:rPr>
          <w:noProof/>
        </w:rPr>
        <w:tab/>
        <w:t>1045</w:t>
      </w:r>
    </w:p>
    <w:p w14:paraId="14F29B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7: full bandwidth allocation in 1.4 MHz (without MBSFN)</w:t>
      </w:r>
      <w:r w:rsidRPr="00A77EA5">
        <w:rPr>
          <w:noProof/>
        </w:rPr>
        <w:tab/>
        <w:t>1045</w:t>
      </w:r>
    </w:p>
    <w:p w14:paraId="3A3FF4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8: outer resource blocks allocation in 10 MHz for MBSFN ABS</w:t>
      </w:r>
      <w:r w:rsidRPr="00A77EA5">
        <w:rPr>
          <w:noProof/>
        </w:rPr>
        <w:tab/>
        <w:t>1045</w:t>
      </w:r>
    </w:p>
    <w:p w14:paraId="429DC7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9: full bandwidth allocation in 10 MHz for MBSFN ABS</w:t>
      </w:r>
      <w:r w:rsidRPr="00A77EA5">
        <w:rPr>
          <w:noProof/>
        </w:rPr>
        <w:tab/>
        <w:t>1046</w:t>
      </w:r>
    </w:p>
    <w:p w14:paraId="3A0845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10: outer resource blocks allocation in 10 MHz with user data in every subframe (without MBSFN)</w:t>
      </w:r>
      <w:r w:rsidRPr="00A77EA5">
        <w:rPr>
          <w:noProof/>
        </w:rPr>
        <w:tab/>
        <w:t>1047</w:t>
      </w:r>
    </w:p>
    <w:p w14:paraId="6A562A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11: outer resource blocks allocation in 20 MHz</w:t>
      </w:r>
      <w:r w:rsidRPr="00A77EA5">
        <w:rPr>
          <w:noProof/>
        </w:rPr>
        <w:tab/>
        <w:t>1047</w:t>
      </w:r>
    </w:p>
    <w:p w14:paraId="06A77B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12: full bandwidth allocation in 20 MHz</w:t>
      </w:r>
      <w:r w:rsidRPr="00A77EA5">
        <w:rPr>
          <w:noProof/>
        </w:rPr>
        <w:tab/>
        <w:t>1048</w:t>
      </w:r>
    </w:p>
    <w:p w14:paraId="62371C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13: outer resource blocks allocation in 20 MHz (without MBSFN)</w:t>
      </w:r>
      <w:r w:rsidRPr="00A77EA5">
        <w:rPr>
          <w:noProof/>
        </w:rPr>
        <w:tab/>
        <w:t>1048</w:t>
      </w:r>
    </w:p>
    <w:p w14:paraId="7743B5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14: full bandwidth allocation in 20 MHz (without MBSFN)</w:t>
      </w:r>
      <w:r w:rsidRPr="00A77EA5">
        <w:rPr>
          <w:noProof/>
        </w:rPr>
        <w:tab/>
        <w:t>1049</w:t>
      </w:r>
    </w:p>
    <w:p w14:paraId="7B9D22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15: outer resource blocks allocation in 5 MHz</w:t>
      </w:r>
      <w:r w:rsidRPr="00A77EA5">
        <w:rPr>
          <w:noProof/>
        </w:rPr>
        <w:tab/>
        <w:t>1049</w:t>
      </w:r>
    </w:p>
    <w:p w14:paraId="56458B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16: full bandwidth allocation in 5 MHz</w:t>
      </w:r>
      <w:r w:rsidRPr="00A77EA5">
        <w:rPr>
          <w:noProof/>
        </w:rPr>
        <w:tab/>
        <w:t>1050</w:t>
      </w:r>
    </w:p>
    <w:p w14:paraId="44FAC7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17: outer resource blocks allocation in 20 MHz with user data in every subframe (without MBSFN)</w:t>
      </w:r>
      <w:r w:rsidRPr="00A77EA5">
        <w:rPr>
          <w:noProof/>
        </w:rPr>
        <w:tab/>
        <w:t>1050</w:t>
      </w:r>
    </w:p>
    <w:p w14:paraId="63BF74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18: outer resource blocks allocation in 5 MHz (without MBSFN)</w:t>
      </w:r>
      <w:r w:rsidRPr="00A77EA5">
        <w:rPr>
          <w:noProof/>
        </w:rPr>
        <w:tab/>
        <w:t>1051</w:t>
      </w:r>
    </w:p>
    <w:p w14:paraId="42D80A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19: full bandwidth allocation in 5 MHz (without MBSFN)</w:t>
      </w:r>
      <w:r w:rsidRPr="00A77EA5">
        <w:rPr>
          <w:noProof/>
        </w:rPr>
        <w:tab/>
        <w:t>1051</w:t>
      </w:r>
    </w:p>
    <w:p w14:paraId="752741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20: outer resource blocks allocation in 5 MHz with user data in every subframe (without MBSFN)</w:t>
      </w:r>
      <w:r w:rsidRPr="00A77EA5">
        <w:rPr>
          <w:noProof/>
        </w:rPr>
        <w:tab/>
        <w:t>1052</w:t>
      </w:r>
    </w:p>
    <w:p w14:paraId="7DF915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OCNG FDD pattern 21: Generic resource blocks allocation </w:t>
      </w:r>
      <w:r w:rsidRPr="00A77EA5">
        <w:rPr>
          <w:noProof/>
          <w:lang w:bidi="hi-IN"/>
        </w:rPr>
        <w:t>(without MBSFN)</w:t>
      </w:r>
      <w:r w:rsidRPr="00A77EA5">
        <w:rPr>
          <w:noProof/>
        </w:rPr>
        <w:tab/>
        <w:t>1052</w:t>
      </w:r>
    </w:p>
    <w:p w14:paraId="57B128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OCNG FDD pattern 22: Generic resource blocks allocation in 5MHz </w:t>
      </w:r>
      <w:r w:rsidRPr="00A77EA5">
        <w:rPr>
          <w:noProof/>
          <w:lang w:bidi="hi-IN"/>
        </w:rPr>
        <w:t>(without MBSFN)</w:t>
      </w:r>
      <w:r w:rsidRPr="00A77EA5">
        <w:rPr>
          <w:noProof/>
        </w:rPr>
        <w:tab/>
        <w:t>1053</w:t>
      </w:r>
    </w:p>
    <w:p w14:paraId="4279A6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TDD</w:t>
      </w:r>
      <w:r w:rsidRPr="00A77EA5">
        <w:rPr>
          <w:noProof/>
        </w:rPr>
        <w:tab/>
        <w:t>1053</w:t>
      </w:r>
    </w:p>
    <w:p w14:paraId="50005A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1: outer resource blocks allocation in 10 MHz</w:t>
      </w:r>
      <w:r w:rsidRPr="00A77EA5">
        <w:rPr>
          <w:noProof/>
        </w:rPr>
        <w:tab/>
        <w:t>1054</w:t>
      </w:r>
    </w:p>
    <w:p w14:paraId="389F35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2: full bandwidth allocation in 10 MHz</w:t>
      </w:r>
      <w:r w:rsidRPr="00A77EA5">
        <w:rPr>
          <w:noProof/>
        </w:rPr>
        <w:tab/>
        <w:t>1054</w:t>
      </w:r>
    </w:p>
    <w:p w14:paraId="4ED764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3: outer resource blocks allocation in 1.4 MHz</w:t>
      </w:r>
      <w:r w:rsidRPr="00A77EA5">
        <w:rPr>
          <w:noProof/>
        </w:rPr>
        <w:tab/>
        <w:t>1055</w:t>
      </w:r>
    </w:p>
    <w:p w14:paraId="3844E3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4: full bandwidth allocation in 1.4 MHz</w:t>
      </w:r>
      <w:r w:rsidRPr="00A77EA5">
        <w:rPr>
          <w:noProof/>
        </w:rPr>
        <w:tab/>
        <w:t>1055</w:t>
      </w:r>
    </w:p>
    <w:p w14:paraId="45CDEE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5: outer resource blocks allocation in 10 MHz for MBSFN ABS</w:t>
      </w:r>
      <w:r w:rsidRPr="00A77EA5">
        <w:rPr>
          <w:noProof/>
        </w:rPr>
        <w:tab/>
        <w:t>1056</w:t>
      </w:r>
    </w:p>
    <w:p w14:paraId="083DDB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6: full bandwidth allocation in 10 MHz for MBSFN ABS</w:t>
      </w:r>
      <w:r w:rsidRPr="00A77EA5">
        <w:rPr>
          <w:noProof/>
        </w:rPr>
        <w:tab/>
        <w:t>1057</w:t>
      </w:r>
    </w:p>
    <w:p w14:paraId="480A1C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7: outer resource blocks allocation in 20 MHz</w:t>
      </w:r>
      <w:r w:rsidRPr="00A77EA5">
        <w:rPr>
          <w:noProof/>
        </w:rPr>
        <w:tab/>
        <w:t>1058</w:t>
      </w:r>
    </w:p>
    <w:p w14:paraId="46EE883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8: full bandwidth allocation in 20 MHz</w:t>
      </w:r>
      <w:r w:rsidRPr="00A77EA5">
        <w:rPr>
          <w:noProof/>
        </w:rPr>
        <w:tab/>
        <w:t>1059</w:t>
      </w:r>
    </w:p>
    <w:p w14:paraId="47ED09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9: outer resource blocks allocation in 5 MHz</w:t>
      </w:r>
      <w:r w:rsidRPr="00A77EA5">
        <w:rPr>
          <w:noProof/>
        </w:rPr>
        <w:tab/>
        <w:t>1059</w:t>
      </w:r>
    </w:p>
    <w:p w14:paraId="6B969F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10: full bandwidth allocation in 5 MHz</w:t>
      </w:r>
      <w:r w:rsidRPr="00A77EA5">
        <w:rPr>
          <w:noProof/>
        </w:rPr>
        <w:tab/>
        <w:t>1060</w:t>
      </w:r>
    </w:p>
    <w:p w14:paraId="0C639F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OCNG TDD pattern 11: Generic resource blocks allocation </w:t>
      </w:r>
      <w:r w:rsidRPr="00A77EA5">
        <w:rPr>
          <w:noProof/>
          <w:lang w:bidi="hi-IN"/>
        </w:rPr>
        <w:t>(without MBSFN)</w:t>
      </w:r>
      <w:r w:rsidRPr="00A77EA5">
        <w:rPr>
          <w:noProof/>
        </w:rPr>
        <w:tab/>
        <w:t>1061</w:t>
      </w:r>
    </w:p>
    <w:p w14:paraId="64F1EF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Narrowband IoT</w:t>
      </w:r>
      <w:r w:rsidRPr="00A77EA5">
        <w:rPr>
          <w:noProof/>
        </w:rPr>
        <w:tab/>
        <w:t>1061</w:t>
      </w:r>
    </w:p>
    <w:p w14:paraId="308146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1: In-band NB-IoT in 10 MHz EUTRAN cell</w:t>
      </w:r>
      <w:r w:rsidRPr="00A77EA5">
        <w:rPr>
          <w:noProof/>
        </w:rPr>
        <w:tab/>
        <w:t>1063</w:t>
      </w:r>
    </w:p>
    <w:p w14:paraId="6A8323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2: guard band NB-IoT in 10 MHz EUTRAN cell</w:t>
      </w:r>
      <w:r w:rsidRPr="00A77EA5">
        <w:rPr>
          <w:noProof/>
        </w:rPr>
        <w:tab/>
        <w:t>1064</w:t>
      </w:r>
    </w:p>
    <w:p w14:paraId="43F07F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A.3.2.3.3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Narrowband IoT OCNG FDD pattern 3: standalone NB-IoT</w:t>
      </w:r>
      <w:r w:rsidRPr="00A77EA5">
        <w:rPr>
          <w:noProof/>
        </w:rPr>
        <w:tab/>
        <w:t>1064</w:t>
      </w:r>
    </w:p>
    <w:p w14:paraId="7C63AD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4: In-band NB-IoT in 5 MHz EUTRAN cell</w:t>
      </w:r>
      <w:r w:rsidRPr="00A77EA5">
        <w:rPr>
          <w:noProof/>
        </w:rPr>
        <w:tab/>
        <w:t>1065</w:t>
      </w:r>
    </w:p>
    <w:p w14:paraId="16F91D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5: guard band NB-IoT in 5 MHz EUTRAN cell</w:t>
      </w:r>
      <w:r w:rsidRPr="00A77EA5">
        <w:rPr>
          <w:noProof/>
        </w:rPr>
        <w:tab/>
        <w:t>1066</w:t>
      </w:r>
    </w:p>
    <w:p w14:paraId="6DF54C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TDD pattern 1: In-band NB-IoT in 10 MHz EUTRAN cell</w:t>
      </w:r>
      <w:r w:rsidRPr="00A77EA5">
        <w:rPr>
          <w:noProof/>
        </w:rPr>
        <w:tab/>
        <w:t>1067</w:t>
      </w:r>
    </w:p>
    <w:p w14:paraId="768A30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TDD pattern 2: guard band NB-IoT in 10 MHz EUTRAN cell</w:t>
      </w:r>
      <w:r w:rsidRPr="00A77EA5">
        <w:rPr>
          <w:noProof/>
        </w:rPr>
        <w:tab/>
        <w:t>1069</w:t>
      </w:r>
    </w:p>
    <w:p w14:paraId="2E607D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A.3.2.3.8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Narrowband IoT OCNG TDD pattern 3: standalone NB-IoT</w:t>
      </w:r>
      <w:r w:rsidRPr="00A77EA5">
        <w:rPr>
          <w:noProof/>
        </w:rPr>
        <w:tab/>
        <w:t>1069</w:t>
      </w:r>
    </w:p>
    <w:p w14:paraId="46ABB6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6: In-band NB-IoT in 5 MHz NTN NR cell</w:t>
      </w:r>
      <w:r w:rsidRPr="00A77EA5">
        <w:rPr>
          <w:noProof/>
        </w:rPr>
        <w:tab/>
        <w:t>1070</w:t>
      </w:r>
    </w:p>
    <w:p w14:paraId="44810E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V2X sidelink</w:t>
      </w:r>
      <w:r w:rsidRPr="00A77EA5">
        <w:rPr>
          <w:noProof/>
        </w:rPr>
        <w:tab/>
        <w:t>1071</w:t>
      </w:r>
    </w:p>
    <w:p w14:paraId="262059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sidelink OCNG TDD pattern 1: outer resource blocks allocation in 10 MHz</w:t>
      </w:r>
      <w:r w:rsidRPr="00A77EA5">
        <w:rPr>
          <w:noProof/>
        </w:rPr>
        <w:tab/>
        <w:t>1072</w:t>
      </w:r>
    </w:p>
    <w:p w14:paraId="4211D8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sidelink OCNG TDD pattern 2: outer resource blocks allocation in 10 MHz</w:t>
      </w:r>
      <w:r w:rsidRPr="00A77EA5">
        <w:rPr>
          <w:noProof/>
        </w:rPr>
        <w:tab/>
        <w:t>1072</w:t>
      </w:r>
    </w:p>
    <w:p w14:paraId="41B7D06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DRX Configurations</w:t>
      </w:r>
      <w:r w:rsidRPr="00A77EA5">
        <w:rPr>
          <w:noProof/>
        </w:rPr>
        <w:tab/>
        <w:t>1072</w:t>
      </w:r>
    </w:p>
    <w:p w14:paraId="43C39AC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 Transmission Configurations</w:t>
      </w:r>
      <w:r w:rsidRPr="00A77EA5">
        <w:rPr>
          <w:noProof/>
        </w:rPr>
        <w:tab/>
        <w:t>1073</w:t>
      </w:r>
    </w:p>
    <w:p w14:paraId="42165C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Non-MBSFN ABS Transmission Configurations</w:t>
      </w:r>
      <w:r w:rsidRPr="00A77EA5">
        <w:rPr>
          <w:noProof/>
        </w:rPr>
        <w:tab/>
        <w:t>1073</w:t>
      </w:r>
    </w:p>
    <w:p w14:paraId="6EEB47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Non-MBSFN ABS Transmission, 1x2 antenna with PBCH</w:t>
      </w:r>
      <w:r w:rsidRPr="00A77EA5">
        <w:rPr>
          <w:noProof/>
        </w:rPr>
        <w:tab/>
        <w:t>1073</w:t>
      </w:r>
    </w:p>
    <w:p w14:paraId="531A45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Non-MBSFN ABS Transmission, 2x2 antenna without PBCH</w:t>
      </w:r>
      <w:r w:rsidRPr="00A77EA5">
        <w:rPr>
          <w:noProof/>
        </w:rPr>
        <w:tab/>
        <w:t>1073</w:t>
      </w:r>
    </w:p>
    <w:p w14:paraId="31EE45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ABS Transmission Configurations</w:t>
      </w:r>
      <w:r w:rsidRPr="00A77EA5">
        <w:rPr>
          <w:noProof/>
        </w:rPr>
        <w:tab/>
        <w:t>1074</w:t>
      </w:r>
    </w:p>
    <w:p w14:paraId="1CF782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ABS Transmission, 1x2 antenna</w:t>
      </w:r>
      <w:r w:rsidRPr="00A77EA5">
        <w:rPr>
          <w:noProof/>
        </w:rPr>
        <w:tab/>
        <w:t>1074</w:t>
      </w:r>
    </w:p>
    <w:p w14:paraId="5E4F18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ABS Transmission</w:t>
      </w:r>
      <w:r w:rsidRPr="00A77EA5">
        <w:rPr>
          <w:noProof/>
          <w:lang w:val="en-US"/>
        </w:rPr>
        <w:t>, 2x2 antenna</w:t>
      </w:r>
      <w:r w:rsidRPr="00A77EA5">
        <w:rPr>
          <w:noProof/>
        </w:rPr>
        <w:tab/>
        <w:t>1075</w:t>
      </w:r>
    </w:p>
    <w:p w14:paraId="1B6D726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Impact of Reference Sensitivity Degradation with Carrier Aggregation on Test Cases</w:t>
      </w:r>
      <w:r w:rsidRPr="00A77EA5">
        <w:rPr>
          <w:noProof/>
        </w:rPr>
        <w:tab/>
        <w:t>1075</w:t>
      </w:r>
    </w:p>
    <w:p w14:paraId="50CA8E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Impact of Reference Sensitivity Degradation due to Insertion Loss</w:t>
      </w:r>
      <w:r w:rsidRPr="00A77EA5">
        <w:rPr>
          <w:noProof/>
        </w:rPr>
        <w:tab/>
        <w:t>1075</w:t>
      </w:r>
    </w:p>
    <w:p w14:paraId="05B9FCC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Test Cases with Different Channel Bandwidth Combinations</w:t>
      </w:r>
      <w:r w:rsidRPr="00A77EA5">
        <w:rPr>
          <w:noProof/>
        </w:rPr>
        <w:tab/>
        <w:t>1076</w:t>
      </w:r>
    </w:p>
    <w:p w14:paraId="4B23DB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1076</w:t>
      </w:r>
    </w:p>
    <w:p w14:paraId="39B8E75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Cases with Different Channel Bandwidths</w:t>
      </w:r>
      <w:r w:rsidRPr="00A77EA5">
        <w:rPr>
          <w:noProof/>
        </w:rPr>
        <w:tab/>
        <w:t>1076</w:t>
      </w:r>
    </w:p>
    <w:p w14:paraId="058EEE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1076</w:t>
      </w:r>
    </w:p>
    <w:p w14:paraId="5762BF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1076</w:t>
      </w:r>
    </w:p>
    <w:p w14:paraId="0259DD1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ja-JP"/>
        </w:rPr>
        <w:t>A.3.8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ja-JP"/>
        </w:rPr>
        <w:t>Antenna Configuration</w:t>
      </w:r>
      <w:r w:rsidRPr="00A77EA5">
        <w:rPr>
          <w:noProof/>
        </w:rPr>
        <w:tab/>
        <w:t>1076</w:t>
      </w:r>
    </w:p>
    <w:p w14:paraId="4C8335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4 Rx capable UEs</w:t>
      </w:r>
      <w:r w:rsidRPr="00A77EA5">
        <w:rPr>
          <w:noProof/>
        </w:rPr>
        <w:tab/>
        <w:t>1076</w:t>
      </w:r>
    </w:p>
    <w:p w14:paraId="60B9F5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A.3.8.1.1 Introduction</w:t>
      </w:r>
      <w:r w:rsidRPr="00A77EA5">
        <w:rPr>
          <w:noProof/>
        </w:rPr>
        <w:tab/>
        <w:t>1076</w:t>
      </w:r>
    </w:p>
    <w:p w14:paraId="5900F7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A.3.8.1.2 Principle of testing</w:t>
      </w:r>
      <w:r w:rsidRPr="00A77EA5">
        <w:rPr>
          <w:noProof/>
        </w:rPr>
        <w:tab/>
        <w:t>1076</w:t>
      </w:r>
    </w:p>
    <w:p w14:paraId="15147C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A.3.8.1.2.1 Single carrier tests</w:t>
      </w:r>
      <w:r w:rsidRPr="00A77EA5">
        <w:rPr>
          <w:noProof/>
        </w:rPr>
        <w:tab/>
        <w:t>1076</w:t>
      </w:r>
    </w:p>
    <w:p w14:paraId="4DEBF0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and Dual connectivity tests</w:t>
      </w:r>
      <w:r w:rsidRPr="00A77EA5">
        <w:rPr>
          <w:noProof/>
        </w:rPr>
        <w:tab/>
        <w:t>1077</w:t>
      </w:r>
    </w:p>
    <w:p w14:paraId="6F87CC7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2RX is supported</w:t>
      </w:r>
      <w:r w:rsidRPr="00A77EA5">
        <w:rPr>
          <w:noProof/>
        </w:rPr>
        <w:tab/>
        <w:t>1078</w:t>
      </w:r>
    </w:p>
    <w:p w14:paraId="47BB7C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4RX is supported</w:t>
      </w:r>
      <w:r w:rsidRPr="00A77EA5">
        <w:rPr>
          <w:noProof/>
        </w:rPr>
        <w:tab/>
        <w:t>1078</w:t>
      </w:r>
    </w:p>
    <w:p w14:paraId="7E948B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8 Rx capable UEs</w:t>
      </w:r>
      <w:r w:rsidRPr="00A77EA5">
        <w:rPr>
          <w:noProof/>
        </w:rPr>
        <w:tab/>
        <w:t>1078</w:t>
      </w:r>
    </w:p>
    <w:p w14:paraId="23BC2F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1078</w:t>
      </w:r>
    </w:p>
    <w:p w14:paraId="056877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1078</w:t>
      </w:r>
    </w:p>
    <w:p w14:paraId="13AEEF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Single carrier tests</w:t>
      </w:r>
      <w:r w:rsidRPr="00A77EA5">
        <w:rPr>
          <w:noProof/>
        </w:rPr>
        <w:tab/>
        <w:t>1078</w:t>
      </w:r>
    </w:p>
    <w:p w14:paraId="392D8C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and Dual connectivity tests</w:t>
      </w:r>
      <w:r w:rsidRPr="00A77EA5">
        <w:rPr>
          <w:noProof/>
        </w:rPr>
        <w:tab/>
        <w:t>1079</w:t>
      </w:r>
    </w:p>
    <w:p w14:paraId="23799D1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2RX is supported</w:t>
      </w:r>
      <w:r w:rsidRPr="00A77EA5">
        <w:rPr>
          <w:noProof/>
        </w:rPr>
        <w:tab/>
        <w:t>1079</w:t>
      </w:r>
    </w:p>
    <w:p w14:paraId="0B8D2F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4RX is supported</w:t>
      </w:r>
      <w:r w:rsidRPr="00A77EA5">
        <w:rPr>
          <w:noProof/>
        </w:rPr>
        <w:tab/>
        <w:t>1079</w:t>
      </w:r>
    </w:p>
    <w:p w14:paraId="425438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8RX is supported</w:t>
      </w:r>
      <w:r w:rsidRPr="00A77EA5">
        <w:rPr>
          <w:noProof/>
        </w:rPr>
        <w:tab/>
        <w:t>1079</w:t>
      </w:r>
    </w:p>
    <w:p w14:paraId="3412352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Test Cases with Different Duplex Modes</w:t>
      </w:r>
      <w:r w:rsidRPr="00A77EA5">
        <w:rPr>
          <w:noProof/>
        </w:rPr>
        <w:tab/>
        <w:t>1079</w:t>
      </w:r>
    </w:p>
    <w:p w14:paraId="398F03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1079</w:t>
      </w:r>
    </w:p>
    <w:p w14:paraId="3E7B6F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1079</w:t>
      </w:r>
    </w:p>
    <w:p w14:paraId="2073903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Test Cases with Different CA Configurations</w:t>
      </w:r>
      <w:r w:rsidRPr="00A77EA5">
        <w:rPr>
          <w:noProof/>
        </w:rPr>
        <w:tab/>
        <w:t>1080</w:t>
      </w:r>
    </w:p>
    <w:p w14:paraId="0C70BB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1080</w:t>
      </w:r>
    </w:p>
    <w:p w14:paraId="5BCDE4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1080</w:t>
      </w:r>
    </w:p>
    <w:p w14:paraId="04D2E4F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Cases for Synchronous and Asynchronous Dual Connectivity</w:t>
      </w:r>
      <w:r w:rsidRPr="00A77EA5">
        <w:rPr>
          <w:noProof/>
        </w:rPr>
        <w:tab/>
        <w:t>1080</w:t>
      </w:r>
    </w:p>
    <w:p w14:paraId="29A654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1080</w:t>
      </w:r>
    </w:p>
    <w:p w14:paraId="6D07C0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1080</w:t>
      </w:r>
    </w:p>
    <w:p w14:paraId="5D65703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1080</w:t>
      </w:r>
    </w:p>
    <w:p w14:paraId="178DF7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1080</w:t>
      </w:r>
    </w:p>
    <w:p w14:paraId="3C68FB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DRX configurations for ProSe tests</w:t>
      </w:r>
      <w:r w:rsidRPr="00A77EA5">
        <w:rPr>
          <w:noProof/>
        </w:rPr>
        <w:tab/>
        <w:t>1080</w:t>
      </w:r>
    </w:p>
    <w:p w14:paraId="22973A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Cases with Different Channel Bandwidths</w:t>
      </w:r>
      <w:r w:rsidRPr="00A77EA5">
        <w:rPr>
          <w:noProof/>
        </w:rPr>
        <w:tab/>
        <w:t>1081</w:t>
      </w:r>
    </w:p>
    <w:p w14:paraId="1EA37F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1081</w:t>
      </w:r>
    </w:p>
    <w:p w14:paraId="016B86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1081</w:t>
      </w:r>
    </w:p>
    <w:p w14:paraId="151FA62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ProSe Direct Discovery</w:t>
      </w:r>
      <w:r w:rsidRPr="00A77EA5">
        <w:rPr>
          <w:noProof/>
        </w:rPr>
        <w:tab/>
        <w:t>1081</w:t>
      </w:r>
    </w:p>
    <w:p w14:paraId="7A357E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ProSe Direct Communication</w:t>
      </w:r>
      <w:r w:rsidRPr="00A77EA5">
        <w:rPr>
          <w:noProof/>
        </w:rPr>
        <w:tab/>
        <w:t>1088</w:t>
      </w:r>
    </w:p>
    <w:p w14:paraId="715548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ProSe Direct Discovery</w:t>
      </w:r>
      <w:r w:rsidRPr="00A77EA5">
        <w:rPr>
          <w:noProof/>
        </w:rPr>
        <w:tab/>
        <w:t>1091</w:t>
      </w:r>
    </w:p>
    <w:p w14:paraId="6FCEFC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</w:t>
      </w:r>
      <w:r w:rsidRPr="00A77EA5">
        <w:rPr>
          <w:noProof/>
        </w:rPr>
        <w:tab/>
        <w:t>1091</w:t>
      </w:r>
    </w:p>
    <w:p w14:paraId="72C93CB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ProSe Direct Communication</w:t>
      </w:r>
      <w:r w:rsidRPr="00A77EA5">
        <w:rPr>
          <w:noProof/>
        </w:rPr>
        <w:tab/>
        <w:t>1091</w:t>
      </w:r>
    </w:p>
    <w:p w14:paraId="2D2A9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</w:t>
      </w:r>
      <w:r w:rsidRPr="00A77EA5">
        <w:rPr>
          <w:noProof/>
        </w:rPr>
        <w:tab/>
        <w:t>1091</w:t>
      </w:r>
    </w:p>
    <w:p w14:paraId="5639F7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Receive Traffic Generator</w:t>
      </w:r>
      <w:r w:rsidRPr="00A77EA5">
        <w:rPr>
          <w:noProof/>
        </w:rPr>
        <w:tab/>
        <w:t>1092</w:t>
      </w:r>
    </w:p>
    <w:p w14:paraId="08C742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Direct Communication Receive Traffic Generator for FDD</w:t>
      </w:r>
      <w:r w:rsidRPr="00A77EA5">
        <w:rPr>
          <w:noProof/>
        </w:rPr>
        <w:tab/>
        <w:t>1092</w:t>
      </w:r>
    </w:p>
    <w:p w14:paraId="5F4588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Direct Discovery Receive Traffic Generator for FDD</w:t>
      </w:r>
      <w:r w:rsidRPr="00A77EA5">
        <w:rPr>
          <w:noProof/>
        </w:rPr>
        <w:tab/>
        <w:t>1092</w:t>
      </w:r>
    </w:p>
    <w:p w14:paraId="0996B01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Time Offset between Cells</w:t>
      </w:r>
      <w:r w:rsidRPr="00A77EA5">
        <w:rPr>
          <w:noProof/>
        </w:rPr>
        <w:tab/>
        <w:t>1093</w:t>
      </w:r>
    </w:p>
    <w:p w14:paraId="74ED95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1093</w:t>
      </w:r>
    </w:p>
    <w:p w14:paraId="599ABA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</w:t>
      </w:r>
      <w:r w:rsidRPr="00A77EA5">
        <w:rPr>
          <w:noProof/>
        </w:rPr>
        <w:tab/>
        <w:t>1093</w:t>
      </w:r>
    </w:p>
    <w:p w14:paraId="2002750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under operation with Frame Structure 3 Test Cases with Different Duplex Modes</w:t>
      </w:r>
      <w:r w:rsidRPr="00A77EA5">
        <w:rPr>
          <w:noProof/>
        </w:rPr>
        <w:tab/>
        <w:t>1093</w:t>
      </w:r>
    </w:p>
    <w:p w14:paraId="194FB6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1093</w:t>
      </w:r>
    </w:p>
    <w:p w14:paraId="220CBE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1093</w:t>
      </w:r>
    </w:p>
    <w:p w14:paraId="5DE6D36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Dual connectivity test cases with different combination of duplex mode</w:t>
      </w:r>
      <w:r w:rsidRPr="00A77EA5">
        <w:rPr>
          <w:noProof/>
        </w:rPr>
        <w:tab/>
        <w:t>1093</w:t>
      </w:r>
    </w:p>
    <w:p w14:paraId="7B48E0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Introduction</w:t>
      </w:r>
      <w:r w:rsidRPr="00A77EA5">
        <w:rPr>
          <w:noProof/>
        </w:rPr>
        <w:tab/>
        <w:t>1093</w:t>
      </w:r>
    </w:p>
    <w:p w14:paraId="35EB80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Principle of testing</w:t>
      </w:r>
      <w:r w:rsidRPr="00A77EA5">
        <w:rPr>
          <w:noProof/>
        </w:rPr>
        <w:tab/>
        <w:t>1093</w:t>
      </w:r>
    </w:p>
    <w:p w14:paraId="269B892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PRACH Configurations</w:t>
      </w:r>
      <w:r w:rsidRPr="00A77EA5">
        <w:rPr>
          <w:noProof/>
        </w:rPr>
        <w:tab/>
        <w:t>1094</w:t>
      </w:r>
    </w:p>
    <w:p w14:paraId="37E953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Listen before talk model</w:t>
      </w:r>
      <w:r w:rsidRPr="00A77EA5">
        <w:rPr>
          <w:noProof/>
        </w:rPr>
        <w:tab/>
        <w:t>1094</w:t>
      </w:r>
    </w:p>
    <w:p w14:paraId="0D2C37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1094</w:t>
      </w:r>
    </w:p>
    <w:p w14:paraId="744A29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</w:t>
      </w:r>
      <w:r w:rsidRPr="00A77EA5">
        <w:rPr>
          <w:noProof/>
        </w:rPr>
        <w:tab/>
        <w:t>1094</w:t>
      </w:r>
    </w:p>
    <w:p w14:paraId="5C2AADE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NPRACH Configurations</w:t>
      </w:r>
      <w:r w:rsidRPr="00A77EA5">
        <w:rPr>
          <w:noProof/>
        </w:rPr>
        <w:tab/>
        <w:t>1095</w:t>
      </w:r>
    </w:p>
    <w:p w14:paraId="6C5EFA6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Dual connectivity test cases with different bandwidth combinations</w:t>
      </w:r>
      <w:r w:rsidRPr="00A77EA5">
        <w:rPr>
          <w:noProof/>
        </w:rPr>
        <w:tab/>
        <w:t>1096</w:t>
      </w:r>
    </w:p>
    <w:p w14:paraId="12B8CF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Introduction</w:t>
      </w:r>
      <w:r w:rsidRPr="00A77EA5">
        <w:rPr>
          <w:noProof/>
        </w:rPr>
        <w:tab/>
        <w:t>1096</w:t>
      </w:r>
    </w:p>
    <w:p w14:paraId="56F7A7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Principle of testing</w:t>
      </w:r>
      <w:r w:rsidRPr="00A77EA5">
        <w:rPr>
          <w:noProof/>
        </w:rPr>
        <w:tab/>
        <w:t>1096</w:t>
      </w:r>
    </w:p>
    <w:p w14:paraId="75ED6A3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M1 UE Test Cases</w:t>
      </w:r>
      <w:r w:rsidRPr="00A77EA5">
        <w:rPr>
          <w:noProof/>
        </w:rPr>
        <w:tab/>
        <w:t>1097</w:t>
      </w:r>
    </w:p>
    <w:p w14:paraId="300FCA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1097</w:t>
      </w:r>
    </w:p>
    <w:p w14:paraId="68CF85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Cat-M1 UE Testing</w:t>
      </w:r>
      <w:r w:rsidRPr="00A77EA5">
        <w:rPr>
          <w:noProof/>
        </w:rPr>
        <w:tab/>
        <w:t>1097</w:t>
      </w:r>
    </w:p>
    <w:p w14:paraId="7C3877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Cat-M1 UE testing for inter-frequency RSTD measurement period requirements with measurement gaps</w:t>
      </w:r>
      <w:r w:rsidRPr="00A77EA5">
        <w:rPr>
          <w:noProof/>
        </w:rPr>
        <w:tab/>
        <w:t>1098</w:t>
      </w:r>
    </w:p>
    <w:p w14:paraId="1D4CE4E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Sidelink Communication on Dedicated V2V Carrier</w:t>
      </w:r>
      <w:r w:rsidRPr="00A77EA5">
        <w:rPr>
          <w:noProof/>
        </w:rPr>
        <w:tab/>
        <w:t>1099</w:t>
      </w:r>
    </w:p>
    <w:p w14:paraId="29F755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1099</w:t>
      </w:r>
    </w:p>
    <w:p w14:paraId="109058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A.3.21.2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V2V Sidelink Communication</w:t>
      </w:r>
      <w:r w:rsidRPr="00A77EA5">
        <w:rPr>
          <w:noProof/>
        </w:rPr>
        <w:tab/>
        <w:t>1099</w:t>
      </w:r>
    </w:p>
    <w:p w14:paraId="0CAC2E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V2V Sidelink Communication</w:t>
      </w:r>
      <w:r w:rsidRPr="00A77EA5">
        <w:rPr>
          <w:noProof/>
        </w:rPr>
        <w:tab/>
        <w:t>1100</w:t>
      </w:r>
    </w:p>
    <w:p w14:paraId="448894F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1bis UE Test Cases</w:t>
      </w:r>
      <w:r w:rsidRPr="00A77EA5">
        <w:rPr>
          <w:noProof/>
        </w:rPr>
        <w:tab/>
        <w:t>1101</w:t>
      </w:r>
    </w:p>
    <w:p w14:paraId="46C8B9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1101</w:t>
      </w:r>
    </w:p>
    <w:p w14:paraId="1D8CCC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Category 1bis UE Testing</w:t>
      </w:r>
      <w:r w:rsidRPr="00A77EA5">
        <w:rPr>
          <w:noProof/>
        </w:rPr>
        <w:tab/>
        <w:t>1101</w:t>
      </w:r>
    </w:p>
    <w:p w14:paraId="3D7C319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NB2 UE Test Cases</w:t>
      </w:r>
      <w:r w:rsidRPr="00A77EA5">
        <w:rPr>
          <w:noProof/>
        </w:rPr>
        <w:tab/>
        <w:t>1105</w:t>
      </w:r>
    </w:p>
    <w:p w14:paraId="608729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1105</w:t>
      </w:r>
    </w:p>
    <w:p w14:paraId="3C5B5C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Category NB2 UE Testing</w:t>
      </w:r>
      <w:r w:rsidRPr="00A77EA5">
        <w:rPr>
          <w:noProof/>
        </w:rPr>
        <w:tab/>
        <w:t>1105</w:t>
      </w:r>
    </w:p>
    <w:p w14:paraId="1809374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</w:t>
      </w:r>
      <w:r w:rsidRPr="00A77EA5">
        <w:rPr>
          <w:bCs/>
          <w:noProof/>
        </w:rPr>
        <w:t>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algun Gothic"/>
          <w:noProof/>
        </w:rPr>
        <w:t>V2X sidelink communication</w:t>
      </w:r>
      <w:r w:rsidRPr="00A77EA5">
        <w:rPr>
          <w:noProof/>
        </w:rPr>
        <w:tab/>
        <w:t>1108</w:t>
      </w:r>
    </w:p>
    <w:p w14:paraId="3499B1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1108</w:t>
      </w:r>
    </w:p>
    <w:p w14:paraId="072EC8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V2X Sidelink Communication</w:t>
      </w:r>
      <w:r w:rsidRPr="00A77EA5">
        <w:rPr>
          <w:noProof/>
        </w:rPr>
        <w:tab/>
        <w:t>1109</w:t>
      </w:r>
    </w:p>
    <w:p w14:paraId="28D9C5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V2X Sidelink Communication</w:t>
      </w:r>
      <w:r w:rsidRPr="00A77EA5">
        <w:rPr>
          <w:noProof/>
        </w:rPr>
        <w:tab/>
        <w:t>1113</w:t>
      </w:r>
    </w:p>
    <w:p w14:paraId="456C2B0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M2 UE Test Cases</w:t>
      </w:r>
      <w:r w:rsidRPr="00A77EA5">
        <w:rPr>
          <w:noProof/>
        </w:rPr>
        <w:tab/>
        <w:t>1114</w:t>
      </w:r>
    </w:p>
    <w:p w14:paraId="61BA78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1114</w:t>
      </w:r>
    </w:p>
    <w:p w14:paraId="49B4E2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Cat-M2 UE Testing</w:t>
      </w:r>
      <w:r w:rsidRPr="00A77EA5">
        <w:rPr>
          <w:noProof/>
        </w:rPr>
        <w:tab/>
        <w:t>1114</w:t>
      </w:r>
    </w:p>
    <w:p w14:paraId="3B5054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Cat-M2 UE testing for inter-frequency RSTD measurement period requirements with measurement gaps</w:t>
      </w:r>
      <w:r w:rsidRPr="00A77EA5">
        <w:rPr>
          <w:noProof/>
        </w:rPr>
        <w:tab/>
        <w:t>1115</w:t>
      </w:r>
    </w:p>
    <w:p w14:paraId="13D5EF6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sTTI and processing time reduction test cases with different sTTI/processing time reduction scheme</w:t>
      </w:r>
      <w:r w:rsidRPr="00A77EA5">
        <w:rPr>
          <w:noProof/>
        </w:rPr>
        <w:tab/>
        <w:t>1116</w:t>
      </w:r>
    </w:p>
    <w:p w14:paraId="114DC8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Introduction</w:t>
      </w:r>
      <w:r w:rsidRPr="00A77EA5">
        <w:rPr>
          <w:noProof/>
        </w:rPr>
        <w:tab/>
        <w:t>1116</w:t>
      </w:r>
    </w:p>
    <w:p w14:paraId="7011323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Principle of testing</w:t>
      </w:r>
      <w:r w:rsidRPr="00A77EA5">
        <w:rPr>
          <w:noProof/>
        </w:rPr>
        <w:tab/>
        <w:t>1116</w:t>
      </w:r>
    </w:p>
    <w:p w14:paraId="5EC104E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LTE INACTIVE Cell Re-selection Test Cases</w:t>
      </w:r>
      <w:r w:rsidRPr="00A77EA5">
        <w:rPr>
          <w:noProof/>
        </w:rPr>
        <w:tab/>
        <w:t>1116</w:t>
      </w:r>
    </w:p>
    <w:p w14:paraId="2DE716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1116</w:t>
      </w:r>
    </w:p>
    <w:p w14:paraId="154E3F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INACTIVE cell re-selection Testing</w:t>
      </w:r>
      <w:r w:rsidRPr="00A77EA5">
        <w:rPr>
          <w:noProof/>
        </w:rPr>
        <w:tab/>
        <w:t>1116</w:t>
      </w:r>
    </w:p>
    <w:p w14:paraId="75F6CE9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Testing related to Satellite access</w:t>
      </w:r>
      <w:r w:rsidRPr="00A77EA5">
        <w:rPr>
          <w:noProof/>
        </w:rPr>
        <w:tab/>
        <w:t>1116</w:t>
      </w:r>
    </w:p>
    <w:p w14:paraId="18608E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1116</w:t>
      </w:r>
    </w:p>
    <w:p w14:paraId="4B3C84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 GSO and NGSO scenarios</w:t>
      </w:r>
      <w:r w:rsidRPr="00A77EA5">
        <w:rPr>
          <w:noProof/>
        </w:rPr>
        <w:tab/>
        <w:t>1116</w:t>
      </w:r>
    </w:p>
    <w:p w14:paraId="6BA6EAD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 different RRM requirements</w:t>
      </w:r>
      <w:r w:rsidRPr="00A77EA5">
        <w:rPr>
          <w:noProof/>
        </w:rPr>
        <w:tab/>
        <w:t>1117</w:t>
      </w:r>
    </w:p>
    <w:p w14:paraId="7D8D158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 different ephemeris formats</w:t>
      </w:r>
      <w:r w:rsidRPr="00A77EA5">
        <w:rPr>
          <w:noProof/>
        </w:rPr>
        <w:tab/>
        <w:t>1121</w:t>
      </w:r>
    </w:p>
    <w:p w14:paraId="288080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 setup for SIB31/SIB-31-NB</w:t>
      </w:r>
      <w:r w:rsidRPr="00A77EA5">
        <w:rPr>
          <w:noProof/>
        </w:rPr>
        <w:tab/>
        <w:t>1121</w:t>
      </w:r>
    </w:p>
    <w:p w14:paraId="64BCD3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Satellite specific parameters configuration</w:t>
      </w:r>
      <w:r w:rsidRPr="00A77EA5">
        <w:rPr>
          <w:noProof/>
        </w:rPr>
        <w:tab/>
        <w:t>1121</w:t>
      </w:r>
    </w:p>
    <w:p w14:paraId="3B1B12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A.3.28.5.1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Satellite specific configuration for serving cell</w:t>
      </w:r>
      <w:r w:rsidRPr="00A77EA5">
        <w:rPr>
          <w:noProof/>
        </w:rPr>
        <w:tab/>
        <w:t>1121</w:t>
      </w:r>
    </w:p>
    <w:p w14:paraId="189605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A.3.28.5.2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Satellite specific configuration for neighbour cell</w:t>
      </w:r>
      <w:r w:rsidRPr="00A77EA5">
        <w:rPr>
          <w:noProof/>
        </w:rPr>
        <w:tab/>
        <w:t>1121</w:t>
      </w:r>
    </w:p>
    <w:p w14:paraId="4E6FD3F5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RRC_IDLE state</w:t>
      </w:r>
      <w:r w:rsidRPr="00A77EA5">
        <w:rPr>
          <w:noProof/>
        </w:rPr>
        <w:tab/>
        <w:t>1122</w:t>
      </w:r>
    </w:p>
    <w:p w14:paraId="3323482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1122</w:t>
      </w:r>
    </w:p>
    <w:p w14:paraId="6B94CE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</w:t>
      </w:r>
      <w:r w:rsidRPr="00A77EA5">
        <w:rPr>
          <w:noProof/>
        </w:rPr>
        <w:tab/>
        <w:t>1122</w:t>
      </w:r>
    </w:p>
    <w:p w14:paraId="46D409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1122</w:t>
      </w:r>
    </w:p>
    <w:p w14:paraId="4F825F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1124</w:t>
      </w:r>
    </w:p>
    <w:p w14:paraId="578714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</w:t>
      </w:r>
      <w:r w:rsidRPr="00A77EA5">
        <w:rPr>
          <w:noProof/>
        </w:rPr>
        <w:tab/>
        <w:t>1125</w:t>
      </w:r>
    </w:p>
    <w:p w14:paraId="7424AB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1125</w:t>
      </w:r>
    </w:p>
    <w:p w14:paraId="3DD2EE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1126</w:t>
      </w:r>
    </w:p>
    <w:p w14:paraId="600982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</w:t>
      </w:r>
      <w:r w:rsidRPr="00A77EA5">
        <w:rPr>
          <w:noProof/>
        </w:rPr>
        <w:tab/>
        <w:t>1127</w:t>
      </w:r>
    </w:p>
    <w:p w14:paraId="67E916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1127</w:t>
      </w:r>
    </w:p>
    <w:p w14:paraId="7401B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1128</w:t>
      </w:r>
    </w:p>
    <w:p w14:paraId="0120B2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case</w:t>
      </w:r>
      <w:r w:rsidRPr="00A77EA5">
        <w:rPr>
          <w:noProof/>
        </w:rPr>
        <w:tab/>
        <w:t>1129</w:t>
      </w:r>
    </w:p>
    <w:p w14:paraId="5E7412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1129</w:t>
      </w:r>
    </w:p>
    <w:p w14:paraId="25F7CA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1130</w:t>
      </w:r>
    </w:p>
    <w:p w14:paraId="2E1776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case</w:t>
      </w:r>
      <w:r w:rsidRPr="00A77EA5">
        <w:rPr>
          <w:noProof/>
        </w:rPr>
        <w:tab/>
        <w:t>1131</w:t>
      </w:r>
    </w:p>
    <w:p w14:paraId="552471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1131</w:t>
      </w:r>
    </w:p>
    <w:p w14:paraId="721894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1132</w:t>
      </w:r>
    </w:p>
    <w:p w14:paraId="340CFC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TDD: Inter frequency case</w:t>
      </w:r>
      <w:r w:rsidRPr="00A77EA5">
        <w:rPr>
          <w:noProof/>
        </w:rPr>
        <w:tab/>
        <w:t>1133</w:t>
      </w:r>
    </w:p>
    <w:p w14:paraId="714E0E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1133</w:t>
      </w:r>
    </w:p>
    <w:p w14:paraId="5A92A2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1134</w:t>
      </w:r>
    </w:p>
    <w:p w14:paraId="466950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in the existence of non-allowed CSG cell</w:t>
      </w:r>
      <w:r w:rsidRPr="00A77EA5">
        <w:rPr>
          <w:noProof/>
        </w:rPr>
        <w:tab/>
        <w:t>1135</w:t>
      </w:r>
    </w:p>
    <w:p w14:paraId="513286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1135</w:t>
      </w:r>
    </w:p>
    <w:p w14:paraId="1A6592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1136</w:t>
      </w:r>
    </w:p>
    <w:p w14:paraId="45B262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case in the existence of non-allowed CSG cell</w:t>
      </w:r>
      <w:r w:rsidRPr="00A77EA5">
        <w:rPr>
          <w:noProof/>
        </w:rPr>
        <w:tab/>
        <w:t>1137</w:t>
      </w:r>
    </w:p>
    <w:p w14:paraId="676BBB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1137</w:t>
      </w:r>
    </w:p>
    <w:p w14:paraId="2B06B3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1138</w:t>
      </w:r>
    </w:p>
    <w:p w14:paraId="3B2A37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5MHz bandwidth</w:t>
      </w:r>
      <w:r w:rsidRPr="00A77EA5">
        <w:rPr>
          <w:noProof/>
        </w:rPr>
        <w:tab/>
        <w:t>1139</w:t>
      </w:r>
    </w:p>
    <w:p w14:paraId="5D9640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1139</w:t>
      </w:r>
    </w:p>
    <w:p w14:paraId="683D2A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1139</w:t>
      </w:r>
    </w:p>
    <w:p w14:paraId="0DA3E7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reselection using an increased number of carriers</w:t>
      </w:r>
      <w:r w:rsidRPr="00A77EA5">
        <w:rPr>
          <w:noProof/>
        </w:rPr>
        <w:tab/>
        <w:t>1139</w:t>
      </w:r>
    </w:p>
    <w:p w14:paraId="63EAEA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1139</w:t>
      </w:r>
    </w:p>
    <w:p w14:paraId="4638B3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1143</w:t>
      </w:r>
    </w:p>
    <w:p w14:paraId="085797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reselection using an increased number of carriers</w:t>
      </w:r>
      <w:r w:rsidRPr="00A77EA5">
        <w:rPr>
          <w:noProof/>
        </w:rPr>
        <w:tab/>
        <w:t>1143</w:t>
      </w:r>
    </w:p>
    <w:p w14:paraId="235AAD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1143</w:t>
      </w:r>
    </w:p>
    <w:p w14:paraId="68AE09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1147</w:t>
      </w:r>
    </w:p>
    <w:p w14:paraId="77BB69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</w:t>
      </w:r>
      <w:r w:rsidRPr="00A77EA5">
        <w:rPr>
          <w:noProof/>
        </w:rPr>
        <w:tab/>
        <w:t>1147</w:t>
      </w:r>
    </w:p>
    <w:p w14:paraId="6BDC4C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1147</w:t>
      </w:r>
    </w:p>
    <w:p w14:paraId="7D7526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1149</w:t>
      </w:r>
    </w:p>
    <w:p w14:paraId="125DEC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</w:t>
      </w:r>
      <w:r w:rsidRPr="00A77EA5">
        <w:rPr>
          <w:noProof/>
        </w:rPr>
        <w:tab/>
        <w:t>1150</w:t>
      </w:r>
    </w:p>
    <w:p w14:paraId="3856F5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1150</w:t>
      </w:r>
    </w:p>
    <w:p w14:paraId="7B271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1151</w:t>
      </w:r>
    </w:p>
    <w:p w14:paraId="26678E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Cat-M1 UE in normal coverage</w:t>
      </w:r>
      <w:r w:rsidRPr="00A77EA5">
        <w:rPr>
          <w:noProof/>
        </w:rPr>
        <w:tab/>
        <w:t>1152</w:t>
      </w:r>
    </w:p>
    <w:p w14:paraId="6DDDD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1152</w:t>
      </w:r>
    </w:p>
    <w:p w14:paraId="734F1A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1153</w:t>
      </w:r>
    </w:p>
    <w:p w14:paraId="3CB42EF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A.4.2.15 E-UTRAN FDD – FDD Intra frequency case for Cat-M1 UE in enhanced coverage</w:t>
      </w:r>
      <w:r w:rsidRPr="00A77EA5">
        <w:rPr>
          <w:noProof/>
        </w:rPr>
        <w:tab/>
        <w:t>1154</w:t>
      </w:r>
    </w:p>
    <w:p w14:paraId="677B96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1154</w:t>
      </w:r>
    </w:p>
    <w:p w14:paraId="0B55DA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1155</w:t>
      </w:r>
    </w:p>
    <w:p w14:paraId="77A262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A.4.2.16 E-UTRAN HD – FDD Intra frequency case for Cat-M1 UE in enhanced coverage</w:t>
      </w:r>
      <w:r w:rsidRPr="00A77EA5">
        <w:rPr>
          <w:noProof/>
        </w:rPr>
        <w:tab/>
        <w:t>1156</w:t>
      </w:r>
    </w:p>
    <w:p w14:paraId="2B9E2B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1156</w:t>
      </w:r>
    </w:p>
    <w:p w14:paraId="6DE55F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1157</w:t>
      </w:r>
    </w:p>
    <w:p w14:paraId="139213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A.4.2.17 E-UTRAN TDD – TDD Intra frequency case for Cat-M1 UE in enhanced coverage</w:t>
      </w:r>
      <w:r w:rsidRPr="00A77EA5">
        <w:rPr>
          <w:noProof/>
        </w:rPr>
        <w:tab/>
        <w:t>1158</w:t>
      </w:r>
    </w:p>
    <w:p w14:paraId="660128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1158</w:t>
      </w:r>
    </w:p>
    <w:p w14:paraId="556B40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1159</w:t>
      </w:r>
    </w:p>
    <w:p w14:paraId="0E8573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A.4.2.18 HD – FDD Intra frequency case for UE Category NB1 In-Band mode in normal coverage</w:t>
      </w:r>
      <w:r w:rsidRPr="00A77EA5">
        <w:rPr>
          <w:noProof/>
        </w:rPr>
        <w:tab/>
        <w:t>1160</w:t>
      </w:r>
    </w:p>
    <w:p w14:paraId="30AD5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1160</w:t>
      </w:r>
    </w:p>
    <w:p w14:paraId="03EE0F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1162</w:t>
      </w:r>
    </w:p>
    <w:p w14:paraId="5EDD71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enhanced coverage</w:t>
      </w:r>
      <w:r w:rsidRPr="00A77EA5">
        <w:rPr>
          <w:noProof/>
        </w:rPr>
        <w:tab/>
        <w:t>1163</w:t>
      </w:r>
    </w:p>
    <w:p w14:paraId="70456D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1163</w:t>
      </w:r>
    </w:p>
    <w:p w14:paraId="327D6F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1165</w:t>
      </w:r>
    </w:p>
    <w:p w14:paraId="113596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UE Category 1bis</w:t>
      </w:r>
      <w:r w:rsidRPr="00A77EA5">
        <w:rPr>
          <w:noProof/>
        </w:rPr>
        <w:tab/>
        <w:t>1166</w:t>
      </w:r>
    </w:p>
    <w:p w14:paraId="4FDCC1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1166</w:t>
      </w:r>
    </w:p>
    <w:p w14:paraId="62FA89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1167</w:t>
      </w:r>
    </w:p>
    <w:p w14:paraId="406E6C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Category 1bis</w:t>
      </w:r>
      <w:r w:rsidRPr="00A77EA5">
        <w:rPr>
          <w:noProof/>
        </w:rPr>
        <w:tab/>
        <w:t>1168</w:t>
      </w:r>
    </w:p>
    <w:p w14:paraId="6739D8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1168</w:t>
      </w:r>
    </w:p>
    <w:p w14:paraId="312D46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1169</w:t>
      </w:r>
    </w:p>
    <w:p w14:paraId="30E6BA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UE configured with highSpeedEnhancedMeasFlag</w:t>
      </w:r>
      <w:r w:rsidRPr="00A77EA5">
        <w:rPr>
          <w:noProof/>
        </w:rPr>
        <w:tab/>
        <w:t>1170</w:t>
      </w:r>
    </w:p>
    <w:p w14:paraId="1E9EA0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1170</w:t>
      </w:r>
    </w:p>
    <w:p w14:paraId="4681C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1171</w:t>
      </w:r>
    </w:p>
    <w:p w14:paraId="7C5710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configured with highSpeedEnhancedMeasFlag</w:t>
      </w:r>
      <w:r w:rsidRPr="00A77EA5">
        <w:rPr>
          <w:noProof/>
        </w:rPr>
        <w:tab/>
        <w:t>1172</w:t>
      </w:r>
    </w:p>
    <w:p w14:paraId="3324D9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1172</w:t>
      </w:r>
    </w:p>
    <w:p w14:paraId="27ADAA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1173</w:t>
      </w:r>
    </w:p>
    <w:p w14:paraId="4C70388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In-Band mode in enhanced coverage</w:t>
      </w:r>
      <w:r w:rsidRPr="00A77EA5">
        <w:rPr>
          <w:noProof/>
        </w:rPr>
        <w:tab/>
        <w:t>1174</w:t>
      </w:r>
    </w:p>
    <w:p w14:paraId="08360C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1174</w:t>
      </w:r>
    </w:p>
    <w:p w14:paraId="1C8F58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1177</w:t>
      </w:r>
    </w:p>
    <w:p w14:paraId="4231C3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– FDD Inter frequency case for Cat-M1 UE in normal coverage</w:t>
      </w:r>
      <w:r w:rsidRPr="00A77EA5">
        <w:rPr>
          <w:noProof/>
        </w:rPr>
        <w:tab/>
        <w:t>1178</w:t>
      </w:r>
    </w:p>
    <w:p w14:paraId="0A1ADC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1178</w:t>
      </w:r>
    </w:p>
    <w:p w14:paraId="4382BF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1179</w:t>
      </w:r>
    </w:p>
    <w:p w14:paraId="0A08EE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 – FDD Inter frequency case for Cat-M1 UE in normal coverage</w:t>
      </w:r>
      <w:r w:rsidRPr="00A77EA5">
        <w:rPr>
          <w:noProof/>
        </w:rPr>
        <w:tab/>
        <w:t>1180</w:t>
      </w:r>
    </w:p>
    <w:p w14:paraId="13BC93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1180</w:t>
      </w:r>
    </w:p>
    <w:p w14:paraId="4477FA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1181</w:t>
      </w:r>
    </w:p>
    <w:p w14:paraId="49BEB78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– FDD Inter frequency case for Cat-M1 UE in normal coverage</w:t>
      </w:r>
      <w:r w:rsidRPr="00A77EA5">
        <w:rPr>
          <w:noProof/>
        </w:rPr>
        <w:tab/>
        <w:t>1182</w:t>
      </w:r>
    </w:p>
    <w:p w14:paraId="349394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1182</w:t>
      </w:r>
    </w:p>
    <w:p w14:paraId="1CB8BA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1183</w:t>
      </w:r>
    </w:p>
    <w:p w14:paraId="75DC6E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– FDD Inter frequency case for Cat-M1 UE in enhanced coverage</w:t>
      </w:r>
      <w:r w:rsidRPr="00A77EA5">
        <w:rPr>
          <w:noProof/>
        </w:rPr>
        <w:tab/>
        <w:t>1184</w:t>
      </w:r>
    </w:p>
    <w:p w14:paraId="248557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1184</w:t>
      </w:r>
    </w:p>
    <w:p w14:paraId="2A85B4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1185</w:t>
      </w:r>
    </w:p>
    <w:p w14:paraId="666B783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Inter frequency case for Cat-M1 UE in enhanced coverage</w:t>
      </w:r>
      <w:r w:rsidRPr="00A77EA5">
        <w:rPr>
          <w:noProof/>
        </w:rPr>
        <w:tab/>
        <w:t>1186</w:t>
      </w:r>
    </w:p>
    <w:p w14:paraId="43EF6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1186</w:t>
      </w:r>
    </w:p>
    <w:p w14:paraId="529997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1187</w:t>
      </w:r>
    </w:p>
    <w:p w14:paraId="694E56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case for Cat-M1 UE in enhanced coverage</w:t>
      </w:r>
      <w:r w:rsidRPr="00A77EA5">
        <w:rPr>
          <w:noProof/>
        </w:rPr>
        <w:tab/>
        <w:t>1188</w:t>
      </w:r>
    </w:p>
    <w:p w14:paraId="7D4D5A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1188</w:t>
      </w:r>
    </w:p>
    <w:p w14:paraId="1BA47C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A.4.2.30.2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1189</w:t>
      </w:r>
    </w:p>
    <w:p w14:paraId="1038B5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for UE Category 1bis</w:t>
      </w:r>
      <w:r w:rsidRPr="00A77EA5">
        <w:rPr>
          <w:noProof/>
        </w:rPr>
        <w:tab/>
        <w:t>1190</w:t>
      </w:r>
    </w:p>
    <w:p w14:paraId="6A84A1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1190</w:t>
      </w:r>
    </w:p>
    <w:p w14:paraId="7D34D0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1191</w:t>
      </w:r>
    </w:p>
    <w:p w14:paraId="6E26AA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case for UE Category 1bis</w:t>
      </w:r>
      <w:r w:rsidRPr="00A77EA5">
        <w:rPr>
          <w:noProof/>
        </w:rPr>
        <w:tab/>
        <w:t>1192</w:t>
      </w:r>
    </w:p>
    <w:p w14:paraId="5C791B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1192</w:t>
      </w:r>
    </w:p>
    <w:p w14:paraId="2D33D8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1193</w:t>
      </w:r>
    </w:p>
    <w:p w14:paraId="391428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case for UE Category 1bis</w:t>
      </w:r>
      <w:r w:rsidRPr="00A77EA5">
        <w:rPr>
          <w:noProof/>
        </w:rPr>
        <w:tab/>
        <w:t>1194</w:t>
      </w:r>
    </w:p>
    <w:p w14:paraId="555DAF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1194</w:t>
      </w:r>
    </w:p>
    <w:p w14:paraId="061A57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1195</w:t>
      </w:r>
    </w:p>
    <w:p w14:paraId="3B8DCE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TDD: Inter frequency case for UE Category 1bis</w:t>
      </w:r>
      <w:r w:rsidRPr="00A77EA5">
        <w:rPr>
          <w:noProof/>
        </w:rPr>
        <w:tab/>
        <w:t>1196</w:t>
      </w:r>
    </w:p>
    <w:p w14:paraId="4A4471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1196</w:t>
      </w:r>
    </w:p>
    <w:p w14:paraId="3EB6ED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1197</w:t>
      </w:r>
    </w:p>
    <w:p w14:paraId="0AC4B7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case for UE Category NB1 In-Band mode in normal coverage</w:t>
      </w:r>
      <w:r w:rsidRPr="00A77EA5">
        <w:rPr>
          <w:noProof/>
        </w:rPr>
        <w:tab/>
        <w:t>1198</w:t>
      </w:r>
    </w:p>
    <w:p w14:paraId="37B441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1198</w:t>
      </w:r>
    </w:p>
    <w:p w14:paraId="195299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1200</w:t>
      </w:r>
    </w:p>
    <w:p w14:paraId="10D4295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Category NB1 In-Band mode in enhanced coverage</w:t>
      </w:r>
      <w:r w:rsidRPr="00A77EA5">
        <w:rPr>
          <w:noProof/>
        </w:rPr>
        <w:tab/>
        <w:t>1201</w:t>
      </w:r>
    </w:p>
    <w:p w14:paraId="36429A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1201</w:t>
      </w:r>
    </w:p>
    <w:p w14:paraId="341D3F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1203</w:t>
      </w:r>
    </w:p>
    <w:p w14:paraId="610C0E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case for UE Category NB1 In-Band mode in enhanced coverage</w:t>
      </w:r>
      <w:r w:rsidRPr="00A77EA5">
        <w:rPr>
          <w:noProof/>
        </w:rPr>
        <w:tab/>
        <w:t>1204</w:t>
      </w:r>
    </w:p>
    <w:p w14:paraId="268448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1204</w:t>
      </w:r>
    </w:p>
    <w:p w14:paraId="3BD710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1206</w:t>
      </w:r>
    </w:p>
    <w:p w14:paraId="449B77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normal coverage with serving cell RRM measurement relaxation</w:t>
      </w:r>
      <w:r w:rsidRPr="00A77EA5">
        <w:rPr>
          <w:noProof/>
        </w:rPr>
        <w:tab/>
        <w:t>1207</w:t>
      </w:r>
    </w:p>
    <w:p w14:paraId="1B429B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1207</w:t>
      </w:r>
    </w:p>
    <w:p w14:paraId="655EAD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1209</w:t>
      </w:r>
    </w:p>
    <w:p w14:paraId="7C2D5F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– FDD Intra frequency case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1210</w:t>
      </w:r>
    </w:p>
    <w:p w14:paraId="73AC7A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1210</w:t>
      </w:r>
    </w:p>
    <w:p w14:paraId="3AD380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1211</w:t>
      </w:r>
    </w:p>
    <w:p w14:paraId="5F03A2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– TDD Intra frequency case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1212</w:t>
      </w:r>
    </w:p>
    <w:p w14:paraId="29796C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1212</w:t>
      </w:r>
    </w:p>
    <w:p w14:paraId="323EC8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1213</w:t>
      </w:r>
    </w:p>
    <w:p w14:paraId="2D9846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A.4.2.41 HD – FDD Intra frequency case for UE Category NB1 In-Band mode in normal coverage with UE specific DRX</w:t>
      </w:r>
      <w:r w:rsidRPr="00A77EA5">
        <w:rPr>
          <w:noProof/>
        </w:rPr>
        <w:tab/>
        <w:t>1214</w:t>
      </w:r>
    </w:p>
    <w:p w14:paraId="45D8BC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1214</w:t>
      </w:r>
    </w:p>
    <w:p w14:paraId="26D511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1217</w:t>
      </w:r>
    </w:p>
    <w:p w14:paraId="571B1A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enhanced coverage with UE specific DRX</w:t>
      </w:r>
      <w:r w:rsidRPr="00A77EA5">
        <w:rPr>
          <w:noProof/>
        </w:rPr>
        <w:tab/>
        <w:t>1218</w:t>
      </w:r>
    </w:p>
    <w:p w14:paraId="45D3E0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1218</w:t>
      </w:r>
    </w:p>
    <w:p w14:paraId="6C5E96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1220</w:t>
      </w:r>
    </w:p>
    <w:p w14:paraId="03C178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In-Band mode in enhanced coverage with UE specific DRX</w:t>
      </w:r>
      <w:r w:rsidRPr="00A77EA5">
        <w:rPr>
          <w:noProof/>
        </w:rPr>
        <w:tab/>
        <w:t>1221</w:t>
      </w:r>
    </w:p>
    <w:p w14:paraId="303607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1221</w:t>
      </w:r>
    </w:p>
    <w:p w14:paraId="23CD76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1223</w:t>
      </w:r>
    </w:p>
    <w:p w14:paraId="1C4DE6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case for UE Category NB1 In-Band mode in normal coverage with UE specific DRX</w:t>
      </w:r>
      <w:r w:rsidRPr="00A77EA5">
        <w:rPr>
          <w:noProof/>
        </w:rPr>
        <w:tab/>
        <w:t>1224</w:t>
      </w:r>
    </w:p>
    <w:p w14:paraId="7385CE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1224</w:t>
      </w:r>
    </w:p>
    <w:p w14:paraId="6F4A54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1226</w:t>
      </w:r>
    </w:p>
    <w:p w14:paraId="11AB8F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Category NB1 In-Band mode in enhanced coverage with UE specific DRX</w:t>
      </w:r>
      <w:r w:rsidRPr="00A77EA5">
        <w:rPr>
          <w:noProof/>
        </w:rPr>
        <w:tab/>
        <w:t>1227</w:t>
      </w:r>
    </w:p>
    <w:p w14:paraId="7DB3E6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1227</w:t>
      </w:r>
    </w:p>
    <w:p w14:paraId="799899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1229</w:t>
      </w:r>
    </w:p>
    <w:p w14:paraId="6E46CF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case for UE Category NB1 In-Band mode in enhanced coverage with UE specific DRX</w:t>
      </w:r>
      <w:r w:rsidRPr="00A77EA5">
        <w:rPr>
          <w:noProof/>
        </w:rPr>
        <w:tab/>
        <w:t>1230</w:t>
      </w:r>
    </w:p>
    <w:p w14:paraId="2D81D4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1230</w:t>
      </w:r>
    </w:p>
    <w:p w14:paraId="68C9D3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1232</w:t>
      </w:r>
    </w:p>
    <w:p w14:paraId="21B1CB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normal coverage with serving cell RRM measurement relaxation with UE specific DRX</w:t>
      </w:r>
      <w:r w:rsidRPr="00A77EA5">
        <w:rPr>
          <w:noProof/>
        </w:rPr>
        <w:tab/>
        <w:t>1233</w:t>
      </w:r>
    </w:p>
    <w:p w14:paraId="3CD2EF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1233</w:t>
      </w:r>
    </w:p>
    <w:p w14:paraId="0333FC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A.4.2.47.2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1235</w:t>
      </w:r>
    </w:p>
    <w:p w14:paraId="7C66A6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RSS based Intra frequency case for Cat-M1 UE in normal coverage</w:t>
      </w:r>
      <w:r w:rsidRPr="00A77EA5">
        <w:rPr>
          <w:noProof/>
        </w:rPr>
        <w:tab/>
        <w:t>1236</w:t>
      </w:r>
    </w:p>
    <w:p w14:paraId="0902E7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1236</w:t>
      </w:r>
    </w:p>
    <w:p w14:paraId="4F860B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1237</w:t>
      </w:r>
    </w:p>
    <w:p w14:paraId="64718E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RSS based Intra frequency case for Cat-M1 UE in normal coverage</w:t>
      </w:r>
      <w:r w:rsidRPr="00A77EA5">
        <w:rPr>
          <w:noProof/>
        </w:rPr>
        <w:tab/>
        <w:t>1238</w:t>
      </w:r>
    </w:p>
    <w:p w14:paraId="737D0A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1238</w:t>
      </w:r>
    </w:p>
    <w:p w14:paraId="1EFC38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1240</w:t>
      </w:r>
    </w:p>
    <w:p w14:paraId="4D0938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RSS based Intra frequency case for Cat-M1 UE in normal coverage</w:t>
      </w:r>
      <w:r w:rsidRPr="00A77EA5">
        <w:rPr>
          <w:noProof/>
        </w:rPr>
        <w:tab/>
        <w:t>1241</w:t>
      </w:r>
    </w:p>
    <w:p w14:paraId="75C915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1241</w:t>
      </w:r>
    </w:p>
    <w:p w14:paraId="3E38DD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1243</w:t>
      </w:r>
    </w:p>
    <w:p w14:paraId="268CB8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 xml:space="preserve">A.4.2.51 E-UTRAN FD-FDD </w:t>
      </w:r>
      <w:r w:rsidRPr="00A77EA5">
        <w:rPr>
          <w:noProof/>
        </w:rPr>
        <w:t>RSS based</w:t>
      </w:r>
      <w:r w:rsidRPr="00A77EA5">
        <w:rPr>
          <w:rFonts w:cs="v4.2.0"/>
          <w:noProof/>
        </w:rPr>
        <w:t xml:space="preserve"> Intra frequency case for Cat-M1 UE in enhanced coverage</w:t>
      </w:r>
      <w:r w:rsidRPr="00A77EA5">
        <w:rPr>
          <w:noProof/>
        </w:rPr>
        <w:tab/>
        <w:t>1244</w:t>
      </w:r>
    </w:p>
    <w:p w14:paraId="7F8119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1244</w:t>
      </w:r>
    </w:p>
    <w:p w14:paraId="16B7E2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1246</w:t>
      </w:r>
    </w:p>
    <w:p w14:paraId="2783B0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A.4.2.52 E-UTRAN HD-FDD RSS based Intra frequency case for Cat-M1 UE in enhanced coverage</w:t>
      </w:r>
      <w:r w:rsidRPr="00A77EA5">
        <w:rPr>
          <w:noProof/>
        </w:rPr>
        <w:tab/>
        <w:t>1247</w:t>
      </w:r>
    </w:p>
    <w:p w14:paraId="02247C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1247</w:t>
      </w:r>
    </w:p>
    <w:p w14:paraId="4CD2BE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1249</w:t>
      </w:r>
    </w:p>
    <w:p w14:paraId="4BE7B0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A.4.2.53 E-UTRAN TDD RSS based Intra frequency case for Cat-M1 UE in enhanced coverage</w:t>
      </w:r>
      <w:r w:rsidRPr="00A77EA5">
        <w:rPr>
          <w:noProof/>
        </w:rPr>
        <w:tab/>
        <w:t>1250</w:t>
      </w:r>
    </w:p>
    <w:p w14:paraId="1271E8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1250</w:t>
      </w:r>
    </w:p>
    <w:p w14:paraId="36F799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1251</w:t>
      </w:r>
    </w:p>
    <w:p w14:paraId="53C2D2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 with serving cell RRM measurement relaxation</w:t>
      </w:r>
      <w:r w:rsidRPr="00A77EA5">
        <w:rPr>
          <w:noProof/>
        </w:rPr>
        <w:tab/>
        <w:t>1252</w:t>
      </w:r>
    </w:p>
    <w:p w14:paraId="740444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1252</w:t>
      </w:r>
    </w:p>
    <w:p w14:paraId="62BC67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1254</w:t>
      </w:r>
    </w:p>
    <w:p w14:paraId="70DBA8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 with serving cell RRM measurement relaxation</w:t>
      </w:r>
      <w:r w:rsidRPr="00A77EA5">
        <w:rPr>
          <w:noProof/>
        </w:rPr>
        <w:tab/>
        <w:t>1255</w:t>
      </w:r>
    </w:p>
    <w:p w14:paraId="35E346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1255</w:t>
      </w:r>
    </w:p>
    <w:p w14:paraId="6B08D9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1257</w:t>
      </w:r>
    </w:p>
    <w:p w14:paraId="4D8C44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Cat-M1 UE in normal coverage</w:t>
      </w:r>
      <w:r w:rsidRPr="00A77EA5">
        <w:rPr>
          <w:noProof/>
        </w:rPr>
        <w:tab/>
        <w:t>1258</w:t>
      </w:r>
    </w:p>
    <w:p w14:paraId="19294C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1258</w:t>
      </w:r>
    </w:p>
    <w:p w14:paraId="606416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1259</w:t>
      </w:r>
    </w:p>
    <w:p w14:paraId="7AAFEC3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UTRAN Cell Re-Selection</w:t>
      </w:r>
      <w:r w:rsidRPr="00A77EA5">
        <w:rPr>
          <w:noProof/>
        </w:rPr>
        <w:tab/>
        <w:t>1260</w:t>
      </w:r>
    </w:p>
    <w:p w14:paraId="4A0694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FDD:</w:t>
      </w:r>
      <w:r w:rsidRPr="00A77EA5">
        <w:rPr>
          <w:noProof/>
        </w:rPr>
        <w:tab/>
        <w:t>1260</w:t>
      </w:r>
    </w:p>
    <w:p w14:paraId="796905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reselection: UTRA FDD is of higher priority</w:t>
      </w:r>
      <w:r w:rsidRPr="00A77EA5">
        <w:rPr>
          <w:noProof/>
        </w:rPr>
        <w:tab/>
        <w:t>1260</w:t>
      </w:r>
    </w:p>
    <w:p w14:paraId="4CFAE0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1260</w:t>
      </w:r>
    </w:p>
    <w:p w14:paraId="4F7C06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1262</w:t>
      </w:r>
    </w:p>
    <w:p w14:paraId="642360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reselection: UTRA FDD is of lower priority</w:t>
      </w:r>
      <w:r w:rsidRPr="00A77EA5">
        <w:rPr>
          <w:noProof/>
        </w:rPr>
        <w:tab/>
        <w:t>1262</w:t>
      </w:r>
    </w:p>
    <w:p w14:paraId="3C34793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1262</w:t>
      </w:r>
    </w:p>
    <w:p w14:paraId="441B44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1265</w:t>
      </w:r>
    </w:p>
    <w:p w14:paraId="6519A6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 in fading propagation conditions: UTRA FDD is of lower priority</w:t>
      </w:r>
      <w:r w:rsidRPr="00A77EA5">
        <w:rPr>
          <w:noProof/>
        </w:rPr>
        <w:tab/>
        <w:t>1265</w:t>
      </w:r>
    </w:p>
    <w:p w14:paraId="240728B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1265</w:t>
      </w:r>
    </w:p>
    <w:p w14:paraId="41B2B1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1268</w:t>
      </w:r>
    </w:p>
    <w:p w14:paraId="7F61A8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reselection: UTRA FDD is of lower priority for 5MHz bandwidth</w:t>
      </w:r>
      <w:r w:rsidRPr="00A77EA5">
        <w:rPr>
          <w:noProof/>
        </w:rPr>
        <w:tab/>
        <w:t>1268</w:t>
      </w:r>
    </w:p>
    <w:p w14:paraId="608CB5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1268</w:t>
      </w:r>
    </w:p>
    <w:p w14:paraId="110C1B4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1269</w:t>
      </w:r>
    </w:p>
    <w:p w14:paraId="187F70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mode FDD to UTRA FDD interRAT reselection</w:t>
      </w:r>
      <w:r w:rsidRPr="00A77EA5">
        <w:rPr>
          <w:noProof/>
        </w:rPr>
        <w:tab/>
        <w:t>1269</w:t>
      </w:r>
    </w:p>
    <w:p w14:paraId="6C0C969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1269</w:t>
      </w:r>
    </w:p>
    <w:p w14:paraId="39F973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1272</w:t>
      </w:r>
    </w:p>
    <w:p w14:paraId="31D85B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TDD:</w:t>
      </w:r>
      <w:r w:rsidRPr="00A77EA5">
        <w:rPr>
          <w:noProof/>
        </w:rPr>
        <w:tab/>
        <w:t>1273</w:t>
      </w:r>
    </w:p>
    <w:p w14:paraId="544A06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1273</w:t>
      </w:r>
    </w:p>
    <w:p w14:paraId="36F00F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1273</w:t>
      </w:r>
    </w:p>
    <w:p w14:paraId="3282AE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1.28Mcps TDD option</w:t>
      </w:r>
      <w:r w:rsidRPr="00A77EA5">
        <w:rPr>
          <w:noProof/>
        </w:rPr>
        <w:tab/>
        <w:t>1273</w:t>
      </w:r>
    </w:p>
    <w:p w14:paraId="5A5C02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A.4.3.2.1.3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Void</w:t>
      </w:r>
      <w:r w:rsidRPr="00A77EA5">
        <w:rPr>
          <w:noProof/>
        </w:rPr>
        <w:tab/>
        <w:t>1275</w:t>
      </w:r>
    </w:p>
    <w:p w14:paraId="16E69F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1275</w:t>
      </w:r>
    </w:p>
    <w:p w14:paraId="2880878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1.28Mcps TDD option</w:t>
      </w:r>
      <w:r w:rsidRPr="00A77EA5">
        <w:rPr>
          <w:noProof/>
        </w:rPr>
        <w:tab/>
        <w:t>1275</w:t>
      </w:r>
    </w:p>
    <w:p w14:paraId="65DB09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to UTRA TDD cell re-selection for IncMon</w:t>
      </w:r>
      <w:r w:rsidRPr="00A77EA5">
        <w:rPr>
          <w:noProof/>
        </w:rPr>
        <w:tab/>
        <w:t>1275</w:t>
      </w:r>
    </w:p>
    <w:p w14:paraId="1EFDB3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1275</w:t>
      </w:r>
    </w:p>
    <w:p w14:paraId="05E51F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1279</w:t>
      </w:r>
    </w:p>
    <w:p w14:paraId="420748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UTRAN FDD:</w:t>
      </w:r>
      <w:r w:rsidRPr="00A77EA5">
        <w:rPr>
          <w:noProof/>
        </w:rPr>
        <w:tab/>
        <w:t>1279</w:t>
      </w:r>
    </w:p>
    <w:p w14:paraId="2C8586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1279</w:t>
      </w:r>
    </w:p>
    <w:p w14:paraId="199578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1282</w:t>
      </w:r>
    </w:p>
    <w:p w14:paraId="163046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A.4.3.3A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mode TDD to UTRA FDD interRAT reselection</w:t>
      </w:r>
      <w:r w:rsidRPr="00A77EA5">
        <w:rPr>
          <w:noProof/>
        </w:rPr>
        <w:tab/>
        <w:t>1282</w:t>
      </w:r>
    </w:p>
    <w:p w14:paraId="551C6B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1282</w:t>
      </w:r>
    </w:p>
    <w:p w14:paraId="3E6527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1287</w:t>
      </w:r>
    </w:p>
    <w:p w14:paraId="49A699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UTRAN TDD:</w:t>
      </w:r>
      <w:r w:rsidRPr="00A77EA5">
        <w:rPr>
          <w:noProof/>
        </w:rPr>
        <w:tab/>
        <w:t>1288</w:t>
      </w:r>
    </w:p>
    <w:p w14:paraId="176DDE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to UTRA TDD cell re-selection: UTRA is of higher priority</w:t>
      </w:r>
      <w:r w:rsidRPr="00A77EA5">
        <w:rPr>
          <w:noProof/>
        </w:rPr>
        <w:tab/>
        <w:t>1288</w:t>
      </w:r>
    </w:p>
    <w:p w14:paraId="6D0502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1288</w:t>
      </w:r>
    </w:p>
    <w:p w14:paraId="742E2BB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1290</w:t>
      </w:r>
    </w:p>
    <w:p w14:paraId="2A509D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to UTRA TDD cell re-selection: UTRA is of lower priority</w:t>
      </w:r>
      <w:r w:rsidRPr="00A77EA5">
        <w:rPr>
          <w:noProof/>
        </w:rPr>
        <w:tab/>
        <w:t>1290</w:t>
      </w:r>
    </w:p>
    <w:p w14:paraId="71A58F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1290</w:t>
      </w:r>
    </w:p>
    <w:p w14:paraId="777C400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1292</w:t>
      </w:r>
    </w:p>
    <w:p w14:paraId="74B161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TDD-UTRA TDD cell reselection in fading propagation conditions: UTRA TDD is of lower priority</w:t>
      </w:r>
      <w:r w:rsidRPr="00A77EA5">
        <w:rPr>
          <w:noProof/>
        </w:rPr>
        <w:tab/>
        <w:t>1292</w:t>
      </w:r>
    </w:p>
    <w:p w14:paraId="53F3697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1292</w:t>
      </w:r>
    </w:p>
    <w:p w14:paraId="3C20DB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1295</w:t>
      </w:r>
    </w:p>
    <w:p w14:paraId="5395B5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to UTRA TDD cell re-selection for IncMon</w:t>
      </w:r>
      <w:r w:rsidRPr="00A77EA5">
        <w:rPr>
          <w:noProof/>
        </w:rPr>
        <w:tab/>
        <w:t>1295</w:t>
      </w:r>
    </w:p>
    <w:p w14:paraId="314FBB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1295</w:t>
      </w:r>
    </w:p>
    <w:p w14:paraId="5ADB8F9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1299</w:t>
      </w:r>
    </w:p>
    <w:p w14:paraId="341FFBC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GSM Cell Re-Selection</w:t>
      </w:r>
      <w:r w:rsidRPr="00A77EA5">
        <w:rPr>
          <w:noProof/>
        </w:rPr>
        <w:tab/>
        <w:t>1299</w:t>
      </w:r>
    </w:p>
    <w:p w14:paraId="4A0BDB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GSM:</w:t>
      </w:r>
      <w:r w:rsidRPr="00A77EA5">
        <w:rPr>
          <w:noProof/>
        </w:rPr>
        <w:tab/>
        <w:t>1299</w:t>
      </w:r>
    </w:p>
    <w:p w14:paraId="44005D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1299</w:t>
      </w:r>
    </w:p>
    <w:p w14:paraId="5D1C3B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1301</w:t>
      </w:r>
    </w:p>
    <w:p w14:paraId="1F31BA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GSM:</w:t>
      </w:r>
      <w:r w:rsidRPr="00A77EA5">
        <w:rPr>
          <w:noProof/>
        </w:rPr>
        <w:tab/>
        <w:t>1301</w:t>
      </w:r>
    </w:p>
    <w:p w14:paraId="51BEF9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1301</w:t>
      </w:r>
    </w:p>
    <w:p w14:paraId="266373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1303</w:t>
      </w:r>
    </w:p>
    <w:p w14:paraId="50605F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HRPD Cell Re-Selection</w:t>
      </w:r>
      <w:r w:rsidRPr="00A77EA5">
        <w:rPr>
          <w:noProof/>
        </w:rPr>
        <w:tab/>
        <w:t>1304</w:t>
      </w:r>
    </w:p>
    <w:p w14:paraId="1C4B84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</w:t>
      </w:r>
      <w:r w:rsidRPr="00A77EA5">
        <w:rPr>
          <w:noProof/>
        </w:rPr>
        <w:tab/>
        <w:t>1304</w:t>
      </w:r>
    </w:p>
    <w:p w14:paraId="182D81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 Cell Reselection: HRPD is of Lower Priority</w:t>
      </w:r>
      <w:r w:rsidRPr="00A77EA5">
        <w:rPr>
          <w:noProof/>
        </w:rPr>
        <w:tab/>
        <w:t>1304</w:t>
      </w:r>
    </w:p>
    <w:p w14:paraId="24DFC5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1304</w:t>
      </w:r>
    </w:p>
    <w:p w14:paraId="37A8F1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1306</w:t>
      </w:r>
    </w:p>
    <w:p w14:paraId="6752378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</w:t>
      </w:r>
      <w:r w:rsidRPr="00A77EA5">
        <w:rPr>
          <w:noProof/>
        </w:rPr>
        <w:tab/>
        <w:t>1306</w:t>
      </w:r>
    </w:p>
    <w:p w14:paraId="5829AE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 Cell Reselection: HRPD is of Lower Priority</w:t>
      </w:r>
      <w:r w:rsidRPr="00A77EA5">
        <w:rPr>
          <w:noProof/>
        </w:rPr>
        <w:tab/>
        <w:t>1306</w:t>
      </w:r>
    </w:p>
    <w:p w14:paraId="520731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1306</w:t>
      </w:r>
    </w:p>
    <w:p w14:paraId="790D0E8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1309</w:t>
      </w:r>
    </w:p>
    <w:p w14:paraId="04F2770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cdma2000 1X Cell Re-Selection</w:t>
      </w:r>
      <w:r w:rsidRPr="00A77EA5">
        <w:rPr>
          <w:noProof/>
        </w:rPr>
        <w:tab/>
        <w:t>1309</w:t>
      </w:r>
    </w:p>
    <w:p w14:paraId="64CE28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cdma2000 1X</w:t>
      </w:r>
      <w:r w:rsidRPr="00A77EA5">
        <w:rPr>
          <w:noProof/>
        </w:rPr>
        <w:tab/>
        <w:t>1309</w:t>
      </w:r>
    </w:p>
    <w:p w14:paraId="53EA38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 Cell Reselection: cdma2000 1X is of Lower Priority</w:t>
      </w:r>
      <w:r w:rsidRPr="00A77EA5">
        <w:rPr>
          <w:noProof/>
        </w:rPr>
        <w:tab/>
        <w:t>1309</w:t>
      </w:r>
    </w:p>
    <w:p w14:paraId="5B8A25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1309</w:t>
      </w:r>
    </w:p>
    <w:p w14:paraId="5DC479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1312</w:t>
      </w:r>
    </w:p>
    <w:p w14:paraId="5582382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cdma2000 1X</w:t>
      </w:r>
      <w:r w:rsidRPr="00A77EA5">
        <w:rPr>
          <w:noProof/>
        </w:rPr>
        <w:tab/>
        <w:t>1312</w:t>
      </w:r>
    </w:p>
    <w:p w14:paraId="7FB0A8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–cdma2000 1X Cell Reselection: cdma2000 1X is of Lower Priority</w:t>
      </w:r>
      <w:r w:rsidRPr="00A77EA5">
        <w:rPr>
          <w:noProof/>
        </w:rPr>
        <w:tab/>
        <w:t>1312</w:t>
      </w:r>
    </w:p>
    <w:p w14:paraId="373E08A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1312</w:t>
      </w:r>
    </w:p>
    <w:p w14:paraId="61DEBE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1315</w:t>
      </w:r>
    </w:p>
    <w:p w14:paraId="394945B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State Positioning Measurement for UE category NB1</w:t>
      </w:r>
      <w:r w:rsidRPr="00A77EA5">
        <w:rPr>
          <w:noProof/>
        </w:rPr>
        <w:tab/>
        <w:t>1315</w:t>
      </w:r>
    </w:p>
    <w:p w14:paraId="4B042F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enhanced coverage</w:t>
      </w:r>
      <w:r w:rsidRPr="00A77EA5">
        <w:rPr>
          <w:noProof/>
        </w:rPr>
        <w:tab/>
        <w:t>1315</w:t>
      </w:r>
    </w:p>
    <w:p w14:paraId="7A91FB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1315</w:t>
      </w:r>
    </w:p>
    <w:p w14:paraId="4D74F0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1320</w:t>
      </w:r>
    </w:p>
    <w:p w14:paraId="1A4913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standalone mode in enhanced coverage</w:t>
      </w:r>
      <w:r w:rsidRPr="00A77EA5">
        <w:rPr>
          <w:noProof/>
        </w:rPr>
        <w:tab/>
        <w:t>1321</w:t>
      </w:r>
    </w:p>
    <w:p w14:paraId="008188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1321</w:t>
      </w:r>
    </w:p>
    <w:p w14:paraId="046757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1325</w:t>
      </w:r>
    </w:p>
    <w:p w14:paraId="0BA62C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for UE Category NB1 standalone mode in enhanced coverage</w:t>
      </w:r>
      <w:r w:rsidRPr="00A77EA5">
        <w:rPr>
          <w:noProof/>
        </w:rPr>
        <w:tab/>
        <w:t>1326</w:t>
      </w:r>
    </w:p>
    <w:p w14:paraId="010C79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1326</w:t>
      </w:r>
    </w:p>
    <w:p w14:paraId="56930C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1330</w:t>
      </w:r>
    </w:p>
    <w:p w14:paraId="62508E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Inter frequency case for UE Category NB1 standalone mode in enhanced coverage</w:t>
      </w:r>
      <w:r w:rsidRPr="00A77EA5">
        <w:rPr>
          <w:noProof/>
        </w:rPr>
        <w:tab/>
        <w:t>1331</w:t>
      </w:r>
    </w:p>
    <w:p w14:paraId="477D07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1331</w:t>
      </w:r>
    </w:p>
    <w:p w14:paraId="228E6A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1335</w:t>
      </w:r>
    </w:p>
    <w:p w14:paraId="4CA4BD33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 CONNECTED Mode Mobility</w:t>
      </w:r>
      <w:r w:rsidRPr="00A77EA5">
        <w:rPr>
          <w:noProof/>
        </w:rPr>
        <w:tab/>
        <w:t>1336</w:t>
      </w:r>
    </w:p>
    <w:p w14:paraId="66FB2F3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FI"/>
        </w:rPr>
        <w:t>A.5.1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Handover</w:t>
      </w:r>
      <w:r w:rsidRPr="00A77EA5">
        <w:rPr>
          <w:noProof/>
        </w:rPr>
        <w:tab/>
        <w:t>1336</w:t>
      </w:r>
    </w:p>
    <w:p w14:paraId="4D4FE5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Intra frequency handover</w:t>
      </w:r>
      <w:r w:rsidRPr="00A77EA5">
        <w:rPr>
          <w:noProof/>
        </w:rPr>
        <w:tab/>
        <w:t>1336</w:t>
      </w:r>
    </w:p>
    <w:p w14:paraId="0D1A4A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1336</w:t>
      </w:r>
    </w:p>
    <w:p w14:paraId="449D55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1338</w:t>
      </w:r>
    </w:p>
    <w:p w14:paraId="62EE9A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</w:t>
      </w:r>
      <w:r w:rsidRPr="00A77EA5">
        <w:rPr>
          <w:noProof/>
        </w:rPr>
        <w:tab/>
        <w:t>1338</w:t>
      </w:r>
    </w:p>
    <w:p w14:paraId="769DE0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A.5.1.2.1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1338</w:t>
      </w:r>
    </w:p>
    <w:p w14:paraId="21AF10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1340</w:t>
      </w:r>
    </w:p>
    <w:p w14:paraId="541E57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handover</w:t>
      </w:r>
      <w:r w:rsidRPr="00A77EA5">
        <w:rPr>
          <w:noProof/>
        </w:rPr>
        <w:tab/>
        <w:t>1340</w:t>
      </w:r>
    </w:p>
    <w:p w14:paraId="2B03D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1340</w:t>
      </w:r>
    </w:p>
    <w:p w14:paraId="4D5E0F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1342</w:t>
      </w:r>
    </w:p>
    <w:p w14:paraId="2C7CCC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handover</w:t>
      </w:r>
      <w:r w:rsidRPr="00A77EA5">
        <w:rPr>
          <w:noProof/>
        </w:rPr>
        <w:tab/>
        <w:t>1342</w:t>
      </w:r>
    </w:p>
    <w:p w14:paraId="4ABBE6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1342</w:t>
      </w:r>
    </w:p>
    <w:p w14:paraId="25994C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1344</w:t>
      </w:r>
    </w:p>
    <w:p w14:paraId="05272C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handover: unknown target cell</w:t>
      </w:r>
      <w:r w:rsidRPr="00A77EA5">
        <w:rPr>
          <w:noProof/>
        </w:rPr>
        <w:tab/>
        <w:t>1344</w:t>
      </w:r>
    </w:p>
    <w:p w14:paraId="4AEF99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1344</w:t>
      </w:r>
    </w:p>
    <w:p w14:paraId="64E977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1346</w:t>
      </w:r>
    </w:p>
    <w:p w14:paraId="6B8D9D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A.5.1.6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handover; unknown Target Cell</w:t>
      </w:r>
      <w:r w:rsidRPr="00A77EA5">
        <w:rPr>
          <w:noProof/>
        </w:rPr>
        <w:tab/>
        <w:t>1346</w:t>
      </w:r>
    </w:p>
    <w:p w14:paraId="32DEA6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1346</w:t>
      </w:r>
    </w:p>
    <w:p w14:paraId="22B33A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1348</w:t>
      </w:r>
    </w:p>
    <w:p w14:paraId="50C61A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handover</w:t>
      </w:r>
      <w:r w:rsidRPr="00A77EA5">
        <w:rPr>
          <w:noProof/>
        </w:rPr>
        <w:tab/>
        <w:t>1348</w:t>
      </w:r>
    </w:p>
    <w:p w14:paraId="5AE13F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1348</w:t>
      </w:r>
    </w:p>
    <w:p w14:paraId="0E42A4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1351</w:t>
      </w:r>
    </w:p>
    <w:p w14:paraId="2DB650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handover</w:t>
      </w:r>
      <w:r w:rsidRPr="00A77EA5">
        <w:rPr>
          <w:noProof/>
        </w:rPr>
        <w:tab/>
        <w:t>1351</w:t>
      </w:r>
    </w:p>
    <w:p w14:paraId="463D4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1351</w:t>
      </w:r>
    </w:p>
    <w:p w14:paraId="370238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1354</w:t>
      </w:r>
    </w:p>
    <w:p w14:paraId="6B46EF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for 5MHz bandwidth</w:t>
      </w:r>
      <w:r w:rsidRPr="00A77EA5">
        <w:rPr>
          <w:noProof/>
        </w:rPr>
        <w:tab/>
        <w:t>1354</w:t>
      </w:r>
    </w:p>
    <w:p w14:paraId="1B5215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1354</w:t>
      </w:r>
    </w:p>
    <w:p w14:paraId="371FB5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1355</w:t>
      </w:r>
    </w:p>
    <w:p w14:paraId="567D4D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for UE category 0</w:t>
      </w:r>
      <w:r w:rsidRPr="00A77EA5">
        <w:rPr>
          <w:noProof/>
        </w:rPr>
        <w:tab/>
        <w:t>1355</w:t>
      </w:r>
    </w:p>
    <w:p w14:paraId="2020B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1355</w:t>
      </w:r>
    </w:p>
    <w:p w14:paraId="220D0F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1357</w:t>
      </w:r>
    </w:p>
    <w:p w14:paraId="6A0BDC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 frequency handover for UE category 0</w:t>
      </w:r>
      <w:r w:rsidRPr="00A77EA5">
        <w:rPr>
          <w:noProof/>
        </w:rPr>
        <w:tab/>
        <w:t>1357</w:t>
      </w:r>
    </w:p>
    <w:p w14:paraId="640E93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1357</w:t>
      </w:r>
    </w:p>
    <w:p w14:paraId="1E2CD6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1359</w:t>
      </w:r>
    </w:p>
    <w:p w14:paraId="391AD4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 for UE category 0</w:t>
      </w:r>
      <w:r w:rsidRPr="00A77EA5">
        <w:rPr>
          <w:noProof/>
        </w:rPr>
        <w:tab/>
        <w:t>1359</w:t>
      </w:r>
    </w:p>
    <w:p w14:paraId="555B1B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1359</w:t>
      </w:r>
    </w:p>
    <w:p w14:paraId="2349F5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1361</w:t>
      </w:r>
    </w:p>
    <w:p w14:paraId="67493F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CEModeA</w:t>
      </w:r>
      <w:r w:rsidRPr="00A77EA5">
        <w:rPr>
          <w:noProof/>
        </w:rPr>
        <w:tab/>
        <w:t>1361</w:t>
      </w:r>
    </w:p>
    <w:p w14:paraId="000C0E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1361</w:t>
      </w:r>
    </w:p>
    <w:p w14:paraId="699460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1363</w:t>
      </w:r>
    </w:p>
    <w:p w14:paraId="7C3A49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</w:t>
      </w:r>
      <w:r w:rsidRPr="00A77EA5">
        <w:rPr>
          <w:noProof/>
        </w:rPr>
        <w:tab/>
        <w:t>1364</w:t>
      </w:r>
    </w:p>
    <w:p w14:paraId="6322D9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1364</w:t>
      </w:r>
    </w:p>
    <w:p w14:paraId="4AF7D1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1365</w:t>
      </w:r>
    </w:p>
    <w:p w14:paraId="20220E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CEModeA</w:t>
      </w:r>
      <w:r w:rsidRPr="00A77EA5">
        <w:rPr>
          <w:noProof/>
        </w:rPr>
        <w:tab/>
        <w:t>1366</w:t>
      </w:r>
    </w:p>
    <w:p w14:paraId="55870D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1366</w:t>
      </w:r>
    </w:p>
    <w:p w14:paraId="392914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1367</w:t>
      </w:r>
    </w:p>
    <w:p w14:paraId="77F48D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CEModeB</w:t>
      </w:r>
      <w:r w:rsidRPr="00A77EA5">
        <w:rPr>
          <w:noProof/>
        </w:rPr>
        <w:tab/>
        <w:t>1368</w:t>
      </w:r>
    </w:p>
    <w:p w14:paraId="7BD3E5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1368</w:t>
      </w:r>
    </w:p>
    <w:p w14:paraId="0B0F4E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1369</w:t>
      </w:r>
    </w:p>
    <w:p w14:paraId="654BF4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CEModeB</w:t>
      </w:r>
      <w:r w:rsidRPr="00A77EA5">
        <w:rPr>
          <w:noProof/>
        </w:rPr>
        <w:tab/>
        <w:t>1370</w:t>
      </w:r>
    </w:p>
    <w:p w14:paraId="2DE1AF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1370</w:t>
      </w:r>
    </w:p>
    <w:p w14:paraId="46259B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1371</w:t>
      </w:r>
    </w:p>
    <w:p w14:paraId="2BBC86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CEModeB</w:t>
      </w:r>
      <w:r w:rsidRPr="00A77EA5">
        <w:rPr>
          <w:noProof/>
        </w:rPr>
        <w:tab/>
        <w:t>1372</w:t>
      </w:r>
    </w:p>
    <w:p w14:paraId="7A8DE8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1372</w:t>
      </w:r>
    </w:p>
    <w:p w14:paraId="310E33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1373</w:t>
      </w:r>
    </w:p>
    <w:p w14:paraId="08D1A1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for UE Category 1bis</w:t>
      </w:r>
      <w:r w:rsidRPr="00A77EA5">
        <w:rPr>
          <w:noProof/>
        </w:rPr>
        <w:tab/>
        <w:t>1374</w:t>
      </w:r>
    </w:p>
    <w:p w14:paraId="6D2AB7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1374</w:t>
      </w:r>
    </w:p>
    <w:p w14:paraId="1AD822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1375</w:t>
      </w:r>
    </w:p>
    <w:p w14:paraId="70BD16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 for UE Category 1bis</w:t>
      </w:r>
      <w:r w:rsidRPr="00A77EA5">
        <w:rPr>
          <w:noProof/>
        </w:rPr>
        <w:tab/>
        <w:t>1376</w:t>
      </w:r>
    </w:p>
    <w:p w14:paraId="211048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1376</w:t>
      </w:r>
    </w:p>
    <w:p w14:paraId="08B198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1377</w:t>
      </w:r>
    </w:p>
    <w:p w14:paraId="203D9F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RACH-less handover</w:t>
      </w:r>
      <w:r w:rsidRPr="00A77EA5">
        <w:rPr>
          <w:noProof/>
        </w:rPr>
        <w:tab/>
        <w:t>1378</w:t>
      </w:r>
    </w:p>
    <w:p w14:paraId="77270D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1378</w:t>
      </w:r>
    </w:p>
    <w:p w14:paraId="304C24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1379</w:t>
      </w:r>
    </w:p>
    <w:p w14:paraId="743002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RACH-less handover</w:t>
      </w:r>
      <w:r w:rsidRPr="00A77EA5">
        <w:rPr>
          <w:noProof/>
        </w:rPr>
        <w:tab/>
        <w:t>1379</w:t>
      </w:r>
    </w:p>
    <w:p w14:paraId="70DC50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1379</w:t>
      </w:r>
    </w:p>
    <w:p w14:paraId="4EF8BA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1381</w:t>
      </w:r>
    </w:p>
    <w:p w14:paraId="371D52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lastRenderedPageBreak/>
        <w:t>A.5.1.23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RACH-less handover</w:t>
      </w:r>
      <w:r w:rsidRPr="00A77EA5">
        <w:rPr>
          <w:noProof/>
        </w:rPr>
        <w:tab/>
        <w:t>1381</w:t>
      </w:r>
    </w:p>
    <w:p w14:paraId="7AFBED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1381</w:t>
      </w:r>
    </w:p>
    <w:p w14:paraId="2DDC0D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1383</w:t>
      </w:r>
    </w:p>
    <w:p w14:paraId="6DF732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RACH-less handover</w:t>
      </w:r>
      <w:r w:rsidRPr="00A77EA5">
        <w:rPr>
          <w:noProof/>
        </w:rPr>
        <w:tab/>
        <w:t>1383</w:t>
      </w:r>
    </w:p>
    <w:p w14:paraId="3F4F44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1383</w:t>
      </w:r>
    </w:p>
    <w:p w14:paraId="5EFA08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1385</w:t>
      </w:r>
    </w:p>
    <w:p w14:paraId="3934E5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make-before-break handover</w:t>
      </w:r>
      <w:r w:rsidRPr="00A77EA5">
        <w:rPr>
          <w:noProof/>
        </w:rPr>
        <w:tab/>
        <w:t>1385</w:t>
      </w:r>
    </w:p>
    <w:p w14:paraId="3D5B20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1385</w:t>
      </w:r>
    </w:p>
    <w:p w14:paraId="6BE920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1387</w:t>
      </w:r>
    </w:p>
    <w:p w14:paraId="699C84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make-before-break handover</w:t>
      </w:r>
      <w:r w:rsidRPr="00A77EA5">
        <w:rPr>
          <w:noProof/>
        </w:rPr>
        <w:tab/>
        <w:t>1388</w:t>
      </w:r>
    </w:p>
    <w:p w14:paraId="349CEA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1388</w:t>
      </w:r>
    </w:p>
    <w:p w14:paraId="02DEFD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1389</w:t>
      </w:r>
    </w:p>
    <w:p w14:paraId="3FA7C0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handover for Cat-M1 UEs in CEModeA</w:t>
      </w:r>
      <w:r w:rsidRPr="00A77EA5">
        <w:rPr>
          <w:noProof/>
        </w:rPr>
        <w:tab/>
        <w:t>1390</w:t>
      </w:r>
    </w:p>
    <w:p w14:paraId="21814C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1390</w:t>
      </w:r>
    </w:p>
    <w:p w14:paraId="7851B4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1391</w:t>
      </w:r>
    </w:p>
    <w:p w14:paraId="718757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CEModeA</w:t>
      </w:r>
      <w:r w:rsidRPr="00A77EA5">
        <w:rPr>
          <w:noProof/>
        </w:rPr>
        <w:tab/>
        <w:t>1392</w:t>
      </w:r>
    </w:p>
    <w:p w14:paraId="7027C2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1392</w:t>
      </w:r>
    </w:p>
    <w:p w14:paraId="404C0D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1393</w:t>
      </w:r>
    </w:p>
    <w:p w14:paraId="40AD76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handover for Cat-M1 UEs in CEModeA</w:t>
      </w:r>
      <w:r w:rsidRPr="00A77EA5">
        <w:rPr>
          <w:noProof/>
        </w:rPr>
        <w:tab/>
        <w:t>1394</w:t>
      </w:r>
    </w:p>
    <w:p w14:paraId="59ABF3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1394</w:t>
      </w:r>
    </w:p>
    <w:p w14:paraId="349ACB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1395</w:t>
      </w:r>
    </w:p>
    <w:p w14:paraId="31891B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handover for Cat-M1 UEs in CEModeB</w:t>
      </w:r>
      <w:r w:rsidRPr="00A77EA5">
        <w:rPr>
          <w:noProof/>
        </w:rPr>
        <w:tab/>
        <w:t>1396</w:t>
      </w:r>
    </w:p>
    <w:p w14:paraId="73E8B8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1396</w:t>
      </w:r>
    </w:p>
    <w:p w14:paraId="420D39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1397</w:t>
      </w:r>
    </w:p>
    <w:p w14:paraId="10646F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CEModeB</w:t>
      </w:r>
      <w:r w:rsidRPr="00A77EA5">
        <w:rPr>
          <w:noProof/>
        </w:rPr>
        <w:tab/>
        <w:t>1398</w:t>
      </w:r>
    </w:p>
    <w:p w14:paraId="78284F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1398</w:t>
      </w:r>
    </w:p>
    <w:p w14:paraId="3D908C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1399</w:t>
      </w:r>
    </w:p>
    <w:p w14:paraId="6D6BC9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handover for Cat-M1 UEs in CEModeB</w:t>
      </w:r>
      <w:r w:rsidRPr="00A77EA5">
        <w:rPr>
          <w:noProof/>
        </w:rPr>
        <w:tab/>
        <w:t>1400</w:t>
      </w:r>
    </w:p>
    <w:p w14:paraId="5B2863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1400</w:t>
      </w:r>
    </w:p>
    <w:p w14:paraId="37759D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1401</w:t>
      </w:r>
    </w:p>
    <w:p w14:paraId="3623F6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CEModeA without SFN acquisition</w:t>
      </w:r>
      <w:r w:rsidRPr="00A77EA5">
        <w:rPr>
          <w:noProof/>
        </w:rPr>
        <w:tab/>
        <w:t>1402</w:t>
      </w:r>
    </w:p>
    <w:p w14:paraId="1CA7BE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1402</w:t>
      </w:r>
    </w:p>
    <w:p w14:paraId="6A4781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1403</w:t>
      </w:r>
    </w:p>
    <w:p w14:paraId="542F5D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 without SFN acquisition</w:t>
      </w:r>
      <w:r w:rsidRPr="00A77EA5">
        <w:rPr>
          <w:noProof/>
        </w:rPr>
        <w:tab/>
        <w:t>1404</w:t>
      </w:r>
    </w:p>
    <w:p w14:paraId="382A14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1404</w:t>
      </w:r>
    </w:p>
    <w:p w14:paraId="415160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1405</w:t>
      </w:r>
    </w:p>
    <w:p w14:paraId="69E032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CEModeA without SFN acquisition</w:t>
      </w:r>
      <w:r w:rsidRPr="00A77EA5">
        <w:rPr>
          <w:noProof/>
        </w:rPr>
        <w:tab/>
        <w:t>1406</w:t>
      </w:r>
    </w:p>
    <w:p w14:paraId="590C20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1406</w:t>
      </w:r>
    </w:p>
    <w:p w14:paraId="4140FA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1407</w:t>
      </w:r>
    </w:p>
    <w:p w14:paraId="74D30A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CEModeB without SFN acquisition</w:t>
      </w:r>
      <w:r w:rsidRPr="00A77EA5">
        <w:rPr>
          <w:noProof/>
        </w:rPr>
        <w:tab/>
        <w:t>1408</w:t>
      </w:r>
    </w:p>
    <w:p w14:paraId="5F4B61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1408</w:t>
      </w:r>
    </w:p>
    <w:p w14:paraId="69E2D9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1409</w:t>
      </w:r>
    </w:p>
    <w:p w14:paraId="3ED0C6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CEModeB without SFN acquisition</w:t>
      </w:r>
      <w:r w:rsidRPr="00A77EA5">
        <w:rPr>
          <w:noProof/>
        </w:rPr>
        <w:tab/>
        <w:t>1410</w:t>
      </w:r>
    </w:p>
    <w:p w14:paraId="6A6A59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1410</w:t>
      </w:r>
    </w:p>
    <w:p w14:paraId="0CFEA3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1411</w:t>
      </w:r>
    </w:p>
    <w:p w14:paraId="1FE1AF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CEModeB without SFN acquisition</w:t>
      </w:r>
      <w:r w:rsidRPr="00A77EA5">
        <w:rPr>
          <w:noProof/>
        </w:rPr>
        <w:tab/>
        <w:t>1412</w:t>
      </w:r>
    </w:p>
    <w:p w14:paraId="3012D2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1412</w:t>
      </w:r>
    </w:p>
    <w:p w14:paraId="5D3151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1413</w:t>
      </w:r>
    </w:p>
    <w:p w14:paraId="481C82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with direct SCell activation</w:t>
      </w:r>
      <w:r w:rsidRPr="00A77EA5">
        <w:rPr>
          <w:noProof/>
        </w:rPr>
        <w:tab/>
        <w:t>1414</w:t>
      </w:r>
    </w:p>
    <w:p w14:paraId="08C1EF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1414</w:t>
      </w:r>
    </w:p>
    <w:p w14:paraId="130F85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1415</w:t>
      </w:r>
    </w:p>
    <w:p w14:paraId="557FAA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 with direct SCell activation</w:t>
      </w:r>
      <w:r w:rsidRPr="00A77EA5">
        <w:rPr>
          <w:noProof/>
        </w:rPr>
        <w:tab/>
        <w:t>1416</w:t>
      </w:r>
    </w:p>
    <w:p w14:paraId="1DC857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1416</w:t>
      </w:r>
    </w:p>
    <w:p w14:paraId="29CD2D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1417</w:t>
      </w:r>
    </w:p>
    <w:p w14:paraId="3F54C5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Intra-band Inter-frequency sync DAPS handover</w:t>
      </w:r>
      <w:r w:rsidRPr="00A77EA5">
        <w:rPr>
          <w:noProof/>
        </w:rPr>
        <w:tab/>
        <w:t>1418</w:t>
      </w:r>
    </w:p>
    <w:p w14:paraId="321E39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1418</w:t>
      </w:r>
    </w:p>
    <w:p w14:paraId="4C8FD2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1420</w:t>
      </w:r>
    </w:p>
    <w:p w14:paraId="447D7A3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Intra-band Inter-frequency async DAPS handover</w:t>
      </w:r>
      <w:r w:rsidRPr="00A77EA5">
        <w:rPr>
          <w:noProof/>
        </w:rPr>
        <w:tab/>
        <w:t>1421</w:t>
      </w:r>
    </w:p>
    <w:p w14:paraId="1CC70A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A.5.1.42.1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1421</w:t>
      </w:r>
    </w:p>
    <w:p w14:paraId="1AE679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1422</w:t>
      </w:r>
    </w:p>
    <w:p w14:paraId="16DC187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Inter-band Inter-frequency sync DAPS handover</w:t>
      </w:r>
      <w:r w:rsidRPr="00A77EA5">
        <w:rPr>
          <w:noProof/>
        </w:rPr>
        <w:tab/>
        <w:t>1423</w:t>
      </w:r>
    </w:p>
    <w:p w14:paraId="14A2BF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1423</w:t>
      </w:r>
    </w:p>
    <w:p w14:paraId="428F10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1424</w:t>
      </w:r>
    </w:p>
    <w:p w14:paraId="058838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Inter-band Inter-frequency async DAPS handover</w:t>
      </w:r>
      <w:r w:rsidRPr="00A77EA5">
        <w:rPr>
          <w:noProof/>
        </w:rPr>
        <w:tab/>
        <w:t>1425</w:t>
      </w:r>
    </w:p>
    <w:p w14:paraId="55FC88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1425</w:t>
      </w:r>
    </w:p>
    <w:p w14:paraId="541737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1426</w:t>
      </w:r>
    </w:p>
    <w:p w14:paraId="19C62A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Intra frequency DAPS handover</w:t>
      </w:r>
      <w:r w:rsidRPr="00A77EA5">
        <w:rPr>
          <w:noProof/>
        </w:rPr>
        <w:tab/>
        <w:t>1427</w:t>
      </w:r>
    </w:p>
    <w:p w14:paraId="624F5F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1427</w:t>
      </w:r>
    </w:p>
    <w:p w14:paraId="19FD1C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1428</w:t>
      </w:r>
    </w:p>
    <w:p w14:paraId="1E2D0B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DAPS handover</w:t>
      </w:r>
      <w:r w:rsidRPr="00A77EA5">
        <w:rPr>
          <w:noProof/>
        </w:rPr>
        <w:tab/>
        <w:t>1429</w:t>
      </w:r>
    </w:p>
    <w:p w14:paraId="41232F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1429</w:t>
      </w:r>
    </w:p>
    <w:p w14:paraId="7DE3D9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1430</w:t>
      </w:r>
    </w:p>
    <w:p w14:paraId="291A68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Intra frequency conditional handover</w:t>
      </w:r>
      <w:r w:rsidRPr="00A77EA5">
        <w:rPr>
          <w:noProof/>
        </w:rPr>
        <w:tab/>
        <w:t>1431</w:t>
      </w:r>
    </w:p>
    <w:p w14:paraId="751F08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1431</w:t>
      </w:r>
    </w:p>
    <w:p w14:paraId="428A13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1432</w:t>
      </w:r>
    </w:p>
    <w:p w14:paraId="461DA4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TDD Intra frequency conditional handover</w:t>
      </w:r>
      <w:r w:rsidRPr="00A77EA5">
        <w:rPr>
          <w:noProof/>
        </w:rPr>
        <w:tab/>
        <w:t>1433</w:t>
      </w:r>
    </w:p>
    <w:p w14:paraId="7A4B01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1433</w:t>
      </w:r>
    </w:p>
    <w:p w14:paraId="2A7B4F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1434</w:t>
      </w:r>
    </w:p>
    <w:p w14:paraId="5798B5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Inter frequency conditional handover</w:t>
      </w:r>
      <w:r w:rsidRPr="00A77EA5">
        <w:rPr>
          <w:noProof/>
        </w:rPr>
        <w:tab/>
        <w:t>1435</w:t>
      </w:r>
    </w:p>
    <w:p w14:paraId="186B85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1435</w:t>
      </w:r>
    </w:p>
    <w:p w14:paraId="6FDAEC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1436</w:t>
      </w:r>
    </w:p>
    <w:p w14:paraId="3CADFD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TDD Inter frequency conditional handover</w:t>
      </w:r>
      <w:r w:rsidRPr="00A77EA5">
        <w:rPr>
          <w:noProof/>
        </w:rPr>
        <w:tab/>
        <w:t>1437</w:t>
      </w:r>
    </w:p>
    <w:p w14:paraId="79E6C0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1437</w:t>
      </w:r>
    </w:p>
    <w:p w14:paraId="246C55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1438</w:t>
      </w:r>
    </w:p>
    <w:p w14:paraId="6B187E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TDD Inter frequency conditional handover</w:t>
      </w:r>
      <w:r w:rsidRPr="00A77EA5">
        <w:rPr>
          <w:noProof/>
        </w:rPr>
        <w:tab/>
        <w:t>1439</w:t>
      </w:r>
    </w:p>
    <w:p w14:paraId="25BF38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1439</w:t>
      </w:r>
    </w:p>
    <w:p w14:paraId="33E4F9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1441</w:t>
      </w:r>
    </w:p>
    <w:p w14:paraId="723261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FDD Inter frequency conditional handover</w:t>
      </w:r>
      <w:r w:rsidRPr="00A77EA5">
        <w:rPr>
          <w:noProof/>
        </w:rPr>
        <w:tab/>
        <w:t>1441</w:t>
      </w:r>
    </w:p>
    <w:p w14:paraId="11CBA6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1441</w:t>
      </w:r>
    </w:p>
    <w:p w14:paraId="4CAE54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1444</w:t>
      </w:r>
    </w:p>
    <w:p w14:paraId="56E334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Intra-band Inter-frequency sync DAPS handover</w:t>
      </w:r>
      <w:r w:rsidRPr="00A77EA5">
        <w:rPr>
          <w:noProof/>
        </w:rPr>
        <w:tab/>
        <w:t>1445</w:t>
      </w:r>
    </w:p>
    <w:p w14:paraId="655E37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1445</w:t>
      </w:r>
    </w:p>
    <w:p w14:paraId="6A8D7C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1447</w:t>
      </w:r>
    </w:p>
    <w:p w14:paraId="50EFB8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Inter-band Inter-frequency sync DAPS handover</w:t>
      </w:r>
      <w:r w:rsidRPr="00A77EA5">
        <w:rPr>
          <w:noProof/>
        </w:rPr>
        <w:tab/>
        <w:t>1448</w:t>
      </w:r>
    </w:p>
    <w:p w14:paraId="17818A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1448</w:t>
      </w:r>
    </w:p>
    <w:p w14:paraId="5FA297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1450</w:t>
      </w:r>
    </w:p>
    <w:p w14:paraId="7B90EA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TDD inter-band inter-frequency synchronous DAPS handover</w:t>
      </w:r>
      <w:r w:rsidRPr="00A77EA5">
        <w:rPr>
          <w:noProof/>
        </w:rPr>
        <w:tab/>
        <w:t>1451</w:t>
      </w:r>
    </w:p>
    <w:p w14:paraId="016E29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1451</w:t>
      </w:r>
    </w:p>
    <w:p w14:paraId="7A33D3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FDD inter-band inter-frequency synchronous DAPS handover</w:t>
      </w:r>
      <w:r w:rsidRPr="00A77EA5">
        <w:rPr>
          <w:noProof/>
        </w:rPr>
        <w:tab/>
        <w:t>1455</w:t>
      </w:r>
    </w:p>
    <w:p w14:paraId="313776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1455</w:t>
      </w:r>
    </w:p>
    <w:p w14:paraId="37C9E5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1458</w:t>
      </w:r>
    </w:p>
    <w:p w14:paraId="57852A0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Inter-band Inter-frequency async DAPS handover</w:t>
      </w:r>
      <w:r w:rsidRPr="00A77EA5">
        <w:rPr>
          <w:noProof/>
        </w:rPr>
        <w:tab/>
        <w:t>1459</w:t>
      </w:r>
    </w:p>
    <w:p w14:paraId="2AAB26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1459</w:t>
      </w:r>
    </w:p>
    <w:p w14:paraId="02FDD2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1461</w:t>
      </w:r>
    </w:p>
    <w:p w14:paraId="5E7150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Inter-band Inter-frequency async DAPS handover</w:t>
      </w:r>
      <w:r w:rsidRPr="00A77EA5">
        <w:rPr>
          <w:noProof/>
        </w:rPr>
        <w:tab/>
        <w:t>1461</w:t>
      </w:r>
    </w:p>
    <w:p w14:paraId="3C2A86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1461</w:t>
      </w:r>
    </w:p>
    <w:p w14:paraId="4667CC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1464</w:t>
      </w:r>
    </w:p>
    <w:p w14:paraId="172956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to other RATs</w:t>
      </w:r>
      <w:r w:rsidRPr="00A77EA5">
        <w:rPr>
          <w:noProof/>
        </w:rPr>
        <w:tab/>
        <w:t>1464</w:t>
      </w:r>
    </w:p>
    <w:p w14:paraId="27E0A2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SE"/>
        </w:rPr>
        <w:t>A.5.2.1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FDD Handover</w:t>
      </w:r>
      <w:r w:rsidRPr="00A77EA5">
        <w:rPr>
          <w:noProof/>
        </w:rPr>
        <w:tab/>
        <w:t>1464</w:t>
      </w:r>
    </w:p>
    <w:p w14:paraId="6FD1D8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1464</w:t>
      </w:r>
    </w:p>
    <w:p w14:paraId="606D89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1466</w:t>
      </w:r>
    </w:p>
    <w:p w14:paraId="654AF7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UTRAN FDD Handover</w:t>
      </w:r>
      <w:r w:rsidRPr="00A77EA5">
        <w:rPr>
          <w:noProof/>
        </w:rPr>
        <w:tab/>
        <w:t>1467</w:t>
      </w:r>
    </w:p>
    <w:p w14:paraId="0803C9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1467</w:t>
      </w:r>
    </w:p>
    <w:p w14:paraId="1444BC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1470</w:t>
      </w:r>
    </w:p>
    <w:p w14:paraId="2BF237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  <w:lang w:val="sv-SE"/>
        </w:rPr>
        <w:t xml:space="preserve">A.5.2.3 </w:t>
      </w:r>
      <w:r w:rsidRPr="00A77EA5">
        <w:rPr>
          <w:noProof/>
          <w:lang w:val="sv-SE"/>
        </w:rPr>
        <w:t>E-UTRAN FDD- GSM Handover</w:t>
      </w:r>
      <w:r w:rsidRPr="00A77EA5">
        <w:rPr>
          <w:noProof/>
        </w:rPr>
        <w:tab/>
        <w:t>1470</w:t>
      </w:r>
    </w:p>
    <w:p w14:paraId="065A1A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1470</w:t>
      </w:r>
    </w:p>
    <w:p w14:paraId="49AC39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1471</w:t>
      </w:r>
    </w:p>
    <w:p w14:paraId="6F23B9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UTRAN TDD Handover</w:t>
      </w:r>
      <w:r w:rsidRPr="00A77EA5">
        <w:rPr>
          <w:noProof/>
        </w:rPr>
        <w:tab/>
        <w:t>1472</w:t>
      </w:r>
    </w:p>
    <w:p w14:paraId="4898F8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1472</w:t>
      </w:r>
    </w:p>
    <w:p w14:paraId="2F71D3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1472</w:t>
      </w:r>
    </w:p>
    <w:p w14:paraId="3CBD9E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A.5.2.4.1.2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1472</w:t>
      </w:r>
    </w:p>
    <w:p w14:paraId="516B55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1474</w:t>
      </w:r>
    </w:p>
    <w:p w14:paraId="1DC7B8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1474</w:t>
      </w:r>
    </w:p>
    <w:p w14:paraId="11EB7F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1474</w:t>
      </w:r>
    </w:p>
    <w:p w14:paraId="127974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1474</w:t>
      </w:r>
    </w:p>
    <w:p w14:paraId="587446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Void</w:t>
      </w:r>
      <w:r w:rsidRPr="00A77EA5">
        <w:rPr>
          <w:noProof/>
        </w:rPr>
        <w:tab/>
        <w:t>1474</w:t>
      </w:r>
    </w:p>
    <w:p w14:paraId="7FB218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SE"/>
        </w:rPr>
        <w:t>A.5.2.5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TDD Handover</w:t>
      </w:r>
      <w:r w:rsidRPr="00A77EA5">
        <w:rPr>
          <w:noProof/>
        </w:rPr>
        <w:tab/>
        <w:t>1474</w:t>
      </w:r>
    </w:p>
    <w:p w14:paraId="6E5E1F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1474</w:t>
      </w:r>
    </w:p>
    <w:p w14:paraId="2BE298C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1477</w:t>
      </w:r>
    </w:p>
    <w:p w14:paraId="2F0B9D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1477</w:t>
      </w:r>
    </w:p>
    <w:p w14:paraId="6BA238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1477</w:t>
      </w:r>
    </w:p>
    <w:p w14:paraId="494F4C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1477</w:t>
      </w:r>
    </w:p>
    <w:p w14:paraId="024180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Void</w:t>
      </w:r>
      <w:r w:rsidRPr="00A77EA5">
        <w:rPr>
          <w:noProof/>
        </w:rPr>
        <w:tab/>
        <w:t>1477</w:t>
      </w:r>
    </w:p>
    <w:p w14:paraId="25FBEF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  <w:lang w:val="sv-SE"/>
        </w:rPr>
        <w:t>A.5.2.6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GSM Handover</w:t>
      </w:r>
      <w:r w:rsidRPr="00A77EA5">
        <w:rPr>
          <w:noProof/>
        </w:rPr>
        <w:tab/>
        <w:t>1477</w:t>
      </w:r>
    </w:p>
    <w:p w14:paraId="4D32D2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1477</w:t>
      </w:r>
    </w:p>
    <w:p w14:paraId="31C9C4F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1479</w:t>
      </w:r>
    </w:p>
    <w:p w14:paraId="24960A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Handover; Unknown Target Cell</w:t>
      </w:r>
      <w:r w:rsidRPr="00A77EA5">
        <w:rPr>
          <w:noProof/>
        </w:rPr>
        <w:tab/>
        <w:t>1480</w:t>
      </w:r>
    </w:p>
    <w:p w14:paraId="2B1BCC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1480</w:t>
      </w:r>
    </w:p>
    <w:p w14:paraId="646DD6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1482</w:t>
      </w:r>
    </w:p>
    <w:p w14:paraId="64D9E0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GSM Handover; Unknown Target Cell</w:t>
      </w:r>
      <w:r w:rsidRPr="00A77EA5">
        <w:rPr>
          <w:noProof/>
        </w:rPr>
        <w:tab/>
        <w:t>1482</w:t>
      </w:r>
    </w:p>
    <w:p w14:paraId="157A78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1482</w:t>
      </w:r>
    </w:p>
    <w:p w14:paraId="167A9D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1483</w:t>
      </w:r>
    </w:p>
    <w:p w14:paraId="78E810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GSM Handover; Unknown Target Cell</w:t>
      </w:r>
      <w:r w:rsidRPr="00A77EA5">
        <w:rPr>
          <w:noProof/>
        </w:rPr>
        <w:tab/>
        <w:t>1484</w:t>
      </w:r>
    </w:p>
    <w:p w14:paraId="79DA80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1484</w:t>
      </w:r>
    </w:p>
    <w:p w14:paraId="4E87BA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1485</w:t>
      </w:r>
    </w:p>
    <w:p w14:paraId="480B97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to UTRAN TDD handover: unknown target cell</w:t>
      </w:r>
      <w:r w:rsidRPr="00A77EA5">
        <w:rPr>
          <w:noProof/>
        </w:rPr>
        <w:tab/>
        <w:t>1486</w:t>
      </w:r>
    </w:p>
    <w:p w14:paraId="7FC957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1486</w:t>
      </w:r>
    </w:p>
    <w:p w14:paraId="6A3DE0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1488</w:t>
      </w:r>
    </w:p>
    <w:p w14:paraId="62D6C5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A.5.2.10A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Multicarrier Handover with two target cells</w:t>
      </w:r>
      <w:r w:rsidRPr="00A77EA5">
        <w:rPr>
          <w:noProof/>
        </w:rPr>
        <w:tab/>
        <w:t>1488</w:t>
      </w:r>
    </w:p>
    <w:p w14:paraId="64556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1488</w:t>
      </w:r>
    </w:p>
    <w:p w14:paraId="3BE50B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A.5.2.10A.2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1491</w:t>
      </w:r>
    </w:p>
    <w:p w14:paraId="5CE4A5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A.5.2.10B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FDD Multicarrier Handover with two target cells</w:t>
      </w:r>
      <w:r w:rsidRPr="00A77EA5">
        <w:rPr>
          <w:noProof/>
        </w:rPr>
        <w:tab/>
        <w:t>1491</w:t>
      </w:r>
    </w:p>
    <w:p w14:paraId="4AA700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1491</w:t>
      </w:r>
    </w:p>
    <w:p w14:paraId="03D858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A.5.2.10B.2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1494</w:t>
      </w:r>
    </w:p>
    <w:p w14:paraId="1DC069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SE"/>
        </w:rPr>
        <w:t>A.5.2.11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FDD Handover for 5MHz Bandwidth</w:t>
      </w:r>
      <w:r w:rsidRPr="00A77EA5">
        <w:rPr>
          <w:noProof/>
        </w:rPr>
        <w:tab/>
        <w:t>1494</w:t>
      </w:r>
    </w:p>
    <w:p w14:paraId="798EB5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1494</w:t>
      </w:r>
    </w:p>
    <w:p w14:paraId="72CAD3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1494</w:t>
      </w:r>
    </w:p>
    <w:p w14:paraId="6A294A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Handover to Non-3GPP RATs</w:t>
      </w:r>
      <w:r w:rsidRPr="00A77EA5">
        <w:rPr>
          <w:noProof/>
        </w:rPr>
        <w:tab/>
        <w:t>1495</w:t>
      </w:r>
    </w:p>
    <w:p w14:paraId="4D2893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– HRPD Handover</w:t>
      </w:r>
      <w:r w:rsidRPr="00A77EA5">
        <w:rPr>
          <w:noProof/>
        </w:rPr>
        <w:tab/>
        <w:t>1495</w:t>
      </w:r>
    </w:p>
    <w:p w14:paraId="28A183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1495</w:t>
      </w:r>
    </w:p>
    <w:p w14:paraId="574555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1497</w:t>
      </w:r>
    </w:p>
    <w:p w14:paraId="19E049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– cdma2000 1X Handover</w:t>
      </w:r>
      <w:r w:rsidRPr="00A77EA5">
        <w:rPr>
          <w:noProof/>
        </w:rPr>
        <w:tab/>
        <w:t>1497</w:t>
      </w:r>
    </w:p>
    <w:p w14:paraId="4C6AE4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1497</w:t>
      </w:r>
    </w:p>
    <w:p w14:paraId="3BCDD8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1500</w:t>
      </w:r>
    </w:p>
    <w:p w14:paraId="6307B3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 Handover; Unknown Target Cell</w:t>
      </w:r>
      <w:r w:rsidRPr="00A77EA5">
        <w:rPr>
          <w:noProof/>
        </w:rPr>
        <w:tab/>
        <w:t>1500</w:t>
      </w:r>
    </w:p>
    <w:p w14:paraId="397725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1500</w:t>
      </w:r>
    </w:p>
    <w:p w14:paraId="2AEA9C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1503</w:t>
      </w:r>
    </w:p>
    <w:p w14:paraId="058F2B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 Handover; Unknown Target cell</w:t>
      </w:r>
      <w:r w:rsidRPr="00A77EA5">
        <w:rPr>
          <w:noProof/>
        </w:rPr>
        <w:tab/>
        <w:t>1503</w:t>
      </w:r>
    </w:p>
    <w:p w14:paraId="6088DB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1503</w:t>
      </w:r>
    </w:p>
    <w:p w14:paraId="7D4C85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1504</w:t>
      </w:r>
    </w:p>
    <w:p w14:paraId="7BA725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HRPD Handover</w:t>
      </w:r>
      <w:r w:rsidRPr="00A77EA5">
        <w:rPr>
          <w:noProof/>
        </w:rPr>
        <w:tab/>
        <w:t>1505</w:t>
      </w:r>
    </w:p>
    <w:p w14:paraId="564FB7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1505</w:t>
      </w:r>
    </w:p>
    <w:p w14:paraId="4B46F9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1508</w:t>
      </w:r>
    </w:p>
    <w:p w14:paraId="7CE690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– cdma2000 1X Handover</w:t>
      </w:r>
      <w:r w:rsidRPr="00A77EA5">
        <w:rPr>
          <w:noProof/>
        </w:rPr>
        <w:tab/>
        <w:t>1508</w:t>
      </w:r>
    </w:p>
    <w:p w14:paraId="3454F3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1508</w:t>
      </w:r>
    </w:p>
    <w:p w14:paraId="3A0F76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1511</w:t>
      </w:r>
    </w:p>
    <w:p w14:paraId="7E32D182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Control</w:t>
      </w:r>
      <w:r w:rsidRPr="00A77EA5">
        <w:rPr>
          <w:noProof/>
        </w:rPr>
        <w:tab/>
        <w:t>1511</w:t>
      </w:r>
    </w:p>
    <w:p w14:paraId="7E9C510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RRC Re-establishment</w:t>
      </w:r>
      <w:r w:rsidRPr="00A77EA5">
        <w:rPr>
          <w:noProof/>
        </w:rPr>
        <w:tab/>
        <w:t>1511</w:t>
      </w:r>
    </w:p>
    <w:p w14:paraId="4DDE3E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E-UTRAN FDD Intra-frequency RRC Re-establishment</w:t>
      </w:r>
      <w:r w:rsidRPr="00A77EA5">
        <w:rPr>
          <w:noProof/>
        </w:rPr>
        <w:tab/>
        <w:t>1511</w:t>
      </w:r>
    </w:p>
    <w:p w14:paraId="61FF93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1511</w:t>
      </w:r>
    </w:p>
    <w:p w14:paraId="24C2C0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1512</w:t>
      </w:r>
    </w:p>
    <w:p w14:paraId="5E5611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lastRenderedPageBreak/>
        <w:t>A.6.1.2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E-UTRAN FDD Inter-frequency RRC Re-establishment</w:t>
      </w:r>
      <w:r w:rsidRPr="00A77EA5">
        <w:rPr>
          <w:noProof/>
        </w:rPr>
        <w:tab/>
        <w:t>1513</w:t>
      </w:r>
    </w:p>
    <w:p w14:paraId="26E907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1513</w:t>
      </w:r>
    </w:p>
    <w:p w14:paraId="54D585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1514</w:t>
      </w:r>
    </w:p>
    <w:p w14:paraId="1E5EF3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A.6.1.3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E-UTRAN TDD Intra-frequency RRC Re-establishment</w:t>
      </w:r>
      <w:r w:rsidRPr="00A77EA5">
        <w:rPr>
          <w:noProof/>
        </w:rPr>
        <w:tab/>
        <w:t>1515</w:t>
      </w:r>
    </w:p>
    <w:p w14:paraId="3BAF9D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1515</w:t>
      </w:r>
    </w:p>
    <w:p w14:paraId="5B4400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1516</w:t>
      </w:r>
    </w:p>
    <w:p w14:paraId="5ADEC2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Inter-frequency RRC Re-establishment</w:t>
      </w:r>
      <w:r w:rsidRPr="00A77EA5">
        <w:rPr>
          <w:noProof/>
        </w:rPr>
        <w:tab/>
        <w:t>1517</w:t>
      </w:r>
    </w:p>
    <w:p w14:paraId="2ED13F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1517</w:t>
      </w:r>
    </w:p>
    <w:p w14:paraId="2C873D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1518</w:t>
      </w:r>
    </w:p>
    <w:p w14:paraId="5B43E4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FDD Intra-frequency RRC Re-establishment for 5MHz bandwidth</w:t>
      </w:r>
      <w:r w:rsidRPr="00A77EA5">
        <w:rPr>
          <w:noProof/>
        </w:rPr>
        <w:tab/>
        <w:t>1519</w:t>
      </w:r>
    </w:p>
    <w:p w14:paraId="569989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1519</w:t>
      </w:r>
    </w:p>
    <w:p w14:paraId="5B43A4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1519</w:t>
      </w:r>
    </w:p>
    <w:p w14:paraId="4D15A5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Intra-frequency RRC Re-establishment for UE category 0</w:t>
      </w:r>
      <w:r w:rsidRPr="00A77EA5">
        <w:rPr>
          <w:noProof/>
        </w:rPr>
        <w:tab/>
        <w:t>1519</w:t>
      </w:r>
    </w:p>
    <w:p w14:paraId="5272BB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1519</w:t>
      </w:r>
    </w:p>
    <w:p w14:paraId="168D69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1521</w:t>
      </w:r>
    </w:p>
    <w:p w14:paraId="4A26FE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Intra-frequency RRC Re-establishment for UE category 0</w:t>
      </w:r>
      <w:r w:rsidRPr="00A77EA5">
        <w:rPr>
          <w:noProof/>
        </w:rPr>
        <w:tab/>
        <w:t>1522</w:t>
      </w:r>
    </w:p>
    <w:p w14:paraId="54EB14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1522</w:t>
      </w:r>
    </w:p>
    <w:p w14:paraId="598220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1523</w:t>
      </w:r>
    </w:p>
    <w:p w14:paraId="70193C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Intra-frequency RRC Re-establishment for UE category 0</w:t>
      </w:r>
      <w:r w:rsidRPr="00A77EA5">
        <w:rPr>
          <w:noProof/>
        </w:rPr>
        <w:tab/>
        <w:t>1524</w:t>
      </w:r>
    </w:p>
    <w:p w14:paraId="1322D4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1524</w:t>
      </w:r>
    </w:p>
    <w:p w14:paraId="3A3A9D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1525</w:t>
      </w:r>
    </w:p>
    <w:p w14:paraId="75A6DE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Intra-frequency RRC Re-establishment for Cat-M1 UE in CEModeA</w:t>
      </w:r>
      <w:r w:rsidRPr="00A77EA5">
        <w:rPr>
          <w:noProof/>
        </w:rPr>
        <w:tab/>
        <w:t>1526</w:t>
      </w:r>
    </w:p>
    <w:p w14:paraId="1DBF10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1526</w:t>
      </w:r>
    </w:p>
    <w:p w14:paraId="45F671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1527</w:t>
      </w:r>
    </w:p>
    <w:p w14:paraId="1A5C1B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Intra-frequency RRC Re-establishment for Cat-M1 UE in CEModeA</w:t>
      </w:r>
      <w:r w:rsidRPr="00A77EA5">
        <w:rPr>
          <w:noProof/>
        </w:rPr>
        <w:tab/>
        <w:t>1528</w:t>
      </w:r>
    </w:p>
    <w:p w14:paraId="5A9AA9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1528</w:t>
      </w:r>
    </w:p>
    <w:p w14:paraId="7A5418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1529</w:t>
      </w:r>
    </w:p>
    <w:p w14:paraId="0740FE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Intra-frequency RRC Re-establishment for Cat-M1 UE in CEModeA</w:t>
      </w:r>
      <w:r w:rsidRPr="00A77EA5">
        <w:rPr>
          <w:noProof/>
        </w:rPr>
        <w:tab/>
        <w:t>1530</w:t>
      </w:r>
    </w:p>
    <w:p w14:paraId="635F09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1530</w:t>
      </w:r>
    </w:p>
    <w:p w14:paraId="4FF93F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1531</w:t>
      </w:r>
    </w:p>
    <w:p w14:paraId="280FF9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Intra-frequency RRC Re-establishment for Cat-M1 UE in CEModeB</w:t>
      </w:r>
      <w:r w:rsidRPr="00A77EA5">
        <w:rPr>
          <w:noProof/>
        </w:rPr>
        <w:tab/>
        <w:t>1532</w:t>
      </w:r>
    </w:p>
    <w:p w14:paraId="07DADF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1532</w:t>
      </w:r>
    </w:p>
    <w:p w14:paraId="72C3C3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1533</w:t>
      </w:r>
    </w:p>
    <w:p w14:paraId="5B2601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Intra-frequency RRC Re-establishment for Cat-M1 UE in CEModeB</w:t>
      </w:r>
      <w:r w:rsidRPr="00A77EA5">
        <w:rPr>
          <w:noProof/>
        </w:rPr>
        <w:tab/>
        <w:t>1534</w:t>
      </w:r>
    </w:p>
    <w:p w14:paraId="5C1D45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1534</w:t>
      </w:r>
    </w:p>
    <w:p w14:paraId="69FEBA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1535</w:t>
      </w:r>
    </w:p>
    <w:p w14:paraId="6C496D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Intra-frequency RRC Re-establishment for Cat-M1 UE in CEModeB</w:t>
      </w:r>
      <w:r w:rsidRPr="00A77EA5">
        <w:rPr>
          <w:noProof/>
        </w:rPr>
        <w:tab/>
        <w:t>1536</w:t>
      </w:r>
    </w:p>
    <w:p w14:paraId="580072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1536</w:t>
      </w:r>
    </w:p>
    <w:p w14:paraId="24482D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1537</w:t>
      </w:r>
    </w:p>
    <w:p w14:paraId="7FF8F1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RRC Re-establishment for UE category NB1 in In-Band mode under enhanced coverage</w:t>
      </w:r>
      <w:r w:rsidRPr="00A77EA5">
        <w:rPr>
          <w:noProof/>
        </w:rPr>
        <w:tab/>
        <w:t>1538</w:t>
      </w:r>
    </w:p>
    <w:p w14:paraId="0C53E9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1538</w:t>
      </w:r>
    </w:p>
    <w:p w14:paraId="0A319E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1540</w:t>
      </w:r>
    </w:p>
    <w:p w14:paraId="2CA60D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 xml:space="preserve">HD-FDD Inter-frequency RRC Re-establishment for UE category NB1 in In-Band mode under </w:t>
      </w:r>
      <w:r w:rsidRPr="00A77EA5">
        <w:rPr>
          <w:rFonts w:cs="Intel Clear Light"/>
          <w:noProof/>
        </w:rPr>
        <w:t>normal</w:t>
      </w:r>
      <w:r w:rsidRPr="00A77EA5">
        <w:rPr>
          <w:rFonts w:cs="Arial"/>
          <w:noProof/>
        </w:rPr>
        <w:t xml:space="preserve"> </w:t>
      </w:r>
      <w:r w:rsidRPr="00A77EA5">
        <w:rPr>
          <w:noProof/>
          <w:snapToGrid w:val="0"/>
        </w:rPr>
        <w:t>coverage</w:t>
      </w:r>
      <w:r w:rsidRPr="00A77EA5">
        <w:rPr>
          <w:noProof/>
        </w:rPr>
        <w:tab/>
        <w:t>1541</w:t>
      </w:r>
    </w:p>
    <w:p w14:paraId="795BA26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1541</w:t>
      </w:r>
    </w:p>
    <w:p w14:paraId="4B71CE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1543</w:t>
      </w:r>
    </w:p>
    <w:p w14:paraId="681D9E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Inter-frequency RRC Re-establishment for Cat-M1 UE in CEModeA</w:t>
      </w:r>
      <w:r w:rsidRPr="00A77EA5">
        <w:rPr>
          <w:noProof/>
        </w:rPr>
        <w:tab/>
        <w:t>1544</w:t>
      </w:r>
    </w:p>
    <w:p w14:paraId="534E5E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1544</w:t>
      </w:r>
    </w:p>
    <w:p w14:paraId="0089DB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1545</w:t>
      </w:r>
    </w:p>
    <w:p w14:paraId="43B8D3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Inter-frequency RRC Re-establishment for Cat-M1 UE in CEModeA</w:t>
      </w:r>
      <w:r w:rsidRPr="00A77EA5">
        <w:rPr>
          <w:noProof/>
        </w:rPr>
        <w:tab/>
        <w:t>1546</w:t>
      </w:r>
    </w:p>
    <w:p w14:paraId="24A4BA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1546</w:t>
      </w:r>
    </w:p>
    <w:p w14:paraId="5E843D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1547</w:t>
      </w:r>
    </w:p>
    <w:p w14:paraId="122CD1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TDD-TDD Inter-frequency RRC Re-establishment for Cat-M1 UE in CEModeA</w:t>
      </w:r>
      <w:r w:rsidRPr="00A77EA5">
        <w:rPr>
          <w:noProof/>
        </w:rPr>
        <w:tab/>
        <w:t>1548</w:t>
      </w:r>
    </w:p>
    <w:p w14:paraId="5C7B69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1548</w:t>
      </w:r>
    </w:p>
    <w:p w14:paraId="058AE3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1549</w:t>
      </w:r>
    </w:p>
    <w:p w14:paraId="3C4D93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Inter-frequency RRC Re-establishment for Cat-M1 UE in CEModeB</w:t>
      </w:r>
      <w:r w:rsidRPr="00A77EA5">
        <w:rPr>
          <w:noProof/>
        </w:rPr>
        <w:tab/>
        <w:t>1550</w:t>
      </w:r>
    </w:p>
    <w:p w14:paraId="071CC6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1550</w:t>
      </w:r>
    </w:p>
    <w:p w14:paraId="75FE1E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1551</w:t>
      </w:r>
    </w:p>
    <w:p w14:paraId="30F758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Inter-frequency RRC Re-establishment for Cat-M1 UE in CEModeB</w:t>
      </w:r>
      <w:r w:rsidRPr="00A77EA5">
        <w:rPr>
          <w:noProof/>
        </w:rPr>
        <w:tab/>
        <w:t>1552</w:t>
      </w:r>
    </w:p>
    <w:p w14:paraId="1BF7E9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1552</w:t>
      </w:r>
    </w:p>
    <w:p w14:paraId="10C64D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1553</w:t>
      </w:r>
    </w:p>
    <w:p w14:paraId="22A7BF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A.6.1.22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Inter-frequency RRC Re-establishment for Cat-M1 UE in CEModeB</w:t>
      </w:r>
      <w:r w:rsidRPr="00A77EA5">
        <w:rPr>
          <w:noProof/>
        </w:rPr>
        <w:tab/>
        <w:t>1554</w:t>
      </w:r>
    </w:p>
    <w:p w14:paraId="185C4C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1554</w:t>
      </w:r>
    </w:p>
    <w:p w14:paraId="27FDF8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1555</w:t>
      </w:r>
    </w:p>
    <w:p w14:paraId="553FB37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 xml:space="preserve">E-UTRAN TDD Inter-frequency RRC Re-establishment for UE category NB1 in In-Band mode under </w:t>
      </w:r>
      <w:r w:rsidRPr="00A77EA5">
        <w:rPr>
          <w:rFonts w:cs="Intel Clear Light"/>
          <w:noProof/>
        </w:rPr>
        <w:t>normal</w:t>
      </w:r>
      <w:r w:rsidRPr="00A77EA5">
        <w:rPr>
          <w:rFonts w:cs="Arial"/>
          <w:noProof/>
        </w:rPr>
        <w:t xml:space="preserve"> </w:t>
      </w:r>
      <w:r w:rsidRPr="00A77EA5">
        <w:rPr>
          <w:noProof/>
          <w:snapToGrid w:val="0"/>
        </w:rPr>
        <w:t>coverage</w:t>
      </w:r>
      <w:r w:rsidRPr="00A77EA5">
        <w:rPr>
          <w:noProof/>
        </w:rPr>
        <w:tab/>
        <w:t>1556</w:t>
      </w:r>
    </w:p>
    <w:p w14:paraId="07D56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1556</w:t>
      </w:r>
    </w:p>
    <w:p w14:paraId="20DF30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1558</w:t>
      </w:r>
    </w:p>
    <w:p w14:paraId="2D5DCC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- TDD Intra-frequency RRC Re-establishment for UE category NB1 in In-Band mode under enhanced coverage</w:t>
      </w:r>
      <w:r w:rsidRPr="00A77EA5">
        <w:rPr>
          <w:noProof/>
        </w:rPr>
        <w:tab/>
        <w:t>1559</w:t>
      </w:r>
    </w:p>
    <w:p w14:paraId="0284D8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1559</w:t>
      </w:r>
    </w:p>
    <w:p w14:paraId="3D814E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1561</w:t>
      </w:r>
    </w:p>
    <w:p w14:paraId="24BF0CB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</w:t>
      </w:r>
      <w:r w:rsidRPr="00A77EA5">
        <w:rPr>
          <w:noProof/>
        </w:rPr>
        <w:tab/>
        <w:t>1562</w:t>
      </w:r>
    </w:p>
    <w:p w14:paraId="505673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Contention Based Random Access Test</w:t>
      </w:r>
      <w:r w:rsidRPr="00A77EA5">
        <w:rPr>
          <w:noProof/>
        </w:rPr>
        <w:tab/>
        <w:t>1562</w:t>
      </w:r>
    </w:p>
    <w:p w14:paraId="1FA69F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1562</w:t>
      </w:r>
    </w:p>
    <w:p w14:paraId="5643B0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1563</w:t>
      </w:r>
    </w:p>
    <w:p w14:paraId="7DDCB4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1563</w:t>
      </w:r>
    </w:p>
    <w:p w14:paraId="170A8D0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1563</w:t>
      </w:r>
    </w:p>
    <w:p w14:paraId="0AD05DC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1563</w:t>
      </w:r>
    </w:p>
    <w:p w14:paraId="76AA12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1564</w:t>
      </w:r>
    </w:p>
    <w:p w14:paraId="7592B55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1564</w:t>
      </w:r>
    </w:p>
    <w:p w14:paraId="1843DC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1564</w:t>
      </w:r>
    </w:p>
    <w:p w14:paraId="7E745A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Non-Contention Based Random Access Test</w:t>
      </w:r>
      <w:r w:rsidRPr="00A77EA5">
        <w:rPr>
          <w:noProof/>
        </w:rPr>
        <w:tab/>
        <w:t>1564</w:t>
      </w:r>
    </w:p>
    <w:p w14:paraId="50B3EE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1564</w:t>
      </w:r>
    </w:p>
    <w:p w14:paraId="21C7E3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1565</w:t>
      </w:r>
    </w:p>
    <w:p w14:paraId="0C7AB4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1566</w:t>
      </w:r>
    </w:p>
    <w:p w14:paraId="5A73C5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1566</w:t>
      </w:r>
    </w:p>
    <w:p w14:paraId="2675EE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Contention Based Random Access Test</w:t>
      </w:r>
      <w:r w:rsidRPr="00A77EA5">
        <w:rPr>
          <w:noProof/>
        </w:rPr>
        <w:tab/>
        <w:t>1566</w:t>
      </w:r>
    </w:p>
    <w:p w14:paraId="153D35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1566</w:t>
      </w:r>
    </w:p>
    <w:p w14:paraId="683049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1568</w:t>
      </w:r>
    </w:p>
    <w:p w14:paraId="1F7D42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1568</w:t>
      </w:r>
    </w:p>
    <w:p w14:paraId="237482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1568</w:t>
      </w:r>
    </w:p>
    <w:p w14:paraId="47C602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1568</w:t>
      </w:r>
    </w:p>
    <w:p w14:paraId="1265AD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1569</w:t>
      </w:r>
    </w:p>
    <w:p w14:paraId="61D09C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1569</w:t>
      </w:r>
    </w:p>
    <w:p w14:paraId="1AFD84B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1569</w:t>
      </w:r>
    </w:p>
    <w:p w14:paraId="0AD93C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Non-Contention Based Random Access Test</w:t>
      </w:r>
      <w:r w:rsidRPr="00A77EA5">
        <w:rPr>
          <w:noProof/>
        </w:rPr>
        <w:tab/>
        <w:t>1569</w:t>
      </w:r>
    </w:p>
    <w:p w14:paraId="4AFB29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1569</w:t>
      </w:r>
    </w:p>
    <w:p w14:paraId="206D1D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1571</w:t>
      </w:r>
    </w:p>
    <w:p w14:paraId="151B75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1571</w:t>
      </w:r>
    </w:p>
    <w:p w14:paraId="597ED5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1571</w:t>
      </w:r>
    </w:p>
    <w:p w14:paraId="71CF87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Contention Based Random Access Test for 5MHz bandwidth</w:t>
      </w:r>
      <w:r w:rsidRPr="00A77EA5">
        <w:rPr>
          <w:noProof/>
        </w:rPr>
        <w:tab/>
        <w:t>1571</w:t>
      </w:r>
    </w:p>
    <w:p w14:paraId="419E5F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1571</w:t>
      </w:r>
    </w:p>
    <w:p w14:paraId="73B6E1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1572</w:t>
      </w:r>
    </w:p>
    <w:p w14:paraId="49FF3B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Non-contention Based Random Access Test for 5MHz bandwidth</w:t>
      </w:r>
      <w:r w:rsidRPr="00A77EA5">
        <w:rPr>
          <w:noProof/>
        </w:rPr>
        <w:tab/>
        <w:t>1572</w:t>
      </w:r>
    </w:p>
    <w:p w14:paraId="5F9677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1572</w:t>
      </w:r>
    </w:p>
    <w:p w14:paraId="2A7F7C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1572</w:t>
      </w:r>
    </w:p>
    <w:p w14:paraId="77E638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Non-Contention Based Random Access Test For SCell</w:t>
      </w:r>
      <w:r w:rsidRPr="00A77EA5">
        <w:rPr>
          <w:noProof/>
        </w:rPr>
        <w:tab/>
        <w:t>1573</w:t>
      </w:r>
    </w:p>
    <w:p w14:paraId="561AF6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1573</w:t>
      </w:r>
    </w:p>
    <w:p w14:paraId="636FC9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1575</w:t>
      </w:r>
    </w:p>
    <w:p w14:paraId="52883E9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1575</w:t>
      </w:r>
    </w:p>
    <w:p w14:paraId="4FD521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1575</w:t>
      </w:r>
    </w:p>
    <w:p w14:paraId="3E80BE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Stop Preamble transmission if maximum number of preamble transmission counter has been reached</w:t>
      </w:r>
      <w:r w:rsidRPr="00A77EA5">
        <w:rPr>
          <w:noProof/>
        </w:rPr>
        <w:tab/>
        <w:t>1575</w:t>
      </w:r>
    </w:p>
    <w:p w14:paraId="6C2A5B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Non-Contention Based Random Access Test For SCell</w:t>
      </w:r>
      <w:r w:rsidRPr="00A77EA5">
        <w:rPr>
          <w:noProof/>
        </w:rPr>
        <w:tab/>
        <w:t>1576</w:t>
      </w:r>
    </w:p>
    <w:p w14:paraId="301094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1576</w:t>
      </w:r>
    </w:p>
    <w:p w14:paraId="070C82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1578</w:t>
      </w:r>
    </w:p>
    <w:p w14:paraId="0601CD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1578</w:t>
      </w:r>
    </w:p>
    <w:p w14:paraId="0E40420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1578</w:t>
      </w:r>
    </w:p>
    <w:p w14:paraId="5232E91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Stop Preamble transmission if maximum number of preamble transmission counter has been reached</w:t>
      </w:r>
      <w:r w:rsidRPr="00A77EA5">
        <w:rPr>
          <w:noProof/>
        </w:rPr>
        <w:tab/>
        <w:t>1578</w:t>
      </w:r>
    </w:p>
    <w:p w14:paraId="062578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3DL/3UL TDD CA Non-Contention Based Random Access Test for 2 SCells</w:t>
      </w:r>
      <w:r w:rsidRPr="00A77EA5">
        <w:rPr>
          <w:noProof/>
        </w:rPr>
        <w:tab/>
        <w:t>1579</w:t>
      </w:r>
    </w:p>
    <w:p w14:paraId="668773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1579</w:t>
      </w:r>
    </w:p>
    <w:p w14:paraId="756809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A.6.2.9.2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1582</w:t>
      </w:r>
    </w:p>
    <w:p w14:paraId="33502F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1582</w:t>
      </w:r>
    </w:p>
    <w:p w14:paraId="2636043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1583</w:t>
      </w:r>
    </w:p>
    <w:p w14:paraId="014B73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Stop Preamble transmission if maximum number of preamble transmission counter has been reached</w:t>
      </w:r>
      <w:r w:rsidRPr="00A77EA5">
        <w:rPr>
          <w:noProof/>
        </w:rPr>
        <w:tab/>
        <w:t>1583</w:t>
      </w:r>
    </w:p>
    <w:p w14:paraId="469B4C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Contention Based Random Access Test for Cat-M1 UEs in Normal Coverage</w:t>
      </w:r>
      <w:r w:rsidRPr="00A77EA5">
        <w:rPr>
          <w:noProof/>
        </w:rPr>
        <w:tab/>
        <w:t>1584</w:t>
      </w:r>
    </w:p>
    <w:p w14:paraId="4EDCF5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1584</w:t>
      </w:r>
    </w:p>
    <w:p w14:paraId="0DCE0B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1586</w:t>
      </w:r>
    </w:p>
    <w:p w14:paraId="34A07F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1586</w:t>
      </w:r>
    </w:p>
    <w:p w14:paraId="0C592E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1587</w:t>
      </w:r>
    </w:p>
    <w:p w14:paraId="54613C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1587</w:t>
      </w:r>
    </w:p>
    <w:p w14:paraId="316C31C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1587</w:t>
      </w:r>
    </w:p>
    <w:p w14:paraId="1EBDC6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1587</w:t>
      </w:r>
    </w:p>
    <w:p w14:paraId="717513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1587</w:t>
      </w:r>
    </w:p>
    <w:p w14:paraId="3373A73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1588</w:t>
      </w:r>
    </w:p>
    <w:p w14:paraId="76E345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Contention Based Random Access Test for Cat-M1 UEs in Normal Coverage</w:t>
      </w:r>
      <w:r w:rsidRPr="00A77EA5">
        <w:rPr>
          <w:noProof/>
        </w:rPr>
        <w:tab/>
        <w:t>1588</w:t>
      </w:r>
    </w:p>
    <w:p w14:paraId="07FF21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1588</w:t>
      </w:r>
    </w:p>
    <w:p w14:paraId="61BA6A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1590</w:t>
      </w:r>
    </w:p>
    <w:p w14:paraId="47915C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1590</w:t>
      </w:r>
    </w:p>
    <w:p w14:paraId="2E9819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1591</w:t>
      </w:r>
    </w:p>
    <w:p w14:paraId="1C25E7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1591</w:t>
      </w:r>
    </w:p>
    <w:p w14:paraId="75363D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1591</w:t>
      </w:r>
    </w:p>
    <w:p w14:paraId="3CD10E1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1591</w:t>
      </w:r>
    </w:p>
    <w:p w14:paraId="3B155C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1591</w:t>
      </w:r>
    </w:p>
    <w:p w14:paraId="3D97ACE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1592</w:t>
      </w:r>
    </w:p>
    <w:p w14:paraId="7ED1CD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Contention Based Random Access Test for Cat-M1 UEs in Normal Coverage</w:t>
      </w:r>
      <w:r w:rsidRPr="00A77EA5">
        <w:rPr>
          <w:noProof/>
        </w:rPr>
        <w:tab/>
        <w:t>1592</w:t>
      </w:r>
    </w:p>
    <w:p w14:paraId="51C573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1592</w:t>
      </w:r>
    </w:p>
    <w:p w14:paraId="1EE630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1594</w:t>
      </w:r>
    </w:p>
    <w:p w14:paraId="7FDDFBA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1594</w:t>
      </w:r>
    </w:p>
    <w:p w14:paraId="020B246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1595</w:t>
      </w:r>
    </w:p>
    <w:p w14:paraId="007F95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1595</w:t>
      </w:r>
    </w:p>
    <w:p w14:paraId="39A296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1595</w:t>
      </w:r>
    </w:p>
    <w:p w14:paraId="2D847D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1595</w:t>
      </w:r>
    </w:p>
    <w:p w14:paraId="4ED8E0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1595</w:t>
      </w:r>
    </w:p>
    <w:p w14:paraId="713ABE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1596</w:t>
      </w:r>
    </w:p>
    <w:p w14:paraId="75BBF6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Contention Based Random Access Test for Cat-M1 UEs in Enhanced Coverage</w:t>
      </w:r>
      <w:r w:rsidRPr="00A77EA5">
        <w:rPr>
          <w:noProof/>
        </w:rPr>
        <w:tab/>
        <w:t>1596</w:t>
      </w:r>
    </w:p>
    <w:p w14:paraId="46E3A3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1596</w:t>
      </w:r>
    </w:p>
    <w:p w14:paraId="25FC08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1598</w:t>
      </w:r>
    </w:p>
    <w:p w14:paraId="50EC6B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1598</w:t>
      </w:r>
    </w:p>
    <w:p w14:paraId="18D7E7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1599</w:t>
      </w:r>
    </w:p>
    <w:p w14:paraId="2DCC76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1599</w:t>
      </w:r>
    </w:p>
    <w:p w14:paraId="17F18F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1599</w:t>
      </w:r>
    </w:p>
    <w:p w14:paraId="2922E9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1599</w:t>
      </w:r>
    </w:p>
    <w:p w14:paraId="3B70F9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1599</w:t>
      </w:r>
    </w:p>
    <w:p w14:paraId="78273A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1600</w:t>
      </w:r>
    </w:p>
    <w:p w14:paraId="13F303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Contention Based Random Access Test for Cat-M1 UEs in Enhanced Coverage</w:t>
      </w:r>
      <w:r w:rsidRPr="00A77EA5">
        <w:rPr>
          <w:noProof/>
        </w:rPr>
        <w:tab/>
        <w:t>1600</w:t>
      </w:r>
    </w:p>
    <w:p w14:paraId="6CC97E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1600</w:t>
      </w:r>
    </w:p>
    <w:p w14:paraId="08FBD2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1602</w:t>
      </w:r>
    </w:p>
    <w:p w14:paraId="3FB6476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1602</w:t>
      </w:r>
    </w:p>
    <w:p w14:paraId="4EDE8F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1603</w:t>
      </w:r>
    </w:p>
    <w:p w14:paraId="4B3A44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1603</w:t>
      </w:r>
    </w:p>
    <w:p w14:paraId="1568709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1603</w:t>
      </w:r>
    </w:p>
    <w:p w14:paraId="62B52E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1603</w:t>
      </w:r>
    </w:p>
    <w:p w14:paraId="5BD2FF5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1603</w:t>
      </w:r>
    </w:p>
    <w:p w14:paraId="4899A1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1604</w:t>
      </w:r>
    </w:p>
    <w:p w14:paraId="48C2E1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Contention Based Random Access Test for Cat-M1 UEs in Enhanced Coverage</w:t>
      </w:r>
      <w:r w:rsidRPr="00A77EA5">
        <w:rPr>
          <w:noProof/>
        </w:rPr>
        <w:tab/>
        <w:t>1604</w:t>
      </w:r>
    </w:p>
    <w:p w14:paraId="7741B9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1604</w:t>
      </w:r>
    </w:p>
    <w:p w14:paraId="2F699E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1606</w:t>
      </w:r>
    </w:p>
    <w:p w14:paraId="0203EC0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1606</w:t>
      </w:r>
    </w:p>
    <w:p w14:paraId="6B83A0C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1607</w:t>
      </w:r>
    </w:p>
    <w:p w14:paraId="33BB44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1607</w:t>
      </w:r>
    </w:p>
    <w:p w14:paraId="3234C7A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A.6.2.15.2.4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1607</w:t>
      </w:r>
    </w:p>
    <w:p w14:paraId="2DDB103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1607</w:t>
      </w:r>
    </w:p>
    <w:p w14:paraId="480974E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1607</w:t>
      </w:r>
    </w:p>
    <w:p w14:paraId="2DD5BB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1608</w:t>
      </w:r>
    </w:p>
    <w:p w14:paraId="7B8116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In-band mode in normal coverage</w:t>
      </w:r>
      <w:r w:rsidRPr="00A77EA5">
        <w:rPr>
          <w:noProof/>
        </w:rPr>
        <w:tab/>
        <w:t>1608</w:t>
      </w:r>
    </w:p>
    <w:p w14:paraId="22483B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1608</w:t>
      </w:r>
    </w:p>
    <w:p w14:paraId="482587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1611</w:t>
      </w:r>
    </w:p>
    <w:p w14:paraId="62C29F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1611</w:t>
      </w:r>
    </w:p>
    <w:p w14:paraId="5F74B29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1612</w:t>
      </w:r>
    </w:p>
    <w:p w14:paraId="1AF470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1612</w:t>
      </w:r>
    </w:p>
    <w:p w14:paraId="2E7970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1612</w:t>
      </w:r>
    </w:p>
    <w:p w14:paraId="03D87AC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1612</w:t>
      </w:r>
    </w:p>
    <w:p w14:paraId="22E9DE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1612</w:t>
      </w:r>
    </w:p>
    <w:p w14:paraId="01175F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1612</w:t>
      </w:r>
    </w:p>
    <w:p w14:paraId="78C54E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In-band mode in Enhanced Coverage</w:t>
      </w:r>
      <w:r w:rsidRPr="00A77EA5">
        <w:rPr>
          <w:noProof/>
        </w:rPr>
        <w:tab/>
        <w:t>1613</w:t>
      </w:r>
    </w:p>
    <w:p w14:paraId="446B98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1613</w:t>
      </w:r>
    </w:p>
    <w:p w14:paraId="6ED405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1616</w:t>
      </w:r>
    </w:p>
    <w:p w14:paraId="56DAD7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1616</w:t>
      </w:r>
    </w:p>
    <w:p w14:paraId="24815C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1617</w:t>
      </w:r>
    </w:p>
    <w:p w14:paraId="11CDB7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1617</w:t>
      </w:r>
    </w:p>
    <w:p w14:paraId="1C1815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1617</w:t>
      </w:r>
    </w:p>
    <w:p w14:paraId="62FF24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1617</w:t>
      </w:r>
    </w:p>
    <w:p w14:paraId="712A11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1617</w:t>
      </w:r>
    </w:p>
    <w:p w14:paraId="75F825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1617</w:t>
      </w:r>
    </w:p>
    <w:p w14:paraId="4BD014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on Non-anchor Carrier Test for UE category NB1 UEs In-band mode in Enhanced Coverage</w:t>
      </w:r>
      <w:r w:rsidRPr="00A77EA5">
        <w:rPr>
          <w:noProof/>
        </w:rPr>
        <w:tab/>
        <w:t>1618</w:t>
      </w:r>
    </w:p>
    <w:p w14:paraId="08B50E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1618</w:t>
      </w:r>
    </w:p>
    <w:p w14:paraId="24E807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1621</w:t>
      </w:r>
    </w:p>
    <w:p w14:paraId="747C19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1621</w:t>
      </w:r>
    </w:p>
    <w:p w14:paraId="57F485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1622</w:t>
      </w:r>
    </w:p>
    <w:p w14:paraId="5AAB082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1622</w:t>
      </w:r>
    </w:p>
    <w:p w14:paraId="6E63D1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1622</w:t>
      </w:r>
    </w:p>
    <w:p w14:paraId="06660A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1622</w:t>
      </w:r>
    </w:p>
    <w:p w14:paraId="13B1A5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1622</w:t>
      </w:r>
    </w:p>
    <w:p w14:paraId="211BFE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1622</w:t>
      </w:r>
    </w:p>
    <w:p w14:paraId="4A0723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Contention Based Random Access Test for UE category NB1 UEs In-band mode in normal coverage</w:t>
      </w:r>
      <w:r w:rsidRPr="00A77EA5">
        <w:rPr>
          <w:noProof/>
        </w:rPr>
        <w:tab/>
        <w:t>1623</w:t>
      </w:r>
    </w:p>
    <w:p w14:paraId="0EE6AC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1623</w:t>
      </w:r>
    </w:p>
    <w:p w14:paraId="42752C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1625</w:t>
      </w:r>
    </w:p>
    <w:p w14:paraId="24326D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1625</w:t>
      </w:r>
    </w:p>
    <w:p w14:paraId="3D990F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1626</w:t>
      </w:r>
    </w:p>
    <w:p w14:paraId="33E32F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1626</w:t>
      </w:r>
    </w:p>
    <w:p w14:paraId="2DB184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1626</w:t>
      </w:r>
    </w:p>
    <w:p w14:paraId="0E2251C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1626</w:t>
      </w:r>
    </w:p>
    <w:p w14:paraId="55A87F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1626</w:t>
      </w:r>
    </w:p>
    <w:p w14:paraId="3C1E4F2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1626</w:t>
      </w:r>
    </w:p>
    <w:p w14:paraId="71CEED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Contention Based Random Access Test for UE category NB1 UEs In-band mode in enhanced coverage</w:t>
      </w:r>
      <w:r w:rsidRPr="00A77EA5">
        <w:rPr>
          <w:noProof/>
        </w:rPr>
        <w:tab/>
        <w:t>1627</w:t>
      </w:r>
    </w:p>
    <w:p w14:paraId="2A885D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1627</w:t>
      </w:r>
    </w:p>
    <w:p w14:paraId="4C65A7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1629</w:t>
      </w:r>
    </w:p>
    <w:p w14:paraId="72CFA2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1629</w:t>
      </w:r>
    </w:p>
    <w:p w14:paraId="228FEE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1630</w:t>
      </w:r>
    </w:p>
    <w:p w14:paraId="06C262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1630</w:t>
      </w:r>
    </w:p>
    <w:p w14:paraId="6A50EF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1630</w:t>
      </w:r>
    </w:p>
    <w:p w14:paraId="3E097AB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1630</w:t>
      </w:r>
    </w:p>
    <w:p w14:paraId="0CB608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1630</w:t>
      </w:r>
    </w:p>
    <w:p w14:paraId="3E6AB21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1630</w:t>
      </w:r>
    </w:p>
    <w:p w14:paraId="1E4011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Contention Based Random Access on Non-anchor Carrier Test for UE category NB1 UEs In-band mode in Enhanced Coverage</w:t>
      </w:r>
      <w:r w:rsidRPr="00A77EA5">
        <w:rPr>
          <w:noProof/>
        </w:rPr>
        <w:tab/>
        <w:t>1631</w:t>
      </w:r>
    </w:p>
    <w:p w14:paraId="1AF7A4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1631</w:t>
      </w:r>
    </w:p>
    <w:p w14:paraId="29686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A.6.2.21.2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1633</w:t>
      </w:r>
    </w:p>
    <w:p w14:paraId="2442EA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1633</w:t>
      </w:r>
    </w:p>
    <w:p w14:paraId="3619AF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1634</w:t>
      </w:r>
    </w:p>
    <w:p w14:paraId="1261D2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1634</w:t>
      </w:r>
    </w:p>
    <w:p w14:paraId="4DC8BB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1634</w:t>
      </w:r>
    </w:p>
    <w:p w14:paraId="28D77F7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1634</w:t>
      </w:r>
    </w:p>
    <w:p w14:paraId="6E4162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1634</w:t>
      </w:r>
    </w:p>
    <w:p w14:paraId="5D726E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1634</w:t>
      </w:r>
    </w:p>
    <w:p w14:paraId="0A06B3A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</w:t>
      </w:r>
      <w:r w:rsidRPr="00A77EA5">
        <w:rPr>
          <w:noProof/>
        </w:rPr>
        <w:tab/>
        <w:t>1635</w:t>
      </w:r>
    </w:p>
    <w:p w14:paraId="3E2768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UTRAN FDD</w:t>
      </w:r>
      <w:r w:rsidRPr="00A77EA5">
        <w:rPr>
          <w:noProof/>
        </w:rPr>
        <w:tab/>
        <w:t>1635</w:t>
      </w:r>
    </w:p>
    <w:p w14:paraId="08D979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1635</w:t>
      </w:r>
    </w:p>
    <w:p w14:paraId="1A1A55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1637</w:t>
      </w:r>
    </w:p>
    <w:p w14:paraId="7F61DD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TDD to UTRAN FDD</w:t>
      </w:r>
      <w:r w:rsidRPr="00A77EA5">
        <w:rPr>
          <w:noProof/>
        </w:rPr>
        <w:tab/>
        <w:t>1637</w:t>
      </w:r>
    </w:p>
    <w:p w14:paraId="6882C9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1637</w:t>
      </w:r>
    </w:p>
    <w:p w14:paraId="7C6B04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1639</w:t>
      </w:r>
    </w:p>
    <w:p w14:paraId="309F4D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GERAN when System Information is provided</w:t>
      </w:r>
      <w:r w:rsidRPr="00A77EA5">
        <w:rPr>
          <w:noProof/>
        </w:rPr>
        <w:tab/>
        <w:t>1639</w:t>
      </w:r>
    </w:p>
    <w:p w14:paraId="6A6143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1639</w:t>
      </w:r>
    </w:p>
    <w:p w14:paraId="30737B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1640</w:t>
      </w:r>
    </w:p>
    <w:p w14:paraId="596116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TDD to GERAN when System Information is provided</w:t>
      </w:r>
      <w:r w:rsidRPr="00A77EA5">
        <w:rPr>
          <w:noProof/>
        </w:rPr>
        <w:tab/>
        <w:t>1641</w:t>
      </w:r>
    </w:p>
    <w:p w14:paraId="7CB874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1641</w:t>
      </w:r>
    </w:p>
    <w:p w14:paraId="4B6AC6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1642</w:t>
      </w:r>
    </w:p>
    <w:p w14:paraId="5A50AF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RRC connection release redirection to UTRA TDD</w:t>
      </w:r>
      <w:r w:rsidRPr="00A77EA5">
        <w:rPr>
          <w:noProof/>
        </w:rPr>
        <w:tab/>
        <w:t>1643</w:t>
      </w:r>
    </w:p>
    <w:p w14:paraId="646886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1643</w:t>
      </w:r>
    </w:p>
    <w:p w14:paraId="18EAA8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1645</w:t>
      </w:r>
    </w:p>
    <w:p w14:paraId="7D5EE1D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RRC connection release redirection to UTRA TDD</w:t>
      </w:r>
      <w:r w:rsidRPr="00A77EA5">
        <w:rPr>
          <w:noProof/>
        </w:rPr>
        <w:tab/>
        <w:t>1645</w:t>
      </w:r>
    </w:p>
    <w:p w14:paraId="3C0ABD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1645</w:t>
      </w:r>
    </w:p>
    <w:p w14:paraId="032289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</w:t>
      </w:r>
      <w:r w:rsidRPr="00A77EA5">
        <w:rPr>
          <w:noProof/>
        </w:rPr>
        <w:t xml:space="preserve"> 6.3.6.2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1648</w:t>
      </w:r>
    </w:p>
    <w:p w14:paraId="5EF443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RRC connection release redirection to UTRA TDD without SI provided</w:t>
      </w:r>
      <w:r w:rsidRPr="00A77EA5">
        <w:rPr>
          <w:noProof/>
        </w:rPr>
        <w:tab/>
        <w:t>1648</w:t>
      </w:r>
    </w:p>
    <w:p w14:paraId="5BD551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1648</w:t>
      </w:r>
    </w:p>
    <w:p w14:paraId="21B737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1651</w:t>
      </w:r>
    </w:p>
    <w:p w14:paraId="0CD2FC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RRC connection release redirection to UTRA TDD without SI provided</w:t>
      </w:r>
      <w:r w:rsidRPr="00A77EA5">
        <w:rPr>
          <w:noProof/>
        </w:rPr>
        <w:tab/>
        <w:t>1651</w:t>
      </w:r>
    </w:p>
    <w:p w14:paraId="151BFA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1651</w:t>
      </w:r>
    </w:p>
    <w:p w14:paraId="6D52C1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1654</w:t>
      </w:r>
    </w:p>
    <w:p w14:paraId="1ACA63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UTRAN FDD without System Information</w:t>
      </w:r>
      <w:r w:rsidRPr="00A77EA5">
        <w:rPr>
          <w:noProof/>
        </w:rPr>
        <w:tab/>
        <w:t>1654</w:t>
      </w:r>
    </w:p>
    <w:p w14:paraId="616816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1654</w:t>
      </w:r>
    </w:p>
    <w:p w14:paraId="7137B8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1656</w:t>
      </w:r>
    </w:p>
    <w:p w14:paraId="01AC48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GERAN when System Information is not provided</w:t>
      </w:r>
      <w:r w:rsidRPr="00A77EA5">
        <w:rPr>
          <w:noProof/>
        </w:rPr>
        <w:tab/>
        <w:t>1656</w:t>
      </w:r>
    </w:p>
    <w:p w14:paraId="495DBB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1656</w:t>
      </w:r>
    </w:p>
    <w:p w14:paraId="2BF523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1658</w:t>
      </w:r>
    </w:p>
    <w:p w14:paraId="765FE5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TDD to GERAN when System Information is not provided</w:t>
      </w:r>
      <w:r w:rsidRPr="00A77EA5">
        <w:rPr>
          <w:noProof/>
        </w:rPr>
        <w:tab/>
        <w:t>1658</w:t>
      </w:r>
    </w:p>
    <w:p w14:paraId="58049B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1658</w:t>
      </w:r>
    </w:p>
    <w:p w14:paraId="43D508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1660</w:t>
      </w:r>
    </w:p>
    <w:p w14:paraId="5EC528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RRC connection release redirection to UTRAN FDD without SI provided</w:t>
      </w:r>
      <w:r w:rsidRPr="00A77EA5">
        <w:rPr>
          <w:noProof/>
        </w:rPr>
        <w:tab/>
        <w:t>1660</w:t>
      </w:r>
    </w:p>
    <w:p w14:paraId="4CB332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1660</w:t>
      </w:r>
    </w:p>
    <w:p w14:paraId="11AAE5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1663</w:t>
      </w:r>
    </w:p>
    <w:p w14:paraId="6435CE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 to NR FR1 for redcap UE</w:t>
      </w:r>
      <w:r w:rsidRPr="00A77EA5">
        <w:rPr>
          <w:noProof/>
        </w:rPr>
        <w:tab/>
        <w:t>1663</w:t>
      </w:r>
    </w:p>
    <w:p w14:paraId="7F45DA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1663</w:t>
      </w:r>
    </w:p>
    <w:p w14:paraId="35E98C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1663</w:t>
      </w:r>
    </w:p>
    <w:p w14:paraId="5BB36F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1667</w:t>
      </w:r>
    </w:p>
    <w:p w14:paraId="0DDC2E5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</w:t>
      </w:r>
      <w:r w:rsidRPr="00A77EA5">
        <w:rPr>
          <w:noProof/>
        </w:rPr>
        <w:tab/>
        <w:t>1668</w:t>
      </w:r>
    </w:p>
    <w:p w14:paraId="52EB0CA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</w:t>
      </w:r>
      <w:r w:rsidRPr="00A77EA5">
        <w:rPr>
          <w:noProof/>
        </w:rPr>
        <w:tab/>
        <w:t>1668</w:t>
      </w:r>
    </w:p>
    <w:p w14:paraId="1E5275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</w:t>
      </w:r>
      <w:r w:rsidRPr="00A77EA5">
        <w:rPr>
          <w:noProof/>
        </w:rPr>
        <w:tab/>
        <w:t>1668</w:t>
      </w:r>
    </w:p>
    <w:p w14:paraId="5C665D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1668</w:t>
      </w:r>
    </w:p>
    <w:p w14:paraId="5E1322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1669</w:t>
      </w:r>
    </w:p>
    <w:p w14:paraId="1F2658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</w:t>
      </w:r>
      <w:r w:rsidRPr="00A77EA5">
        <w:rPr>
          <w:noProof/>
        </w:rPr>
        <w:tab/>
        <w:t>1670</w:t>
      </w:r>
    </w:p>
    <w:p w14:paraId="1D15B1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1670</w:t>
      </w:r>
    </w:p>
    <w:p w14:paraId="644D1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1672</w:t>
      </w:r>
    </w:p>
    <w:p w14:paraId="7BB5D5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SCell</w:t>
      </w:r>
      <w:r w:rsidRPr="00A77EA5">
        <w:rPr>
          <w:noProof/>
        </w:rPr>
        <w:tab/>
        <w:t>1673</w:t>
      </w:r>
    </w:p>
    <w:p w14:paraId="09CC0A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1673</w:t>
      </w:r>
    </w:p>
    <w:p w14:paraId="73AF64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1675</w:t>
      </w:r>
    </w:p>
    <w:p w14:paraId="2AB30B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</w:t>
      </w:r>
      <w:r w:rsidRPr="00A77EA5">
        <w:rPr>
          <w:noProof/>
        </w:rPr>
        <w:tab/>
        <w:t>1676</w:t>
      </w:r>
    </w:p>
    <w:p w14:paraId="31DCCA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1676</w:t>
      </w:r>
    </w:p>
    <w:p w14:paraId="7E5831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1677</w:t>
      </w:r>
    </w:p>
    <w:p w14:paraId="18684A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 for 20 MHz + 10 MHz</w:t>
      </w:r>
      <w:r w:rsidRPr="00A77EA5">
        <w:rPr>
          <w:noProof/>
        </w:rPr>
        <w:tab/>
        <w:t>1678</w:t>
      </w:r>
    </w:p>
    <w:p w14:paraId="740800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1678</w:t>
      </w:r>
    </w:p>
    <w:p w14:paraId="720A6E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1678</w:t>
      </w:r>
    </w:p>
    <w:p w14:paraId="15337F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5MHz Bandwidth</w:t>
      </w:r>
      <w:r w:rsidRPr="00A77EA5">
        <w:rPr>
          <w:noProof/>
        </w:rPr>
        <w:tab/>
        <w:t>1678</w:t>
      </w:r>
    </w:p>
    <w:p w14:paraId="73B73E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1678</w:t>
      </w:r>
    </w:p>
    <w:p w14:paraId="57E40A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1679</w:t>
      </w:r>
    </w:p>
    <w:p w14:paraId="62712E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SCell in sTAG</w:t>
      </w:r>
      <w:r w:rsidRPr="00A77EA5">
        <w:rPr>
          <w:noProof/>
        </w:rPr>
        <w:tab/>
        <w:t>1679</w:t>
      </w:r>
    </w:p>
    <w:p w14:paraId="2B22E5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1679</w:t>
      </w:r>
    </w:p>
    <w:p w14:paraId="74DCE5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1681</w:t>
      </w:r>
    </w:p>
    <w:p w14:paraId="5957CF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 in sTAG</w:t>
      </w:r>
      <w:r w:rsidRPr="00A77EA5">
        <w:rPr>
          <w:noProof/>
        </w:rPr>
        <w:tab/>
        <w:t>1682</w:t>
      </w:r>
    </w:p>
    <w:p w14:paraId="18CD47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1682</w:t>
      </w:r>
    </w:p>
    <w:p w14:paraId="164244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1683</w:t>
      </w:r>
    </w:p>
    <w:p w14:paraId="075B3C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 in sTAG</w:t>
      </w:r>
      <w:r w:rsidRPr="00A77EA5">
        <w:rPr>
          <w:noProof/>
          <w:snapToGrid w:val="0"/>
        </w:rPr>
        <w:t xml:space="preserve"> for 20MHz +20MHz</w:t>
      </w:r>
      <w:r w:rsidRPr="00A77EA5">
        <w:rPr>
          <w:noProof/>
        </w:rPr>
        <w:tab/>
        <w:t>1684</w:t>
      </w:r>
    </w:p>
    <w:p w14:paraId="523DEB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1684</w:t>
      </w:r>
    </w:p>
    <w:p w14:paraId="2C853F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1684</w:t>
      </w:r>
    </w:p>
    <w:p w14:paraId="0EE3E9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UE Transmit Timing Accuracy Tests for SCell in sTAG for </w:t>
      </w:r>
      <w:r w:rsidRPr="00A77EA5">
        <w:rPr>
          <w:noProof/>
          <w:snapToGrid w:val="0"/>
        </w:rPr>
        <w:t>20MHz +10MHz</w:t>
      </w:r>
      <w:r w:rsidRPr="00A77EA5">
        <w:rPr>
          <w:noProof/>
        </w:rPr>
        <w:tab/>
        <w:t>1684</w:t>
      </w:r>
    </w:p>
    <w:p w14:paraId="588869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1684</w:t>
      </w:r>
    </w:p>
    <w:p w14:paraId="0441D4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1684</w:t>
      </w:r>
    </w:p>
    <w:p w14:paraId="6C81A15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44176F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522ECC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6866CF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4B32DB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791EAF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2941BE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CEModeA</w:t>
      </w:r>
      <w:r w:rsidRPr="00A77EA5">
        <w:rPr>
          <w:noProof/>
        </w:rPr>
        <w:tab/>
        <w:t>1685</w:t>
      </w:r>
    </w:p>
    <w:p w14:paraId="5A45F9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1685</w:t>
      </w:r>
    </w:p>
    <w:p w14:paraId="497778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1687</w:t>
      </w:r>
    </w:p>
    <w:p w14:paraId="074430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CEModeA</w:t>
      </w:r>
      <w:r w:rsidRPr="00A77EA5">
        <w:rPr>
          <w:noProof/>
        </w:rPr>
        <w:tab/>
        <w:t>1687</w:t>
      </w:r>
    </w:p>
    <w:p w14:paraId="5DF28E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1687</w:t>
      </w:r>
    </w:p>
    <w:p w14:paraId="3D5378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1689</w:t>
      </w:r>
    </w:p>
    <w:p w14:paraId="46368F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Cat-M1 UE in CEModeA</w:t>
      </w:r>
      <w:r w:rsidRPr="00A77EA5">
        <w:rPr>
          <w:noProof/>
        </w:rPr>
        <w:tab/>
        <w:t>1689</w:t>
      </w:r>
    </w:p>
    <w:p w14:paraId="3628EE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1689</w:t>
      </w:r>
    </w:p>
    <w:p w14:paraId="5B5B8D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1691</w:t>
      </w:r>
    </w:p>
    <w:p w14:paraId="6253DE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3DL/3UL TDD CA UE Transmit Timing Accuracy Tests for 2 SCells</w:t>
      </w:r>
      <w:r w:rsidRPr="00A77EA5">
        <w:rPr>
          <w:noProof/>
        </w:rPr>
        <w:tab/>
        <w:t>1691</w:t>
      </w:r>
    </w:p>
    <w:p w14:paraId="46823B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1691</w:t>
      </w:r>
    </w:p>
    <w:p w14:paraId="0D3FFF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1693</w:t>
      </w:r>
    </w:p>
    <w:p w14:paraId="6B3AC1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CEModeB</w:t>
      </w:r>
      <w:r w:rsidRPr="00A77EA5">
        <w:rPr>
          <w:noProof/>
        </w:rPr>
        <w:tab/>
        <w:t>1694</w:t>
      </w:r>
    </w:p>
    <w:p w14:paraId="48147A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1694</w:t>
      </w:r>
    </w:p>
    <w:p w14:paraId="54B07B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1695</w:t>
      </w:r>
    </w:p>
    <w:p w14:paraId="11876C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CEModeB</w:t>
      </w:r>
      <w:r w:rsidRPr="00A77EA5">
        <w:rPr>
          <w:noProof/>
        </w:rPr>
        <w:tab/>
        <w:t>1695</w:t>
      </w:r>
    </w:p>
    <w:p w14:paraId="134FEF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1695</w:t>
      </w:r>
    </w:p>
    <w:p w14:paraId="7C9924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1696</w:t>
      </w:r>
    </w:p>
    <w:p w14:paraId="1A2347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Cat-M1 UE in CEModeB</w:t>
      </w:r>
      <w:r w:rsidRPr="00A77EA5">
        <w:rPr>
          <w:noProof/>
        </w:rPr>
        <w:tab/>
        <w:t>1697</w:t>
      </w:r>
    </w:p>
    <w:p w14:paraId="568DB3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1697</w:t>
      </w:r>
    </w:p>
    <w:p w14:paraId="1524EE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1698</w:t>
      </w:r>
    </w:p>
    <w:p w14:paraId="44D73C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In-Band mode under normal coverage</w:t>
      </w:r>
      <w:r w:rsidRPr="00A77EA5">
        <w:rPr>
          <w:noProof/>
        </w:rPr>
        <w:tab/>
        <w:t>1699</w:t>
      </w:r>
    </w:p>
    <w:p w14:paraId="102FE8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1699</w:t>
      </w:r>
    </w:p>
    <w:p w14:paraId="18EFA5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1701</w:t>
      </w:r>
    </w:p>
    <w:p w14:paraId="3CADA7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In-band mode under enhanced coverage</w:t>
      </w:r>
      <w:r w:rsidRPr="00A77EA5">
        <w:rPr>
          <w:noProof/>
        </w:rPr>
        <w:tab/>
        <w:t>1702</w:t>
      </w:r>
    </w:p>
    <w:p w14:paraId="6CF044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1702</w:t>
      </w:r>
    </w:p>
    <w:p w14:paraId="587BC5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1704</w:t>
      </w:r>
    </w:p>
    <w:p w14:paraId="1F5998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UE Transmit Timing Accuracy Test for RACH-less Handover</w:t>
      </w:r>
      <w:r w:rsidRPr="00A77EA5">
        <w:rPr>
          <w:noProof/>
        </w:rPr>
        <w:tab/>
        <w:t>1705</w:t>
      </w:r>
    </w:p>
    <w:p w14:paraId="4B3CD0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1705</w:t>
      </w:r>
    </w:p>
    <w:p w14:paraId="7714C2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1706</w:t>
      </w:r>
    </w:p>
    <w:p w14:paraId="7279B7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 for RACH-less Handover</w:t>
      </w:r>
      <w:r w:rsidRPr="00A77EA5">
        <w:rPr>
          <w:noProof/>
        </w:rPr>
        <w:tab/>
        <w:t>1706</w:t>
      </w:r>
    </w:p>
    <w:p w14:paraId="4291EB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1706</w:t>
      </w:r>
    </w:p>
    <w:p w14:paraId="72F9A1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1708</w:t>
      </w:r>
    </w:p>
    <w:p w14:paraId="6DB0DE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Cat-M2 UE in CEModeA</w:t>
      </w:r>
      <w:r w:rsidRPr="00A77EA5">
        <w:rPr>
          <w:noProof/>
        </w:rPr>
        <w:tab/>
        <w:t>1708</w:t>
      </w:r>
    </w:p>
    <w:p w14:paraId="3554D3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1708</w:t>
      </w:r>
    </w:p>
    <w:p w14:paraId="124E50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1710</w:t>
      </w:r>
    </w:p>
    <w:p w14:paraId="617A5B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Cat-M2 UE in CEModeA</w:t>
      </w:r>
      <w:r w:rsidRPr="00A77EA5">
        <w:rPr>
          <w:noProof/>
        </w:rPr>
        <w:tab/>
        <w:t>1710</w:t>
      </w:r>
    </w:p>
    <w:p w14:paraId="2E10AA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1710</w:t>
      </w:r>
    </w:p>
    <w:p w14:paraId="506C99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1712</w:t>
      </w:r>
    </w:p>
    <w:p w14:paraId="7146C4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Cat-M2 UE in CEModeA</w:t>
      </w:r>
      <w:r w:rsidRPr="00A77EA5">
        <w:rPr>
          <w:noProof/>
        </w:rPr>
        <w:tab/>
        <w:t>1712</w:t>
      </w:r>
    </w:p>
    <w:p w14:paraId="42DF4E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1712</w:t>
      </w:r>
    </w:p>
    <w:p w14:paraId="0BE1D1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1714</w:t>
      </w:r>
    </w:p>
    <w:p w14:paraId="712B10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Cat-M2 UE in CEModeB</w:t>
      </w:r>
      <w:r w:rsidRPr="00A77EA5">
        <w:rPr>
          <w:noProof/>
        </w:rPr>
        <w:tab/>
        <w:t>1714</w:t>
      </w:r>
    </w:p>
    <w:p w14:paraId="1C2D34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1714</w:t>
      </w:r>
    </w:p>
    <w:p w14:paraId="0D41A5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1715</w:t>
      </w:r>
    </w:p>
    <w:p w14:paraId="2A78C5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Cat-M2 UE in CEModeB</w:t>
      </w:r>
      <w:r w:rsidRPr="00A77EA5">
        <w:rPr>
          <w:noProof/>
        </w:rPr>
        <w:tab/>
        <w:t>1716</w:t>
      </w:r>
    </w:p>
    <w:p w14:paraId="763116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1716</w:t>
      </w:r>
    </w:p>
    <w:p w14:paraId="543D08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1717</w:t>
      </w:r>
    </w:p>
    <w:p w14:paraId="446FBE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Cat-M2 UE in CEModeB</w:t>
      </w:r>
      <w:r w:rsidRPr="00A77EA5">
        <w:rPr>
          <w:noProof/>
        </w:rPr>
        <w:tab/>
        <w:t>1718</w:t>
      </w:r>
    </w:p>
    <w:p w14:paraId="0DF896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1718</w:t>
      </w:r>
    </w:p>
    <w:p w14:paraId="14C56F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1719</w:t>
      </w:r>
    </w:p>
    <w:p w14:paraId="754626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Transmit Timing Accuracy Tests for Category NB1 UE In-Band mode under normal coverage</w:t>
      </w:r>
      <w:r w:rsidRPr="00A77EA5">
        <w:rPr>
          <w:noProof/>
        </w:rPr>
        <w:tab/>
        <w:t>1720</w:t>
      </w:r>
    </w:p>
    <w:p w14:paraId="1F2E96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1720</w:t>
      </w:r>
    </w:p>
    <w:p w14:paraId="594B5F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1722</w:t>
      </w:r>
    </w:p>
    <w:p w14:paraId="3B93E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Transmit Timing Accuracy Tests for Category NB1 UE In-band mode under enhanced coverage</w:t>
      </w:r>
      <w:r w:rsidRPr="00A77EA5">
        <w:rPr>
          <w:noProof/>
        </w:rPr>
        <w:tab/>
        <w:t>1722</w:t>
      </w:r>
    </w:p>
    <w:p w14:paraId="351B9E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1722</w:t>
      </w:r>
    </w:p>
    <w:p w14:paraId="7FADA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1724</w:t>
      </w:r>
    </w:p>
    <w:p w14:paraId="432500E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Timing Advance</w:t>
      </w:r>
      <w:r w:rsidRPr="00A77EA5">
        <w:rPr>
          <w:noProof/>
        </w:rPr>
        <w:tab/>
        <w:t>1725</w:t>
      </w:r>
    </w:p>
    <w:p w14:paraId="7DA15A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Timing Advance Adjustment Accuracy Test</w:t>
      </w:r>
      <w:r w:rsidRPr="00A77EA5">
        <w:rPr>
          <w:noProof/>
        </w:rPr>
        <w:tab/>
        <w:t>1725</w:t>
      </w:r>
    </w:p>
    <w:p w14:paraId="321F17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1725</w:t>
      </w:r>
    </w:p>
    <w:p w14:paraId="6DD74B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1726</w:t>
      </w:r>
    </w:p>
    <w:p w14:paraId="776F881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</w:t>
      </w:r>
      <w:r w:rsidRPr="00A77EA5">
        <w:rPr>
          <w:noProof/>
        </w:rPr>
        <w:tab/>
        <w:t>1727</w:t>
      </w:r>
    </w:p>
    <w:p w14:paraId="0CC55F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1727</w:t>
      </w:r>
    </w:p>
    <w:p w14:paraId="0AE70C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1729</w:t>
      </w:r>
    </w:p>
    <w:p w14:paraId="5CD890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Timing Advance Adjustment Accuracy Test for 5MHz</w:t>
      </w:r>
      <w:r w:rsidRPr="00A77EA5">
        <w:rPr>
          <w:noProof/>
        </w:rPr>
        <w:tab/>
        <w:t>1729</w:t>
      </w:r>
    </w:p>
    <w:p w14:paraId="7B23C9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1729</w:t>
      </w:r>
    </w:p>
    <w:p w14:paraId="26F95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1729</w:t>
      </w:r>
    </w:p>
    <w:p w14:paraId="46C544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Timing Advance Adjustment Accuracy Test for SCell in sTAG</w:t>
      </w:r>
      <w:r w:rsidRPr="00A77EA5">
        <w:rPr>
          <w:noProof/>
        </w:rPr>
        <w:tab/>
        <w:t>1729</w:t>
      </w:r>
    </w:p>
    <w:p w14:paraId="18F3E4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1729</w:t>
      </w:r>
    </w:p>
    <w:p w14:paraId="5F9DF0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1732</w:t>
      </w:r>
    </w:p>
    <w:p w14:paraId="490E2F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 for Scell in sTAG</w:t>
      </w:r>
      <w:r w:rsidRPr="00A77EA5">
        <w:rPr>
          <w:noProof/>
        </w:rPr>
        <w:tab/>
        <w:t>1732</w:t>
      </w:r>
    </w:p>
    <w:p w14:paraId="402F34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1732</w:t>
      </w:r>
    </w:p>
    <w:p w14:paraId="6E068F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1734</w:t>
      </w:r>
    </w:p>
    <w:p w14:paraId="0CC94E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 for Scell in sTAG for 20 MHz +20 MHz</w:t>
      </w:r>
      <w:r w:rsidRPr="00A77EA5">
        <w:rPr>
          <w:noProof/>
        </w:rPr>
        <w:tab/>
        <w:t>1734</w:t>
      </w:r>
    </w:p>
    <w:p w14:paraId="21CACB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1734</w:t>
      </w:r>
    </w:p>
    <w:p w14:paraId="7BE181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1735</w:t>
      </w:r>
    </w:p>
    <w:p w14:paraId="153E348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 for Scell in sTAG for 20 MHz +10 MHz</w:t>
      </w:r>
      <w:r w:rsidRPr="00A77EA5">
        <w:rPr>
          <w:noProof/>
        </w:rPr>
        <w:tab/>
        <w:t>1735</w:t>
      </w:r>
    </w:p>
    <w:p w14:paraId="0E71CD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1735</w:t>
      </w:r>
    </w:p>
    <w:p w14:paraId="3EE292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1735</w:t>
      </w:r>
    </w:p>
    <w:p w14:paraId="1525E7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Timing Advance Adjustment Accuracy Test for Cat-M1 UE in CEModeA</w:t>
      </w:r>
      <w:r w:rsidRPr="00A77EA5">
        <w:rPr>
          <w:noProof/>
        </w:rPr>
        <w:tab/>
        <w:t>1735</w:t>
      </w:r>
    </w:p>
    <w:p w14:paraId="6A37F2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1735</w:t>
      </w:r>
    </w:p>
    <w:p w14:paraId="7F5B7B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1738</w:t>
      </w:r>
    </w:p>
    <w:p w14:paraId="7391C0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for Cat-M1 UE in CEModeA</w:t>
      </w:r>
      <w:r w:rsidRPr="00A77EA5">
        <w:rPr>
          <w:noProof/>
        </w:rPr>
        <w:tab/>
        <w:t>1738</w:t>
      </w:r>
    </w:p>
    <w:p w14:paraId="39929C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1738</w:t>
      </w:r>
    </w:p>
    <w:p w14:paraId="48994E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1740</w:t>
      </w:r>
    </w:p>
    <w:p w14:paraId="3C600B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Timing Advance Adjustment Accuracy Test for Cat-M1 UE in CEModeA</w:t>
      </w:r>
      <w:r w:rsidRPr="00A77EA5">
        <w:rPr>
          <w:noProof/>
        </w:rPr>
        <w:tab/>
        <w:t>1740</w:t>
      </w:r>
    </w:p>
    <w:p w14:paraId="4BA4D1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1740</w:t>
      </w:r>
    </w:p>
    <w:p w14:paraId="0D093C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1742</w:t>
      </w:r>
    </w:p>
    <w:p w14:paraId="367293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1743</w:t>
      </w:r>
    </w:p>
    <w:p w14:paraId="648532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Timing Advance Adjustment Accuracy Test in CEModeB</w:t>
      </w:r>
      <w:r w:rsidRPr="00A77EA5">
        <w:rPr>
          <w:noProof/>
        </w:rPr>
        <w:tab/>
        <w:t>1744</w:t>
      </w:r>
    </w:p>
    <w:p w14:paraId="64DE6E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1744</w:t>
      </w:r>
    </w:p>
    <w:p w14:paraId="443A35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1745</w:t>
      </w:r>
    </w:p>
    <w:p w14:paraId="081C71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in CEModeB</w:t>
      </w:r>
      <w:r w:rsidRPr="00A77EA5">
        <w:rPr>
          <w:noProof/>
        </w:rPr>
        <w:tab/>
        <w:t>1745</w:t>
      </w:r>
    </w:p>
    <w:p w14:paraId="463030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1745</w:t>
      </w:r>
    </w:p>
    <w:p w14:paraId="41BEE9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1747</w:t>
      </w:r>
    </w:p>
    <w:p w14:paraId="54209C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Timing Advance Adjustment Accuracy Test in CEModeB</w:t>
      </w:r>
      <w:r w:rsidRPr="00A77EA5">
        <w:rPr>
          <w:noProof/>
        </w:rPr>
        <w:tab/>
        <w:t>1747</w:t>
      </w:r>
    </w:p>
    <w:p w14:paraId="022C93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1747</w:t>
      </w:r>
    </w:p>
    <w:p w14:paraId="031542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1749</w:t>
      </w:r>
    </w:p>
    <w:p w14:paraId="619EC5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– UE Timing Advance Adjustment delay Test for sTTI and </w:t>
      </w:r>
      <w:r w:rsidRPr="00A77EA5">
        <w:rPr>
          <w:i/>
          <w:iCs/>
          <w:noProof/>
          <w:lang w:val="en-US"/>
        </w:rPr>
        <w:t>ShortProcessingTime=TRUE</w:t>
      </w:r>
      <w:r w:rsidRPr="00A77EA5">
        <w:rPr>
          <w:noProof/>
        </w:rPr>
        <w:tab/>
        <w:t>1750</w:t>
      </w:r>
    </w:p>
    <w:p w14:paraId="231BAF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1750</w:t>
      </w:r>
    </w:p>
    <w:p w14:paraId="782FF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1751</w:t>
      </w:r>
    </w:p>
    <w:p w14:paraId="64304A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– UE Timing Advance Adjustment delay Test for sTTI and </w:t>
      </w:r>
      <w:r w:rsidRPr="00A77EA5">
        <w:rPr>
          <w:i/>
          <w:iCs/>
          <w:noProof/>
          <w:lang w:val="en-US"/>
        </w:rPr>
        <w:t>ShortProcessingTime=TRUE</w:t>
      </w:r>
      <w:r w:rsidRPr="00A77EA5">
        <w:rPr>
          <w:noProof/>
        </w:rPr>
        <w:tab/>
        <w:t>1752</w:t>
      </w:r>
    </w:p>
    <w:p w14:paraId="2BBA02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1752</w:t>
      </w:r>
    </w:p>
    <w:p w14:paraId="19F968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1754</w:t>
      </w:r>
    </w:p>
    <w:p w14:paraId="102DB1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UE Timing Advance Adjustment Accuracy Test for UE Category NB1 in Standalone Mode under Enhanced Coverage</w:t>
      </w:r>
      <w:r w:rsidRPr="00A77EA5">
        <w:rPr>
          <w:noProof/>
        </w:rPr>
        <w:tab/>
        <w:t>1754</w:t>
      </w:r>
    </w:p>
    <w:p w14:paraId="43FEB2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1754</w:t>
      </w:r>
    </w:p>
    <w:p w14:paraId="1D24B4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1756</w:t>
      </w:r>
    </w:p>
    <w:p w14:paraId="242E701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Radio Link Monitoring</w:t>
      </w:r>
      <w:r w:rsidRPr="00A77EA5">
        <w:rPr>
          <w:noProof/>
        </w:rPr>
        <w:tab/>
        <w:t>1756</w:t>
      </w:r>
    </w:p>
    <w:p w14:paraId="248FF6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FDD Radio Link Monitoring Test for Out-of-sync</w:t>
      </w:r>
      <w:r w:rsidRPr="00A77EA5">
        <w:rPr>
          <w:noProof/>
        </w:rPr>
        <w:tab/>
        <w:t>1756</w:t>
      </w:r>
    </w:p>
    <w:p w14:paraId="41FFEB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1756</w:t>
      </w:r>
    </w:p>
    <w:p w14:paraId="11EB8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1760</w:t>
      </w:r>
    </w:p>
    <w:p w14:paraId="12A57F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FDD Radio Link Monitoring Test for In-sync</w:t>
      </w:r>
      <w:r w:rsidRPr="00A77EA5">
        <w:rPr>
          <w:noProof/>
        </w:rPr>
        <w:tab/>
        <w:t>1760</w:t>
      </w:r>
    </w:p>
    <w:p w14:paraId="720742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1760</w:t>
      </w:r>
    </w:p>
    <w:p w14:paraId="1B82A4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1764</w:t>
      </w:r>
    </w:p>
    <w:p w14:paraId="7DE3CD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Radio Link Monitoring Test for Out-of-sync</w:t>
      </w:r>
      <w:r w:rsidRPr="00A77EA5">
        <w:rPr>
          <w:noProof/>
        </w:rPr>
        <w:tab/>
        <w:t>1764</w:t>
      </w:r>
    </w:p>
    <w:p w14:paraId="276074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1764</w:t>
      </w:r>
    </w:p>
    <w:p w14:paraId="3A5717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1768</w:t>
      </w:r>
    </w:p>
    <w:p w14:paraId="3A2F77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Radio Link Monitoring Test for In-sync</w:t>
      </w:r>
      <w:r w:rsidRPr="00A77EA5">
        <w:rPr>
          <w:noProof/>
        </w:rPr>
        <w:tab/>
        <w:t>1768</w:t>
      </w:r>
    </w:p>
    <w:p w14:paraId="4A0A5B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1768</w:t>
      </w:r>
    </w:p>
    <w:p w14:paraId="0A6BD4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1772</w:t>
      </w:r>
    </w:p>
    <w:p w14:paraId="65C674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Out-of-sync in DRX</w:t>
      </w:r>
      <w:r w:rsidRPr="00A77EA5">
        <w:rPr>
          <w:noProof/>
        </w:rPr>
        <w:tab/>
        <w:t>1772</w:t>
      </w:r>
    </w:p>
    <w:p w14:paraId="09720F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1772</w:t>
      </w:r>
    </w:p>
    <w:p w14:paraId="77D134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1775</w:t>
      </w:r>
    </w:p>
    <w:p w14:paraId="2FEAF4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in DRX</w:t>
      </w:r>
      <w:r w:rsidRPr="00A77EA5">
        <w:rPr>
          <w:noProof/>
        </w:rPr>
        <w:tab/>
        <w:t>1776</w:t>
      </w:r>
    </w:p>
    <w:p w14:paraId="63C01D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1776</w:t>
      </w:r>
    </w:p>
    <w:p w14:paraId="5C32A4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1779</w:t>
      </w:r>
    </w:p>
    <w:p w14:paraId="1DCEE3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</w:t>
      </w:r>
      <w:r w:rsidRPr="00A77EA5">
        <w:rPr>
          <w:noProof/>
        </w:rPr>
        <w:tab/>
        <w:t>1779</w:t>
      </w:r>
    </w:p>
    <w:p w14:paraId="24E731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1779</w:t>
      </w:r>
    </w:p>
    <w:p w14:paraId="545530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1782</w:t>
      </w:r>
    </w:p>
    <w:p w14:paraId="6331C8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</w:t>
      </w:r>
      <w:r w:rsidRPr="00A77EA5">
        <w:rPr>
          <w:noProof/>
        </w:rPr>
        <w:tab/>
        <w:t>1782</w:t>
      </w:r>
    </w:p>
    <w:p w14:paraId="07F642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1782</w:t>
      </w:r>
    </w:p>
    <w:p w14:paraId="0D4FF2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1785</w:t>
      </w:r>
    </w:p>
    <w:p w14:paraId="4F0922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 E-UTRAN FDD Radio Link Monitoring Test for Out-of-sync under Time Domain Measurement Resource Restriction and Non-MBSFN ABS</w:t>
      </w:r>
      <w:r w:rsidRPr="00A77EA5">
        <w:rPr>
          <w:noProof/>
        </w:rPr>
        <w:tab/>
        <w:t>1785</w:t>
      </w:r>
    </w:p>
    <w:p w14:paraId="2C821B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1788</w:t>
      </w:r>
    </w:p>
    <w:p w14:paraId="16756D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</w:t>
      </w:r>
      <w:r w:rsidRPr="00A77EA5">
        <w:rPr>
          <w:noProof/>
        </w:rPr>
        <w:t>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 xml:space="preserve">DD Radio Link Monitoring Test for Out-of-sync under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 xml:space="preserve">ime </w:t>
      </w:r>
      <w:r w:rsidRPr="00A77EA5">
        <w:rPr>
          <w:noProof/>
        </w:rPr>
        <w:t>D</w:t>
      </w:r>
      <w:r w:rsidRPr="00A77EA5">
        <w:rPr>
          <w:rFonts w:eastAsia="MS Mincho"/>
          <w:noProof/>
        </w:rPr>
        <w:t xml:space="preserve">omain </w:t>
      </w:r>
      <w:r w:rsidRPr="00A77EA5">
        <w:rPr>
          <w:noProof/>
        </w:rPr>
        <w:t>M</w:t>
      </w:r>
      <w:r w:rsidRPr="00A77EA5">
        <w:rPr>
          <w:rFonts w:eastAsia="MS Mincho"/>
          <w:noProof/>
        </w:rPr>
        <w:t xml:space="preserve">easurement </w:t>
      </w:r>
      <w:r w:rsidRPr="00A77EA5">
        <w:rPr>
          <w:noProof/>
        </w:rPr>
        <w:t>R</w:t>
      </w:r>
      <w:r w:rsidRPr="00A77EA5">
        <w:rPr>
          <w:rFonts w:eastAsia="MS Mincho"/>
          <w:noProof/>
        </w:rPr>
        <w:t xml:space="preserve">esource </w:t>
      </w:r>
      <w:r w:rsidRPr="00A77EA5">
        <w:rPr>
          <w:noProof/>
        </w:rPr>
        <w:t>R</w:t>
      </w:r>
      <w:r w:rsidRPr="00A77EA5">
        <w:rPr>
          <w:rFonts w:eastAsia="MS Mincho"/>
          <w:noProof/>
        </w:rPr>
        <w:t>estriction</w:t>
      </w:r>
      <w:r w:rsidRPr="00A77EA5">
        <w:rPr>
          <w:noProof/>
        </w:rPr>
        <w:t xml:space="preserve"> with Non-MBSFN ABS</w:t>
      </w:r>
      <w:r w:rsidRPr="00A77EA5">
        <w:rPr>
          <w:noProof/>
        </w:rPr>
        <w:tab/>
        <w:t>1788</w:t>
      </w:r>
    </w:p>
    <w:p w14:paraId="31F94F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  <w:snapToGrid w:val="0"/>
        </w:rPr>
        <w:t>A.7.3.</w:t>
      </w:r>
      <w:r w:rsidRPr="00A77EA5">
        <w:rPr>
          <w:noProof/>
          <w:snapToGrid w:val="0"/>
        </w:rPr>
        <w:t>10</w:t>
      </w:r>
      <w:r w:rsidRPr="00A77EA5">
        <w:rPr>
          <w:rFonts w:eastAsia="MS Mincho"/>
          <w:noProof/>
          <w:snapToGrid w:val="0"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  <w:snapToGrid w:val="0"/>
        </w:rPr>
        <w:t>Test Purpose and Environment</w:t>
      </w:r>
      <w:r w:rsidRPr="00A77EA5">
        <w:rPr>
          <w:noProof/>
        </w:rPr>
        <w:tab/>
        <w:t>1788</w:t>
      </w:r>
    </w:p>
    <w:p w14:paraId="445E98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for Non-MBSFN ABS</w:t>
      </w:r>
      <w:r w:rsidRPr="00A77EA5">
        <w:rPr>
          <w:noProof/>
        </w:rPr>
        <w:tab/>
        <w:t>1792</w:t>
      </w:r>
    </w:p>
    <w:p w14:paraId="7C0F76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1792</w:t>
      </w:r>
    </w:p>
    <w:p w14:paraId="783EEA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1797</w:t>
      </w:r>
    </w:p>
    <w:p w14:paraId="20AC50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for Non-MBSFN ABS</w:t>
      </w:r>
      <w:r w:rsidRPr="00A77EA5">
        <w:rPr>
          <w:noProof/>
        </w:rPr>
        <w:tab/>
        <w:t>1797</w:t>
      </w:r>
    </w:p>
    <w:p w14:paraId="0D8E41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1797</w:t>
      </w:r>
    </w:p>
    <w:p w14:paraId="256609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1802</w:t>
      </w:r>
    </w:p>
    <w:p w14:paraId="567DA9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A.7.3.13 E-UTRAN FDD Radio Link Monitoring Test for Out-of-sync under Time Domain Measurement Resource Restriction with MBSFN ABS</w:t>
      </w:r>
      <w:r w:rsidRPr="00A77EA5">
        <w:rPr>
          <w:noProof/>
        </w:rPr>
        <w:tab/>
        <w:t>1802</w:t>
      </w:r>
    </w:p>
    <w:p w14:paraId="2DE7F7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1802</w:t>
      </w:r>
    </w:p>
    <w:p w14:paraId="3704A9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1805</w:t>
      </w:r>
    </w:p>
    <w:p w14:paraId="48F560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A.7.3.14 E-UTRAN TDD Radio Link Monitoring Test for Out-of-sync under Time Domain Measurement Resource Restriction with MBSFN ABS</w:t>
      </w:r>
      <w:r w:rsidRPr="00A77EA5">
        <w:rPr>
          <w:noProof/>
        </w:rPr>
        <w:tab/>
        <w:t>1805</w:t>
      </w:r>
    </w:p>
    <w:p w14:paraId="088F3F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1805</w:t>
      </w:r>
    </w:p>
    <w:p w14:paraId="7A958F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A.7.3.14.2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1808</w:t>
      </w:r>
    </w:p>
    <w:p w14:paraId="56B467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under Time Domain Measurement Resource Restriction with MBSFN ABS</w:t>
      </w:r>
      <w:r w:rsidRPr="00A77EA5">
        <w:rPr>
          <w:noProof/>
        </w:rPr>
        <w:tab/>
        <w:t>1808</w:t>
      </w:r>
    </w:p>
    <w:p w14:paraId="61E66E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1808</w:t>
      </w:r>
    </w:p>
    <w:p w14:paraId="603C59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1812</w:t>
      </w:r>
    </w:p>
    <w:p w14:paraId="065251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under Time Domain Measurement Resource Restriction with MBSFN ABS</w:t>
      </w:r>
      <w:r w:rsidRPr="00A77EA5">
        <w:rPr>
          <w:noProof/>
        </w:rPr>
        <w:tab/>
        <w:t>1812</w:t>
      </w:r>
    </w:p>
    <w:p w14:paraId="1F1A1A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1812</w:t>
      </w:r>
    </w:p>
    <w:p w14:paraId="477629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1817</w:t>
      </w:r>
    </w:p>
    <w:p w14:paraId="1B1033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Out-of-sync under Time Domain Measurement Resource Restriction with CRS Assistance Information and Non-MBSFN ABS</w:t>
      </w:r>
      <w:r w:rsidRPr="00A77EA5">
        <w:rPr>
          <w:noProof/>
        </w:rPr>
        <w:tab/>
        <w:t>1817</w:t>
      </w:r>
    </w:p>
    <w:p w14:paraId="5794A6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1817</w:t>
      </w:r>
    </w:p>
    <w:p w14:paraId="7CC126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1821</w:t>
      </w:r>
    </w:p>
    <w:p w14:paraId="18ECB9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under Time Domain Measurement Resource Restriction with CRS Assistance Information and Non-MBSFN ABS</w:t>
      </w:r>
      <w:r w:rsidRPr="00A77EA5">
        <w:rPr>
          <w:noProof/>
        </w:rPr>
        <w:tab/>
        <w:t>1821</w:t>
      </w:r>
    </w:p>
    <w:p w14:paraId="4C957E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1821</w:t>
      </w:r>
    </w:p>
    <w:p w14:paraId="1E2F53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1825</w:t>
      </w:r>
    </w:p>
    <w:p w14:paraId="189975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under Time Domain Measurement Resouce Restriction with CRS assistance information and Non-MBSFN ABS</w:t>
      </w:r>
      <w:r w:rsidRPr="00A77EA5">
        <w:rPr>
          <w:noProof/>
        </w:rPr>
        <w:tab/>
        <w:t>1825</w:t>
      </w:r>
    </w:p>
    <w:p w14:paraId="524237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1825</w:t>
      </w:r>
    </w:p>
    <w:p w14:paraId="5158AC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1830</w:t>
      </w:r>
    </w:p>
    <w:p w14:paraId="51D40E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 w:rsidRPr="00A77EA5">
        <w:rPr>
          <w:noProof/>
        </w:rPr>
        <w:tab/>
        <w:t>1830</w:t>
      </w:r>
    </w:p>
    <w:p w14:paraId="4F47BC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1830</w:t>
      </w:r>
    </w:p>
    <w:p w14:paraId="0E206D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1835</w:t>
      </w:r>
    </w:p>
    <w:p w14:paraId="0D0F4B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under Time Domain Measurement Resouce Restriction with CRS assistance information and MBSFN ABS</w:t>
      </w:r>
      <w:r w:rsidRPr="00A77EA5">
        <w:rPr>
          <w:noProof/>
        </w:rPr>
        <w:tab/>
        <w:t>1835</w:t>
      </w:r>
    </w:p>
    <w:p w14:paraId="1ECE07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1835</w:t>
      </w:r>
    </w:p>
    <w:p w14:paraId="6108E7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1840</w:t>
      </w:r>
    </w:p>
    <w:p w14:paraId="2DB4D5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under Time Domain Measurement Resouce Restriction with CRS assistance information and MBSFN ABS</w:t>
      </w:r>
      <w:r w:rsidRPr="00A77EA5">
        <w:rPr>
          <w:noProof/>
        </w:rPr>
        <w:tab/>
        <w:t>1840</w:t>
      </w:r>
    </w:p>
    <w:p w14:paraId="0D6492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1840</w:t>
      </w:r>
    </w:p>
    <w:p w14:paraId="6652F5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1845</w:t>
      </w:r>
    </w:p>
    <w:p w14:paraId="17A9EA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Out-of-sync for 5MHz Bandwidth</w:t>
      </w:r>
      <w:r w:rsidRPr="00A77EA5">
        <w:rPr>
          <w:noProof/>
        </w:rPr>
        <w:tab/>
        <w:t>1845</w:t>
      </w:r>
    </w:p>
    <w:p w14:paraId="6C90CD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1845</w:t>
      </w:r>
    </w:p>
    <w:p w14:paraId="0A1728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1846</w:t>
      </w:r>
    </w:p>
    <w:p w14:paraId="357369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for 5MHz Bandwidth</w:t>
      </w:r>
      <w:r w:rsidRPr="00A77EA5">
        <w:rPr>
          <w:noProof/>
        </w:rPr>
        <w:tab/>
        <w:t>1846</w:t>
      </w:r>
    </w:p>
    <w:p w14:paraId="27A309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1846</w:t>
      </w:r>
    </w:p>
    <w:p w14:paraId="34AE52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1847</w:t>
      </w:r>
    </w:p>
    <w:p w14:paraId="1E953F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in DRX for 5MHz Bandwidth</w:t>
      </w:r>
      <w:r w:rsidRPr="00A77EA5">
        <w:rPr>
          <w:noProof/>
        </w:rPr>
        <w:tab/>
        <w:t>1847</w:t>
      </w:r>
    </w:p>
    <w:p w14:paraId="5EB405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1847</w:t>
      </w:r>
    </w:p>
    <w:p w14:paraId="3B3759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1848</w:t>
      </w:r>
    </w:p>
    <w:p w14:paraId="5583A2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1848</w:t>
      </w:r>
    </w:p>
    <w:p w14:paraId="35F89B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1848</w:t>
      </w:r>
    </w:p>
    <w:p w14:paraId="1D7C30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1851</w:t>
      </w:r>
    </w:p>
    <w:p w14:paraId="4058B6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1851</w:t>
      </w:r>
    </w:p>
    <w:p w14:paraId="267088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1851</w:t>
      </w:r>
    </w:p>
    <w:p w14:paraId="462EEE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1854</w:t>
      </w:r>
    </w:p>
    <w:p w14:paraId="11837E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UE category 0</w:t>
      </w:r>
      <w:r w:rsidRPr="00A77EA5">
        <w:rPr>
          <w:noProof/>
        </w:rPr>
        <w:tab/>
        <w:t>1854</w:t>
      </w:r>
    </w:p>
    <w:p w14:paraId="7CAA32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1854</w:t>
      </w:r>
    </w:p>
    <w:p w14:paraId="28660C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1857</w:t>
      </w:r>
    </w:p>
    <w:p w14:paraId="6DFE6B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UE Category 0</w:t>
      </w:r>
      <w:r w:rsidRPr="00A77EA5">
        <w:rPr>
          <w:noProof/>
        </w:rPr>
        <w:tab/>
        <w:t>1857</w:t>
      </w:r>
    </w:p>
    <w:p w14:paraId="54693B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1857</w:t>
      </w:r>
    </w:p>
    <w:p w14:paraId="64262F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1860</w:t>
      </w:r>
    </w:p>
    <w:p w14:paraId="2806CF1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1860</w:t>
      </w:r>
    </w:p>
    <w:p w14:paraId="284423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1860</w:t>
      </w:r>
    </w:p>
    <w:p w14:paraId="592196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1863</w:t>
      </w:r>
    </w:p>
    <w:p w14:paraId="789A80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In-sync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1863</w:t>
      </w:r>
    </w:p>
    <w:p w14:paraId="5A4C65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1863</w:t>
      </w:r>
    </w:p>
    <w:p w14:paraId="3FD569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1866</w:t>
      </w:r>
    </w:p>
    <w:p w14:paraId="7945A2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in DRX for UE category 0</w:t>
      </w:r>
      <w:r w:rsidRPr="00A77EA5">
        <w:rPr>
          <w:noProof/>
        </w:rPr>
        <w:tab/>
        <w:t>1866</w:t>
      </w:r>
    </w:p>
    <w:p w14:paraId="7F73BB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1866</w:t>
      </w:r>
    </w:p>
    <w:p w14:paraId="15E95F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A.7.3.32.2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1869</w:t>
      </w:r>
    </w:p>
    <w:p w14:paraId="351389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in DRX for UE Category 0</w:t>
      </w:r>
      <w:r w:rsidRPr="00A77EA5">
        <w:rPr>
          <w:noProof/>
        </w:rPr>
        <w:tab/>
        <w:t>1869</w:t>
      </w:r>
    </w:p>
    <w:p w14:paraId="49828C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1869</w:t>
      </w:r>
    </w:p>
    <w:p w14:paraId="30595A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1872</w:t>
      </w:r>
    </w:p>
    <w:p w14:paraId="6EE7FC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1872</w:t>
      </w:r>
    </w:p>
    <w:p w14:paraId="54C8DD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1872</w:t>
      </w:r>
    </w:p>
    <w:p w14:paraId="38F53B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1875</w:t>
      </w:r>
    </w:p>
    <w:p w14:paraId="32F9CA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In-sync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1875</w:t>
      </w:r>
    </w:p>
    <w:p w14:paraId="33CAAD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1875</w:t>
      </w:r>
    </w:p>
    <w:p w14:paraId="017286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1878</w:t>
      </w:r>
    </w:p>
    <w:p w14:paraId="21ACED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 for UE category 0</w:t>
      </w:r>
      <w:r w:rsidRPr="00A77EA5">
        <w:rPr>
          <w:noProof/>
        </w:rPr>
        <w:tab/>
        <w:t>1878</w:t>
      </w:r>
    </w:p>
    <w:p w14:paraId="020D30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1878</w:t>
      </w:r>
    </w:p>
    <w:p w14:paraId="4F1BF4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1881</w:t>
      </w:r>
    </w:p>
    <w:p w14:paraId="7E6F16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 for UE category 0</w:t>
      </w:r>
      <w:r w:rsidRPr="00A77EA5">
        <w:rPr>
          <w:noProof/>
        </w:rPr>
        <w:tab/>
        <w:t>1881</w:t>
      </w:r>
    </w:p>
    <w:p w14:paraId="06B33F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1881</w:t>
      </w:r>
    </w:p>
    <w:p w14:paraId="25879D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1884</w:t>
      </w:r>
    </w:p>
    <w:p w14:paraId="5EB91D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Radio Link Monitoring Test for Out-of-sync in DRX in synchronous DC</w:t>
      </w:r>
      <w:r w:rsidRPr="00A77EA5">
        <w:rPr>
          <w:noProof/>
        </w:rPr>
        <w:tab/>
        <w:t>1884</w:t>
      </w:r>
    </w:p>
    <w:p w14:paraId="7EC03D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1884</w:t>
      </w:r>
    </w:p>
    <w:p w14:paraId="3002CD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1887</w:t>
      </w:r>
    </w:p>
    <w:p w14:paraId="769E2E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Radio Link Monitoring Test for Out-of-sync in DRX in asynchronous DC</w:t>
      </w:r>
      <w:r w:rsidRPr="00A77EA5">
        <w:rPr>
          <w:noProof/>
        </w:rPr>
        <w:tab/>
        <w:t>1887</w:t>
      </w:r>
    </w:p>
    <w:p w14:paraId="2D5A91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1887</w:t>
      </w:r>
    </w:p>
    <w:p w14:paraId="06956C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1890</w:t>
      </w:r>
    </w:p>
    <w:p w14:paraId="2D6111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Radio Link Monitoring Test for Out-of-sync in DRX in synchronous DC</w:t>
      </w:r>
      <w:r w:rsidRPr="00A77EA5">
        <w:rPr>
          <w:noProof/>
        </w:rPr>
        <w:tab/>
        <w:t>1891</w:t>
      </w:r>
    </w:p>
    <w:p w14:paraId="7FFBEA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1891</w:t>
      </w:r>
    </w:p>
    <w:p w14:paraId="7E4D13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1893</w:t>
      </w:r>
    </w:p>
    <w:p w14:paraId="6DE119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Radio Link Monitoring Test for In-sync in DRX in synchronous dual connectivity</w:t>
      </w:r>
      <w:r w:rsidRPr="00A77EA5">
        <w:rPr>
          <w:noProof/>
        </w:rPr>
        <w:tab/>
        <w:t>1894</w:t>
      </w:r>
    </w:p>
    <w:p w14:paraId="6F9ABD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1894</w:t>
      </w:r>
    </w:p>
    <w:p w14:paraId="1E5844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1897</w:t>
      </w:r>
    </w:p>
    <w:p w14:paraId="3B3C9B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Radio Link Monitoring Test for In-sync in DRX in asynchronous DC</w:t>
      </w:r>
      <w:r w:rsidRPr="00A77EA5">
        <w:rPr>
          <w:noProof/>
        </w:rPr>
        <w:tab/>
        <w:t>1897</w:t>
      </w:r>
    </w:p>
    <w:p w14:paraId="1F1397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1897</w:t>
      </w:r>
    </w:p>
    <w:p w14:paraId="4D96F3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1900</w:t>
      </w:r>
    </w:p>
    <w:p w14:paraId="3309CD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Radio Link Monitoring Test for In-sync in DRX in synchronous dual connectivity</w:t>
      </w:r>
      <w:r w:rsidRPr="00A77EA5">
        <w:rPr>
          <w:noProof/>
        </w:rPr>
        <w:tab/>
        <w:t>1900</w:t>
      </w:r>
    </w:p>
    <w:p w14:paraId="1A2ADA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1900</w:t>
      </w:r>
    </w:p>
    <w:p w14:paraId="78FCAF0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1903</w:t>
      </w:r>
    </w:p>
    <w:p w14:paraId="10D31B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Radio Link Monitoring Test for Out-of-sync in DRX in synchronous DC with PCell in FDD</w:t>
      </w:r>
      <w:r w:rsidRPr="00A77EA5">
        <w:rPr>
          <w:noProof/>
        </w:rPr>
        <w:tab/>
        <w:t>1903</w:t>
      </w:r>
    </w:p>
    <w:p w14:paraId="0DCFD8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1903</w:t>
      </w:r>
    </w:p>
    <w:p w14:paraId="79B26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1906</w:t>
      </w:r>
    </w:p>
    <w:p w14:paraId="4B5EB6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Radio Link Monitoring Test for Out-of-sync in DRX in synchronous DC with PCell in TDD</w:t>
      </w:r>
      <w:r w:rsidRPr="00A77EA5">
        <w:rPr>
          <w:noProof/>
        </w:rPr>
        <w:tab/>
        <w:t>1907</w:t>
      </w:r>
    </w:p>
    <w:p w14:paraId="0B7E2D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1907</w:t>
      </w:r>
    </w:p>
    <w:p w14:paraId="029B47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1909</w:t>
      </w:r>
    </w:p>
    <w:p w14:paraId="1A0AED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Radio Link Monitoring Test for In-sync in DRX for PSCell in synchronous DC with PCell in FDD</w:t>
      </w:r>
      <w:r w:rsidRPr="00A77EA5">
        <w:rPr>
          <w:noProof/>
        </w:rPr>
        <w:tab/>
        <w:t>1910</w:t>
      </w:r>
    </w:p>
    <w:p w14:paraId="305663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1910</w:t>
      </w:r>
    </w:p>
    <w:p w14:paraId="7D29BF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1913</w:t>
      </w:r>
    </w:p>
    <w:p w14:paraId="45B2CE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Radio Link Monitoring Test for In-sync in DRX for PSCell in synchronous DC with PCell in TDD</w:t>
      </w:r>
      <w:r w:rsidRPr="00A77EA5">
        <w:rPr>
          <w:noProof/>
        </w:rPr>
        <w:tab/>
        <w:t>1913</w:t>
      </w:r>
    </w:p>
    <w:p w14:paraId="77A3A5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1913</w:t>
      </w:r>
    </w:p>
    <w:p w14:paraId="5C0FC4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1916</w:t>
      </w:r>
    </w:p>
    <w:p w14:paraId="63FA44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1916</w:t>
      </w:r>
    </w:p>
    <w:p w14:paraId="1334C9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1916</w:t>
      </w:r>
    </w:p>
    <w:p w14:paraId="6B249F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1919</w:t>
      </w:r>
    </w:p>
    <w:p w14:paraId="76F89E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1919</w:t>
      </w:r>
    </w:p>
    <w:p w14:paraId="3AF22A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1919</w:t>
      </w:r>
    </w:p>
    <w:p w14:paraId="776555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1922</w:t>
      </w:r>
    </w:p>
    <w:p w14:paraId="05920C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UE category M1 configured in CEMode A</w:t>
      </w:r>
      <w:r w:rsidRPr="00A77EA5">
        <w:rPr>
          <w:noProof/>
        </w:rPr>
        <w:tab/>
        <w:t>1922</w:t>
      </w:r>
    </w:p>
    <w:p w14:paraId="4EE8FC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1922</w:t>
      </w:r>
    </w:p>
    <w:p w14:paraId="5B3BD1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A.7.3.50.2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1925</w:t>
      </w:r>
    </w:p>
    <w:p w14:paraId="20EFB7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UE Category M1 configured in CEMode A</w:t>
      </w:r>
      <w:r w:rsidRPr="00A77EA5">
        <w:rPr>
          <w:noProof/>
        </w:rPr>
        <w:tab/>
        <w:t>1925</w:t>
      </w:r>
    </w:p>
    <w:p w14:paraId="275AA3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1925</w:t>
      </w:r>
    </w:p>
    <w:p w14:paraId="5B3BBC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1928</w:t>
      </w:r>
    </w:p>
    <w:p w14:paraId="1DAFCE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Radio Link Monitoring Test for Out-of-sync for Cat-M1 UE in CEMode A</w:t>
      </w:r>
      <w:r w:rsidRPr="00A77EA5">
        <w:rPr>
          <w:noProof/>
        </w:rPr>
        <w:tab/>
        <w:t>1928</w:t>
      </w:r>
    </w:p>
    <w:p w14:paraId="7C85E3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1928</w:t>
      </w:r>
    </w:p>
    <w:p w14:paraId="376AEF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1931</w:t>
      </w:r>
    </w:p>
    <w:p w14:paraId="1C6399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1931</w:t>
      </w:r>
    </w:p>
    <w:p w14:paraId="340F3F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1931</w:t>
      </w:r>
    </w:p>
    <w:p w14:paraId="47FAAA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1934</w:t>
      </w:r>
    </w:p>
    <w:p w14:paraId="766273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in DRX for UE category M1 configured in CEMode A</w:t>
      </w:r>
      <w:r w:rsidRPr="00A77EA5">
        <w:rPr>
          <w:noProof/>
        </w:rPr>
        <w:tab/>
        <w:t>1934</w:t>
      </w:r>
    </w:p>
    <w:p w14:paraId="39EE3C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1934</w:t>
      </w:r>
    </w:p>
    <w:p w14:paraId="038821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1937</w:t>
      </w:r>
    </w:p>
    <w:p w14:paraId="187290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in DRX for UE Category M1 configured in CEMode A</w:t>
      </w:r>
      <w:r w:rsidRPr="00A77EA5">
        <w:rPr>
          <w:noProof/>
        </w:rPr>
        <w:tab/>
        <w:t>1937</w:t>
      </w:r>
    </w:p>
    <w:p w14:paraId="7E25AA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1937</w:t>
      </w:r>
    </w:p>
    <w:p w14:paraId="060E70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1940</w:t>
      </w:r>
    </w:p>
    <w:p w14:paraId="72F7D1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1940</w:t>
      </w:r>
    </w:p>
    <w:p w14:paraId="28229D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1940</w:t>
      </w:r>
    </w:p>
    <w:p w14:paraId="52F956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1943</w:t>
      </w:r>
    </w:p>
    <w:p w14:paraId="4288DE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>DD Radio Link Monitoring Test for In-Sync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1943</w:t>
      </w:r>
    </w:p>
    <w:p w14:paraId="17DFC4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1943</w:t>
      </w:r>
    </w:p>
    <w:p w14:paraId="7E7360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1946</w:t>
      </w:r>
    </w:p>
    <w:p w14:paraId="2B482C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 for UE category M1 configured in CEMode A</w:t>
      </w:r>
      <w:r w:rsidRPr="00A77EA5">
        <w:rPr>
          <w:noProof/>
        </w:rPr>
        <w:tab/>
        <w:t>1946</w:t>
      </w:r>
    </w:p>
    <w:p w14:paraId="0AEA20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1946</w:t>
      </w:r>
    </w:p>
    <w:p w14:paraId="52FF5B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1949</w:t>
      </w:r>
    </w:p>
    <w:p w14:paraId="295F76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 for UE Category M1 configured in CEMode A</w:t>
      </w:r>
      <w:r w:rsidRPr="00A77EA5">
        <w:rPr>
          <w:noProof/>
        </w:rPr>
        <w:tab/>
        <w:t>1949</w:t>
      </w:r>
    </w:p>
    <w:p w14:paraId="4E5DE6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1949</w:t>
      </w:r>
    </w:p>
    <w:p w14:paraId="035F92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1952</w:t>
      </w:r>
    </w:p>
    <w:p w14:paraId="048F19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In-band mode in normal coverage</w:t>
      </w:r>
      <w:r w:rsidRPr="00A77EA5">
        <w:rPr>
          <w:noProof/>
        </w:rPr>
        <w:tab/>
        <w:t>1952</w:t>
      </w:r>
    </w:p>
    <w:p w14:paraId="00C8FC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1952</w:t>
      </w:r>
    </w:p>
    <w:p w14:paraId="399BE4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1956</w:t>
      </w:r>
    </w:p>
    <w:p w14:paraId="2CA9D68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In-band mode in enhanced coverage</w:t>
      </w:r>
      <w:r w:rsidRPr="00A77EA5">
        <w:rPr>
          <w:noProof/>
        </w:rPr>
        <w:tab/>
        <w:t>1956</w:t>
      </w:r>
    </w:p>
    <w:p w14:paraId="0A97BF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1956</w:t>
      </w:r>
    </w:p>
    <w:p w14:paraId="7A8B1B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1960</w:t>
      </w:r>
    </w:p>
    <w:p w14:paraId="45BAC7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 DRX for UE Category NB1 In-Band mode in Enhanced Coverage</w:t>
      </w:r>
      <w:r w:rsidRPr="00A77EA5">
        <w:rPr>
          <w:noProof/>
        </w:rPr>
        <w:tab/>
        <w:t>1960</w:t>
      </w:r>
    </w:p>
    <w:p w14:paraId="297834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1960</w:t>
      </w:r>
    </w:p>
    <w:p w14:paraId="03852D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1964</w:t>
      </w:r>
    </w:p>
    <w:p w14:paraId="273592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A.7.3.63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HD-FDD Radio Link Monitoring Test for In-sync with DRX for UE Category NB1 In-Band mode in Normal Coverage</w:t>
      </w:r>
      <w:r w:rsidRPr="00A77EA5">
        <w:rPr>
          <w:noProof/>
        </w:rPr>
        <w:tab/>
        <w:t>1964</w:t>
      </w:r>
    </w:p>
    <w:p w14:paraId="4D4E67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A.7.3.63.1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Purpose and Environment</w:t>
      </w:r>
      <w:r w:rsidRPr="00A77EA5">
        <w:rPr>
          <w:noProof/>
        </w:rPr>
        <w:tab/>
        <w:t>1964</w:t>
      </w:r>
    </w:p>
    <w:p w14:paraId="53EEBB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A.7.3.63.2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Requirements</w:t>
      </w:r>
      <w:r w:rsidRPr="00A77EA5">
        <w:rPr>
          <w:noProof/>
        </w:rPr>
        <w:tab/>
        <w:t>1968</w:t>
      </w:r>
    </w:p>
    <w:p w14:paraId="08A05C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In-Band mode in Normal Coverage</w:t>
      </w:r>
      <w:r w:rsidRPr="00A77EA5">
        <w:rPr>
          <w:noProof/>
        </w:rPr>
        <w:tab/>
        <w:t>1968</w:t>
      </w:r>
    </w:p>
    <w:p w14:paraId="0B165F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1968</w:t>
      </w:r>
    </w:p>
    <w:p w14:paraId="746132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1971</w:t>
      </w:r>
    </w:p>
    <w:p w14:paraId="4FE7FE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In-Band mode in Enhanced Coverage</w:t>
      </w:r>
      <w:r w:rsidRPr="00A77EA5">
        <w:rPr>
          <w:noProof/>
        </w:rPr>
        <w:tab/>
        <w:t>1972</w:t>
      </w:r>
    </w:p>
    <w:p w14:paraId="120A2F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1972</w:t>
      </w:r>
    </w:p>
    <w:p w14:paraId="2BCC7E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1975</w:t>
      </w:r>
    </w:p>
    <w:p w14:paraId="5F0D19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A.7.3.66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Standalone mode in Normal Coverage</w:t>
      </w:r>
      <w:r w:rsidRPr="00A77EA5">
        <w:rPr>
          <w:noProof/>
        </w:rPr>
        <w:tab/>
        <w:t>1976</w:t>
      </w:r>
    </w:p>
    <w:p w14:paraId="14A10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1976</w:t>
      </w:r>
    </w:p>
    <w:p w14:paraId="008A22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1978</w:t>
      </w:r>
    </w:p>
    <w:p w14:paraId="4E61C6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lastRenderedPageBreak/>
        <w:t>A.7.3.67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guard band mode in Enhanced Coverage</w:t>
      </w:r>
      <w:r w:rsidRPr="00A77EA5">
        <w:rPr>
          <w:noProof/>
        </w:rPr>
        <w:tab/>
        <w:t>1979</w:t>
      </w:r>
    </w:p>
    <w:p w14:paraId="17FD93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1979</w:t>
      </w:r>
    </w:p>
    <w:p w14:paraId="7620EA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1982</w:t>
      </w:r>
    </w:p>
    <w:p w14:paraId="67E43B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A.7.3.68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 A</w:t>
      </w:r>
      <w:r w:rsidRPr="00A77EA5">
        <w:rPr>
          <w:noProof/>
        </w:rPr>
        <w:tab/>
        <w:t>1983</w:t>
      </w:r>
    </w:p>
    <w:p w14:paraId="39BE7D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1983</w:t>
      </w:r>
    </w:p>
    <w:p w14:paraId="5BF17B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1985</w:t>
      </w:r>
    </w:p>
    <w:p w14:paraId="5A09D9D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A.7.3.69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 A</w:t>
      </w:r>
      <w:r w:rsidRPr="00A77EA5">
        <w:rPr>
          <w:noProof/>
        </w:rPr>
        <w:tab/>
        <w:t>1985</w:t>
      </w:r>
    </w:p>
    <w:p w14:paraId="46F7EC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1985</w:t>
      </w:r>
    </w:p>
    <w:p w14:paraId="302840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1987</w:t>
      </w:r>
    </w:p>
    <w:p w14:paraId="134E0F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 A</w:t>
      </w:r>
      <w:r w:rsidRPr="00A77EA5">
        <w:rPr>
          <w:noProof/>
        </w:rPr>
        <w:tab/>
        <w:t>1987</w:t>
      </w:r>
    </w:p>
    <w:p w14:paraId="34C2A0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1987</w:t>
      </w:r>
    </w:p>
    <w:p w14:paraId="29A619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1989</w:t>
      </w:r>
    </w:p>
    <w:p w14:paraId="64224B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FD-FDD Early In-Sync reporting Test for Cat-M1 UE in CEModeA</w:t>
      </w:r>
      <w:r w:rsidRPr="00A77EA5">
        <w:rPr>
          <w:noProof/>
        </w:rPr>
        <w:tab/>
        <w:t>1989</w:t>
      </w:r>
    </w:p>
    <w:p w14:paraId="12CA10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1989</w:t>
      </w:r>
    </w:p>
    <w:p w14:paraId="6CDADA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1992</w:t>
      </w:r>
    </w:p>
    <w:p w14:paraId="22F480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Early In-Sync reporting Test for Cat-M1 UE in CEModeA</w:t>
      </w:r>
      <w:r w:rsidRPr="00A77EA5">
        <w:rPr>
          <w:noProof/>
        </w:rPr>
        <w:tab/>
        <w:t>1992</w:t>
      </w:r>
    </w:p>
    <w:p w14:paraId="18E15D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1992</w:t>
      </w:r>
    </w:p>
    <w:p w14:paraId="18D264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1994</w:t>
      </w:r>
    </w:p>
    <w:p w14:paraId="5A6649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Early In-Sync reporting Test for Cat-M1 UE in CEModeA</w:t>
      </w:r>
      <w:r w:rsidRPr="00A77EA5">
        <w:rPr>
          <w:noProof/>
        </w:rPr>
        <w:tab/>
        <w:t>1994</w:t>
      </w:r>
    </w:p>
    <w:p w14:paraId="210BA8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1994</w:t>
      </w:r>
    </w:p>
    <w:p w14:paraId="5751906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1996</w:t>
      </w:r>
    </w:p>
    <w:p w14:paraId="6F1D2C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1996</w:t>
      </w:r>
    </w:p>
    <w:p w14:paraId="4D53A5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1996</w:t>
      </w:r>
    </w:p>
    <w:p w14:paraId="1D01E7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1999</w:t>
      </w:r>
    </w:p>
    <w:p w14:paraId="6D24F4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1999</w:t>
      </w:r>
    </w:p>
    <w:p w14:paraId="3DCEBD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1999</w:t>
      </w:r>
    </w:p>
    <w:p w14:paraId="3F3FF7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2001</w:t>
      </w:r>
    </w:p>
    <w:p w14:paraId="1409B7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A.7.3.76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non-BL CE UE configured in CEMode A</w:t>
      </w:r>
      <w:r w:rsidRPr="00A77EA5">
        <w:rPr>
          <w:noProof/>
        </w:rPr>
        <w:tab/>
        <w:t>2002</w:t>
      </w:r>
    </w:p>
    <w:p w14:paraId="53DAB8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2002</w:t>
      </w:r>
    </w:p>
    <w:p w14:paraId="08EDCD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2005</w:t>
      </w:r>
    </w:p>
    <w:p w14:paraId="25EEB3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A.7.3.77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non-BL CE UE configured in CEMode A</w:t>
      </w:r>
      <w:r w:rsidRPr="00A77EA5">
        <w:rPr>
          <w:noProof/>
        </w:rPr>
        <w:tab/>
        <w:t>2005</w:t>
      </w:r>
    </w:p>
    <w:p w14:paraId="515E8F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2005</w:t>
      </w:r>
    </w:p>
    <w:p w14:paraId="33BD0D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2008</w:t>
      </w:r>
    </w:p>
    <w:p w14:paraId="76AB22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2008</w:t>
      </w:r>
    </w:p>
    <w:p w14:paraId="1E6A07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2008</w:t>
      </w:r>
    </w:p>
    <w:p w14:paraId="64A5C7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2011</w:t>
      </w:r>
    </w:p>
    <w:p w14:paraId="46DB71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>DD Radio Link Monitoring Test for In-Sync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2011</w:t>
      </w:r>
    </w:p>
    <w:p w14:paraId="6B963D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2011</w:t>
      </w:r>
    </w:p>
    <w:p w14:paraId="7DBEC5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2014</w:t>
      </w:r>
    </w:p>
    <w:p w14:paraId="1ABCEF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 for non-BL CE UE configured in CEMode A</w:t>
      </w:r>
      <w:r w:rsidRPr="00A77EA5">
        <w:rPr>
          <w:noProof/>
        </w:rPr>
        <w:tab/>
        <w:t>2014</w:t>
      </w:r>
    </w:p>
    <w:p w14:paraId="5D3104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2014</w:t>
      </w:r>
    </w:p>
    <w:p w14:paraId="3C8BD9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2017</w:t>
      </w:r>
    </w:p>
    <w:p w14:paraId="5C1A45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 for non-BL CE UE configured in CEMode A</w:t>
      </w:r>
      <w:r w:rsidRPr="00A77EA5">
        <w:rPr>
          <w:noProof/>
        </w:rPr>
        <w:tab/>
        <w:t>2017</w:t>
      </w:r>
    </w:p>
    <w:p w14:paraId="76EE72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2017</w:t>
      </w:r>
    </w:p>
    <w:p w14:paraId="34B714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2020</w:t>
      </w:r>
    </w:p>
    <w:p w14:paraId="6E9DB0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CEModeB</w:t>
      </w:r>
      <w:r w:rsidRPr="00A77EA5">
        <w:rPr>
          <w:noProof/>
        </w:rPr>
        <w:tab/>
        <w:t>2020</w:t>
      </w:r>
    </w:p>
    <w:p w14:paraId="32989C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2020</w:t>
      </w:r>
    </w:p>
    <w:p w14:paraId="23AA94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2023</w:t>
      </w:r>
    </w:p>
    <w:p w14:paraId="621F1F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FD-FDD Early In-Sync reporting Test for Cat-M1 UE in CEModeB</w:t>
      </w:r>
      <w:r w:rsidRPr="00A77EA5">
        <w:rPr>
          <w:noProof/>
        </w:rPr>
        <w:tab/>
        <w:t>2023</w:t>
      </w:r>
    </w:p>
    <w:p w14:paraId="5F08A3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2023</w:t>
      </w:r>
    </w:p>
    <w:p w14:paraId="6984C1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2024</w:t>
      </w:r>
    </w:p>
    <w:p w14:paraId="24FCD9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</w:t>
      </w:r>
      <w:r w:rsidRPr="00A77EA5">
        <w:rPr>
          <w:noProof/>
        </w:rPr>
        <w:tab/>
        <w:t>2025</w:t>
      </w:r>
    </w:p>
    <w:p w14:paraId="1341FB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2025</w:t>
      </w:r>
    </w:p>
    <w:p w14:paraId="656C37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2027</w:t>
      </w:r>
    </w:p>
    <w:p w14:paraId="03A883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Early In-Sync reporting Test for Cat-M1 UE in CEModeB</w:t>
      </w:r>
      <w:r w:rsidRPr="00A77EA5">
        <w:rPr>
          <w:noProof/>
        </w:rPr>
        <w:tab/>
        <w:t>2027</w:t>
      </w:r>
    </w:p>
    <w:p w14:paraId="72DB4A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2027</w:t>
      </w:r>
    </w:p>
    <w:p w14:paraId="61BE9F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2028</w:t>
      </w:r>
    </w:p>
    <w:p w14:paraId="68FF93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lastRenderedPageBreak/>
        <w:t>A.7.3.86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</w:t>
      </w:r>
      <w:r w:rsidRPr="00A77EA5">
        <w:rPr>
          <w:noProof/>
        </w:rPr>
        <w:tab/>
        <w:t>2029</w:t>
      </w:r>
    </w:p>
    <w:p w14:paraId="2FC39F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2029</w:t>
      </w:r>
    </w:p>
    <w:p w14:paraId="7ED78F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2031</w:t>
      </w:r>
    </w:p>
    <w:p w14:paraId="2EAB51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Early In-Sync reporting Test for Cat-M1 UE in CEModeB</w:t>
      </w:r>
      <w:r w:rsidRPr="00A77EA5">
        <w:rPr>
          <w:noProof/>
        </w:rPr>
        <w:tab/>
        <w:t>2031</w:t>
      </w:r>
    </w:p>
    <w:p w14:paraId="7D5C62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2031</w:t>
      </w:r>
    </w:p>
    <w:p w14:paraId="5C2D58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2033</w:t>
      </w:r>
    </w:p>
    <w:p w14:paraId="52AB7E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Out-of-sync in DRX for UE category NB1 In-band mode in normal coverage</w:t>
      </w:r>
      <w:r w:rsidRPr="00A77EA5">
        <w:rPr>
          <w:noProof/>
        </w:rPr>
        <w:tab/>
        <w:t>2034</w:t>
      </w:r>
    </w:p>
    <w:p w14:paraId="18298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2034</w:t>
      </w:r>
    </w:p>
    <w:p w14:paraId="0D2338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2038</w:t>
      </w:r>
    </w:p>
    <w:p w14:paraId="1B4074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Out-of-sync in DRX for UE category NB1 In-band mode in enhanced coverage</w:t>
      </w:r>
      <w:r w:rsidRPr="00A77EA5">
        <w:rPr>
          <w:noProof/>
        </w:rPr>
        <w:tab/>
        <w:t>2038</w:t>
      </w:r>
    </w:p>
    <w:p w14:paraId="12D056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2038</w:t>
      </w:r>
    </w:p>
    <w:p w14:paraId="5D95E4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2042</w:t>
      </w:r>
    </w:p>
    <w:p w14:paraId="5A68E4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A.7.3.90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TDD Radio Link Monitoring Test for In-sync with DRX for UE Category NB1 In-Band mode in Normal Coverage</w:t>
      </w:r>
      <w:r w:rsidRPr="00A77EA5">
        <w:rPr>
          <w:noProof/>
        </w:rPr>
        <w:tab/>
        <w:t>2042</w:t>
      </w:r>
    </w:p>
    <w:p w14:paraId="051B26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A.7.3.90.1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Purpose and Environment</w:t>
      </w:r>
      <w:r w:rsidRPr="00A77EA5">
        <w:rPr>
          <w:noProof/>
        </w:rPr>
        <w:tab/>
        <w:t>2042</w:t>
      </w:r>
    </w:p>
    <w:p w14:paraId="7D9C58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A.7.3.90.2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Requirements</w:t>
      </w:r>
      <w:r w:rsidRPr="00A77EA5">
        <w:rPr>
          <w:noProof/>
        </w:rPr>
        <w:tab/>
        <w:t>2046</w:t>
      </w:r>
    </w:p>
    <w:p w14:paraId="720159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In-sync with DRX for UE Category NB1 In-Band mode in Enhanced Coverage</w:t>
      </w:r>
      <w:r w:rsidRPr="00A77EA5">
        <w:rPr>
          <w:noProof/>
        </w:rPr>
        <w:tab/>
        <w:t>2046</w:t>
      </w:r>
    </w:p>
    <w:p w14:paraId="38D93F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2046</w:t>
      </w:r>
    </w:p>
    <w:p w14:paraId="0178FB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2050</w:t>
      </w:r>
    </w:p>
    <w:p w14:paraId="196352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In-sync without DRX for UE Category NB1 In-Band mode in Normal Coverage</w:t>
      </w:r>
      <w:r w:rsidRPr="00A77EA5">
        <w:rPr>
          <w:noProof/>
        </w:rPr>
        <w:tab/>
        <w:t>2050</w:t>
      </w:r>
    </w:p>
    <w:p w14:paraId="12611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2050</w:t>
      </w:r>
    </w:p>
    <w:p w14:paraId="32B26F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2053</w:t>
      </w:r>
    </w:p>
    <w:p w14:paraId="0260A0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In-sync without DRX for UE Category NB1 In-Band mode in Enhanced Coverage</w:t>
      </w:r>
      <w:r w:rsidRPr="00A77EA5">
        <w:rPr>
          <w:noProof/>
        </w:rPr>
        <w:tab/>
        <w:t>2054</w:t>
      </w:r>
    </w:p>
    <w:p w14:paraId="5004B8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2054</w:t>
      </w:r>
    </w:p>
    <w:p w14:paraId="602E1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2057</w:t>
      </w:r>
    </w:p>
    <w:p w14:paraId="634BAD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Standalone mode in Normal Coverage</w:t>
      </w:r>
      <w:r w:rsidRPr="00A77EA5">
        <w:rPr>
          <w:noProof/>
        </w:rPr>
        <w:tab/>
        <w:t>2058</w:t>
      </w:r>
    </w:p>
    <w:p w14:paraId="695B84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2058</w:t>
      </w:r>
    </w:p>
    <w:p w14:paraId="76E41B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2060</w:t>
      </w:r>
    </w:p>
    <w:p w14:paraId="28071C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guard band mode in Enhanced Coverage</w:t>
      </w:r>
      <w:r w:rsidRPr="00A77EA5">
        <w:rPr>
          <w:noProof/>
        </w:rPr>
        <w:tab/>
        <w:t>2061</w:t>
      </w:r>
    </w:p>
    <w:p w14:paraId="33D9AA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2061</w:t>
      </w:r>
    </w:p>
    <w:p w14:paraId="40619B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2064</w:t>
      </w:r>
    </w:p>
    <w:p w14:paraId="7B915E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Cat-M1 UE in CEMode A for MPDCCH performance improvement</w:t>
      </w:r>
      <w:r w:rsidRPr="00A77EA5">
        <w:rPr>
          <w:noProof/>
        </w:rPr>
        <w:tab/>
        <w:t>2065</w:t>
      </w:r>
    </w:p>
    <w:p w14:paraId="12E345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2065</w:t>
      </w:r>
    </w:p>
    <w:p w14:paraId="33DC8A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Radio Link Monitoring Test for Out-of-sync for Cat-M1 UE in CEMode A</w:t>
      </w:r>
      <w:r w:rsidRPr="00A77EA5">
        <w:rPr>
          <w:noProof/>
        </w:rPr>
        <w:t xml:space="preserve"> for MPDCCH performance improvement</w:t>
      </w:r>
      <w:r w:rsidRPr="00A77EA5">
        <w:rPr>
          <w:noProof/>
        </w:rPr>
        <w:tab/>
        <w:t>2066</w:t>
      </w:r>
    </w:p>
    <w:p w14:paraId="2EB03E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2066</w:t>
      </w:r>
    </w:p>
    <w:p w14:paraId="3A65DC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2069</w:t>
      </w:r>
    </w:p>
    <w:p w14:paraId="70C9AD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Cat-M1 UE in CEMode A for MPDCCH performance improvement</w:t>
      </w:r>
      <w:r w:rsidRPr="00A77EA5">
        <w:rPr>
          <w:noProof/>
        </w:rPr>
        <w:tab/>
        <w:t>2069</w:t>
      </w:r>
    </w:p>
    <w:p w14:paraId="04229E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2069</w:t>
      </w:r>
    </w:p>
    <w:p w14:paraId="3F3833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2072</w:t>
      </w:r>
    </w:p>
    <w:p w14:paraId="6A19DF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CEModeB for MPDCCH performance improvement</w:t>
      </w:r>
      <w:r w:rsidRPr="00A77EA5">
        <w:rPr>
          <w:noProof/>
        </w:rPr>
        <w:tab/>
        <w:t>2072</w:t>
      </w:r>
    </w:p>
    <w:p w14:paraId="7D9D11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2072</w:t>
      </w:r>
    </w:p>
    <w:p w14:paraId="0DB9BD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2075</w:t>
      </w:r>
    </w:p>
    <w:p w14:paraId="2994AA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A.7.3.100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 for MPDCCH performance improvement</w:t>
      </w:r>
      <w:r w:rsidRPr="00A77EA5">
        <w:rPr>
          <w:noProof/>
        </w:rPr>
        <w:tab/>
        <w:t>2075</w:t>
      </w:r>
    </w:p>
    <w:p w14:paraId="47657E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2075</w:t>
      </w:r>
    </w:p>
    <w:p w14:paraId="1BC510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2077</w:t>
      </w:r>
    </w:p>
    <w:p w14:paraId="72176D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A.7.3.101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 for MPDCCH performance improvement</w:t>
      </w:r>
      <w:r w:rsidRPr="00A77EA5">
        <w:rPr>
          <w:noProof/>
        </w:rPr>
        <w:tab/>
        <w:t>2077</w:t>
      </w:r>
    </w:p>
    <w:p w14:paraId="07D731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2077</w:t>
      </w:r>
    </w:p>
    <w:p w14:paraId="659404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2079</w:t>
      </w:r>
    </w:p>
    <w:p w14:paraId="7A77B14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for Dual Connectivity</w:t>
      </w:r>
      <w:r w:rsidRPr="00A77EA5">
        <w:rPr>
          <w:noProof/>
        </w:rPr>
        <w:tab/>
        <w:t>2079</w:t>
      </w:r>
    </w:p>
    <w:p w14:paraId="5CD907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interruption at transitions between active and non-active during DRX in synchronous DC</w:t>
      </w:r>
      <w:r w:rsidRPr="00A77EA5">
        <w:rPr>
          <w:noProof/>
        </w:rPr>
        <w:tab/>
        <w:t>2079</w:t>
      </w:r>
    </w:p>
    <w:p w14:paraId="0CEF52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2079</w:t>
      </w:r>
    </w:p>
    <w:p w14:paraId="543783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2082</w:t>
      </w:r>
    </w:p>
    <w:p w14:paraId="70C8AE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interruption at transitions between active and non-active during DRX in synchronous DC</w:t>
      </w:r>
      <w:r w:rsidRPr="00A77EA5">
        <w:rPr>
          <w:noProof/>
        </w:rPr>
        <w:tab/>
        <w:t>2082</w:t>
      </w:r>
    </w:p>
    <w:p w14:paraId="5DCB4E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2082</w:t>
      </w:r>
    </w:p>
    <w:p w14:paraId="5B9203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2084</w:t>
      </w:r>
    </w:p>
    <w:p w14:paraId="0B8D71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Interruption at transitions between active and non-active during DRX in asynchronous dual connectivity</w:t>
      </w:r>
      <w:r w:rsidRPr="00A77EA5">
        <w:rPr>
          <w:noProof/>
        </w:rPr>
        <w:tab/>
        <w:t>2084</w:t>
      </w:r>
    </w:p>
    <w:p w14:paraId="4C3CCE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2084</w:t>
      </w:r>
    </w:p>
    <w:p w14:paraId="53D0B2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2086</w:t>
      </w:r>
    </w:p>
    <w:p w14:paraId="0863D1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DC interruption at transitions between active and non-active during DRX in synchronous DC</w:t>
      </w:r>
      <w:r w:rsidRPr="00A77EA5">
        <w:rPr>
          <w:noProof/>
        </w:rPr>
        <w:tab/>
        <w:t>2086</w:t>
      </w:r>
    </w:p>
    <w:p w14:paraId="7868BA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2086</w:t>
      </w:r>
    </w:p>
    <w:p w14:paraId="64C86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2089</w:t>
      </w:r>
    </w:p>
    <w:p w14:paraId="765CB5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interruption at transitions between active and non-active during DRX in synchronous DC</w:t>
      </w:r>
      <w:r w:rsidRPr="00A77EA5">
        <w:rPr>
          <w:noProof/>
        </w:rPr>
        <w:tab/>
        <w:t>2089</w:t>
      </w:r>
    </w:p>
    <w:p w14:paraId="5D9BEE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2089</w:t>
      </w:r>
    </w:p>
    <w:p w14:paraId="422C9C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2091</w:t>
      </w:r>
    </w:p>
    <w:p w14:paraId="448E21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DC interruption at SRS carrier based switching</w:t>
      </w:r>
      <w:r w:rsidRPr="00A77EA5">
        <w:rPr>
          <w:noProof/>
        </w:rPr>
        <w:tab/>
        <w:t>2091</w:t>
      </w:r>
    </w:p>
    <w:p w14:paraId="1B9C4B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2091</w:t>
      </w:r>
    </w:p>
    <w:p w14:paraId="561728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2093</w:t>
      </w:r>
    </w:p>
    <w:p w14:paraId="518590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interruption at SRS carrier based switching</w:t>
      </w:r>
      <w:r w:rsidRPr="00A77EA5">
        <w:rPr>
          <w:noProof/>
        </w:rPr>
        <w:tab/>
        <w:t>2093</w:t>
      </w:r>
    </w:p>
    <w:p w14:paraId="0C1873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2093</w:t>
      </w:r>
    </w:p>
    <w:p w14:paraId="212278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2097</w:t>
      </w:r>
    </w:p>
    <w:p w14:paraId="4275805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2097</w:t>
      </w:r>
    </w:p>
    <w:p w14:paraId="30C992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ProSe Direct Discovery Transmission Timing Accuracy Test</w:t>
      </w:r>
      <w:r w:rsidRPr="00A77EA5">
        <w:rPr>
          <w:noProof/>
        </w:rPr>
        <w:tab/>
        <w:t>2097</w:t>
      </w:r>
    </w:p>
    <w:p w14:paraId="40060C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2097</w:t>
      </w:r>
    </w:p>
    <w:p w14:paraId="43288E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2098</w:t>
      </w:r>
    </w:p>
    <w:p w14:paraId="05F7FC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ProSe Direct Discovery Transmission Timing Accuracy Test</w:t>
      </w:r>
      <w:r w:rsidRPr="00A77EA5">
        <w:rPr>
          <w:noProof/>
        </w:rPr>
        <w:tab/>
        <w:t>2099</w:t>
      </w:r>
    </w:p>
    <w:p w14:paraId="1591B0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2099</w:t>
      </w:r>
    </w:p>
    <w:p w14:paraId="112CDE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2099</w:t>
      </w:r>
    </w:p>
    <w:p w14:paraId="016BBF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Interruptions due to ProSe Direct Discovery</w:t>
      </w:r>
      <w:r w:rsidRPr="00A77EA5">
        <w:rPr>
          <w:noProof/>
        </w:rPr>
        <w:tab/>
        <w:t>2100</w:t>
      </w:r>
    </w:p>
    <w:p w14:paraId="1D99B7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2100</w:t>
      </w:r>
    </w:p>
    <w:p w14:paraId="2D2038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2101</w:t>
      </w:r>
    </w:p>
    <w:p w14:paraId="481739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ProSe Direct Communication Transmission Timing Accuracy Test</w:t>
      </w:r>
      <w:r w:rsidRPr="00A77EA5">
        <w:rPr>
          <w:noProof/>
        </w:rPr>
        <w:tab/>
        <w:t>2102</w:t>
      </w:r>
    </w:p>
    <w:p w14:paraId="3E01DE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2102</w:t>
      </w:r>
    </w:p>
    <w:p w14:paraId="68C582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2103</w:t>
      </w:r>
    </w:p>
    <w:p w14:paraId="7C2595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Interruptions due to ProSe Direct Communication</w:t>
      </w:r>
      <w:r w:rsidRPr="00A77EA5">
        <w:rPr>
          <w:noProof/>
        </w:rPr>
        <w:tab/>
        <w:t>2104</w:t>
      </w:r>
    </w:p>
    <w:p w14:paraId="48F19A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2104</w:t>
      </w:r>
    </w:p>
    <w:p w14:paraId="77B427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2106</w:t>
      </w:r>
    </w:p>
    <w:p w14:paraId="5553CF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Interruptions due to ProSe Direct Discovery with discovery period less than 320ms</w:t>
      </w:r>
      <w:r w:rsidRPr="00A77EA5">
        <w:rPr>
          <w:noProof/>
        </w:rPr>
        <w:tab/>
        <w:t>2107</w:t>
      </w:r>
    </w:p>
    <w:p w14:paraId="0B587D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2107</w:t>
      </w:r>
    </w:p>
    <w:p w14:paraId="5CC1A2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2108</w:t>
      </w:r>
    </w:p>
    <w:p w14:paraId="0B88C4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- Interruptions due to ProSe Direct Discovery</w:t>
      </w:r>
      <w:r w:rsidRPr="00A77EA5">
        <w:rPr>
          <w:noProof/>
        </w:rPr>
        <w:tab/>
        <w:t>2109</w:t>
      </w:r>
    </w:p>
    <w:p w14:paraId="18EAC7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2109</w:t>
      </w:r>
    </w:p>
    <w:p w14:paraId="01EE69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2111</w:t>
      </w:r>
    </w:p>
    <w:p w14:paraId="325D36A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- Cell reselection and timing accuracy for ProSe Direct Discovery transmission on non-serving frequency</w:t>
      </w:r>
      <w:r w:rsidRPr="00A77EA5">
        <w:rPr>
          <w:noProof/>
        </w:rPr>
        <w:tab/>
        <w:t>2111</w:t>
      </w:r>
    </w:p>
    <w:p w14:paraId="3D06C7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2111</w:t>
      </w:r>
    </w:p>
    <w:p w14:paraId="482B6B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2113</w:t>
      </w:r>
    </w:p>
    <w:p w14:paraId="44C4DC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- </w:t>
      </w:r>
      <w:r w:rsidRPr="00A77EA5">
        <w:rPr>
          <w:noProof/>
          <w:lang w:val="en-US"/>
        </w:rPr>
        <w:t xml:space="preserve">Interruptions due to ProSe Direct Discovery reception on non-serving </w:t>
      </w:r>
      <w:r w:rsidRPr="00A77EA5">
        <w:rPr>
          <w:noProof/>
        </w:rPr>
        <w:t>frequency</w:t>
      </w:r>
      <w:r w:rsidRPr="00A77EA5">
        <w:rPr>
          <w:noProof/>
        </w:rPr>
        <w:tab/>
        <w:t>2114</w:t>
      </w:r>
    </w:p>
    <w:p w14:paraId="4F44A6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2114</w:t>
      </w:r>
    </w:p>
    <w:p w14:paraId="17C2D9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2116</w:t>
      </w:r>
    </w:p>
    <w:p w14:paraId="29306C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- </w:t>
      </w:r>
      <w:r w:rsidRPr="00A77EA5">
        <w:rPr>
          <w:noProof/>
          <w:lang w:val="en-US"/>
        </w:rPr>
        <w:t xml:space="preserve">Interruptions due to ProSe Direct Discovery transmission on non-serving </w:t>
      </w:r>
      <w:r w:rsidRPr="00A77EA5">
        <w:rPr>
          <w:noProof/>
        </w:rPr>
        <w:t>frequency</w:t>
      </w:r>
      <w:r w:rsidRPr="00A77EA5">
        <w:rPr>
          <w:noProof/>
        </w:rPr>
        <w:tab/>
        <w:t>2117</w:t>
      </w:r>
    </w:p>
    <w:p w14:paraId="41B156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2117</w:t>
      </w:r>
    </w:p>
    <w:p w14:paraId="4B47BA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2119</w:t>
      </w:r>
    </w:p>
    <w:p w14:paraId="19C249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- </w:t>
      </w:r>
      <w:r w:rsidRPr="00A77EA5">
        <w:rPr>
          <w:noProof/>
          <w:lang w:val="en-US"/>
        </w:rPr>
        <w:t xml:space="preserve">Interruptions due to ProSe Direct Communication on non-serving </w:t>
      </w:r>
      <w:r w:rsidRPr="00A77EA5">
        <w:rPr>
          <w:noProof/>
        </w:rPr>
        <w:t>frequency</w:t>
      </w:r>
      <w:r w:rsidRPr="00A77EA5">
        <w:rPr>
          <w:noProof/>
        </w:rPr>
        <w:tab/>
        <w:t>2120</w:t>
      </w:r>
    </w:p>
    <w:p w14:paraId="4D9807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A.7.5.11.1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2120</w:t>
      </w:r>
    </w:p>
    <w:p w14:paraId="5C52D2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2122</w:t>
      </w:r>
    </w:p>
    <w:p w14:paraId="705387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Selection / Reselection of ProSe relay UE</w:t>
      </w:r>
      <w:r w:rsidRPr="00A77EA5">
        <w:rPr>
          <w:noProof/>
        </w:rPr>
        <w:tab/>
        <w:t>2122</w:t>
      </w:r>
    </w:p>
    <w:p w14:paraId="4F7AED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2122</w:t>
      </w:r>
    </w:p>
    <w:p w14:paraId="39FC78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2126</w:t>
      </w:r>
    </w:p>
    <w:p w14:paraId="259F671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for carrier aggregation</w:t>
      </w:r>
      <w:r w:rsidRPr="00A77EA5">
        <w:rPr>
          <w:noProof/>
        </w:rPr>
        <w:tab/>
        <w:t>2127</w:t>
      </w:r>
    </w:p>
    <w:p w14:paraId="6F424C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CA interruption at SRS carrier based switching</w:t>
      </w:r>
      <w:r w:rsidRPr="00A77EA5">
        <w:rPr>
          <w:noProof/>
        </w:rPr>
        <w:tab/>
        <w:t>2127</w:t>
      </w:r>
    </w:p>
    <w:p w14:paraId="5D8EC2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2127</w:t>
      </w:r>
    </w:p>
    <w:p w14:paraId="48BDC4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2130</w:t>
      </w:r>
    </w:p>
    <w:p w14:paraId="331BA0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CA interruption at SRS carrier based switching</w:t>
      </w:r>
      <w:r w:rsidRPr="00A77EA5">
        <w:rPr>
          <w:noProof/>
        </w:rPr>
        <w:tab/>
        <w:t>2130</w:t>
      </w:r>
    </w:p>
    <w:p w14:paraId="45D80B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2130</w:t>
      </w:r>
    </w:p>
    <w:p w14:paraId="0C35AC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2133</w:t>
      </w:r>
    </w:p>
    <w:p w14:paraId="0239311D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Measurements Procedures</w:t>
      </w:r>
      <w:r w:rsidRPr="00A77EA5">
        <w:rPr>
          <w:noProof/>
        </w:rPr>
        <w:tab/>
        <w:t>2134</w:t>
      </w:r>
    </w:p>
    <w:p w14:paraId="671DCD8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</w:t>
      </w:r>
      <w:r w:rsidRPr="00A77EA5">
        <w:rPr>
          <w:noProof/>
        </w:rPr>
        <w:tab/>
        <w:t>2134</w:t>
      </w:r>
    </w:p>
    <w:p w14:paraId="7D634D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</w:t>
      </w:r>
      <w:r w:rsidRPr="00A77EA5">
        <w:rPr>
          <w:noProof/>
        </w:rPr>
        <w:tab/>
        <w:t>2134</w:t>
      </w:r>
    </w:p>
    <w:p w14:paraId="65A2F4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2134</w:t>
      </w:r>
    </w:p>
    <w:p w14:paraId="379C5A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2135</w:t>
      </w:r>
    </w:p>
    <w:p w14:paraId="0435D4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</w:t>
      </w:r>
      <w:r w:rsidRPr="00A77EA5">
        <w:rPr>
          <w:noProof/>
        </w:rPr>
        <w:tab/>
        <w:t>2136</w:t>
      </w:r>
    </w:p>
    <w:p w14:paraId="2012AC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2136</w:t>
      </w:r>
    </w:p>
    <w:p w14:paraId="076668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2137</w:t>
      </w:r>
    </w:p>
    <w:p w14:paraId="7EBFA2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 with DRX</w:t>
      </w:r>
      <w:r w:rsidRPr="00A77EA5">
        <w:rPr>
          <w:noProof/>
        </w:rPr>
        <w:tab/>
        <w:t>2138</w:t>
      </w:r>
    </w:p>
    <w:p w14:paraId="18B922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2138</w:t>
      </w:r>
    </w:p>
    <w:p w14:paraId="116FFE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2140</w:t>
      </w:r>
    </w:p>
    <w:p w14:paraId="1073F4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2140</w:t>
      </w:r>
    </w:p>
    <w:p w14:paraId="4B804F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Intra-frequency identification of a new CGI of E-UTRA cell using autonomous gaps</w:t>
      </w:r>
      <w:r w:rsidRPr="00A77EA5">
        <w:rPr>
          <w:noProof/>
        </w:rPr>
        <w:tab/>
        <w:t>2140</w:t>
      </w:r>
    </w:p>
    <w:p w14:paraId="14812E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2140</w:t>
      </w:r>
    </w:p>
    <w:p w14:paraId="3ADC21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2142</w:t>
      </w:r>
    </w:p>
    <w:p w14:paraId="29F311C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Intra-frequency identification of a new CGI of E-UTRA cell using autonomous gaps</w:t>
      </w:r>
      <w:r w:rsidRPr="00A77EA5">
        <w:rPr>
          <w:rFonts w:cs="v4.2.0"/>
          <w:noProof/>
        </w:rPr>
        <w:t xml:space="preserve"> with DRX</w:t>
      </w:r>
      <w:r w:rsidRPr="00A77EA5">
        <w:rPr>
          <w:noProof/>
        </w:rPr>
        <w:tab/>
        <w:t>2142</w:t>
      </w:r>
    </w:p>
    <w:p w14:paraId="6CFCB3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2142</w:t>
      </w:r>
    </w:p>
    <w:p w14:paraId="3575FA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2144</w:t>
      </w:r>
    </w:p>
    <w:p w14:paraId="0A0DDB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A.8.1.7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Event-Triggered Reporting under Time Domain Measurement Resource Restriction with Non-MBSFN ABS</w:t>
      </w:r>
      <w:r w:rsidRPr="00A77EA5">
        <w:rPr>
          <w:noProof/>
        </w:rPr>
        <w:tab/>
        <w:t>2144</w:t>
      </w:r>
    </w:p>
    <w:p w14:paraId="50A64E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2144</w:t>
      </w:r>
    </w:p>
    <w:p w14:paraId="170BBC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2146</w:t>
      </w:r>
    </w:p>
    <w:p w14:paraId="3841EA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Event-Triggered Reporting under Time Domain Measurement Resource Restriction with CRS Assistance Information and Non-MBSFN ABS</w:t>
      </w:r>
      <w:r w:rsidRPr="00A77EA5">
        <w:rPr>
          <w:noProof/>
        </w:rPr>
        <w:tab/>
        <w:t>2147</w:t>
      </w:r>
    </w:p>
    <w:p w14:paraId="53CAFE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2147</w:t>
      </w:r>
    </w:p>
    <w:p w14:paraId="2D9D3E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2149</w:t>
      </w:r>
    </w:p>
    <w:p w14:paraId="047E6F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 for 5MHz bandwidth</w:t>
      </w:r>
      <w:r w:rsidRPr="00A77EA5">
        <w:rPr>
          <w:noProof/>
        </w:rPr>
        <w:tab/>
        <w:t>2150</w:t>
      </w:r>
    </w:p>
    <w:p w14:paraId="0190E9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2150</w:t>
      </w:r>
    </w:p>
    <w:p w14:paraId="2F6305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2150</w:t>
      </w:r>
    </w:p>
    <w:p w14:paraId="04DE4C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with DRX for 5 MHz Bandwidth</w:t>
      </w:r>
      <w:r w:rsidRPr="00A77EA5">
        <w:rPr>
          <w:noProof/>
        </w:rPr>
        <w:tab/>
        <w:t>2150</w:t>
      </w:r>
    </w:p>
    <w:p w14:paraId="5F3A7F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2150</w:t>
      </w:r>
    </w:p>
    <w:p w14:paraId="623167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2151</w:t>
      </w:r>
    </w:p>
    <w:p w14:paraId="1C650A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 for UE category 0</w:t>
      </w:r>
      <w:r w:rsidRPr="00A77EA5">
        <w:rPr>
          <w:noProof/>
        </w:rPr>
        <w:tab/>
        <w:t>2151</w:t>
      </w:r>
    </w:p>
    <w:p w14:paraId="6B58AE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2151</w:t>
      </w:r>
    </w:p>
    <w:p w14:paraId="441EC7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2153</w:t>
      </w:r>
    </w:p>
    <w:p w14:paraId="6BE484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 for UE category 0</w:t>
      </w:r>
      <w:r w:rsidRPr="00A77EA5">
        <w:rPr>
          <w:noProof/>
        </w:rPr>
        <w:tab/>
        <w:t>2154</w:t>
      </w:r>
    </w:p>
    <w:p w14:paraId="38B277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2154</w:t>
      </w:r>
    </w:p>
    <w:p w14:paraId="31A2F5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2155</w:t>
      </w:r>
    </w:p>
    <w:p w14:paraId="53A6D1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 with DRX for UE category 0</w:t>
      </w:r>
      <w:r w:rsidRPr="00A77EA5">
        <w:rPr>
          <w:noProof/>
        </w:rPr>
        <w:tab/>
        <w:t>2156</w:t>
      </w:r>
    </w:p>
    <w:p w14:paraId="41C662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2156</w:t>
      </w:r>
    </w:p>
    <w:p w14:paraId="72CD84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2158</w:t>
      </w:r>
    </w:p>
    <w:p w14:paraId="514EAB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asynchronous cells for UE category 0</w:t>
      </w:r>
      <w:r w:rsidRPr="00A77EA5">
        <w:rPr>
          <w:noProof/>
        </w:rPr>
        <w:tab/>
        <w:t>2158</w:t>
      </w:r>
    </w:p>
    <w:p w14:paraId="522683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2158</w:t>
      </w:r>
    </w:p>
    <w:p w14:paraId="2A90C9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2160</w:t>
      </w:r>
    </w:p>
    <w:p w14:paraId="0F8E3B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under fading propagation conditions in synchronous cells for UE category 0</w:t>
      </w:r>
      <w:r w:rsidRPr="00A77EA5">
        <w:rPr>
          <w:noProof/>
        </w:rPr>
        <w:tab/>
        <w:t>2161</w:t>
      </w:r>
    </w:p>
    <w:p w14:paraId="5E94BE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2161</w:t>
      </w:r>
    </w:p>
    <w:p w14:paraId="0B4EE7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2162</w:t>
      </w:r>
    </w:p>
    <w:p w14:paraId="6D04DE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under fading propagation conditions in synchronous cells with DRX for UE category 0</w:t>
      </w:r>
      <w:r w:rsidRPr="00A77EA5">
        <w:rPr>
          <w:noProof/>
        </w:rPr>
        <w:tab/>
        <w:t>2163</w:t>
      </w:r>
    </w:p>
    <w:p w14:paraId="6EEA49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2163</w:t>
      </w:r>
    </w:p>
    <w:p w14:paraId="2D09EE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2165</w:t>
      </w:r>
    </w:p>
    <w:p w14:paraId="710BB5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2165</w:t>
      </w:r>
    </w:p>
    <w:p w14:paraId="693F69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2165</w:t>
      </w:r>
    </w:p>
    <w:p w14:paraId="40BDAB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identification of a new CGI of E-UTRA cell using autonomous gaps for UE category 0</w:t>
      </w:r>
      <w:r w:rsidRPr="00A77EA5">
        <w:rPr>
          <w:noProof/>
        </w:rPr>
        <w:tab/>
        <w:t>2165</w:t>
      </w:r>
    </w:p>
    <w:p w14:paraId="4778CD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2165</w:t>
      </w:r>
    </w:p>
    <w:p w14:paraId="0071A3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2167</w:t>
      </w:r>
    </w:p>
    <w:p w14:paraId="229E83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Intra-frequency identification of a new CGI of E-UTRA cell using autonomous gaps</w:t>
      </w:r>
      <w:r w:rsidRPr="00A77EA5">
        <w:rPr>
          <w:rFonts w:cs="v4.2.0"/>
          <w:noProof/>
        </w:rPr>
        <w:t xml:space="preserve"> with DRX for UE category 0</w:t>
      </w:r>
      <w:r w:rsidRPr="00A77EA5">
        <w:rPr>
          <w:noProof/>
        </w:rPr>
        <w:tab/>
        <w:t>2168</w:t>
      </w:r>
    </w:p>
    <w:p w14:paraId="361EC1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2168</w:t>
      </w:r>
    </w:p>
    <w:p w14:paraId="54F677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2170</w:t>
      </w:r>
    </w:p>
    <w:p w14:paraId="0E4C475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 for UE category 0</w:t>
      </w:r>
      <w:r w:rsidRPr="00A77EA5">
        <w:rPr>
          <w:noProof/>
        </w:rPr>
        <w:tab/>
        <w:t>2170</w:t>
      </w:r>
    </w:p>
    <w:p w14:paraId="1F5920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2170</w:t>
      </w:r>
    </w:p>
    <w:p w14:paraId="393C12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2172</w:t>
      </w:r>
    </w:p>
    <w:p w14:paraId="50966D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</w:t>
      </w:r>
      <w:r w:rsidRPr="00A77EA5">
        <w:rPr>
          <w:rFonts w:cs="v4.2.0"/>
          <w:noProof/>
        </w:rPr>
        <w:t xml:space="preserve"> with DRX for UE category 0</w:t>
      </w:r>
      <w:r w:rsidRPr="00A77EA5">
        <w:rPr>
          <w:noProof/>
        </w:rPr>
        <w:tab/>
        <w:t>2173</w:t>
      </w:r>
    </w:p>
    <w:p w14:paraId="35FAB3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2173</w:t>
      </w:r>
    </w:p>
    <w:p w14:paraId="6DC084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2175</w:t>
      </w:r>
    </w:p>
    <w:p w14:paraId="0D9AA5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 for Cat-M1 UE in CEModeA</w:t>
      </w:r>
      <w:r w:rsidRPr="00A77EA5">
        <w:rPr>
          <w:noProof/>
        </w:rPr>
        <w:tab/>
        <w:t>2175</w:t>
      </w:r>
    </w:p>
    <w:p w14:paraId="00DC8C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2175</w:t>
      </w:r>
    </w:p>
    <w:p w14:paraId="280DB4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2176</w:t>
      </w:r>
    </w:p>
    <w:p w14:paraId="30CA8D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for Cat-M1 UE in CEModeA</w:t>
      </w:r>
      <w:r w:rsidRPr="00A77EA5">
        <w:rPr>
          <w:noProof/>
        </w:rPr>
        <w:tab/>
        <w:t>2177</w:t>
      </w:r>
    </w:p>
    <w:p w14:paraId="659878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2177</w:t>
      </w:r>
    </w:p>
    <w:p w14:paraId="2561C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2179</w:t>
      </w:r>
    </w:p>
    <w:p w14:paraId="32C922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for Cat-M1 UE in CEModeA in DRX</w:t>
      </w:r>
      <w:r w:rsidRPr="00A77EA5">
        <w:rPr>
          <w:noProof/>
        </w:rPr>
        <w:tab/>
        <w:t>2179</w:t>
      </w:r>
    </w:p>
    <w:p w14:paraId="6937C4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2179</w:t>
      </w:r>
    </w:p>
    <w:p w14:paraId="1B67A7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2181</w:t>
      </w:r>
    </w:p>
    <w:p w14:paraId="729DD9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asynchronous cells for Cat-M1 UE in CEModeA</w:t>
      </w:r>
      <w:r w:rsidRPr="00A77EA5">
        <w:rPr>
          <w:noProof/>
        </w:rPr>
        <w:tab/>
        <w:t>2181</w:t>
      </w:r>
    </w:p>
    <w:p w14:paraId="2C9B2A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2181</w:t>
      </w:r>
    </w:p>
    <w:p w14:paraId="57CD49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synchronous cells for Cat-M1 UE in CEModeA</w:t>
      </w:r>
      <w:r w:rsidRPr="00A77EA5">
        <w:rPr>
          <w:noProof/>
        </w:rPr>
        <w:tab/>
        <w:t>2184</w:t>
      </w:r>
    </w:p>
    <w:p w14:paraId="7988F3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2184</w:t>
      </w:r>
    </w:p>
    <w:p w14:paraId="15F2BD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2186</w:t>
      </w:r>
    </w:p>
    <w:p w14:paraId="1C678F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synchronous cells for Cat-M1 UE in CEModeA in DRX</w:t>
      </w:r>
      <w:r w:rsidRPr="00A77EA5">
        <w:rPr>
          <w:noProof/>
        </w:rPr>
        <w:tab/>
        <w:t>2186</w:t>
      </w:r>
    </w:p>
    <w:p w14:paraId="4C01A5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2186</w:t>
      </w:r>
    </w:p>
    <w:p w14:paraId="7645F5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2188</w:t>
      </w:r>
    </w:p>
    <w:p w14:paraId="74D773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event triggered reporting under fading propagation conditions in synchronous cells for Cat-M1 UE in CEModeA</w:t>
      </w:r>
      <w:r w:rsidRPr="00A77EA5">
        <w:rPr>
          <w:noProof/>
        </w:rPr>
        <w:tab/>
        <w:t>2188</w:t>
      </w:r>
    </w:p>
    <w:p w14:paraId="088360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2188</w:t>
      </w:r>
    </w:p>
    <w:p w14:paraId="330CDE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2190</w:t>
      </w:r>
    </w:p>
    <w:p w14:paraId="0FB2A5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event triggered reporting under fading propagation conditions in synchronous cells for Cat-M1 UE in CEModeA in DRX</w:t>
      </w:r>
      <w:r w:rsidRPr="00A77EA5">
        <w:rPr>
          <w:noProof/>
        </w:rPr>
        <w:tab/>
        <w:t>2191</w:t>
      </w:r>
    </w:p>
    <w:p w14:paraId="5370EB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2191</w:t>
      </w:r>
    </w:p>
    <w:p w14:paraId="2E01F3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A.8.1.30.2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2193</w:t>
      </w:r>
    </w:p>
    <w:p w14:paraId="1BED0F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 w:rsidRPr="00A77EA5">
        <w:rPr>
          <w:noProof/>
        </w:rPr>
        <w:tab/>
        <w:t>2193</w:t>
      </w:r>
    </w:p>
    <w:p w14:paraId="706E2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2193</w:t>
      </w:r>
    </w:p>
    <w:p w14:paraId="4C1387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2195</w:t>
      </w:r>
    </w:p>
    <w:p w14:paraId="243D0F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 w:rsidRPr="00A77EA5">
        <w:rPr>
          <w:noProof/>
        </w:rPr>
        <w:tab/>
        <w:t>2196</w:t>
      </w:r>
    </w:p>
    <w:p w14:paraId="55892A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2196</w:t>
      </w:r>
    </w:p>
    <w:p w14:paraId="0A22BC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2197</w:t>
      </w:r>
    </w:p>
    <w:p w14:paraId="71A8A2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asynchronous cells for Cat-M1 UE in CEModeB</w:t>
      </w:r>
      <w:r w:rsidRPr="00A77EA5">
        <w:rPr>
          <w:noProof/>
        </w:rPr>
        <w:tab/>
        <w:t>2198</w:t>
      </w:r>
    </w:p>
    <w:p w14:paraId="6D5F85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2198</w:t>
      </w:r>
    </w:p>
    <w:p w14:paraId="048BB9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2199</w:t>
      </w:r>
    </w:p>
    <w:p w14:paraId="7F5EA5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under fading propagation conditions in synchronous cells for Cat-M1 UE in CEModeB</w:t>
      </w:r>
      <w:r w:rsidRPr="00A77EA5">
        <w:rPr>
          <w:noProof/>
        </w:rPr>
        <w:tab/>
        <w:t>2200</w:t>
      </w:r>
    </w:p>
    <w:p w14:paraId="6CF535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2200</w:t>
      </w:r>
    </w:p>
    <w:p w14:paraId="161FC4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2201</w:t>
      </w:r>
    </w:p>
    <w:p w14:paraId="5BB81C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event triggered reporting under fading propagation conditions in synchronous cells for Cat-M1 UE in CEModeB</w:t>
      </w:r>
      <w:r w:rsidRPr="00A77EA5">
        <w:rPr>
          <w:noProof/>
        </w:rPr>
        <w:tab/>
        <w:t>2202</w:t>
      </w:r>
    </w:p>
    <w:p w14:paraId="411BA1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2202</w:t>
      </w:r>
    </w:p>
    <w:p w14:paraId="5C0D06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2203</w:t>
      </w:r>
    </w:p>
    <w:p w14:paraId="7ACABA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identification of a new CGI of E-UTRA cell using autonomous gaps for Cat-M1 UE in CEModeB</w:t>
      </w:r>
      <w:r w:rsidRPr="00A77EA5">
        <w:rPr>
          <w:noProof/>
        </w:rPr>
        <w:tab/>
        <w:t>2204</w:t>
      </w:r>
    </w:p>
    <w:p w14:paraId="4E5D78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2204</w:t>
      </w:r>
    </w:p>
    <w:p w14:paraId="72F5EE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2205</w:t>
      </w:r>
    </w:p>
    <w:p w14:paraId="5FC79D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identification of a new CGI of E-UTRA cell using autonomous gaps with DRX for Cat-M1 UE in CEModeB</w:t>
      </w:r>
      <w:r w:rsidRPr="00A77EA5">
        <w:rPr>
          <w:noProof/>
        </w:rPr>
        <w:tab/>
        <w:t>2206</w:t>
      </w:r>
    </w:p>
    <w:p w14:paraId="07DF73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2206</w:t>
      </w:r>
    </w:p>
    <w:p w14:paraId="226E29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2208</w:t>
      </w:r>
    </w:p>
    <w:p w14:paraId="77372F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 for Cat-M1 UE in CEModeB</w:t>
      </w:r>
      <w:r w:rsidRPr="00A77EA5">
        <w:rPr>
          <w:noProof/>
        </w:rPr>
        <w:tab/>
        <w:t>2208</w:t>
      </w:r>
    </w:p>
    <w:p w14:paraId="1B132A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2208</w:t>
      </w:r>
    </w:p>
    <w:p w14:paraId="494CBB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2209</w:t>
      </w:r>
    </w:p>
    <w:p w14:paraId="1FC5D4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 with DRX for Cat-M1 UE in CEModeB</w:t>
      </w:r>
      <w:r w:rsidRPr="00A77EA5">
        <w:rPr>
          <w:noProof/>
        </w:rPr>
        <w:tab/>
        <w:t>2210</w:t>
      </w:r>
    </w:p>
    <w:p w14:paraId="03860A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2210</w:t>
      </w:r>
    </w:p>
    <w:p w14:paraId="4844DD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2212</w:t>
      </w:r>
    </w:p>
    <w:p w14:paraId="14E5AE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A.8.1.40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FDD-FDD intra-frequency event triggered reporting with DRX for UE configured with </w:t>
      </w:r>
      <w:r w:rsidRPr="00A77EA5">
        <w:rPr>
          <w:rFonts w:cs="Arial"/>
          <w:i/>
          <w:noProof/>
        </w:rPr>
        <w:t>highSpeedEnhancedMeasFlag</w:t>
      </w:r>
      <w:r w:rsidRPr="00A77EA5">
        <w:rPr>
          <w:noProof/>
        </w:rPr>
        <w:tab/>
        <w:t>2212</w:t>
      </w:r>
    </w:p>
    <w:p w14:paraId="4A5A18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Purpose and Environment</w:t>
      </w:r>
      <w:r w:rsidRPr="00A77EA5">
        <w:rPr>
          <w:noProof/>
        </w:rPr>
        <w:tab/>
        <w:t>2212</w:t>
      </w:r>
    </w:p>
    <w:p w14:paraId="7D5985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2214</w:t>
      </w:r>
    </w:p>
    <w:p w14:paraId="6E7317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 w:rsidRPr="00A77EA5">
        <w:rPr>
          <w:noProof/>
        </w:rPr>
        <w:tab/>
        <w:t>2214</w:t>
      </w:r>
    </w:p>
    <w:p w14:paraId="505F63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2214</w:t>
      </w:r>
    </w:p>
    <w:p w14:paraId="768AF6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2216</w:t>
      </w:r>
    </w:p>
    <w:p w14:paraId="4C117C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 w:rsidRPr="00A77EA5">
        <w:rPr>
          <w:noProof/>
        </w:rPr>
        <w:tab/>
        <w:t>2216</w:t>
      </w:r>
    </w:p>
    <w:p w14:paraId="55EC8C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2216</w:t>
      </w:r>
    </w:p>
    <w:p w14:paraId="6EDD8D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2217</w:t>
      </w:r>
    </w:p>
    <w:p w14:paraId="447850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A.8.1.4</w:t>
      </w:r>
      <w:r w:rsidRPr="00A77EA5">
        <w:rPr>
          <w:rFonts w:eastAsia="PMingLiU" w:cs="Arial"/>
          <w:noProof/>
          <w:lang w:eastAsia="zh-TW"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FDD-FDD intra-frequency event triggered reporting with DRX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2217</w:t>
      </w:r>
    </w:p>
    <w:p w14:paraId="56C7AE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Purpose and Environment</w:t>
      </w:r>
      <w:r w:rsidRPr="00A77EA5">
        <w:rPr>
          <w:noProof/>
        </w:rPr>
        <w:tab/>
        <w:t>2217</w:t>
      </w:r>
    </w:p>
    <w:p w14:paraId="45873E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2220</w:t>
      </w:r>
    </w:p>
    <w:p w14:paraId="706E38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In-Band mode under normal coverage</w:t>
      </w:r>
      <w:r w:rsidRPr="00A77EA5">
        <w:rPr>
          <w:noProof/>
        </w:rPr>
        <w:tab/>
        <w:t>2220</w:t>
      </w:r>
    </w:p>
    <w:p w14:paraId="4F7F9A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2220</w:t>
      </w:r>
    </w:p>
    <w:p w14:paraId="6D4AD6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2223</w:t>
      </w:r>
    </w:p>
    <w:p w14:paraId="6B0CA1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guard-band mode under normal coverage</w:t>
      </w:r>
      <w:r w:rsidRPr="00A77EA5">
        <w:rPr>
          <w:noProof/>
        </w:rPr>
        <w:tab/>
        <w:t>2224</w:t>
      </w:r>
    </w:p>
    <w:p w14:paraId="5EA4BD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2224</w:t>
      </w:r>
    </w:p>
    <w:p w14:paraId="710B7C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2226</w:t>
      </w:r>
    </w:p>
    <w:p w14:paraId="60AEE26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A.8.1.46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standalone mode under normal coverage</w:t>
      </w:r>
      <w:r w:rsidRPr="00A77EA5">
        <w:rPr>
          <w:noProof/>
        </w:rPr>
        <w:tab/>
        <w:t>2227</w:t>
      </w:r>
    </w:p>
    <w:p w14:paraId="3031B6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2227</w:t>
      </w:r>
    </w:p>
    <w:p w14:paraId="7E3FE2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2228</w:t>
      </w:r>
    </w:p>
    <w:p w14:paraId="73E2CE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Intra-frequency neighbour cell measurement for UE category NB1 in In-Band mode under normal coverage</w:t>
      </w:r>
      <w:r w:rsidRPr="00A77EA5">
        <w:rPr>
          <w:noProof/>
        </w:rPr>
        <w:tab/>
        <w:t>2229</w:t>
      </w:r>
    </w:p>
    <w:p w14:paraId="5F0C92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2229</w:t>
      </w:r>
    </w:p>
    <w:p w14:paraId="006C79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2231</w:t>
      </w:r>
    </w:p>
    <w:p w14:paraId="5C8A0E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Intra-frequency neighbour cell measurement for UE category NB1 in guard-band mode under normal coverage</w:t>
      </w:r>
      <w:r w:rsidRPr="00A77EA5">
        <w:rPr>
          <w:noProof/>
        </w:rPr>
        <w:tab/>
        <w:t>2232</w:t>
      </w:r>
    </w:p>
    <w:p w14:paraId="3768CF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2232</w:t>
      </w:r>
    </w:p>
    <w:p w14:paraId="4AF82A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2234</w:t>
      </w:r>
    </w:p>
    <w:p w14:paraId="2D7DEB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Intra-frequency neighbour cell measurement for UE category NB1 in standalone mode under normal coverage</w:t>
      </w:r>
      <w:r w:rsidRPr="00A77EA5">
        <w:rPr>
          <w:noProof/>
        </w:rPr>
        <w:tab/>
        <w:t>2235</w:t>
      </w:r>
    </w:p>
    <w:p w14:paraId="52B422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2235</w:t>
      </w:r>
    </w:p>
    <w:p w14:paraId="63A7B2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2236</w:t>
      </w:r>
    </w:p>
    <w:p w14:paraId="3384C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In-Band mode under normal coverage</w:t>
      </w:r>
      <w:r w:rsidRPr="00A77EA5">
        <w:rPr>
          <w:noProof/>
        </w:rPr>
        <w:tab/>
        <w:t>2237</w:t>
      </w:r>
    </w:p>
    <w:p w14:paraId="08DCE5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2237</w:t>
      </w:r>
    </w:p>
    <w:p w14:paraId="1D5F0D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2239</w:t>
      </w:r>
    </w:p>
    <w:p w14:paraId="629B27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guard-band mode under normal coverage</w:t>
      </w:r>
      <w:r w:rsidRPr="00A77EA5">
        <w:rPr>
          <w:noProof/>
        </w:rPr>
        <w:tab/>
        <w:t>2240</w:t>
      </w:r>
    </w:p>
    <w:p w14:paraId="755A05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2240</w:t>
      </w:r>
    </w:p>
    <w:p w14:paraId="199E65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2242</w:t>
      </w:r>
    </w:p>
    <w:p w14:paraId="6CAC28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standalone mode under normal coverage</w:t>
      </w:r>
      <w:r w:rsidRPr="00A77EA5">
        <w:rPr>
          <w:noProof/>
        </w:rPr>
        <w:tab/>
        <w:t>2243</w:t>
      </w:r>
    </w:p>
    <w:p w14:paraId="238B23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2243</w:t>
      </w:r>
    </w:p>
    <w:p w14:paraId="2BDF6B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2244</w:t>
      </w:r>
    </w:p>
    <w:p w14:paraId="3519DC1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Inter-frequency neighbour cell measurement for UE category NB1 in In-Band mode under normal coverage</w:t>
      </w:r>
      <w:r w:rsidRPr="00A77EA5">
        <w:rPr>
          <w:noProof/>
        </w:rPr>
        <w:tab/>
        <w:t>2245</w:t>
      </w:r>
    </w:p>
    <w:p w14:paraId="3C1D0B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2245</w:t>
      </w:r>
    </w:p>
    <w:p w14:paraId="413F35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2247</w:t>
      </w:r>
    </w:p>
    <w:p w14:paraId="30FB93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Inter-frequency neighbour cell measurement for UE category NB1 in guard-band mode under normal coverage</w:t>
      </w:r>
      <w:r w:rsidRPr="00A77EA5">
        <w:rPr>
          <w:noProof/>
        </w:rPr>
        <w:tab/>
        <w:t>2248</w:t>
      </w:r>
    </w:p>
    <w:p w14:paraId="3E67CA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2248</w:t>
      </w:r>
    </w:p>
    <w:p w14:paraId="2ED0D9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2250</w:t>
      </w:r>
    </w:p>
    <w:p w14:paraId="1D305D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Inter-frequency neighbour cell measurement for UE category NB1 in standalone mode under normal coverage</w:t>
      </w:r>
      <w:r w:rsidRPr="00A77EA5">
        <w:rPr>
          <w:noProof/>
        </w:rPr>
        <w:tab/>
        <w:t>2251</w:t>
      </w:r>
    </w:p>
    <w:p w14:paraId="638448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2251</w:t>
      </w:r>
    </w:p>
    <w:p w14:paraId="64D093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2252</w:t>
      </w:r>
    </w:p>
    <w:p w14:paraId="30C2E99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Measurements</w:t>
      </w:r>
      <w:r w:rsidRPr="00A77EA5">
        <w:rPr>
          <w:noProof/>
        </w:rPr>
        <w:tab/>
        <w:t>2253</w:t>
      </w:r>
    </w:p>
    <w:p w14:paraId="40879E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 triggered reporting under fading propagation conditions in synchronous cells</w:t>
      </w:r>
      <w:r w:rsidRPr="00A77EA5">
        <w:rPr>
          <w:noProof/>
        </w:rPr>
        <w:tab/>
        <w:t>2253</w:t>
      </w:r>
    </w:p>
    <w:p w14:paraId="2DE77F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2253</w:t>
      </w:r>
    </w:p>
    <w:p w14:paraId="2518CF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2254</w:t>
      </w:r>
    </w:p>
    <w:p w14:paraId="43E05D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TDD-TDD intra-frequency event triggered reporting under fading propagation conditions in synchronous cells with DRX</w:t>
      </w:r>
      <w:r w:rsidRPr="00A77EA5">
        <w:rPr>
          <w:noProof/>
        </w:rPr>
        <w:tab/>
        <w:t>2254</w:t>
      </w:r>
    </w:p>
    <w:p w14:paraId="1170A1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2254</w:t>
      </w:r>
    </w:p>
    <w:p w14:paraId="28F8C0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2257</w:t>
      </w:r>
    </w:p>
    <w:p w14:paraId="6A02771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Intra-frequency identification of a new CGI of E-UTRA cell </w:t>
      </w:r>
      <w:r w:rsidRPr="00A77EA5">
        <w:rPr>
          <w:noProof/>
          <w:lang w:val="en-US"/>
        </w:rPr>
        <w:t>using autonomous gaps</w:t>
      </w:r>
      <w:r w:rsidRPr="00A77EA5">
        <w:rPr>
          <w:noProof/>
        </w:rPr>
        <w:tab/>
        <w:t>2257</w:t>
      </w:r>
    </w:p>
    <w:p w14:paraId="7BA08E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2257</w:t>
      </w:r>
    </w:p>
    <w:p w14:paraId="597BD4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2259</w:t>
      </w:r>
    </w:p>
    <w:p w14:paraId="7EA379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Intra-frequency identification of a new CGI of E-UTRA cell </w:t>
      </w:r>
      <w:r w:rsidRPr="00A77EA5">
        <w:rPr>
          <w:noProof/>
          <w:lang w:val="en-US"/>
        </w:rPr>
        <w:t>using autonomous gaps with DRX</w:t>
      </w:r>
      <w:r w:rsidRPr="00A77EA5">
        <w:rPr>
          <w:noProof/>
        </w:rPr>
        <w:tab/>
        <w:t>2260</w:t>
      </w:r>
    </w:p>
    <w:p w14:paraId="607397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2260</w:t>
      </w:r>
    </w:p>
    <w:p w14:paraId="4D7FB5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2262</w:t>
      </w:r>
    </w:p>
    <w:p w14:paraId="376FEF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Event-Triggered Reporting under Time Domain Measurement Resource Restriction with Non-MBSFN ABS</w:t>
      </w:r>
      <w:r w:rsidRPr="00A77EA5">
        <w:rPr>
          <w:noProof/>
        </w:rPr>
        <w:tab/>
        <w:t>2262</w:t>
      </w:r>
    </w:p>
    <w:p w14:paraId="5C494E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2262</w:t>
      </w:r>
    </w:p>
    <w:p w14:paraId="034443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2264</w:t>
      </w:r>
    </w:p>
    <w:p w14:paraId="6CCB67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Event-Triggered Reporting under Time Domain Measurement Resource Restriction with CRS Assistance Information and Non-MBSFN ABS</w:t>
      </w:r>
      <w:r w:rsidRPr="00A77EA5">
        <w:rPr>
          <w:noProof/>
        </w:rPr>
        <w:tab/>
        <w:t>2265</w:t>
      </w:r>
    </w:p>
    <w:p w14:paraId="52611A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2265</w:t>
      </w:r>
    </w:p>
    <w:p w14:paraId="724627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2268</w:t>
      </w:r>
    </w:p>
    <w:p w14:paraId="085E153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</w:t>
      </w:r>
      <w:r w:rsidRPr="00A77EA5">
        <w:rPr>
          <w:noProof/>
        </w:rPr>
        <w:tab/>
        <w:t>2269</w:t>
      </w:r>
    </w:p>
    <w:p w14:paraId="1C6045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2269</w:t>
      </w:r>
    </w:p>
    <w:p w14:paraId="3448E9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2270</w:t>
      </w:r>
    </w:p>
    <w:p w14:paraId="6C380C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 with DRX</w:t>
      </w:r>
      <w:r w:rsidRPr="00A77EA5">
        <w:rPr>
          <w:noProof/>
        </w:rPr>
        <w:tab/>
        <w:t>2271</w:t>
      </w:r>
    </w:p>
    <w:p w14:paraId="3D472E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2271</w:t>
      </w:r>
    </w:p>
    <w:p w14:paraId="6ED4BE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2273</w:t>
      </w:r>
    </w:p>
    <w:p w14:paraId="7299BF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 for Cat-M1 UE in CEModeB</w:t>
      </w:r>
      <w:r w:rsidRPr="00A77EA5">
        <w:rPr>
          <w:noProof/>
        </w:rPr>
        <w:tab/>
        <w:t>2273</w:t>
      </w:r>
    </w:p>
    <w:p w14:paraId="0F62C6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2273</w:t>
      </w:r>
    </w:p>
    <w:p w14:paraId="5B62F3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2275</w:t>
      </w:r>
    </w:p>
    <w:p w14:paraId="7E17EC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 with DRX for Cat-M1 UE in CEModeB</w:t>
      </w:r>
      <w:r w:rsidRPr="00A77EA5">
        <w:rPr>
          <w:noProof/>
        </w:rPr>
        <w:tab/>
        <w:t>2276</w:t>
      </w:r>
    </w:p>
    <w:p w14:paraId="76D10F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2276</w:t>
      </w:r>
    </w:p>
    <w:p w14:paraId="4D4B9C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2278</w:t>
      </w:r>
    </w:p>
    <w:p w14:paraId="68BFCA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TDD-TDD intra-frequency event triggered reporting with DRX for UE configured with </w:t>
      </w:r>
      <w:r w:rsidRPr="00A77EA5">
        <w:rPr>
          <w:rFonts w:cs="Arial"/>
          <w:i/>
          <w:noProof/>
        </w:rPr>
        <w:t>highSpeedEnhancedMeasFlag</w:t>
      </w:r>
      <w:r w:rsidRPr="00A77EA5">
        <w:rPr>
          <w:noProof/>
        </w:rPr>
        <w:tab/>
        <w:t>2278</w:t>
      </w:r>
    </w:p>
    <w:p w14:paraId="20DA58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2278</w:t>
      </w:r>
    </w:p>
    <w:p w14:paraId="73774B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2280</w:t>
      </w:r>
    </w:p>
    <w:p w14:paraId="428B56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 triggered reporting under fading propagation conditions in synchronous cells for UE category 0</w:t>
      </w:r>
      <w:r w:rsidRPr="00A77EA5">
        <w:rPr>
          <w:noProof/>
        </w:rPr>
        <w:tab/>
        <w:t>2280</w:t>
      </w:r>
    </w:p>
    <w:p w14:paraId="76839C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2280</w:t>
      </w:r>
    </w:p>
    <w:p w14:paraId="32107B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2282</w:t>
      </w:r>
    </w:p>
    <w:p w14:paraId="3D4CD7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TDD-TDD intra-frequency event triggered reporting under fading propagation conditions in synchronous cells with DRX for UE category 0</w:t>
      </w:r>
      <w:r w:rsidRPr="00A77EA5">
        <w:rPr>
          <w:noProof/>
        </w:rPr>
        <w:tab/>
        <w:t>2283</w:t>
      </w:r>
    </w:p>
    <w:p w14:paraId="47ED30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2283</w:t>
      </w:r>
    </w:p>
    <w:p w14:paraId="716930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2285</w:t>
      </w:r>
    </w:p>
    <w:p w14:paraId="6B7A68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 w:rsidRPr="00A77EA5">
        <w:rPr>
          <w:noProof/>
        </w:rPr>
        <w:tab/>
        <w:t>2285</w:t>
      </w:r>
    </w:p>
    <w:p w14:paraId="521906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2285</w:t>
      </w:r>
    </w:p>
    <w:p w14:paraId="251836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2287</w:t>
      </w:r>
    </w:p>
    <w:p w14:paraId="2CEEA6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A.8.2.1</w:t>
      </w:r>
      <w:r w:rsidRPr="00A77EA5">
        <w:rPr>
          <w:rFonts w:eastAsia="PMingLiU" w:cs="Arial"/>
          <w:noProof/>
          <w:lang w:eastAsia="zh-TW"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TDD-TDD intra-frequency event triggered reporting with DRX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2287</w:t>
      </w:r>
    </w:p>
    <w:p w14:paraId="5A7A82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2287</w:t>
      </w:r>
    </w:p>
    <w:p w14:paraId="28F3A5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2289</w:t>
      </w:r>
    </w:p>
    <w:p w14:paraId="261B2F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Inter-frequency Measurements</w:t>
      </w:r>
      <w:r w:rsidRPr="00A77EA5">
        <w:rPr>
          <w:noProof/>
        </w:rPr>
        <w:tab/>
        <w:t>2289</w:t>
      </w:r>
    </w:p>
    <w:p w14:paraId="7BF0CE5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</w:t>
      </w:r>
      <w:r w:rsidRPr="00A77EA5">
        <w:rPr>
          <w:noProof/>
        </w:rPr>
        <w:tab/>
        <w:t>2289</w:t>
      </w:r>
    </w:p>
    <w:p w14:paraId="6028D7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2289</w:t>
      </w:r>
    </w:p>
    <w:p w14:paraId="19EE27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2291</w:t>
      </w:r>
    </w:p>
    <w:p w14:paraId="607420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Inter-frequency event triggered reporting when DRX is used under fading propagation conditions in asynchronous cells</w:t>
      </w:r>
      <w:r w:rsidRPr="00A77EA5">
        <w:rPr>
          <w:noProof/>
        </w:rPr>
        <w:tab/>
        <w:t>2291</w:t>
      </w:r>
    </w:p>
    <w:p w14:paraId="621D87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2291</w:t>
      </w:r>
    </w:p>
    <w:p w14:paraId="21D272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2294</w:t>
      </w:r>
    </w:p>
    <w:p w14:paraId="218A4E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 w:rsidRPr="00A77EA5">
        <w:rPr>
          <w:noProof/>
        </w:rPr>
        <w:tab/>
        <w:t>2294</w:t>
      </w:r>
    </w:p>
    <w:p w14:paraId="5202C5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2294</w:t>
      </w:r>
    </w:p>
    <w:p w14:paraId="4F7290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2297</w:t>
      </w:r>
    </w:p>
    <w:p w14:paraId="7925B3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Inter-frequency identification of a new CGI of E-UTRA cell using autonomous gaps</w:t>
      </w:r>
      <w:r w:rsidRPr="00A77EA5">
        <w:rPr>
          <w:noProof/>
        </w:rPr>
        <w:tab/>
        <w:t>2297</w:t>
      </w:r>
    </w:p>
    <w:p w14:paraId="3675C0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2297</w:t>
      </w:r>
    </w:p>
    <w:p w14:paraId="5E598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2299</w:t>
      </w:r>
    </w:p>
    <w:p w14:paraId="2B68A6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Inter-frequency identification of a new CGI of E-UTRA cell using autonomous gaps with DRX</w:t>
      </w:r>
      <w:r w:rsidRPr="00A77EA5">
        <w:rPr>
          <w:noProof/>
        </w:rPr>
        <w:tab/>
        <w:t>2299</w:t>
      </w:r>
    </w:p>
    <w:p w14:paraId="68C8E9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2301</w:t>
      </w:r>
    </w:p>
    <w:p w14:paraId="7EBE1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without measurement gaps under AWGN propagation conditions in asynchronous cells</w:t>
      </w:r>
      <w:r w:rsidRPr="00A77EA5">
        <w:rPr>
          <w:noProof/>
        </w:rPr>
        <w:tab/>
        <w:t>2301</w:t>
      </w:r>
    </w:p>
    <w:p w14:paraId="5E159B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2301</w:t>
      </w:r>
    </w:p>
    <w:p w14:paraId="7DE872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2303</w:t>
      </w:r>
    </w:p>
    <w:p w14:paraId="597A52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 w:rsidRPr="00A77EA5">
        <w:rPr>
          <w:noProof/>
        </w:rPr>
        <w:tab/>
        <w:t>2304</w:t>
      </w:r>
    </w:p>
    <w:p w14:paraId="44C689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2304</w:t>
      </w:r>
    </w:p>
    <w:p w14:paraId="0F8EA6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2306</w:t>
      </w:r>
    </w:p>
    <w:p w14:paraId="6EA64B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Interfrequency correct reporting of measurement events with reduced performance group configured, non DRX</w:t>
      </w:r>
      <w:r w:rsidRPr="00A77EA5">
        <w:rPr>
          <w:noProof/>
        </w:rPr>
        <w:tab/>
        <w:t>2307</w:t>
      </w:r>
    </w:p>
    <w:p w14:paraId="7CAE4E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2307</w:t>
      </w:r>
    </w:p>
    <w:p w14:paraId="45F9CC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2310</w:t>
      </w:r>
    </w:p>
    <w:p w14:paraId="1B3732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Inter-frequency correct reporting of measurement events with reduced performance group configured, DRX</w:t>
      </w:r>
      <w:r w:rsidRPr="00A77EA5">
        <w:rPr>
          <w:noProof/>
        </w:rPr>
        <w:tab/>
        <w:t>2310</w:t>
      </w:r>
    </w:p>
    <w:p w14:paraId="2F9D38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2310</w:t>
      </w:r>
    </w:p>
    <w:p w14:paraId="3D9FB2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2314</w:t>
      </w:r>
    </w:p>
    <w:p w14:paraId="328BDC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with MGL=3ms under fading propagation conditions in synchronous cells</w:t>
      </w:r>
      <w:r w:rsidRPr="00A77EA5">
        <w:rPr>
          <w:noProof/>
        </w:rPr>
        <w:tab/>
        <w:t>2315</w:t>
      </w:r>
    </w:p>
    <w:p w14:paraId="3A8D84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2315</w:t>
      </w:r>
    </w:p>
    <w:p w14:paraId="621B49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2316</w:t>
      </w:r>
    </w:p>
    <w:p w14:paraId="4BD65D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with burst gap</w:t>
      </w:r>
      <w:r w:rsidRPr="00A77EA5">
        <w:rPr>
          <w:noProof/>
        </w:rPr>
        <w:tab/>
        <w:t>2316</w:t>
      </w:r>
    </w:p>
    <w:p w14:paraId="79D32F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2316</w:t>
      </w:r>
    </w:p>
    <w:p w14:paraId="35CA64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2318</w:t>
      </w:r>
    </w:p>
    <w:p w14:paraId="308AFA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 w:rsidRPr="00A77EA5">
        <w:rPr>
          <w:noProof/>
        </w:rPr>
        <w:tab/>
        <w:t>2319</w:t>
      </w:r>
    </w:p>
    <w:p w14:paraId="5EB300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2319</w:t>
      </w:r>
    </w:p>
    <w:p w14:paraId="141F46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2320</w:t>
      </w:r>
    </w:p>
    <w:p w14:paraId="0EEF66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 w:rsidRPr="00A77EA5">
        <w:rPr>
          <w:noProof/>
        </w:rPr>
        <w:tab/>
        <w:t>2321</w:t>
      </w:r>
    </w:p>
    <w:p w14:paraId="112ED1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2321</w:t>
      </w:r>
    </w:p>
    <w:p w14:paraId="4C23C0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2322</w:t>
      </w:r>
    </w:p>
    <w:p w14:paraId="1298BF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 w:rsidRPr="00A77EA5">
        <w:rPr>
          <w:noProof/>
        </w:rPr>
        <w:tab/>
        <w:t>2323</w:t>
      </w:r>
    </w:p>
    <w:p w14:paraId="08E73A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2323</w:t>
      </w:r>
    </w:p>
    <w:p w14:paraId="29C30B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2324</w:t>
      </w:r>
    </w:p>
    <w:p w14:paraId="3AADD1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 w:rsidRPr="00A77EA5">
        <w:rPr>
          <w:noProof/>
        </w:rPr>
        <w:tab/>
        <w:t>2325</w:t>
      </w:r>
    </w:p>
    <w:p w14:paraId="393D8C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2325</w:t>
      </w:r>
    </w:p>
    <w:p w14:paraId="093B41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2326</w:t>
      </w:r>
    </w:p>
    <w:p w14:paraId="415576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in CEModeA when DRX is used</w:t>
      </w:r>
      <w:r w:rsidRPr="00A77EA5">
        <w:rPr>
          <w:noProof/>
        </w:rPr>
        <w:tab/>
        <w:t>2327</w:t>
      </w:r>
    </w:p>
    <w:p w14:paraId="06BA93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2327</w:t>
      </w:r>
    </w:p>
    <w:p w14:paraId="3ECA9B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2329</w:t>
      </w:r>
    </w:p>
    <w:p w14:paraId="7DAC4B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in CEModeA in DRX</w:t>
      </w:r>
      <w:r w:rsidRPr="00A77EA5">
        <w:rPr>
          <w:noProof/>
        </w:rPr>
        <w:tab/>
        <w:t>2329</w:t>
      </w:r>
    </w:p>
    <w:p w14:paraId="55CF88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2329</w:t>
      </w:r>
    </w:p>
    <w:p w14:paraId="15C0F7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2332</w:t>
      </w:r>
    </w:p>
    <w:p w14:paraId="26F1EB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in CEModeB in DRX</w:t>
      </w:r>
      <w:r w:rsidRPr="00A77EA5">
        <w:rPr>
          <w:noProof/>
        </w:rPr>
        <w:tab/>
        <w:t>2332</w:t>
      </w:r>
    </w:p>
    <w:p w14:paraId="29D4E3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2332</w:t>
      </w:r>
    </w:p>
    <w:p w14:paraId="672FCD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2335</w:t>
      </w:r>
    </w:p>
    <w:p w14:paraId="2FE4C2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in CEModeB in DRX</w:t>
      </w:r>
      <w:r w:rsidRPr="00A77EA5">
        <w:rPr>
          <w:noProof/>
        </w:rPr>
        <w:tab/>
        <w:t>2335</w:t>
      </w:r>
    </w:p>
    <w:p w14:paraId="760DDC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2335</w:t>
      </w:r>
    </w:p>
    <w:p w14:paraId="0CCF84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2338</w:t>
      </w:r>
    </w:p>
    <w:p w14:paraId="102439D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Inter-frequency Measurements</w:t>
      </w:r>
      <w:r w:rsidRPr="00A77EA5">
        <w:rPr>
          <w:noProof/>
        </w:rPr>
        <w:tab/>
        <w:t>2338</w:t>
      </w:r>
    </w:p>
    <w:p w14:paraId="58CB34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</w:t>
      </w:r>
      <w:r w:rsidRPr="00A77EA5">
        <w:rPr>
          <w:noProof/>
        </w:rPr>
        <w:tab/>
        <w:t>2338</w:t>
      </w:r>
    </w:p>
    <w:p w14:paraId="06A860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2338</w:t>
      </w:r>
    </w:p>
    <w:p w14:paraId="0487C2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2340</w:t>
      </w:r>
    </w:p>
    <w:p w14:paraId="6742B1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TDD-TDD Inter-frequency event triggered reporting when DRX is used under fading propagation conditions in synchronous cells</w:t>
      </w:r>
      <w:r w:rsidRPr="00A77EA5">
        <w:rPr>
          <w:noProof/>
        </w:rPr>
        <w:tab/>
        <w:t>2340</w:t>
      </w:r>
    </w:p>
    <w:p w14:paraId="04B061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2340</w:t>
      </w:r>
    </w:p>
    <w:p w14:paraId="7DA7E8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lastRenderedPageBreak/>
        <w:t>A.8.4.2.2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2343</w:t>
      </w:r>
    </w:p>
    <w:p w14:paraId="2DA0A7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AWGN propagation conditions in synchronous cells with DRX when L3 filtering is used</w:t>
      </w:r>
      <w:r w:rsidRPr="00A77EA5">
        <w:rPr>
          <w:noProof/>
        </w:rPr>
        <w:tab/>
        <w:t>2343</w:t>
      </w:r>
    </w:p>
    <w:p w14:paraId="07569C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2343</w:t>
      </w:r>
    </w:p>
    <w:p w14:paraId="20C7EB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2345</w:t>
      </w:r>
    </w:p>
    <w:p w14:paraId="30A677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Inter-frequency identification of a new CGI of E-UTRA cell </w:t>
      </w:r>
      <w:r w:rsidRPr="00A77EA5">
        <w:rPr>
          <w:noProof/>
          <w:lang w:val="en-US"/>
        </w:rPr>
        <w:t>using autonomous gaps</w:t>
      </w:r>
      <w:r w:rsidRPr="00A77EA5">
        <w:rPr>
          <w:noProof/>
        </w:rPr>
        <w:tab/>
        <w:t>2346</w:t>
      </w:r>
    </w:p>
    <w:p w14:paraId="7D3783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2346</w:t>
      </w:r>
    </w:p>
    <w:p w14:paraId="55BC59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2348</w:t>
      </w:r>
    </w:p>
    <w:p w14:paraId="35CE16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Inter-frequency identification of a new CGI of E-UTRA cell </w:t>
      </w:r>
      <w:r w:rsidRPr="00A77EA5">
        <w:rPr>
          <w:noProof/>
          <w:lang w:val="en-US"/>
        </w:rPr>
        <w:t>using autonomous gaps with DRX</w:t>
      </w:r>
      <w:r w:rsidRPr="00A77EA5">
        <w:rPr>
          <w:noProof/>
        </w:rPr>
        <w:tab/>
        <w:t>2349</w:t>
      </w:r>
    </w:p>
    <w:p w14:paraId="3E3CE8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2349</w:t>
      </w:r>
    </w:p>
    <w:p w14:paraId="41B0FE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2351</w:t>
      </w:r>
    </w:p>
    <w:p w14:paraId="3E0DFF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for TDD UL/DL configuration 0</w:t>
      </w:r>
      <w:r w:rsidRPr="00A77EA5">
        <w:rPr>
          <w:noProof/>
        </w:rPr>
        <w:tab/>
        <w:t>2351</w:t>
      </w:r>
    </w:p>
    <w:p w14:paraId="3A0FAA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2351</w:t>
      </w:r>
    </w:p>
    <w:p w14:paraId="0615FB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2352</w:t>
      </w:r>
    </w:p>
    <w:p w14:paraId="145700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 w:rsidRPr="00A77EA5">
        <w:rPr>
          <w:noProof/>
        </w:rPr>
        <w:tab/>
        <w:t>2352</w:t>
      </w:r>
    </w:p>
    <w:p w14:paraId="68AA0A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2352</w:t>
      </w:r>
    </w:p>
    <w:p w14:paraId="5E6876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2356</w:t>
      </w:r>
    </w:p>
    <w:p w14:paraId="68A161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TDD-TDD Interfrequency correct reporting of measurement events with reduced performance group configured, non DRX</w:t>
      </w:r>
      <w:r w:rsidRPr="00A77EA5">
        <w:rPr>
          <w:noProof/>
        </w:rPr>
        <w:tab/>
        <w:t>2356</w:t>
      </w:r>
    </w:p>
    <w:p w14:paraId="121E72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2356</w:t>
      </w:r>
    </w:p>
    <w:p w14:paraId="351BAD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2359</w:t>
      </w:r>
    </w:p>
    <w:p w14:paraId="01CEBF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TDD-TDD Inter-frequency correct reporting of measurement events with reduced performance group configured, DRX</w:t>
      </w:r>
      <w:r w:rsidRPr="00A77EA5">
        <w:rPr>
          <w:noProof/>
        </w:rPr>
        <w:tab/>
        <w:t>2359</w:t>
      </w:r>
    </w:p>
    <w:p w14:paraId="739F42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2359</w:t>
      </w:r>
    </w:p>
    <w:p w14:paraId="3FC15E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2364</w:t>
      </w:r>
    </w:p>
    <w:p w14:paraId="785228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with MGL=3ms under fading propagation conditions in synchronous cells</w:t>
      </w:r>
      <w:r w:rsidRPr="00A77EA5">
        <w:rPr>
          <w:noProof/>
        </w:rPr>
        <w:tab/>
        <w:t>2364</w:t>
      </w:r>
    </w:p>
    <w:p w14:paraId="02E455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2364</w:t>
      </w:r>
    </w:p>
    <w:p w14:paraId="0CAD18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2366</w:t>
      </w:r>
    </w:p>
    <w:p w14:paraId="679496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with burst gap</w:t>
      </w:r>
      <w:r w:rsidRPr="00A77EA5">
        <w:rPr>
          <w:noProof/>
        </w:rPr>
        <w:tab/>
        <w:t>2366</w:t>
      </w:r>
    </w:p>
    <w:p w14:paraId="4A51ED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2366</w:t>
      </w:r>
    </w:p>
    <w:p w14:paraId="4410CB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2368</w:t>
      </w:r>
    </w:p>
    <w:p w14:paraId="5354EC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 w:rsidRPr="00A77EA5">
        <w:rPr>
          <w:noProof/>
        </w:rPr>
        <w:tab/>
        <w:t>2368</w:t>
      </w:r>
    </w:p>
    <w:p w14:paraId="7C0B1A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2368</w:t>
      </w:r>
    </w:p>
    <w:p w14:paraId="510C31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2370</w:t>
      </w:r>
    </w:p>
    <w:p w14:paraId="5BD4BC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 w:rsidRPr="00A77EA5">
        <w:rPr>
          <w:noProof/>
        </w:rPr>
        <w:tab/>
        <w:t>2371</w:t>
      </w:r>
    </w:p>
    <w:p w14:paraId="0B41AD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2371</w:t>
      </w:r>
    </w:p>
    <w:p w14:paraId="71BB48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2372</w:t>
      </w:r>
    </w:p>
    <w:p w14:paraId="38D64E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in CEModeA in DRX</w:t>
      </w:r>
      <w:r w:rsidRPr="00A77EA5">
        <w:rPr>
          <w:noProof/>
        </w:rPr>
        <w:tab/>
        <w:t>2373</w:t>
      </w:r>
    </w:p>
    <w:p w14:paraId="109AA4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2373</w:t>
      </w:r>
    </w:p>
    <w:p w14:paraId="179B52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2375</w:t>
      </w:r>
    </w:p>
    <w:p w14:paraId="3CB469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in CEModeB in DRX</w:t>
      </w:r>
      <w:r w:rsidRPr="00A77EA5">
        <w:rPr>
          <w:noProof/>
        </w:rPr>
        <w:tab/>
        <w:t>2375</w:t>
      </w:r>
    </w:p>
    <w:p w14:paraId="703F01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2375</w:t>
      </w:r>
    </w:p>
    <w:p w14:paraId="3C3119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2378</w:t>
      </w:r>
    </w:p>
    <w:p w14:paraId="42AA407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- UTRAN FDD Measurements</w:t>
      </w:r>
      <w:r w:rsidRPr="00A77EA5">
        <w:rPr>
          <w:noProof/>
        </w:rPr>
        <w:tab/>
        <w:t>2378</w:t>
      </w:r>
    </w:p>
    <w:p w14:paraId="18791B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- UTRAN FDD event triggered reporting under fading propagation conditions</w:t>
      </w:r>
      <w:r w:rsidRPr="00A77EA5">
        <w:rPr>
          <w:noProof/>
        </w:rPr>
        <w:tab/>
        <w:t>2378</w:t>
      </w:r>
    </w:p>
    <w:p w14:paraId="791971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2378</w:t>
      </w:r>
    </w:p>
    <w:p w14:paraId="6010FB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2380</w:t>
      </w:r>
    </w:p>
    <w:p w14:paraId="069C53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SON ANR cell search reporting under AWGN propagation conditions</w:t>
      </w:r>
      <w:r w:rsidRPr="00A77EA5">
        <w:rPr>
          <w:noProof/>
        </w:rPr>
        <w:tab/>
        <w:t>2380</w:t>
      </w:r>
    </w:p>
    <w:p w14:paraId="3639C1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2380</w:t>
      </w:r>
    </w:p>
    <w:p w14:paraId="60D2BE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lastRenderedPageBreak/>
        <w:t>A.8.5.2.2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2382</w:t>
      </w:r>
    </w:p>
    <w:p w14:paraId="0FEDAB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FDD-UTRAN FDD event triggered reporting when DRX is used under fading propagation conditions</w:t>
      </w:r>
      <w:r w:rsidRPr="00A77EA5">
        <w:rPr>
          <w:noProof/>
        </w:rPr>
        <w:tab/>
        <w:t>2382</w:t>
      </w:r>
    </w:p>
    <w:p w14:paraId="2BE8FE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2382</w:t>
      </w:r>
    </w:p>
    <w:p w14:paraId="24822E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2385</w:t>
      </w:r>
    </w:p>
    <w:p w14:paraId="314445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enhanced cell identification under AWGN propagation conditions</w:t>
      </w:r>
      <w:r w:rsidRPr="00A77EA5">
        <w:rPr>
          <w:noProof/>
        </w:rPr>
        <w:tab/>
        <w:t>2385</w:t>
      </w:r>
    </w:p>
    <w:p w14:paraId="232896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2385</w:t>
      </w:r>
    </w:p>
    <w:p w14:paraId="672F25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2387</w:t>
      </w:r>
    </w:p>
    <w:p w14:paraId="16B4C0C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 UTRAN FDD - UTRAN FDD identification of a new CGI of UTRAN cell using autonomous gaps</w:t>
      </w:r>
      <w:r w:rsidRPr="00A77EA5">
        <w:rPr>
          <w:noProof/>
        </w:rPr>
        <w:tab/>
        <w:t>2387</w:t>
      </w:r>
    </w:p>
    <w:p w14:paraId="2F5337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2387</w:t>
      </w:r>
    </w:p>
    <w:p w14:paraId="2687FA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2390</w:t>
      </w:r>
    </w:p>
    <w:p w14:paraId="49A533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event triggered reporting without measurement gaps under AWGN propagation conditions</w:t>
      </w:r>
      <w:r w:rsidRPr="00A77EA5">
        <w:rPr>
          <w:noProof/>
        </w:rPr>
        <w:tab/>
        <w:t>2390</w:t>
      </w:r>
    </w:p>
    <w:p w14:paraId="61C1C5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2390</w:t>
      </w:r>
    </w:p>
    <w:p w14:paraId="61B9DA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2391</w:t>
      </w:r>
    </w:p>
    <w:p w14:paraId="3210C7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Event Triggered Reporting under Fading Propagation Conditions for 5 MHz Bandwidth</w:t>
      </w:r>
      <w:r w:rsidRPr="00A77EA5">
        <w:rPr>
          <w:noProof/>
        </w:rPr>
        <w:tab/>
        <w:t>2392</w:t>
      </w:r>
    </w:p>
    <w:p w14:paraId="48CC3B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2392</w:t>
      </w:r>
    </w:p>
    <w:p w14:paraId="5E13E8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2392</w:t>
      </w:r>
    </w:p>
    <w:p w14:paraId="3CD8F2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InterRAT UTRA FDD correct reporting of measurement events with reduced performance group configured, non DRX</w:t>
      </w:r>
      <w:r w:rsidRPr="00A77EA5">
        <w:rPr>
          <w:noProof/>
        </w:rPr>
        <w:tab/>
        <w:t>2392</w:t>
      </w:r>
    </w:p>
    <w:p w14:paraId="69D623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2392</w:t>
      </w:r>
    </w:p>
    <w:p w14:paraId="571E2B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2395</w:t>
      </w:r>
    </w:p>
    <w:p w14:paraId="3B7749C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UTRAN FDD Measurements</w:t>
      </w:r>
      <w:r w:rsidRPr="00A77EA5">
        <w:rPr>
          <w:noProof/>
        </w:rPr>
        <w:tab/>
        <w:t>2395</w:t>
      </w:r>
    </w:p>
    <w:p w14:paraId="6A5547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- UTRAN FDD event triggered reporting under fading propagation conditions</w:t>
      </w:r>
      <w:r w:rsidRPr="00A77EA5">
        <w:rPr>
          <w:noProof/>
        </w:rPr>
        <w:tab/>
        <w:t>2395</w:t>
      </w:r>
    </w:p>
    <w:p w14:paraId="64B089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2395</w:t>
      </w:r>
    </w:p>
    <w:p w14:paraId="63A12B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2397</w:t>
      </w:r>
    </w:p>
    <w:p w14:paraId="38FD29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 UTRAN TDD - UTRAN FDD identification of a new CGI of UTRAN cell using autonomous gaps</w:t>
      </w:r>
      <w:r w:rsidRPr="00A77EA5">
        <w:rPr>
          <w:noProof/>
        </w:rPr>
        <w:tab/>
        <w:t>2397</w:t>
      </w:r>
    </w:p>
    <w:p w14:paraId="633B56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2397</w:t>
      </w:r>
    </w:p>
    <w:p w14:paraId="766E8E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2400</w:t>
      </w:r>
    </w:p>
    <w:p w14:paraId="0A6A13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InterRAT UTRA FDD correct reporting of measurement events with reduced performance group configured, non DRX</w:t>
      </w:r>
      <w:r w:rsidRPr="00A77EA5">
        <w:rPr>
          <w:noProof/>
        </w:rPr>
        <w:tab/>
        <w:t>2400</w:t>
      </w:r>
    </w:p>
    <w:p w14:paraId="227E40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2400</w:t>
      </w:r>
    </w:p>
    <w:p w14:paraId="6085F4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2403</w:t>
      </w:r>
    </w:p>
    <w:p w14:paraId="0DF7ABB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</w:t>
      </w:r>
      <w:r w:rsidRPr="00A77EA5">
        <w:rPr>
          <w:noProof/>
        </w:rPr>
        <w:tab/>
        <w:t>2403</w:t>
      </w:r>
    </w:p>
    <w:p w14:paraId="71845A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to UTRAN TDD cell search under fading propagation conditions</w:t>
      </w:r>
      <w:r w:rsidRPr="00A77EA5">
        <w:rPr>
          <w:noProof/>
        </w:rPr>
        <w:tab/>
        <w:t>2403</w:t>
      </w:r>
    </w:p>
    <w:p w14:paraId="7D9E84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2403</w:t>
      </w:r>
    </w:p>
    <w:p w14:paraId="455420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2403</w:t>
      </w:r>
    </w:p>
    <w:p w14:paraId="475DCE9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2403</w:t>
      </w:r>
    </w:p>
    <w:p w14:paraId="74CC329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2405</w:t>
      </w:r>
    </w:p>
    <w:p w14:paraId="58BE28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2405</w:t>
      </w:r>
    </w:p>
    <w:p w14:paraId="12216F0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2405</w:t>
      </w:r>
    </w:p>
    <w:p w14:paraId="27AE524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2405</w:t>
      </w:r>
    </w:p>
    <w:p w14:paraId="6597B1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2405</w:t>
      </w:r>
    </w:p>
    <w:p w14:paraId="077EAC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TDD-UTRAN TDD cell search when DRX is used under fading propagation conditions</w:t>
      </w:r>
      <w:r w:rsidRPr="00A77EA5">
        <w:rPr>
          <w:noProof/>
        </w:rPr>
        <w:tab/>
        <w:t>2405</w:t>
      </w:r>
    </w:p>
    <w:p w14:paraId="21BC72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2405</w:t>
      </w:r>
    </w:p>
    <w:p w14:paraId="558890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2408</w:t>
      </w:r>
    </w:p>
    <w:p w14:paraId="730BDC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UTRAN TDD SON ANR cell search reporting in AWGN propagation conditions</w:t>
      </w:r>
      <w:r w:rsidRPr="00A77EA5">
        <w:rPr>
          <w:noProof/>
        </w:rPr>
        <w:tab/>
        <w:t>2409</w:t>
      </w:r>
    </w:p>
    <w:p w14:paraId="292945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2409</w:t>
      </w:r>
    </w:p>
    <w:p w14:paraId="2F6A81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Parameters</w:t>
      </w:r>
      <w:r w:rsidRPr="00A77EA5">
        <w:rPr>
          <w:noProof/>
        </w:rPr>
        <w:tab/>
        <w:t>2409</w:t>
      </w:r>
    </w:p>
    <w:p w14:paraId="23EF92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2410</w:t>
      </w:r>
    </w:p>
    <w:p w14:paraId="38E1CF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UTRAN TDD enhanced cell identification under AWGN propagation conditions</w:t>
      </w:r>
      <w:r w:rsidRPr="00A77EA5">
        <w:rPr>
          <w:noProof/>
        </w:rPr>
        <w:tab/>
        <w:t>2411</w:t>
      </w:r>
    </w:p>
    <w:p w14:paraId="49E6EE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2411</w:t>
      </w:r>
    </w:p>
    <w:p w14:paraId="3B570D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2413</w:t>
      </w:r>
    </w:p>
    <w:p w14:paraId="15B51D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InterRAT UTRA TDD correct reporting of measurement events with reduced performance group configured, non DRX</w:t>
      </w:r>
      <w:r w:rsidRPr="00A77EA5">
        <w:rPr>
          <w:noProof/>
        </w:rPr>
        <w:tab/>
        <w:t>2413</w:t>
      </w:r>
    </w:p>
    <w:p w14:paraId="603BE4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2413</w:t>
      </w:r>
    </w:p>
    <w:p w14:paraId="74AB45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2415</w:t>
      </w:r>
    </w:p>
    <w:p w14:paraId="699D55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</w:t>
      </w:r>
      <w:r w:rsidRPr="00A77EA5">
        <w:rPr>
          <w:noProof/>
        </w:rPr>
        <w:tab/>
        <w:t>2415</w:t>
      </w:r>
    </w:p>
    <w:p w14:paraId="53DCF3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InterRAT UTRA TDD correct reporting of measurement events with reduced performance group configured, non DRX</w:t>
      </w:r>
      <w:r w:rsidRPr="00A77EA5">
        <w:rPr>
          <w:noProof/>
        </w:rPr>
        <w:tab/>
        <w:t>2415</w:t>
      </w:r>
    </w:p>
    <w:p w14:paraId="5E86F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2415</w:t>
      </w:r>
    </w:p>
    <w:p w14:paraId="7AB26F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A.8.7A.1.2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2418</w:t>
      </w:r>
    </w:p>
    <w:p w14:paraId="2A76840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</w:t>
      </w:r>
      <w:r w:rsidRPr="00A77EA5">
        <w:rPr>
          <w:noProof/>
        </w:rPr>
        <w:tab/>
        <w:t>2418</w:t>
      </w:r>
    </w:p>
    <w:p w14:paraId="1FB3C1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– GSM event triggered reporting in AWGN</w:t>
      </w:r>
      <w:r w:rsidRPr="00A77EA5">
        <w:rPr>
          <w:noProof/>
        </w:rPr>
        <w:tab/>
        <w:t>2418</w:t>
      </w:r>
    </w:p>
    <w:p w14:paraId="4E135E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2418</w:t>
      </w:r>
    </w:p>
    <w:p w14:paraId="58120A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2420</w:t>
      </w:r>
    </w:p>
    <w:p w14:paraId="471B0C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FDD-GSM event triggered reporting when DRX is used in AWGN</w:t>
      </w:r>
      <w:r w:rsidRPr="00A77EA5">
        <w:rPr>
          <w:noProof/>
        </w:rPr>
        <w:tab/>
        <w:t>2420</w:t>
      </w:r>
    </w:p>
    <w:p w14:paraId="73AFB8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2420</w:t>
      </w:r>
    </w:p>
    <w:p w14:paraId="373A54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2422</w:t>
      </w:r>
    </w:p>
    <w:p w14:paraId="53D3C8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event triggered reporting in AWGN with enhanced BSIC identification</w:t>
      </w:r>
      <w:r w:rsidRPr="00A77EA5">
        <w:rPr>
          <w:noProof/>
        </w:rPr>
        <w:tab/>
        <w:t>2423</w:t>
      </w:r>
    </w:p>
    <w:p w14:paraId="7EC6D2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2423</w:t>
      </w:r>
    </w:p>
    <w:p w14:paraId="2C8E9A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2424</w:t>
      </w:r>
    </w:p>
    <w:p w14:paraId="75DB992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SE"/>
        </w:rPr>
        <w:t>A.8</w:t>
      </w:r>
      <w:r w:rsidRPr="00A77EA5">
        <w:rPr>
          <w:noProof/>
          <w:lang w:val="sv-SE"/>
        </w:rPr>
        <w:t>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- UTRAN TDD measurements</w:t>
      </w:r>
      <w:r w:rsidRPr="00A77EA5">
        <w:rPr>
          <w:noProof/>
        </w:rPr>
        <w:tab/>
        <w:t>2425</w:t>
      </w:r>
    </w:p>
    <w:p w14:paraId="049003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TDD</w:t>
      </w:r>
      <w:r w:rsidRPr="00A77EA5">
        <w:rPr>
          <w:rFonts w:cs="v4.2.0"/>
          <w:noProof/>
        </w:rPr>
        <w:t xml:space="preserve"> event triggered reporting in fading propagation conditions</w:t>
      </w:r>
      <w:r w:rsidRPr="00A77EA5">
        <w:rPr>
          <w:noProof/>
        </w:rPr>
        <w:tab/>
        <w:t>2425</w:t>
      </w:r>
    </w:p>
    <w:p w14:paraId="23E703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2425</w:t>
      </w:r>
    </w:p>
    <w:p w14:paraId="708CE6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2426</w:t>
      </w:r>
    </w:p>
    <w:p w14:paraId="6869BD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 xml:space="preserve">E-UTRAN FDD - UTRAN TDD </w:t>
      </w:r>
      <w:r w:rsidRPr="00A77EA5">
        <w:rPr>
          <w:noProof/>
        </w:rPr>
        <w:t>enhanced cell identification under AWGN propagation conditions</w:t>
      </w:r>
      <w:r w:rsidRPr="00A77EA5">
        <w:rPr>
          <w:noProof/>
        </w:rPr>
        <w:tab/>
        <w:t>2427</w:t>
      </w:r>
    </w:p>
    <w:p w14:paraId="3B8499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2427</w:t>
      </w:r>
    </w:p>
    <w:p w14:paraId="68F4DD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2429</w:t>
      </w:r>
    </w:p>
    <w:p w14:paraId="14D846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– GSM Measurements</w:t>
      </w:r>
      <w:r w:rsidRPr="00A77EA5">
        <w:rPr>
          <w:noProof/>
        </w:rPr>
        <w:tab/>
        <w:t>2429</w:t>
      </w:r>
    </w:p>
    <w:p w14:paraId="48061E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GSM event triggered reporting in AWGN</w:t>
      </w:r>
      <w:r w:rsidRPr="00A77EA5">
        <w:rPr>
          <w:noProof/>
        </w:rPr>
        <w:tab/>
        <w:t>2429</w:t>
      </w:r>
    </w:p>
    <w:p w14:paraId="2DC255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2429</w:t>
      </w:r>
    </w:p>
    <w:p w14:paraId="134ADC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2430</w:t>
      </w:r>
    </w:p>
    <w:p w14:paraId="39ED2D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TDD-GSM event triggered reporting when DRX is used in AWGN</w:t>
      </w:r>
      <w:r w:rsidRPr="00A77EA5">
        <w:rPr>
          <w:noProof/>
        </w:rPr>
        <w:tab/>
        <w:t>2431</w:t>
      </w:r>
    </w:p>
    <w:p w14:paraId="5AEE8D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2431</w:t>
      </w:r>
    </w:p>
    <w:p w14:paraId="0CA8F5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2433</w:t>
      </w:r>
    </w:p>
    <w:p w14:paraId="48DAE55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</w:t>
      </w:r>
      <w:r w:rsidRPr="00A77EA5">
        <w:rPr>
          <w:noProof/>
        </w:rPr>
        <w:t>8.</w:t>
      </w:r>
      <w:r w:rsidRPr="00A77EA5">
        <w:rPr>
          <w:rFonts w:eastAsia="SimSun"/>
          <w:noProof/>
        </w:rPr>
        <w:t>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Monitoring of Multiple Layers</w:t>
      </w:r>
      <w:r w:rsidRPr="00A77EA5">
        <w:rPr>
          <w:noProof/>
        </w:rPr>
        <w:tab/>
        <w:t>2433</w:t>
      </w:r>
    </w:p>
    <w:p w14:paraId="109CA5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Multiple E-UTRAN FDD-FDD Inter-frequency event triggered reporting under fading propagation conditions</w:t>
      </w:r>
      <w:r w:rsidRPr="00A77EA5">
        <w:rPr>
          <w:noProof/>
        </w:rPr>
        <w:tab/>
        <w:t>2433</w:t>
      </w:r>
    </w:p>
    <w:p w14:paraId="649369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2433</w:t>
      </w:r>
    </w:p>
    <w:p w14:paraId="06553D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2435</w:t>
      </w:r>
    </w:p>
    <w:p w14:paraId="0F2F46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E-UTRAN TDD and E-UTRAN TDD Inter-frequency event triggered reporting under fading propagation conditions</w:t>
      </w:r>
      <w:r w:rsidRPr="00A77EA5">
        <w:rPr>
          <w:noProof/>
        </w:rPr>
        <w:tab/>
        <w:t>2436</w:t>
      </w:r>
    </w:p>
    <w:p w14:paraId="23B221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2436</w:t>
      </w:r>
    </w:p>
    <w:p w14:paraId="03ADD8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2437</w:t>
      </w:r>
    </w:p>
    <w:p w14:paraId="3F5CC3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Inter-frequency and UTRAN FDD event triggered reporting under fading propagation conditions</w:t>
      </w:r>
      <w:r w:rsidRPr="00A77EA5">
        <w:rPr>
          <w:noProof/>
        </w:rPr>
        <w:tab/>
        <w:t>2438</w:t>
      </w:r>
    </w:p>
    <w:p w14:paraId="64C106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2438</w:t>
      </w:r>
    </w:p>
    <w:p w14:paraId="5C19E2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2440</w:t>
      </w:r>
    </w:p>
    <w:p w14:paraId="681412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InterRAT E-UTRA TDD to E-UTRA TDD and UTRA TDD cell search test case</w:t>
      </w:r>
      <w:r w:rsidRPr="00A77EA5">
        <w:rPr>
          <w:noProof/>
        </w:rPr>
        <w:tab/>
        <w:t>2440</w:t>
      </w:r>
    </w:p>
    <w:p w14:paraId="651BB6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2440</w:t>
      </w:r>
    </w:p>
    <w:p w14:paraId="733645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2443</w:t>
      </w:r>
    </w:p>
    <w:p w14:paraId="041699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Combined E-UTRAN FDD – E-UTRA FDD and GSM cell search. E-UTRA cells in fading; GSM cell in static propagation conditions</w:t>
      </w:r>
      <w:r w:rsidRPr="00A77EA5">
        <w:rPr>
          <w:noProof/>
        </w:rPr>
        <w:tab/>
        <w:t>2443</w:t>
      </w:r>
    </w:p>
    <w:p w14:paraId="720E59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2443</w:t>
      </w:r>
    </w:p>
    <w:p w14:paraId="2B7FAC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2445</w:t>
      </w:r>
    </w:p>
    <w:p w14:paraId="5C04AC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Combined E-UTRAN TDD – E-UTRA TDD and GSM cell search. E-UTRA cells in fading; GSM cell in static propagation conditions</w:t>
      </w:r>
      <w:r w:rsidRPr="00A77EA5">
        <w:rPr>
          <w:noProof/>
        </w:rPr>
        <w:tab/>
        <w:t>2446</w:t>
      </w:r>
    </w:p>
    <w:p w14:paraId="3A4C2B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2446</w:t>
      </w:r>
    </w:p>
    <w:p w14:paraId="173C3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2448</w:t>
      </w:r>
    </w:p>
    <w:p w14:paraId="7B542D1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Intra-frequency Measurements</w:t>
      </w:r>
      <w:r w:rsidRPr="00A77EA5">
        <w:rPr>
          <w:noProof/>
        </w:rPr>
        <w:tab/>
        <w:t>2449</w:t>
      </w:r>
    </w:p>
    <w:p w14:paraId="6753671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reporting delay test case</w:t>
      </w:r>
      <w:r w:rsidRPr="00A77EA5">
        <w:rPr>
          <w:noProof/>
        </w:rPr>
        <w:tab/>
        <w:t>2449</w:t>
      </w:r>
    </w:p>
    <w:p w14:paraId="05A772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2449</w:t>
      </w:r>
    </w:p>
    <w:p w14:paraId="03D588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2453</w:t>
      </w:r>
    </w:p>
    <w:p w14:paraId="31D0BC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2453</w:t>
      </w:r>
    </w:p>
    <w:p w14:paraId="2FD1D9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reporting delay test case</w:t>
      </w:r>
      <w:r w:rsidRPr="00A77EA5">
        <w:rPr>
          <w:noProof/>
        </w:rPr>
        <w:tab/>
        <w:t>2453</w:t>
      </w:r>
    </w:p>
    <w:p w14:paraId="2098D5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2453</w:t>
      </w:r>
    </w:p>
    <w:p w14:paraId="22449C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2458</w:t>
      </w:r>
    </w:p>
    <w:p w14:paraId="3D3F0D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2458</w:t>
      </w:r>
    </w:p>
    <w:p w14:paraId="36FBA2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A</w:t>
      </w:r>
      <w:r w:rsidRPr="00A77EA5">
        <w:rPr>
          <w:noProof/>
        </w:rPr>
        <w:tab/>
        <w:t>2458</w:t>
      </w:r>
    </w:p>
    <w:p w14:paraId="6E98B2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2458</w:t>
      </w:r>
    </w:p>
    <w:p w14:paraId="72FB1A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2464</w:t>
      </w:r>
    </w:p>
    <w:p w14:paraId="263CB3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A</w:t>
      </w:r>
      <w:r w:rsidRPr="00A77EA5">
        <w:rPr>
          <w:noProof/>
        </w:rPr>
        <w:tab/>
        <w:t>2464</w:t>
      </w:r>
    </w:p>
    <w:p w14:paraId="01CB7B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2464</w:t>
      </w:r>
    </w:p>
    <w:p w14:paraId="7645DD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2469</w:t>
      </w:r>
    </w:p>
    <w:p w14:paraId="715682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A</w:t>
      </w:r>
      <w:r w:rsidRPr="00A77EA5">
        <w:rPr>
          <w:noProof/>
        </w:rPr>
        <w:tab/>
        <w:t>2469</w:t>
      </w:r>
    </w:p>
    <w:p w14:paraId="1EE9B4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2469</w:t>
      </w:r>
    </w:p>
    <w:p w14:paraId="06C672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2474</w:t>
      </w:r>
    </w:p>
    <w:p w14:paraId="061ABE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B</w:t>
      </w:r>
      <w:r w:rsidRPr="00A77EA5">
        <w:rPr>
          <w:noProof/>
        </w:rPr>
        <w:tab/>
        <w:t>2474</w:t>
      </w:r>
    </w:p>
    <w:p w14:paraId="4AFF6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2474</w:t>
      </w:r>
    </w:p>
    <w:p w14:paraId="43BA47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2479</w:t>
      </w:r>
    </w:p>
    <w:p w14:paraId="5C5711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B</w:t>
      </w:r>
      <w:r w:rsidRPr="00A77EA5">
        <w:rPr>
          <w:noProof/>
        </w:rPr>
        <w:tab/>
        <w:t>2479</w:t>
      </w:r>
    </w:p>
    <w:p w14:paraId="134C5C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2479</w:t>
      </w:r>
    </w:p>
    <w:p w14:paraId="7394D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2484</w:t>
      </w:r>
    </w:p>
    <w:p w14:paraId="2FFE31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B</w:t>
      </w:r>
      <w:r w:rsidRPr="00A77EA5">
        <w:rPr>
          <w:noProof/>
        </w:rPr>
        <w:tab/>
        <w:t>2484</w:t>
      </w:r>
    </w:p>
    <w:p w14:paraId="45C3A1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2484</w:t>
      </w:r>
    </w:p>
    <w:p w14:paraId="7D0CBB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2489</w:t>
      </w:r>
    </w:p>
    <w:p w14:paraId="6C72EB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A with longer PRS occasions</w:t>
      </w:r>
      <w:r w:rsidRPr="00A77EA5">
        <w:rPr>
          <w:noProof/>
        </w:rPr>
        <w:tab/>
        <w:t>2489</w:t>
      </w:r>
    </w:p>
    <w:p w14:paraId="0FCFCD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2489</w:t>
      </w:r>
    </w:p>
    <w:p w14:paraId="321D2B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2494</w:t>
      </w:r>
    </w:p>
    <w:p w14:paraId="24117B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A with longer PRS occasions</w:t>
      </w:r>
      <w:r w:rsidRPr="00A77EA5">
        <w:rPr>
          <w:noProof/>
        </w:rPr>
        <w:tab/>
        <w:t>2494</w:t>
      </w:r>
    </w:p>
    <w:p w14:paraId="4DBA3A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2494</w:t>
      </w:r>
    </w:p>
    <w:p w14:paraId="7C6AE7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2499</w:t>
      </w:r>
    </w:p>
    <w:p w14:paraId="2C3676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A with longer PRS occasions</w:t>
      </w:r>
      <w:r w:rsidRPr="00A77EA5">
        <w:rPr>
          <w:noProof/>
        </w:rPr>
        <w:tab/>
        <w:t>2499</w:t>
      </w:r>
    </w:p>
    <w:p w14:paraId="407142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2499</w:t>
      </w:r>
    </w:p>
    <w:p w14:paraId="540A23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2504</w:t>
      </w:r>
    </w:p>
    <w:p w14:paraId="23F151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B with longer PRS occasions</w:t>
      </w:r>
      <w:r w:rsidRPr="00A77EA5">
        <w:rPr>
          <w:noProof/>
        </w:rPr>
        <w:tab/>
        <w:t>2504</w:t>
      </w:r>
    </w:p>
    <w:p w14:paraId="7BD8DF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2504</w:t>
      </w:r>
    </w:p>
    <w:p w14:paraId="49FB76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2509</w:t>
      </w:r>
    </w:p>
    <w:p w14:paraId="4EFFB0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B with longer PRS occasions</w:t>
      </w:r>
      <w:r w:rsidRPr="00A77EA5">
        <w:rPr>
          <w:noProof/>
        </w:rPr>
        <w:tab/>
        <w:t>2509</w:t>
      </w:r>
    </w:p>
    <w:p w14:paraId="421593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2509</w:t>
      </w:r>
    </w:p>
    <w:p w14:paraId="50B8F2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2514</w:t>
      </w:r>
    </w:p>
    <w:p w14:paraId="622DEA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B with longer PRS occasions</w:t>
      </w:r>
      <w:r w:rsidRPr="00A77EA5">
        <w:rPr>
          <w:noProof/>
        </w:rPr>
        <w:tab/>
        <w:t>2514</w:t>
      </w:r>
    </w:p>
    <w:p w14:paraId="167E9D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2514</w:t>
      </w:r>
    </w:p>
    <w:p w14:paraId="1264F5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2519</w:t>
      </w:r>
    </w:p>
    <w:p w14:paraId="463A667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Inter-frequency Measurements</w:t>
      </w:r>
      <w:r w:rsidRPr="00A77EA5">
        <w:rPr>
          <w:noProof/>
        </w:rPr>
        <w:tab/>
        <w:t>2519</w:t>
      </w:r>
    </w:p>
    <w:p w14:paraId="497A1B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RSTD measurement reporting delay test case with the reference cell on the serving carrier frequency</w:t>
      </w:r>
      <w:r w:rsidRPr="00A77EA5">
        <w:rPr>
          <w:noProof/>
        </w:rPr>
        <w:tab/>
        <w:t>2519</w:t>
      </w:r>
    </w:p>
    <w:p w14:paraId="6C85A9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2519</w:t>
      </w:r>
    </w:p>
    <w:p w14:paraId="5ED2B5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2524</w:t>
      </w:r>
    </w:p>
    <w:p w14:paraId="5499AD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2524</w:t>
      </w:r>
    </w:p>
    <w:p w14:paraId="269073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RSTD measurement reporting delay test case with the reference cell on the serving carrier frequency</w:t>
      </w:r>
      <w:r w:rsidRPr="00A77EA5">
        <w:rPr>
          <w:noProof/>
        </w:rPr>
        <w:tab/>
        <w:t>2524</w:t>
      </w:r>
    </w:p>
    <w:p w14:paraId="0EA94D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2524</w:t>
      </w:r>
    </w:p>
    <w:p w14:paraId="100F22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2530</w:t>
      </w:r>
    </w:p>
    <w:p w14:paraId="2F9B5F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2530</w:t>
      </w:r>
    </w:p>
    <w:p w14:paraId="76B597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A</w:t>
      </w:r>
      <w:r w:rsidRPr="00A77EA5">
        <w:rPr>
          <w:noProof/>
        </w:rPr>
        <w:tab/>
        <w:t>2530</w:t>
      </w:r>
    </w:p>
    <w:p w14:paraId="2F7E22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2530</w:t>
      </w:r>
    </w:p>
    <w:p w14:paraId="150E0C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2537</w:t>
      </w:r>
    </w:p>
    <w:p w14:paraId="56F12C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A</w:t>
      </w:r>
      <w:r w:rsidRPr="00A77EA5">
        <w:rPr>
          <w:noProof/>
        </w:rPr>
        <w:tab/>
        <w:t>2537</w:t>
      </w:r>
    </w:p>
    <w:p w14:paraId="7D4647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2537</w:t>
      </w:r>
    </w:p>
    <w:p w14:paraId="0C23A2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2543</w:t>
      </w:r>
    </w:p>
    <w:p w14:paraId="4E1021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A</w:t>
      </w:r>
      <w:r w:rsidRPr="00A77EA5">
        <w:rPr>
          <w:noProof/>
        </w:rPr>
        <w:tab/>
        <w:t>2543</w:t>
      </w:r>
    </w:p>
    <w:p w14:paraId="5BDAB2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2543</w:t>
      </w:r>
    </w:p>
    <w:p w14:paraId="7000F0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2549</w:t>
      </w:r>
    </w:p>
    <w:p w14:paraId="6F0966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B</w:t>
      </w:r>
      <w:r w:rsidRPr="00A77EA5">
        <w:rPr>
          <w:noProof/>
        </w:rPr>
        <w:tab/>
        <w:t>2549</w:t>
      </w:r>
    </w:p>
    <w:p w14:paraId="56BD6C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2549</w:t>
      </w:r>
    </w:p>
    <w:p w14:paraId="3C06E0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2555</w:t>
      </w:r>
    </w:p>
    <w:p w14:paraId="6ED258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B</w:t>
      </w:r>
      <w:r w:rsidRPr="00A77EA5">
        <w:rPr>
          <w:noProof/>
        </w:rPr>
        <w:tab/>
        <w:t>2555</w:t>
      </w:r>
    </w:p>
    <w:p w14:paraId="1694CE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2555</w:t>
      </w:r>
    </w:p>
    <w:p w14:paraId="65D491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2561</w:t>
      </w:r>
    </w:p>
    <w:p w14:paraId="26EC33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B</w:t>
      </w:r>
      <w:r w:rsidRPr="00A77EA5">
        <w:rPr>
          <w:noProof/>
        </w:rPr>
        <w:tab/>
        <w:t>2561</w:t>
      </w:r>
    </w:p>
    <w:p w14:paraId="4E9031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2561</w:t>
      </w:r>
    </w:p>
    <w:p w14:paraId="0CCFD2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2567</w:t>
      </w:r>
    </w:p>
    <w:p w14:paraId="1BC012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A with longer PRS occasions</w:t>
      </w:r>
      <w:r w:rsidRPr="00A77EA5">
        <w:rPr>
          <w:noProof/>
        </w:rPr>
        <w:tab/>
        <w:t>2567</w:t>
      </w:r>
    </w:p>
    <w:p w14:paraId="329FCF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2567</w:t>
      </w:r>
    </w:p>
    <w:p w14:paraId="37DF6C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2573</w:t>
      </w:r>
    </w:p>
    <w:p w14:paraId="113EFE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A with longer PRS occasions</w:t>
      </w:r>
      <w:r w:rsidRPr="00A77EA5">
        <w:rPr>
          <w:noProof/>
        </w:rPr>
        <w:tab/>
        <w:t>2573</w:t>
      </w:r>
    </w:p>
    <w:p w14:paraId="38C8F2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2573</w:t>
      </w:r>
    </w:p>
    <w:p w14:paraId="100145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2579</w:t>
      </w:r>
    </w:p>
    <w:p w14:paraId="1BC212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A with longer PRS occasions</w:t>
      </w:r>
      <w:r w:rsidRPr="00A77EA5">
        <w:rPr>
          <w:noProof/>
        </w:rPr>
        <w:tab/>
        <w:t>2579</w:t>
      </w:r>
    </w:p>
    <w:p w14:paraId="7F5E0C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2579</w:t>
      </w:r>
    </w:p>
    <w:p w14:paraId="56195A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2585</w:t>
      </w:r>
    </w:p>
    <w:p w14:paraId="25B4EB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B with longer PRS occasions</w:t>
      </w:r>
      <w:r w:rsidRPr="00A77EA5">
        <w:rPr>
          <w:noProof/>
        </w:rPr>
        <w:tab/>
        <w:t>2585</w:t>
      </w:r>
    </w:p>
    <w:p w14:paraId="28B02B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2585</w:t>
      </w:r>
    </w:p>
    <w:p w14:paraId="097C8A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2591</w:t>
      </w:r>
    </w:p>
    <w:p w14:paraId="09CE59D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B with longer PRS occasions</w:t>
      </w:r>
      <w:r w:rsidRPr="00A77EA5">
        <w:rPr>
          <w:noProof/>
        </w:rPr>
        <w:tab/>
        <w:t>2591</w:t>
      </w:r>
    </w:p>
    <w:p w14:paraId="4C5A21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2591</w:t>
      </w:r>
    </w:p>
    <w:p w14:paraId="38C4A1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2597</w:t>
      </w:r>
    </w:p>
    <w:p w14:paraId="6A76FEA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B with longer PRS occasions</w:t>
      </w:r>
      <w:r w:rsidRPr="00A77EA5">
        <w:rPr>
          <w:noProof/>
        </w:rPr>
        <w:tab/>
        <w:t>2597</w:t>
      </w:r>
    </w:p>
    <w:p w14:paraId="721367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2597</w:t>
      </w:r>
    </w:p>
    <w:p w14:paraId="6D6B85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2603</w:t>
      </w:r>
    </w:p>
    <w:p w14:paraId="50DCC02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FDD Inter-frequency Measurements</w:t>
      </w:r>
      <w:r w:rsidRPr="00A77EA5">
        <w:rPr>
          <w:noProof/>
        </w:rPr>
        <w:tab/>
        <w:t>2603</w:t>
      </w:r>
    </w:p>
    <w:p w14:paraId="3FC496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event triggered reporting under fading propagation conditions in asynchronous cells</w:t>
      </w:r>
      <w:r w:rsidRPr="00A77EA5">
        <w:rPr>
          <w:noProof/>
        </w:rPr>
        <w:tab/>
        <w:t>2603</w:t>
      </w:r>
    </w:p>
    <w:p w14:paraId="73CB89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2603</w:t>
      </w:r>
    </w:p>
    <w:p w14:paraId="626891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2605</w:t>
      </w:r>
    </w:p>
    <w:p w14:paraId="609B484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event triggered reporting when DRX is used under fading propagation conditions in asynchronous cells</w:t>
      </w:r>
      <w:r w:rsidRPr="00A77EA5">
        <w:rPr>
          <w:noProof/>
        </w:rPr>
        <w:tab/>
        <w:t>2605</w:t>
      </w:r>
    </w:p>
    <w:p w14:paraId="402FED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2605</w:t>
      </w:r>
    </w:p>
    <w:p w14:paraId="09B867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2608</w:t>
      </w:r>
    </w:p>
    <w:p w14:paraId="025EE5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FDD Inter-frequency identification of a new CGI of E-UTRA cell using autonomous gaps</w:t>
      </w:r>
      <w:r w:rsidRPr="00A77EA5">
        <w:rPr>
          <w:noProof/>
        </w:rPr>
        <w:tab/>
        <w:t>2608</w:t>
      </w:r>
    </w:p>
    <w:p w14:paraId="0D9F45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2608</w:t>
      </w:r>
    </w:p>
    <w:p w14:paraId="323CAC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2610</w:t>
      </w:r>
    </w:p>
    <w:p w14:paraId="5CAC35D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TDD Inter-frequency Measurements</w:t>
      </w:r>
      <w:r w:rsidRPr="00A77EA5">
        <w:rPr>
          <w:noProof/>
        </w:rPr>
        <w:tab/>
        <w:t>2611</w:t>
      </w:r>
    </w:p>
    <w:p w14:paraId="559B11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event triggered reporting under fading propagation conditions in asynchronous cells</w:t>
      </w:r>
      <w:r w:rsidRPr="00A77EA5">
        <w:rPr>
          <w:noProof/>
        </w:rPr>
        <w:tab/>
        <w:t>2611</w:t>
      </w:r>
    </w:p>
    <w:p w14:paraId="390916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2611</w:t>
      </w:r>
    </w:p>
    <w:p w14:paraId="2CA048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2612</w:t>
      </w:r>
    </w:p>
    <w:p w14:paraId="1C022E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event triggered reporting when DRX is used under fading propagation conditions in asynchronous cells</w:t>
      </w:r>
      <w:r w:rsidRPr="00A77EA5">
        <w:rPr>
          <w:noProof/>
        </w:rPr>
        <w:tab/>
        <w:t>2612</w:t>
      </w:r>
    </w:p>
    <w:p w14:paraId="1AD0FC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2612</w:t>
      </w:r>
    </w:p>
    <w:p w14:paraId="5E7264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2615</w:t>
      </w:r>
    </w:p>
    <w:p w14:paraId="658C4B6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TDD Inter-frequency identification of a new CGI of E-UTRA cell using autonomous gaps</w:t>
      </w:r>
      <w:r w:rsidRPr="00A77EA5">
        <w:rPr>
          <w:noProof/>
        </w:rPr>
        <w:tab/>
        <w:t>2615</w:t>
      </w:r>
    </w:p>
    <w:p w14:paraId="5236C9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2615</w:t>
      </w:r>
    </w:p>
    <w:p w14:paraId="1AD653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2617</w:t>
      </w:r>
    </w:p>
    <w:p w14:paraId="2B4DB03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Carrier Aggregation Measurements</w:t>
      </w:r>
      <w:r w:rsidRPr="00A77EA5">
        <w:rPr>
          <w:noProof/>
        </w:rPr>
        <w:tab/>
        <w:t>2618</w:t>
      </w:r>
    </w:p>
    <w:p w14:paraId="5E6CE9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</w:t>
      </w:r>
      <w:r w:rsidRPr="00A77EA5">
        <w:rPr>
          <w:noProof/>
        </w:rPr>
        <w:tab/>
        <w:t>2618</w:t>
      </w:r>
    </w:p>
    <w:p w14:paraId="135002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2618</w:t>
      </w:r>
    </w:p>
    <w:p w14:paraId="7F8578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2620</w:t>
      </w:r>
    </w:p>
    <w:p w14:paraId="3E614C8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</w:t>
      </w:r>
      <w:r w:rsidRPr="00A77EA5">
        <w:rPr>
          <w:noProof/>
        </w:rPr>
        <w:tab/>
        <w:t>2620</w:t>
      </w:r>
    </w:p>
    <w:p w14:paraId="35C228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2620</w:t>
      </w:r>
    </w:p>
    <w:p w14:paraId="749751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2622</w:t>
      </w:r>
    </w:p>
    <w:p w14:paraId="6C1971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Event triggered reporting on deactivated SCell with PCell interruption in non-DRX</w:t>
      </w:r>
      <w:r w:rsidRPr="00A77EA5">
        <w:rPr>
          <w:noProof/>
        </w:rPr>
        <w:tab/>
        <w:t>2622</w:t>
      </w:r>
    </w:p>
    <w:p w14:paraId="273043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2622</w:t>
      </w:r>
    </w:p>
    <w:p w14:paraId="01A236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2624</w:t>
      </w:r>
    </w:p>
    <w:p w14:paraId="470116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Event triggered reporting on deactivated SCell with network controlled PCell interruption in non-DRX</w:t>
      </w:r>
      <w:r w:rsidRPr="00A77EA5">
        <w:rPr>
          <w:noProof/>
        </w:rPr>
        <w:tab/>
        <w:t>2625</w:t>
      </w:r>
    </w:p>
    <w:p w14:paraId="0FCF9E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2625</w:t>
      </w:r>
    </w:p>
    <w:p w14:paraId="2B10B2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2626</w:t>
      </w:r>
    </w:p>
    <w:p w14:paraId="3A933E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Event triggered reporting on deactivated SCell  with PCell interruption in non-DRX</w:t>
      </w:r>
      <w:r w:rsidRPr="00A77EA5">
        <w:rPr>
          <w:noProof/>
        </w:rPr>
        <w:tab/>
        <w:t>2627</w:t>
      </w:r>
    </w:p>
    <w:p w14:paraId="3DCCF6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2627</w:t>
      </w:r>
    </w:p>
    <w:p w14:paraId="7B0A9F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2628</w:t>
      </w:r>
    </w:p>
    <w:p w14:paraId="61934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Event triggered reporting on deactivated SCell with PCell interruption in non-DRX</w:t>
      </w:r>
      <w:r w:rsidRPr="00A77EA5">
        <w:rPr>
          <w:noProof/>
        </w:rPr>
        <w:tab/>
        <w:t>2629</w:t>
      </w:r>
    </w:p>
    <w:p w14:paraId="6A9FEC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2629</w:t>
      </w:r>
    </w:p>
    <w:p w14:paraId="143AE6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2631</w:t>
      </w:r>
    </w:p>
    <w:p w14:paraId="329A50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for 20 MHz bandwidth</w:t>
      </w:r>
      <w:r w:rsidRPr="00A77EA5">
        <w:rPr>
          <w:noProof/>
        </w:rPr>
        <w:tab/>
        <w:t>2632</w:t>
      </w:r>
    </w:p>
    <w:p w14:paraId="6500F6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2632</w:t>
      </w:r>
    </w:p>
    <w:p w14:paraId="70F4D8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2632</w:t>
      </w:r>
    </w:p>
    <w:p w14:paraId="7C10AD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20 MHz bandwidth</w:t>
      </w:r>
      <w:r w:rsidRPr="00A77EA5">
        <w:rPr>
          <w:noProof/>
        </w:rPr>
        <w:tab/>
        <w:t>2632</w:t>
      </w:r>
    </w:p>
    <w:p w14:paraId="26E5BE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2632</w:t>
      </w:r>
    </w:p>
    <w:p w14:paraId="56C8CB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2633</w:t>
      </w:r>
    </w:p>
    <w:p w14:paraId="70411D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event triggered reporting on deactivated SCell with PCell interruption in non-DRX for 20 MHz bandwidth</w:t>
      </w:r>
      <w:r w:rsidRPr="00A77EA5">
        <w:rPr>
          <w:noProof/>
        </w:rPr>
        <w:tab/>
        <w:t>2633</w:t>
      </w:r>
    </w:p>
    <w:p w14:paraId="0D24C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2633</w:t>
      </w:r>
    </w:p>
    <w:p w14:paraId="560412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2634</w:t>
      </w:r>
    </w:p>
    <w:p w14:paraId="754D00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event triggered reporting on deactivated SCell with PCell interruption in non-DRX for 20 MHz bandwidth</w:t>
      </w:r>
      <w:r w:rsidRPr="00A77EA5">
        <w:rPr>
          <w:noProof/>
        </w:rPr>
        <w:tab/>
        <w:t>2634</w:t>
      </w:r>
    </w:p>
    <w:p w14:paraId="2616AC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2634</w:t>
      </w:r>
    </w:p>
    <w:p w14:paraId="4ED5D6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2635</w:t>
      </w:r>
    </w:p>
    <w:p w14:paraId="7C88A5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for 10MHz+5MHz</w:t>
      </w:r>
      <w:r w:rsidRPr="00A77EA5">
        <w:rPr>
          <w:noProof/>
        </w:rPr>
        <w:tab/>
        <w:t>2635</w:t>
      </w:r>
    </w:p>
    <w:p w14:paraId="214B64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2635</w:t>
      </w:r>
    </w:p>
    <w:p w14:paraId="644B4F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2636</w:t>
      </w:r>
    </w:p>
    <w:p w14:paraId="3832BB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10MHz+5MHz</w:t>
      </w:r>
      <w:r w:rsidRPr="00A77EA5">
        <w:rPr>
          <w:noProof/>
        </w:rPr>
        <w:tab/>
        <w:t>2636</w:t>
      </w:r>
    </w:p>
    <w:p w14:paraId="0D4658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2636</w:t>
      </w:r>
    </w:p>
    <w:p w14:paraId="5EAAB1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2637</w:t>
      </w:r>
    </w:p>
    <w:p w14:paraId="557B4D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on deactivating SCell with PCell interruption in non-DRX for 10MHz+5MHz</w:t>
      </w:r>
      <w:r w:rsidRPr="00A77EA5">
        <w:rPr>
          <w:noProof/>
        </w:rPr>
        <w:tab/>
        <w:t>2637</w:t>
      </w:r>
    </w:p>
    <w:p w14:paraId="76623E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2637</w:t>
      </w:r>
    </w:p>
    <w:p w14:paraId="31F726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2638</w:t>
      </w:r>
    </w:p>
    <w:p w14:paraId="719194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on deactivating SCell with PCell interruption in non-DRX for 10MHz+5MHz</w:t>
      </w:r>
      <w:r w:rsidRPr="00A77EA5">
        <w:rPr>
          <w:noProof/>
        </w:rPr>
        <w:tab/>
        <w:t>2638</w:t>
      </w:r>
    </w:p>
    <w:p w14:paraId="78F9E9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2638</w:t>
      </w:r>
    </w:p>
    <w:p w14:paraId="26869E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2638</w:t>
      </w:r>
    </w:p>
    <w:p w14:paraId="1580B8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for 5MHz +5 MHz bandwidth</w:t>
      </w:r>
      <w:r w:rsidRPr="00A77EA5">
        <w:rPr>
          <w:noProof/>
        </w:rPr>
        <w:tab/>
        <w:t>2638</w:t>
      </w:r>
    </w:p>
    <w:p w14:paraId="063C2F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2638</w:t>
      </w:r>
    </w:p>
    <w:p w14:paraId="4DFA49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2639</w:t>
      </w:r>
    </w:p>
    <w:p w14:paraId="15EE6C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5 MHz +5 MHz bandwidth</w:t>
      </w:r>
      <w:r w:rsidRPr="00A77EA5">
        <w:rPr>
          <w:noProof/>
        </w:rPr>
        <w:tab/>
        <w:t>2639</w:t>
      </w:r>
    </w:p>
    <w:p w14:paraId="76C576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2639</w:t>
      </w:r>
    </w:p>
    <w:p w14:paraId="106738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2640</w:t>
      </w:r>
    </w:p>
    <w:p w14:paraId="62EA66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event triggered reporting on deactivated SCell with PCell interruption in non-DRX for 5 +5 MHz bandwidth</w:t>
      </w:r>
      <w:r w:rsidRPr="00A77EA5">
        <w:rPr>
          <w:noProof/>
        </w:rPr>
        <w:tab/>
        <w:t>2640</w:t>
      </w:r>
    </w:p>
    <w:p w14:paraId="5578D1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2640</w:t>
      </w:r>
    </w:p>
    <w:p w14:paraId="170246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2640</w:t>
      </w:r>
    </w:p>
    <w:p w14:paraId="4D565F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event triggered reporting on deactivated SCell with PCell interruption in non-DRX for 5+5 MHz bandwidth</w:t>
      </w:r>
      <w:r w:rsidRPr="00A77EA5">
        <w:rPr>
          <w:noProof/>
        </w:rPr>
        <w:tab/>
        <w:t>2640</w:t>
      </w:r>
    </w:p>
    <w:p w14:paraId="058A7B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2640</w:t>
      </w:r>
    </w:p>
    <w:p w14:paraId="2CA813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2641</w:t>
      </w:r>
    </w:p>
    <w:p w14:paraId="4707DF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</w:t>
      </w:r>
      <w:r w:rsidRPr="00A77EA5">
        <w:rPr>
          <w:noProof/>
        </w:rPr>
        <w:tab/>
        <w:t>2641</w:t>
      </w:r>
    </w:p>
    <w:p w14:paraId="141974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2641</w:t>
      </w:r>
    </w:p>
    <w:p w14:paraId="2F9657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2643</w:t>
      </w:r>
    </w:p>
    <w:p w14:paraId="359DC7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 for 20MHz</w:t>
      </w:r>
      <w:r w:rsidRPr="00A77EA5">
        <w:rPr>
          <w:noProof/>
        </w:rPr>
        <w:tab/>
        <w:t>2644</w:t>
      </w:r>
    </w:p>
    <w:p w14:paraId="00EB37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2644</w:t>
      </w:r>
    </w:p>
    <w:p w14:paraId="5AAF10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2644</w:t>
      </w:r>
    </w:p>
    <w:p w14:paraId="091DE5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 for 10MHz + 5MHz</w:t>
      </w:r>
      <w:r w:rsidRPr="00A77EA5">
        <w:rPr>
          <w:noProof/>
        </w:rPr>
        <w:tab/>
        <w:t>2644</w:t>
      </w:r>
    </w:p>
    <w:p w14:paraId="5AF2A7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2644</w:t>
      </w:r>
    </w:p>
    <w:p w14:paraId="2A0121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2645</w:t>
      </w:r>
    </w:p>
    <w:p w14:paraId="0875E1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 for 5MHz + 5MHz</w:t>
      </w:r>
      <w:r w:rsidRPr="00A77EA5">
        <w:rPr>
          <w:noProof/>
        </w:rPr>
        <w:tab/>
        <w:t>2645</w:t>
      </w:r>
    </w:p>
    <w:p w14:paraId="2D5915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2645</w:t>
      </w:r>
    </w:p>
    <w:p w14:paraId="4D8CC2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2645</w:t>
      </w:r>
    </w:p>
    <w:p w14:paraId="2C103E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</w:t>
      </w:r>
      <w:r w:rsidRPr="00A77EA5">
        <w:rPr>
          <w:noProof/>
        </w:rPr>
        <w:tab/>
        <w:t>2645</w:t>
      </w:r>
    </w:p>
    <w:p w14:paraId="0643B6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2645</w:t>
      </w:r>
    </w:p>
    <w:p w14:paraId="6EB363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2647</w:t>
      </w:r>
    </w:p>
    <w:p w14:paraId="7304E1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20MHz</w:t>
      </w:r>
      <w:r w:rsidRPr="00A77EA5">
        <w:rPr>
          <w:noProof/>
        </w:rPr>
        <w:tab/>
        <w:t>2648</w:t>
      </w:r>
    </w:p>
    <w:p w14:paraId="1D5B62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2648</w:t>
      </w:r>
    </w:p>
    <w:p w14:paraId="55D779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2648</w:t>
      </w:r>
    </w:p>
    <w:p w14:paraId="466090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10MHz + 5MHz</w:t>
      </w:r>
      <w:r w:rsidRPr="00A77EA5">
        <w:rPr>
          <w:noProof/>
        </w:rPr>
        <w:tab/>
        <w:t>2648</w:t>
      </w:r>
    </w:p>
    <w:p w14:paraId="0197B8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2648</w:t>
      </w:r>
    </w:p>
    <w:p w14:paraId="34903F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2649</w:t>
      </w:r>
    </w:p>
    <w:p w14:paraId="1CE603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5MHz + 5MHz</w:t>
      </w:r>
      <w:r w:rsidRPr="00A77EA5">
        <w:rPr>
          <w:noProof/>
        </w:rPr>
        <w:tab/>
        <w:t>2649</w:t>
      </w:r>
    </w:p>
    <w:p w14:paraId="3F117B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2649</w:t>
      </w:r>
    </w:p>
    <w:p w14:paraId="1CBC0C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2649</w:t>
      </w:r>
    </w:p>
    <w:p w14:paraId="754692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A.8.16.18D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20MHz + 10MHz</w:t>
      </w:r>
      <w:r w:rsidRPr="00A77EA5">
        <w:rPr>
          <w:noProof/>
        </w:rPr>
        <w:tab/>
        <w:t>2649</w:t>
      </w:r>
    </w:p>
    <w:p w14:paraId="2F7655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A.8.16.18D.1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2649</w:t>
      </w:r>
    </w:p>
    <w:p w14:paraId="69B39C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A.8.16.18D.2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2650</w:t>
      </w:r>
    </w:p>
    <w:p w14:paraId="2A9259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</w:t>
      </w:r>
      <w:r w:rsidRPr="00A77EA5">
        <w:rPr>
          <w:noProof/>
        </w:rPr>
        <w:tab/>
        <w:t>2650</w:t>
      </w:r>
    </w:p>
    <w:p w14:paraId="4B7CBF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2650</w:t>
      </w:r>
    </w:p>
    <w:p w14:paraId="0BD7E1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2652</w:t>
      </w:r>
    </w:p>
    <w:p w14:paraId="73FAD7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 for 20MHz</w:t>
      </w:r>
      <w:r w:rsidRPr="00A77EA5">
        <w:rPr>
          <w:noProof/>
        </w:rPr>
        <w:tab/>
        <w:t>2652</w:t>
      </w:r>
    </w:p>
    <w:p w14:paraId="79323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2652</w:t>
      </w:r>
    </w:p>
    <w:p w14:paraId="1776F5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2653</w:t>
      </w:r>
    </w:p>
    <w:p w14:paraId="49C406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A.8.16.19B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 for 10MHz + 5MHz</w:t>
      </w:r>
      <w:r w:rsidRPr="00A77EA5">
        <w:rPr>
          <w:noProof/>
        </w:rPr>
        <w:tab/>
        <w:t>2653</w:t>
      </w:r>
    </w:p>
    <w:p w14:paraId="003141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2653</w:t>
      </w:r>
    </w:p>
    <w:p w14:paraId="7CB48E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2653</w:t>
      </w:r>
    </w:p>
    <w:p w14:paraId="35C2719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 for 5MHz + 5MHz</w:t>
      </w:r>
      <w:r w:rsidRPr="00A77EA5">
        <w:rPr>
          <w:noProof/>
        </w:rPr>
        <w:tab/>
        <w:t>2653</w:t>
      </w:r>
    </w:p>
    <w:p w14:paraId="7F8B8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2653</w:t>
      </w:r>
    </w:p>
    <w:p w14:paraId="2692C6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2654</w:t>
      </w:r>
    </w:p>
    <w:p w14:paraId="67DEF2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</w:t>
      </w:r>
      <w:r w:rsidRPr="00A77EA5">
        <w:rPr>
          <w:noProof/>
        </w:rPr>
        <w:tab/>
        <w:t>2654</w:t>
      </w:r>
    </w:p>
    <w:p w14:paraId="6F03B7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2654</w:t>
      </w:r>
    </w:p>
    <w:p w14:paraId="7CA325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2656</w:t>
      </w:r>
    </w:p>
    <w:p w14:paraId="19F4D3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20MHz</w:t>
      </w:r>
      <w:r w:rsidRPr="00A77EA5">
        <w:rPr>
          <w:noProof/>
        </w:rPr>
        <w:tab/>
        <w:t>2657</w:t>
      </w:r>
    </w:p>
    <w:p w14:paraId="606263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2657</w:t>
      </w:r>
    </w:p>
    <w:p w14:paraId="398AB1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2657</w:t>
      </w:r>
    </w:p>
    <w:p w14:paraId="18C5060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10MHz + 5MHz</w:t>
      </w:r>
      <w:r w:rsidRPr="00A77EA5">
        <w:rPr>
          <w:noProof/>
        </w:rPr>
        <w:tab/>
        <w:t>2657</w:t>
      </w:r>
    </w:p>
    <w:p w14:paraId="5985F2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2657</w:t>
      </w:r>
    </w:p>
    <w:p w14:paraId="02BC65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2658</w:t>
      </w:r>
    </w:p>
    <w:p w14:paraId="109129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5MHz + 5MHz</w:t>
      </w:r>
      <w:r w:rsidRPr="00A77EA5">
        <w:rPr>
          <w:noProof/>
        </w:rPr>
        <w:tab/>
        <w:t>2658</w:t>
      </w:r>
    </w:p>
    <w:p w14:paraId="2BEEBB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2658</w:t>
      </w:r>
    </w:p>
    <w:p w14:paraId="008D8F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2658</w:t>
      </w:r>
    </w:p>
    <w:p w14:paraId="51C7B3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A.8.16.20D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20MHz + 10MHz</w:t>
      </w:r>
      <w:r w:rsidRPr="00A77EA5">
        <w:rPr>
          <w:noProof/>
        </w:rPr>
        <w:tab/>
        <w:t>2658</w:t>
      </w:r>
    </w:p>
    <w:p w14:paraId="753BAC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A.8.16.20D.1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2658</w:t>
      </w:r>
    </w:p>
    <w:p w14:paraId="0D5678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A.8.16.20D.2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2659</w:t>
      </w:r>
    </w:p>
    <w:p w14:paraId="4946AA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20MHz+10MHz</w:t>
      </w:r>
      <w:r w:rsidRPr="00A77EA5">
        <w:rPr>
          <w:noProof/>
        </w:rPr>
        <w:tab/>
        <w:t>2659</w:t>
      </w:r>
    </w:p>
    <w:p w14:paraId="3712B4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2659</w:t>
      </w:r>
    </w:p>
    <w:p w14:paraId="63A306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2661</w:t>
      </w:r>
    </w:p>
    <w:p w14:paraId="004086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on deactivating SCell with PCell interruption in non-DRX for 20MHz+10MHz</w:t>
      </w:r>
      <w:r w:rsidRPr="00A77EA5">
        <w:rPr>
          <w:noProof/>
        </w:rPr>
        <w:tab/>
        <w:t>2661</w:t>
      </w:r>
    </w:p>
    <w:p w14:paraId="468420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2661</w:t>
      </w:r>
    </w:p>
    <w:p w14:paraId="55E5DD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2663</w:t>
      </w:r>
    </w:p>
    <w:p w14:paraId="6E805A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Under Deactivated SCell in Non-DRX with PCell in FDD</w:t>
      </w:r>
      <w:r w:rsidRPr="00A77EA5">
        <w:rPr>
          <w:noProof/>
        </w:rPr>
        <w:tab/>
        <w:t>2663</w:t>
      </w:r>
    </w:p>
    <w:p w14:paraId="4D0A21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2663</w:t>
      </w:r>
    </w:p>
    <w:p w14:paraId="18BE66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2666</w:t>
      </w:r>
    </w:p>
    <w:p w14:paraId="5B5BC2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Under Deactivated SCell in Non-DRX with PCell in TDD</w:t>
      </w:r>
      <w:r w:rsidRPr="00A77EA5">
        <w:rPr>
          <w:noProof/>
        </w:rPr>
        <w:tab/>
        <w:t>2666</w:t>
      </w:r>
    </w:p>
    <w:p w14:paraId="6A50D4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2666</w:t>
      </w:r>
    </w:p>
    <w:p w14:paraId="39F663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2669</w:t>
      </w:r>
    </w:p>
    <w:p w14:paraId="3C5746D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on deactivated SCell with PCell interruption in non-DRX with PCell in FDD</w:t>
      </w:r>
      <w:r w:rsidRPr="00A77EA5">
        <w:rPr>
          <w:noProof/>
        </w:rPr>
        <w:tab/>
        <w:t>2669</w:t>
      </w:r>
    </w:p>
    <w:p w14:paraId="7B4555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2669</w:t>
      </w:r>
    </w:p>
    <w:p w14:paraId="2DE6A2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2672</w:t>
      </w:r>
    </w:p>
    <w:p w14:paraId="03E850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on deactivated SCell with PCell interruption in non-DRX with PCell in TDD</w:t>
      </w:r>
      <w:r w:rsidRPr="00A77EA5">
        <w:rPr>
          <w:noProof/>
        </w:rPr>
        <w:tab/>
        <w:t>2672</w:t>
      </w:r>
    </w:p>
    <w:p w14:paraId="025867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2672</w:t>
      </w:r>
    </w:p>
    <w:p w14:paraId="1493DA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2675</w:t>
      </w:r>
    </w:p>
    <w:p w14:paraId="0726BA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CA Event Triggered Reporting with 2 Deactivated SCells in Non-DRX</w:t>
      </w:r>
      <w:r w:rsidRPr="00A77EA5">
        <w:rPr>
          <w:noProof/>
        </w:rPr>
        <w:tab/>
        <w:t>2675</w:t>
      </w:r>
    </w:p>
    <w:p w14:paraId="73CCFD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2675</w:t>
      </w:r>
    </w:p>
    <w:p w14:paraId="1A20BC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2680</w:t>
      </w:r>
    </w:p>
    <w:p w14:paraId="74E165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CA Event Triggered Reporting with 2 Deactivated SCells in Non-DRX</w:t>
      </w:r>
      <w:r w:rsidRPr="00A77EA5">
        <w:rPr>
          <w:noProof/>
        </w:rPr>
        <w:tab/>
        <w:t>2680</w:t>
      </w:r>
    </w:p>
    <w:p w14:paraId="05F8BE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2680</w:t>
      </w:r>
    </w:p>
    <w:p w14:paraId="32AC3C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2685</w:t>
      </w:r>
    </w:p>
    <w:p w14:paraId="14A242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CA Event Triggered Reporting under Deactivated SCells in Non-DRX</w:t>
      </w:r>
      <w:r w:rsidRPr="00A77EA5">
        <w:rPr>
          <w:noProof/>
        </w:rPr>
        <w:tab/>
        <w:t>2685</w:t>
      </w:r>
    </w:p>
    <w:p w14:paraId="2FDDF2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2685</w:t>
      </w:r>
    </w:p>
    <w:p w14:paraId="70A570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2690</w:t>
      </w:r>
    </w:p>
    <w:p w14:paraId="15EB199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CA Event Triggered Reporting under Deactivated SCells in Non-DRX</w:t>
      </w:r>
      <w:r w:rsidRPr="00A77EA5">
        <w:rPr>
          <w:noProof/>
        </w:rPr>
        <w:tab/>
        <w:t>2690</w:t>
      </w:r>
    </w:p>
    <w:p w14:paraId="774133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2690</w:t>
      </w:r>
    </w:p>
    <w:p w14:paraId="1B740F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2695</w:t>
      </w:r>
    </w:p>
    <w:p w14:paraId="4E887F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3 DL CA Event Triggered Reporting on Deactivated SCell with PCell and SCell Interruptions in Non-DRX and with PCell in FDD</w:t>
      </w:r>
      <w:r w:rsidRPr="00A77EA5">
        <w:rPr>
          <w:noProof/>
        </w:rPr>
        <w:tab/>
        <w:t>2695</w:t>
      </w:r>
    </w:p>
    <w:p w14:paraId="659461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2695</w:t>
      </w:r>
    </w:p>
    <w:p w14:paraId="087255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2700</w:t>
      </w:r>
    </w:p>
    <w:p w14:paraId="25396F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3 DL CA Event Triggered Reporting on Deactivated SCell with PCell and SCell Interruptions in Non-DRX and with PCell in TDD</w:t>
      </w:r>
      <w:r w:rsidRPr="00A77EA5">
        <w:rPr>
          <w:noProof/>
        </w:rPr>
        <w:tab/>
        <w:t>2700</w:t>
      </w:r>
    </w:p>
    <w:p w14:paraId="277FA2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2700</w:t>
      </w:r>
    </w:p>
    <w:p w14:paraId="6682A0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2705</w:t>
      </w:r>
    </w:p>
    <w:p w14:paraId="3C651B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3 DL CA Event Triggered Reporting on Deactivated SCell with PCell and SCell Interruptions in Non-DRX</w:t>
      </w:r>
      <w:r w:rsidRPr="00A77EA5">
        <w:rPr>
          <w:noProof/>
        </w:rPr>
        <w:tab/>
        <w:t>2705</w:t>
      </w:r>
    </w:p>
    <w:p w14:paraId="0DCEE2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2705</w:t>
      </w:r>
    </w:p>
    <w:p w14:paraId="54D56C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2710</w:t>
      </w:r>
    </w:p>
    <w:p w14:paraId="1AC07A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3 DL CA Event Triggered Reporting on Deactivated SCell with PCell and SCell Interruptions in Non-DRX</w:t>
      </w:r>
      <w:r w:rsidRPr="00A77EA5">
        <w:rPr>
          <w:noProof/>
        </w:rPr>
        <w:tab/>
        <w:t>2710</w:t>
      </w:r>
    </w:p>
    <w:p w14:paraId="652FB3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2710</w:t>
      </w:r>
    </w:p>
    <w:p w14:paraId="72111D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2715</w:t>
      </w:r>
    </w:p>
    <w:p w14:paraId="15B518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CA Activation and Deactivation of Known SCell in Non-DRX</w:t>
      </w:r>
      <w:r w:rsidRPr="00A77EA5">
        <w:rPr>
          <w:noProof/>
        </w:rPr>
        <w:tab/>
        <w:t>2715</w:t>
      </w:r>
    </w:p>
    <w:p w14:paraId="5F82BA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2715</w:t>
      </w:r>
    </w:p>
    <w:p w14:paraId="35469C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2717</w:t>
      </w:r>
    </w:p>
    <w:p w14:paraId="70DE7A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CA Activation and Deactivation of Known SCell in Non-DRX</w:t>
      </w:r>
      <w:r w:rsidRPr="00A77EA5">
        <w:rPr>
          <w:noProof/>
        </w:rPr>
        <w:tab/>
        <w:t>2718</w:t>
      </w:r>
    </w:p>
    <w:p w14:paraId="220181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2718</w:t>
      </w:r>
    </w:p>
    <w:p w14:paraId="2ECC9A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2720</w:t>
      </w:r>
    </w:p>
    <w:p w14:paraId="7A3E2F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CA activation and deactivation of known SCell in non-DRX</w:t>
      </w:r>
      <w:r w:rsidRPr="00A77EA5">
        <w:rPr>
          <w:noProof/>
        </w:rPr>
        <w:tab/>
        <w:t>2721</w:t>
      </w:r>
    </w:p>
    <w:p w14:paraId="3EB202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2721</w:t>
      </w:r>
    </w:p>
    <w:p w14:paraId="4E24DA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2723</w:t>
      </w:r>
    </w:p>
    <w:p w14:paraId="76E841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CA activation and deactivation of known SCell in non-DRX</w:t>
      </w:r>
      <w:r w:rsidRPr="00A77EA5">
        <w:rPr>
          <w:noProof/>
        </w:rPr>
        <w:tab/>
        <w:t>2724</w:t>
      </w:r>
    </w:p>
    <w:p w14:paraId="471A38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2724</w:t>
      </w:r>
    </w:p>
    <w:p w14:paraId="53FF84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2726</w:t>
      </w:r>
    </w:p>
    <w:p w14:paraId="0C7F74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TDD-FDD 3DL CA Activation and Deactivation of Unknown SCell in Non-DRX with PCell in FDD</w:t>
      </w:r>
      <w:r w:rsidRPr="00A77EA5">
        <w:rPr>
          <w:noProof/>
        </w:rPr>
        <w:tab/>
        <w:t>2727</w:t>
      </w:r>
    </w:p>
    <w:p w14:paraId="10AC6D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2727</w:t>
      </w:r>
    </w:p>
    <w:p w14:paraId="41FD91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2730</w:t>
      </w:r>
    </w:p>
    <w:p w14:paraId="37BB9D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TDD-FDD 3DL CA Activation and Deactivation of Unknown SCell in Non-DRX with PCell in TDD</w:t>
      </w:r>
      <w:r w:rsidRPr="00A77EA5">
        <w:rPr>
          <w:noProof/>
        </w:rPr>
        <w:tab/>
        <w:t>2730</w:t>
      </w:r>
    </w:p>
    <w:p w14:paraId="339E93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2730</w:t>
      </w:r>
    </w:p>
    <w:p w14:paraId="659BF8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2733</w:t>
      </w:r>
    </w:p>
    <w:p w14:paraId="2B8AD8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CA activation and deactivation of unknown SCell in non-DRX</w:t>
      </w:r>
      <w:r w:rsidRPr="00A77EA5">
        <w:rPr>
          <w:noProof/>
        </w:rPr>
        <w:tab/>
        <w:t>2733</w:t>
      </w:r>
    </w:p>
    <w:p w14:paraId="089581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2733</w:t>
      </w:r>
    </w:p>
    <w:p w14:paraId="6A9ED5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2735</w:t>
      </w:r>
    </w:p>
    <w:p w14:paraId="6A68BF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CA activation and deactivation of unknown SCell in non-DRX</w:t>
      </w:r>
      <w:r w:rsidRPr="00A77EA5">
        <w:rPr>
          <w:noProof/>
        </w:rPr>
        <w:tab/>
        <w:t>2736</w:t>
      </w:r>
    </w:p>
    <w:p w14:paraId="4F8034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2736</w:t>
      </w:r>
    </w:p>
    <w:p w14:paraId="046E0D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2738</w:t>
      </w:r>
    </w:p>
    <w:p w14:paraId="0D1330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known SCell in non-DRX with PCell in FDD</w:t>
      </w:r>
      <w:r w:rsidRPr="00A77EA5">
        <w:rPr>
          <w:noProof/>
        </w:rPr>
        <w:tab/>
        <w:t>2739</w:t>
      </w:r>
    </w:p>
    <w:p w14:paraId="34259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2739</w:t>
      </w:r>
    </w:p>
    <w:p w14:paraId="2113CA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2742</w:t>
      </w:r>
    </w:p>
    <w:p w14:paraId="0F3CA5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unknown SCell in non-DRX with PCell in FDD</w:t>
      </w:r>
      <w:r w:rsidRPr="00A77EA5">
        <w:rPr>
          <w:noProof/>
        </w:rPr>
        <w:tab/>
        <w:t>2742</w:t>
      </w:r>
    </w:p>
    <w:p w14:paraId="24A61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2742</w:t>
      </w:r>
    </w:p>
    <w:p w14:paraId="127A40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2745</w:t>
      </w:r>
    </w:p>
    <w:p w14:paraId="77155B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known SCell in non-DRX with PCell in TDD</w:t>
      </w:r>
      <w:r w:rsidRPr="00A77EA5">
        <w:rPr>
          <w:noProof/>
        </w:rPr>
        <w:tab/>
        <w:t>2745</w:t>
      </w:r>
    </w:p>
    <w:p w14:paraId="09530C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2745</w:t>
      </w:r>
    </w:p>
    <w:p w14:paraId="521BA0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2748</w:t>
      </w:r>
    </w:p>
    <w:p w14:paraId="08DE791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unknown SCell in non-DRX with PCell in TDD</w:t>
      </w:r>
      <w:r w:rsidRPr="00A77EA5">
        <w:rPr>
          <w:noProof/>
        </w:rPr>
        <w:tab/>
        <w:t>2748</w:t>
      </w:r>
    </w:p>
    <w:p w14:paraId="59D7F4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2748</w:t>
      </w:r>
    </w:p>
    <w:p w14:paraId="4CC4B1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2750</w:t>
      </w:r>
    </w:p>
    <w:p w14:paraId="30DB43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2DL/2UL FDD CA activation and deactivation of known PUCCH SCell without valid TA in non-DRX</w:t>
      </w:r>
      <w:r w:rsidRPr="00A77EA5">
        <w:rPr>
          <w:noProof/>
        </w:rPr>
        <w:tab/>
        <w:t>2751</w:t>
      </w:r>
    </w:p>
    <w:p w14:paraId="66B221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2751</w:t>
      </w:r>
    </w:p>
    <w:p w14:paraId="5ABD7D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2753</w:t>
      </w:r>
    </w:p>
    <w:p w14:paraId="3294E2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2DL/2UL TDD CA activation and deactivation of known PUCCH SCell without valid TA in non-DRX</w:t>
      </w:r>
      <w:r w:rsidRPr="00A77EA5">
        <w:rPr>
          <w:noProof/>
        </w:rPr>
        <w:tab/>
        <w:t>2754</w:t>
      </w:r>
    </w:p>
    <w:p w14:paraId="14B9E7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Test Purpose and Environment</w:t>
      </w:r>
      <w:r w:rsidRPr="00A77EA5">
        <w:rPr>
          <w:noProof/>
        </w:rPr>
        <w:tab/>
        <w:t>2754</w:t>
      </w:r>
    </w:p>
    <w:p w14:paraId="3AF8E9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Test Requirements</w:t>
      </w:r>
      <w:r w:rsidRPr="00A77EA5">
        <w:rPr>
          <w:noProof/>
        </w:rPr>
        <w:tab/>
        <w:t>2756</w:t>
      </w:r>
    </w:p>
    <w:p w14:paraId="7A1EF8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2DL/2UL TDD-FDD CA (FDD PCell) activation and deactivation of known PUCCH SCell without valid TA in non-DRX</w:t>
      </w:r>
      <w:r w:rsidRPr="00A77EA5">
        <w:rPr>
          <w:noProof/>
        </w:rPr>
        <w:tab/>
        <w:t>2757</w:t>
      </w:r>
    </w:p>
    <w:p w14:paraId="11285A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2757</w:t>
      </w:r>
    </w:p>
    <w:p w14:paraId="541DC6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2760</w:t>
      </w:r>
    </w:p>
    <w:p w14:paraId="15436E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2DL/2UL TDD-FDD CA (TDD PCell) activation and deactivation of known PUCCH SCell without valid TA in non-DRX</w:t>
      </w:r>
      <w:r w:rsidRPr="00A77EA5">
        <w:rPr>
          <w:noProof/>
        </w:rPr>
        <w:tab/>
        <w:t>2760</w:t>
      </w:r>
    </w:p>
    <w:p w14:paraId="56E21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2760</w:t>
      </w:r>
    </w:p>
    <w:p w14:paraId="3B5A05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2762</w:t>
      </w:r>
    </w:p>
    <w:p w14:paraId="079481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4 DL FDD CA Event Triggered Reporting with 3 deactivated SCells in Non-DRX</w:t>
      </w:r>
      <w:r w:rsidRPr="00A77EA5">
        <w:rPr>
          <w:noProof/>
        </w:rPr>
        <w:tab/>
        <w:t>2763</w:t>
      </w:r>
    </w:p>
    <w:p w14:paraId="67349A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2763</w:t>
      </w:r>
    </w:p>
    <w:p w14:paraId="68189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2768</w:t>
      </w:r>
    </w:p>
    <w:p w14:paraId="1212E2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4 DL TDD CA Event Triggered Reporting with 3 deactivated SCells in Non-DRX</w:t>
      </w:r>
      <w:r w:rsidRPr="00A77EA5">
        <w:rPr>
          <w:noProof/>
        </w:rPr>
        <w:tab/>
        <w:t>2768</w:t>
      </w:r>
    </w:p>
    <w:p w14:paraId="798C40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2768</w:t>
      </w:r>
    </w:p>
    <w:p w14:paraId="149C19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2773</w:t>
      </w:r>
    </w:p>
    <w:p w14:paraId="43876B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PCell in FDD CA Event Triggered Reporting with 3 Deactivated SCells in Non-DRX</w:t>
      </w:r>
      <w:r w:rsidRPr="00A77EA5">
        <w:rPr>
          <w:noProof/>
        </w:rPr>
        <w:tab/>
        <w:t>2773</w:t>
      </w:r>
    </w:p>
    <w:p w14:paraId="3D3D44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2773</w:t>
      </w:r>
    </w:p>
    <w:p w14:paraId="7274BD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2777</w:t>
      </w:r>
    </w:p>
    <w:p w14:paraId="038407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PCell in TDD CA Event Triggered Reporting with 3 Deactivated SCells in Non-DRX</w:t>
      </w:r>
      <w:r w:rsidRPr="00A77EA5">
        <w:rPr>
          <w:noProof/>
        </w:rPr>
        <w:tab/>
        <w:t>2777</w:t>
      </w:r>
    </w:p>
    <w:p w14:paraId="7B1C3E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2777</w:t>
      </w:r>
    </w:p>
    <w:p w14:paraId="05A9BB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2781</w:t>
      </w:r>
    </w:p>
    <w:p w14:paraId="5B81F8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4 DL CA Event Triggered Reporting on Deactivated SCell with PCell and SCell Interruptions in Non-DRX</w:t>
      </w:r>
      <w:r w:rsidRPr="00A77EA5">
        <w:rPr>
          <w:noProof/>
        </w:rPr>
        <w:tab/>
        <w:t>2781</w:t>
      </w:r>
    </w:p>
    <w:p w14:paraId="242C9C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2781</w:t>
      </w:r>
    </w:p>
    <w:p w14:paraId="5E8523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2787</w:t>
      </w:r>
    </w:p>
    <w:p w14:paraId="34A8F0E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4 DL CA Event Triggered Reporting on Deactivated SCell with PCell and SCell Interruptions in Non-DRX</w:t>
      </w:r>
      <w:r w:rsidRPr="00A77EA5">
        <w:rPr>
          <w:noProof/>
        </w:rPr>
        <w:tab/>
        <w:t>2787</w:t>
      </w:r>
    </w:p>
    <w:p w14:paraId="502DD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2787</w:t>
      </w:r>
    </w:p>
    <w:p w14:paraId="0AA0EB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2793</w:t>
      </w:r>
    </w:p>
    <w:p w14:paraId="5A8354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4DL CA activation and deactivation of know SCell in non-DRX</w:t>
      </w:r>
      <w:r w:rsidRPr="00A77EA5">
        <w:rPr>
          <w:noProof/>
        </w:rPr>
        <w:tab/>
        <w:t>2793</w:t>
      </w:r>
    </w:p>
    <w:p w14:paraId="7B5F6F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2793</w:t>
      </w:r>
    </w:p>
    <w:p w14:paraId="174E37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2795</w:t>
      </w:r>
    </w:p>
    <w:p w14:paraId="2EAB1F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4DL CA activation and deactivation of know SCell in non-DRX</w:t>
      </w:r>
      <w:r w:rsidRPr="00A77EA5">
        <w:rPr>
          <w:noProof/>
        </w:rPr>
        <w:tab/>
        <w:t>2796</w:t>
      </w:r>
    </w:p>
    <w:p w14:paraId="75F449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2796</w:t>
      </w:r>
    </w:p>
    <w:p w14:paraId="37BA1F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2798</w:t>
      </w:r>
    </w:p>
    <w:p w14:paraId="7A5836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4 DL CA activation and deactivation of known SCell in non-DRX</w:t>
      </w:r>
      <w:r w:rsidRPr="00A77EA5">
        <w:rPr>
          <w:noProof/>
        </w:rPr>
        <w:tab/>
        <w:t>2799</w:t>
      </w:r>
    </w:p>
    <w:p w14:paraId="2539C3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2799</w:t>
      </w:r>
    </w:p>
    <w:p w14:paraId="341E93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2803</w:t>
      </w:r>
    </w:p>
    <w:p w14:paraId="141309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FDD-TDD 4 DL CA activation and deactivation of known SCell in non-DRX</w:t>
      </w:r>
      <w:r w:rsidRPr="00A77EA5">
        <w:rPr>
          <w:noProof/>
        </w:rPr>
        <w:tab/>
        <w:t>2804</w:t>
      </w:r>
    </w:p>
    <w:p w14:paraId="395C23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2804</w:t>
      </w:r>
    </w:p>
    <w:p w14:paraId="1EBBC4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2807</w:t>
      </w:r>
    </w:p>
    <w:p w14:paraId="247179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4DL CA activation and deactivation of unknown SCell in non-DRX</w:t>
      </w:r>
      <w:r w:rsidRPr="00A77EA5">
        <w:rPr>
          <w:noProof/>
        </w:rPr>
        <w:tab/>
        <w:t>2808</w:t>
      </w:r>
    </w:p>
    <w:p w14:paraId="303D90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2808</w:t>
      </w:r>
    </w:p>
    <w:p w14:paraId="44EDF6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2811</w:t>
      </w:r>
    </w:p>
    <w:p w14:paraId="782663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4DL CA activation and deactivation of unknown SCell in non-DRX</w:t>
      </w:r>
      <w:r w:rsidRPr="00A77EA5">
        <w:rPr>
          <w:noProof/>
        </w:rPr>
        <w:tab/>
        <w:t>2811</w:t>
      </w:r>
    </w:p>
    <w:p w14:paraId="73D32F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2811</w:t>
      </w:r>
    </w:p>
    <w:p w14:paraId="07DE46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2813</w:t>
      </w:r>
    </w:p>
    <w:p w14:paraId="755128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4 DL CA activation and deactivation of unknown SCell in non-DRX</w:t>
      </w:r>
      <w:r w:rsidRPr="00A77EA5">
        <w:rPr>
          <w:noProof/>
        </w:rPr>
        <w:tab/>
        <w:t>2814</w:t>
      </w:r>
    </w:p>
    <w:p w14:paraId="459E14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2814</w:t>
      </w:r>
    </w:p>
    <w:p w14:paraId="5C91D5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2817</w:t>
      </w:r>
    </w:p>
    <w:p w14:paraId="61B354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FDD-TDD 4 DL CA activation and deactivation of unknown SCell in non-DRX</w:t>
      </w:r>
      <w:r w:rsidRPr="00A77EA5">
        <w:rPr>
          <w:noProof/>
        </w:rPr>
        <w:tab/>
        <w:t>2818</w:t>
      </w:r>
    </w:p>
    <w:p w14:paraId="37BDE5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2818</w:t>
      </w:r>
    </w:p>
    <w:p w14:paraId="0B1A5D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2822</w:t>
      </w:r>
    </w:p>
    <w:p w14:paraId="0D7D32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CA Event Triggered Reporting with 4 Deactivated SCells in Non-DRX</w:t>
      </w:r>
      <w:r w:rsidRPr="00A77EA5">
        <w:rPr>
          <w:noProof/>
        </w:rPr>
        <w:tab/>
        <w:t>2822</w:t>
      </w:r>
    </w:p>
    <w:p w14:paraId="16F6C2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2822</w:t>
      </w:r>
    </w:p>
    <w:p w14:paraId="139403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A.8.16.65.2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2827</w:t>
      </w:r>
    </w:p>
    <w:p w14:paraId="3063C8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CA Event Triggered Reporting with 4 Deactivated SCells in Non-DRX</w:t>
      </w:r>
      <w:r w:rsidRPr="00A77EA5">
        <w:rPr>
          <w:noProof/>
        </w:rPr>
        <w:tab/>
        <w:t>2827</w:t>
      </w:r>
    </w:p>
    <w:p w14:paraId="7F04A4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2827</w:t>
      </w:r>
    </w:p>
    <w:p w14:paraId="70295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A.8.16.66.2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2832</w:t>
      </w:r>
    </w:p>
    <w:p w14:paraId="7DBCA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CA activation and deactivation of Unknown SCell in non-DRX</w:t>
      </w:r>
      <w:r w:rsidRPr="00A77EA5">
        <w:rPr>
          <w:noProof/>
        </w:rPr>
        <w:tab/>
        <w:t>2832</w:t>
      </w:r>
    </w:p>
    <w:p w14:paraId="48BAC0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2832</w:t>
      </w:r>
    </w:p>
    <w:p w14:paraId="3F7FE0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2837</w:t>
      </w:r>
    </w:p>
    <w:p w14:paraId="27D68A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CA activation and deactivation of Unknown SCell in non-DRX</w:t>
      </w:r>
      <w:r w:rsidRPr="00A77EA5">
        <w:rPr>
          <w:noProof/>
        </w:rPr>
        <w:tab/>
        <w:t>2837</w:t>
      </w:r>
    </w:p>
    <w:p w14:paraId="6C9194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2837</w:t>
      </w:r>
    </w:p>
    <w:p w14:paraId="27F585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2842</w:t>
      </w:r>
    </w:p>
    <w:p w14:paraId="10FC73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activation and deactivation of unknown SCell in non-DRX</w:t>
      </w:r>
      <w:r w:rsidRPr="00A77EA5">
        <w:rPr>
          <w:noProof/>
        </w:rPr>
        <w:tab/>
        <w:t>2842</w:t>
      </w:r>
    </w:p>
    <w:p w14:paraId="3FEE4E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2842</w:t>
      </w:r>
    </w:p>
    <w:p w14:paraId="3435F8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2846</w:t>
      </w:r>
    </w:p>
    <w:p w14:paraId="15878E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activation and deactivation of unknown SCell in non-DRX</w:t>
      </w:r>
      <w:r w:rsidRPr="00A77EA5">
        <w:rPr>
          <w:noProof/>
        </w:rPr>
        <w:tab/>
        <w:t>2846</w:t>
      </w:r>
    </w:p>
    <w:p w14:paraId="0C8183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2846</w:t>
      </w:r>
    </w:p>
    <w:p w14:paraId="5FAD8B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2850</w:t>
      </w:r>
    </w:p>
    <w:p w14:paraId="1FBE7D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Event Triggered Reporting with Deactivated SCells in Non-DRX</w:t>
      </w:r>
      <w:r w:rsidRPr="00A77EA5">
        <w:rPr>
          <w:noProof/>
        </w:rPr>
        <w:tab/>
        <w:t>2850</w:t>
      </w:r>
    </w:p>
    <w:p w14:paraId="69DC9B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2850</w:t>
      </w:r>
    </w:p>
    <w:p w14:paraId="4F3EA1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2855</w:t>
      </w:r>
    </w:p>
    <w:p w14:paraId="30B845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Event Triggered Reporting with Deactivated SCells in Non-DRX</w:t>
      </w:r>
      <w:r w:rsidRPr="00A77EA5">
        <w:rPr>
          <w:noProof/>
        </w:rPr>
        <w:tab/>
        <w:t>2855</w:t>
      </w:r>
    </w:p>
    <w:p w14:paraId="2858E3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2855</w:t>
      </w:r>
    </w:p>
    <w:p w14:paraId="752F49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2860</w:t>
      </w:r>
    </w:p>
    <w:p w14:paraId="322F6F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Event Triggered Reporting on Deactivated SCell with PCell and SCell Interruptions in Non-DRX</w:t>
      </w:r>
      <w:r w:rsidRPr="00A77EA5">
        <w:rPr>
          <w:noProof/>
        </w:rPr>
        <w:tab/>
        <w:t>2860</w:t>
      </w:r>
    </w:p>
    <w:p w14:paraId="60D291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2860</w:t>
      </w:r>
    </w:p>
    <w:p w14:paraId="092D39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A.8.16.73.2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2867</w:t>
      </w:r>
    </w:p>
    <w:p w14:paraId="271608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Event Triggered Reporting on Deactivated SCell with PCell and SCell Interruptions in Non-DRX</w:t>
      </w:r>
      <w:r w:rsidRPr="00A77EA5">
        <w:rPr>
          <w:noProof/>
        </w:rPr>
        <w:tab/>
        <w:t>2867</w:t>
      </w:r>
    </w:p>
    <w:p w14:paraId="135131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A.8.16.74.1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2867</w:t>
      </w:r>
    </w:p>
    <w:p w14:paraId="2CD77B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A.8.16.74.2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2873</w:t>
      </w:r>
    </w:p>
    <w:p w14:paraId="61A647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CA activation and deactivation of known SCell in non-DRX</w:t>
      </w:r>
      <w:r w:rsidRPr="00A77EA5">
        <w:rPr>
          <w:noProof/>
        </w:rPr>
        <w:tab/>
        <w:t>2873</w:t>
      </w:r>
    </w:p>
    <w:p w14:paraId="4315E4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2873</w:t>
      </w:r>
    </w:p>
    <w:p w14:paraId="39F33C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2879</w:t>
      </w:r>
    </w:p>
    <w:p w14:paraId="43746B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CA activation and deactivation of known SCell in non-DRX</w:t>
      </w:r>
      <w:r w:rsidRPr="00A77EA5">
        <w:rPr>
          <w:noProof/>
        </w:rPr>
        <w:tab/>
        <w:t>2879</w:t>
      </w:r>
    </w:p>
    <w:p w14:paraId="645176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2879</w:t>
      </w:r>
    </w:p>
    <w:p w14:paraId="243608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2885</w:t>
      </w:r>
    </w:p>
    <w:p w14:paraId="47DECA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activation and deactivation of know SCell in non-DRX</w:t>
      </w:r>
      <w:r w:rsidRPr="00A77EA5">
        <w:rPr>
          <w:noProof/>
        </w:rPr>
        <w:tab/>
        <w:t>2885</w:t>
      </w:r>
    </w:p>
    <w:p w14:paraId="49023E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2885</w:t>
      </w:r>
    </w:p>
    <w:p w14:paraId="762031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2889</w:t>
      </w:r>
    </w:p>
    <w:p w14:paraId="4C2498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activation and deactivation of know SCell in non-DRX</w:t>
      </w:r>
      <w:r w:rsidRPr="00A77EA5">
        <w:rPr>
          <w:noProof/>
        </w:rPr>
        <w:tab/>
        <w:t>2889</w:t>
      </w:r>
    </w:p>
    <w:p w14:paraId="32F5F5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2889</w:t>
      </w:r>
    </w:p>
    <w:p w14:paraId="20D77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2891</w:t>
      </w:r>
    </w:p>
    <w:p w14:paraId="05FFF1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4 DL CA Event Triggered Reporting on Deactivated SCell with PCell and SCell Interruptions in Non-DRX</w:t>
      </w:r>
      <w:r w:rsidRPr="00A77EA5">
        <w:rPr>
          <w:noProof/>
        </w:rPr>
        <w:tab/>
        <w:t>2892</w:t>
      </w:r>
    </w:p>
    <w:p w14:paraId="46D582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2892</w:t>
      </w:r>
    </w:p>
    <w:p w14:paraId="080AB8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A.8.16.79.2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2899</w:t>
      </w:r>
    </w:p>
    <w:p w14:paraId="1E569F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TDD-FDD 4 DL CA Event Triggered Reporting on Deactivated SCell with PCell and SCell Interruptions in Non-DRX</w:t>
      </w:r>
      <w:r w:rsidRPr="00A77EA5">
        <w:rPr>
          <w:noProof/>
        </w:rPr>
        <w:tab/>
        <w:t>2899</w:t>
      </w:r>
    </w:p>
    <w:p w14:paraId="7C2997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2899</w:t>
      </w:r>
    </w:p>
    <w:p w14:paraId="62B341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2906</w:t>
      </w:r>
    </w:p>
    <w:p w14:paraId="11F75E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5 DL CA Event Triggered Reporting on Deactivated SCell with PCell and SCell Interruptions in Non-DRX</w:t>
      </w:r>
      <w:r w:rsidRPr="00A77EA5">
        <w:rPr>
          <w:noProof/>
        </w:rPr>
        <w:tab/>
        <w:t>2906</w:t>
      </w:r>
    </w:p>
    <w:p w14:paraId="5A027A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2906</w:t>
      </w:r>
    </w:p>
    <w:p w14:paraId="2C2356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2912</w:t>
      </w:r>
    </w:p>
    <w:p w14:paraId="62B09A7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TDD-FDD 5 DL CA Event Triggered Reporting on Deactivated SCell with PCell and SCell Interruptions in Non-DRX</w:t>
      </w:r>
      <w:r w:rsidRPr="00A77EA5">
        <w:rPr>
          <w:noProof/>
        </w:rPr>
        <w:tab/>
        <w:t>2912</w:t>
      </w:r>
    </w:p>
    <w:p w14:paraId="2C235A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2912</w:t>
      </w:r>
    </w:p>
    <w:p w14:paraId="635741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2918</w:t>
      </w:r>
    </w:p>
    <w:p w14:paraId="256577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Event Triggered Reporting under Deactivated SCells in Non-DRX with generic duplex modes</w:t>
      </w:r>
      <w:r w:rsidRPr="00A77EA5">
        <w:rPr>
          <w:noProof/>
        </w:rPr>
        <w:tab/>
        <w:t>2918</w:t>
      </w:r>
    </w:p>
    <w:p w14:paraId="409E27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2918</w:t>
      </w:r>
    </w:p>
    <w:p w14:paraId="0E4B12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A.8.16.83.2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2923</w:t>
      </w:r>
    </w:p>
    <w:p w14:paraId="70FF67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Event Triggered Reporting on Deactivated SCell with PCell and SCell Interruptions in Non-DRX with generic duplex modes</w:t>
      </w:r>
      <w:r w:rsidRPr="00A77EA5">
        <w:rPr>
          <w:noProof/>
        </w:rPr>
        <w:tab/>
        <w:t>2923</w:t>
      </w:r>
    </w:p>
    <w:p w14:paraId="111FE1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2923</w:t>
      </w:r>
    </w:p>
    <w:p w14:paraId="0F186F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2929</w:t>
      </w:r>
    </w:p>
    <w:p w14:paraId="377CB4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Activation and Deactivation of Known SCell in Non-DRX with generic duplex modes</w:t>
      </w:r>
      <w:r w:rsidRPr="00A77EA5">
        <w:rPr>
          <w:noProof/>
        </w:rPr>
        <w:tab/>
        <w:t>2929</w:t>
      </w:r>
    </w:p>
    <w:p w14:paraId="4613BD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2929</w:t>
      </w:r>
    </w:p>
    <w:p w14:paraId="7E589C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2933</w:t>
      </w:r>
    </w:p>
    <w:p w14:paraId="287DA5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Activation and Deactivation of Unknown SCell in Non-DRX with generic duplex modes</w:t>
      </w:r>
      <w:r w:rsidRPr="00A77EA5">
        <w:rPr>
          <w:noProof/>
        </w:rPr>
        <w:tab/>
        <w:t>2933</w:t>
      </w:r>
    </w:p>
    <w:p w14:paraId="775177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2933</w:t>
      </w:r>
    </w:p>
    <w:p w14:paraId="0B508D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2936</w:t>
      </w:r>
    </w:p>
    <w:p w14:paraId="2C4BA3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Event Triggered Reporting under Deactivated SCells in Non-DRX with generic duplex modes</w:t>
      </w:r>
      <w:r w:rsidRPr="00A77EA5">
        <w:rPr>
          <w:noProof/>
        </w:rPr>
        <w:tab/>
        <w:t>2936</w:t>
      </w:r>
    </w:p>
    <w:p w14:paraId="6CDC29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2936</w:t>
      </w:r>
    </w:p>
    <w:p w14:paraId="5527E6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A.8.16.87.2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2942</w:t>
      </w:r>
    </w:p>
    <w:p w14:paraId="76CA48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 w:rsidRPr="00A77EA5">
        <w:rPr>
          <w:noProof/>
        </w:rPr>
        <w:tab/>
        <w:t>2942</w:t>
      </w:r>
    </w:p>
    <w:p w14:paraId="494C50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2942</w:t>
      </w:r>
    </w:p>
    <w:p w14:paraId="0FC3F3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2950</w:t>
      </w:r>
    </w:p>
    <w:p w14:paraId="6B58D6D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Activation and Deactivation of Known SCell in Non-DRX with generic duplex modes</w:t>
      </w:r>
      <w:r w:rsidRPr="00A77EA5">
        <w:rPr>
          <w:noProof/>
        </w:rPr>
        <w:tab/>
        <w:t>2950</w:t>
      </w:r>
    </w:p>
    <w:p w14:paraId="4A36CD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2950</w:t>
      </w:r>
    </w:p>
    <w:p w14:paraId="33670D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2957</w:t>
      </w:r>
    </w:p>
    <w:p w14:paraId="1380A3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Activation and Deactivation of Unknown SCell in Non-DRX with generic duplex modes</w:t>
      </w:r>
      <w:r w:rsidRPr="00A77EA5">
        <w:rPr>
          <w:noProof/>
        </w:rPr>
        <w:tab/>
        <w:t>2957</w:t>
      </w:r>
    </w:p>
    <w:p w14:paraId="491CDD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2957</w:t>
      </w:r>
    </w:p>
    <w:p w14:paraId="736AC9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2964</w:t>
      </w:r>
    </w:p>
    <w:p w14:paraId="62BF18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Event Triggered Reporting under Deactivated SCells in Non-DRX with generic duplex modes</w:t>
      </w:r>
      <w:r w:rsidRPr="00A77EA5">
        <w:rPr>
          <w:noProof/>
        </w:rPr>
        <w:tab/>
        <w:t>2964</w:t>
      </w:r>
    </w:p>
    <w:p w14:paraId="582DB3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2964</w:t>
      </w:r>
    </w:p>
    <w:p w14:paraId="6C5EDF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A.8.16.91.2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2970</w:t>
      </w:r>
    </w:p>
    <w:p w14:paraId="0EA5B61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A.8.16.92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Event Triggered Reporting on Deactivated SCell with PCell and SCell Interruptions in Non-DRX with generic duplex modes</w:t>
      </w:r>
      <w:r w:rsidRPr="00A77EA5">
        <w:rPr>
          <w:noProof/>
        </w:rPr>
        <w:tab/>
        <w:t>2970</w:t>
      </w:r>
    </w:p>
    <w:p w14:paraId="064869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2970</w:t>
      </w:r>
    </w:p>
    <w:p w14:paraId="231198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A.8.16.92.2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2978</w:t>
      </w:r>
    </w:p>
    <w:p w14:paraId="75172B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Activation and Deactivation of Known SCell in Non-DRX with generic duplex modes</w:t>
      </w:r>
      <w:r w:rsidRPr="00A77EA5">
        <w:rPr>
          <w:noProof/>
        </w:rPr>
        <w:tab/>
        <w:t>2978</w:t>
      </w:r>
    </w:p>
    <w:p w14:paraId="14DC52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2978</w:t>
      </w:r>
    </w:p>
    <w:p w14:paraId="635296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2985</w:t>
      </w:r>
    </w:p>
    <w:p w14:paraId="7265BA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Activation and Deactivation of Unknown SCell in Non-DRX with generic duplex modes</w:t>
      </w:r>
      <w:r w:rsidRPr="00A77EA5">
        <w:rPr>
          <w:noProof/>
        </w:rPr>
        <w:tab/>
        <w:t>2985</w:t>
      </w:r>
    </w:p>
    <w:p w14:paraId="43A016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2985</w:t>
      </w:r>
    </w:p>
    <w:p w14:paraId="6F7E0F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2992</w:t>
      </w:r>
    </w:p>
    <w:p w14:paraId="521A63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Event Triggered Reporting under Deactivated SCells in Non-DRX with generic duplex modes</w:t>
      </w:r>
      <w:r w:rsidRPr="00A77EA5">
        <w:rPr>
          <w:noProof/>
        </w:rPr>
        <w:tab/>
        <w:t>2992</w:t>
      </w:r>
    </w:p>
    <w:p w14:paraId="59788F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2992</w:t>
      </w:r>
    </w:p>
    <w:p w14:paraId="0115E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3000</w:t>
      </w:r>
    </w:p>
    <w:p w14:paraId="408568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Event Triggered Reporting on Deactivated SCell with PCell and SCell Interruptions in Non-DRX with generic duplex modes</w:t>
      </w:r>
      <w:r w:rsidRPr="00A77EA5">
        <w:rPr>
          <w:noProof/>
        </w:rPr>
        <w:tab/>
        <w:t>3000</w:t>
      </w:r>
    </w:p>
    <w:p w14:paraId="590581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3000</w:t>
      </w:r>
    </w:p>
    <w:p w14:paraId="434B18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A.8.16.96.2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3009</w:t>
      </w:r>
    </w:p>
    <w:p w14:paraId="32F572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Activation and Deactivation of Known SCell in Non-DRX with generic duplex modes</w:t>
      </w:r>
      <w:r w:rsidRPr="00A77EA5">
        <w:rPr>
          <w:noProof/>
        </w:rPr>
        <w:tab/>
        <w:t>3009</w:t>
      </w:r>
    </w:p>
    <w:p w14:paraId="0D4214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3009</w:t>
      </w:r>
    </w:p>
    <w:p w14:paraId="3B2550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3016</w:t>
      </w:r>
    </w:p>
    <w:p w14:paraId="218BF9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Activation and Deactivation of Unknown SCell in Non-DRX with generic duplex modes</w:t>
      </w:r>
      <w:r w:rsidRPr="00A77EA5">
        <w:rPr>
          <w:noProof/>
        </w:rPr>
        <w:tab/>
        <w:t>3016</w:t>
      </w:r>
    </w:p>
    <w:p w14:paraId="12001B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3016</w:t>
      </w:r>
    </w:p>
    <w:p w14:paraId="292A95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3024</w:t>
      </w:r>
    </w:p>
    <w:p w14:paraId="61BCC1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Event Triggered Reporting under Deactivated SCells in Non-DRX with generic duplex modes</w:t>
      </w:r>
      <w:r w:rsidRPr="00A77EA5">
        <w:rPr>
          <w:noProof/>
        </w:rPr>
        <w:tab/>
        <w:t>3024</w:t>
      </w:r>
    </w:p>
    <w:p w14:paraId="21571E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3024</w:t>
      </w:r>
    </w:p>
    <w:p w14:paraId="263C71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3034</w:t>
      </w:r>
    </w:p>
    <w:p w14:paraId="77E77A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Event Triggered Reporting on Deactivated SCell with PCell and SCell Interruptions in Non-DRX with generic duplex modes</w:t>
      </w:r>
      <w:r w:rsidRPr="00A77EA5">
        <w:rPr>
          <w:noProof/>
        </w:rPr>
        <w:tab/>
        <w:t>3034</w:t>
      </w:r>
    </w:p>
    <w:p w14:paraId="065837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3034</w:t>
      </w:r>
    </w:p>
    <w:p w14:paraId="014A68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A.8.16.100.2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3044</w:t>
      </w:r>
    </w:p>
    <w:p w14:paraId="1EA0B9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Activation and Deactivation of Known SCell in Non-DRX with generic duplex modes</w:t>
      </w:r>
      <w:r w:rsidRPr="00A77EA5">
        <w:rPr>
          <w:noProof/>
        </w:rPr>
        <w:tab/>
        <w:t>3044</w:t>
      </w:r>
    </w:p>
    <w:p w14:paraId="16FA69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3044</w:t>
      </w:r>
    </w:p>
    <w:p w14:paraId="1FBF88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3054</w:t>
      </w:r>
    </w:p>
    <w:p w14:paraId="11F4AEA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Activation and Deactivation of Unknown SCell in Non-DRX with generic duplex modes</w:t>
      </w:r>
      <w:r w:rsidRPr="00A77EA5">
        <w:rPr>
          <w:noProof/>
        </w:rPr>
        <w:tab/>
        <w:t>3054</w:t>
      </w:r>
    </w:p>
    <w:p w14:paraId="72DDD2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3054</w:t>
      </w:r>
    </w:p>
    <w:p w14:paraId="42CEB7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3065</w:t>
      </w:r>
    </w:p>
    <w:p w14:paraId="0F5952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Hibernation and Activation of Known SCell in Non-DRX with generic duplex modes</w:t>
      </w:r>
      <w:r w:rsidRPr="00A77EA5">
        <w:rPr>
          <w:noProof/>
        </w:rPr>
        <w:tab/>
        <w:t>3065</w:t>
      </w:r>
    </w:p>
    <w:p w14:paraId="70BC8F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3065</w:t>
      </w:r>
    </w:p>
    <w:p w14:paraId="0CD4EC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3070</w:t>
      </w:r>
    </w:p>
    <w:p w14:paraId="5F84C5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Hibernation and Activation of Unknown SCell in Non-DRX with generic duplex modes</w:t>
      </w:r>
      <w:r w:rsidRPr="00A77EA5">
        <w:rPr>
          <w:noProof/>
        </w:rPr>
        <w:tab/>
        <w:t>3071</w:t>
      </w:r>
    </w:p>
    <w:p w14:paraId="038A60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3071</w:t>
      </w:r>
    </w:p>
    <w:p w14:paraId="6EA0D6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3075</w:t>
      </w:r>
    </w:p>
    <w:p w14:paraId="2B4D69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A.8.16.105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Idle Mode measurements of inter-frequency CA candidate cells for early reporting</w:t>
      </w:r>
      <w:r w:rsidRPr="00A77EA5">
        <w:rPr>
          <w:noProof/>
        </w:rPr>
        <w:tab/>
        <w:t>3076</w:t>
      </w:r>
    </w:p>
    <w:p w14:paraId="53DC30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A.8.16.105.1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3076</w:t>
      </w:r>
    </w:p>
    <w:p w14:paraId="414219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</w:t>
      </w:r>
      <w:r w:rsidRPr="00A77EA5">
        <w:rPr>
          <w:noProof/>
        </w:rPr>
        <w:t>8.16.105</w:t>
      </w:r>
      <w:r w:rsidRPr="00A77EA5">
        <w:rPr>
          <w:noProof/>
          <w:snapToGrid w:val="0"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3080</w:t>
      </w:r>
    </w:p>
    <w:p w14:paraId="1FDE15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Direct Activation of Known SCell in Non-DRX with generic duplex modes</w:t>
      </w:r>
      <w:r w:rsidRPr="00A77EA5">
        <w:rPr>
          <w:noProof/>
        </w:rPr>
        <w:tab/>
        <w:t>3081</w:t>
      </w:r>
    </w:p>
    <w:p w14:paraId="25EA90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3081</w:t>
      </w:r>
    </w:p>
    <w:p w14:paraId="32B984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3085</w:t>
      </w:r>
    </w:p>
    <w:p w14:paraId="122AD8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event triggered reporting under deactivated SCell in non-DRX </w:t>
      </w:r>
      <w:r w:rsidRPr="00A77EA5">
        <w:rPr>
          <w:rFonts w:cs="Arial"/>
          <w:noProof/>
        </w:rPr>
        <w:t xml:space="preserve">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3085</w:t>
      </w:r>
    </w:p>
    <w:p w14:paraId="10CE9A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3085</w:t>
      </w:r>
    </w:p>
    <w:p w14:paraId="610B44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3087</w:t>
      </w:r>
    </w:p>
    <w:p w14:paraId="084054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event triggered reporting under deactivated SCell in non-DRX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3088</w:t>
      </w:r>
    </w:p>
    <w:p w14:paraId="26E7BE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3088</w:t>
      </w:r>
    </w:p>
    <w:p w14:paraId="2396E3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3090</w:t>
      </w:r>
    </w:p>
    <w:p w14:paraId="6EA92FA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Measurements for E-UTRAN Carrier Aggregation</w:t>
      </w:r>
      <w:r w:rsidRPr="00A77EA5">
        <w:rPr>
          <w:noProof/>
        </w:rPr>
        <w:tab/>
        <w:t>3091</w:t>
      </w:r>
    </w:p>
    <w:p w14:paraId="6B96D2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delay test case</w:t>
      </w:r>
      <w:r w:rsidRPr="00A77EA5">
        <w:rPr>
          <w:noProof/>
        </w:rPr>
        <w:tab/>
        <w:t>3091</w:t>
      </w:r>
    </w:p>
    <w:p w14:paraId="142192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3091</w:t>
      </w:r>
    </w:p>
    <w:p w14:paraId="67013A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3097</w:t>
      </w:r>
    </w:p>
    <w:p w14:paraId="351D73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delay test case</w:t>
      </w:r>
      <w:r w:rsidRPr="00A77EA5">
        <w:rPr>
          <w:noProof/>
        </w:rPr>
        <w:tab/>
        <w:t>3097</w:t>
      </w:r>
    </w:p>
    <w:p w14:paraId="45D72B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3097</w:t>
      </w:r>
    </w:p>
    <w:p w14:paraId="6AADD9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3104</w:t>
      </w:r>
    </w:p>
    <w:p w14:paraId="2A6F56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Test Case for 20 MHz</w:t>
      </w:r>
      <w:r w:rsidRPr="00A77EA5">
        <w:rPr>
          <w:noProof/>
        </w:rPr>
        <w:tab/>
        <w:t>3104</w:t>
      </w:r>
    </w:p>
    <w:p w14:paraId="0C5636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3104</w:t>
      </w:r>
    </w:p>
    <w:p w14:paraId="628803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3105</w:t>
      </w:r>
    </w:p>
    <w:p w14:paraId="170636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20 MHz</w:t>
      </w:r>
      <w:r w:rsidRPr="00A77EA5">
        <w:rPr>
          <w:noProof/>
        </w:rPr>
        <w:tab/>
        <w:t>3105</w:t>
      </w:r>
    </w:p>
    <w:p w14:paraId="646959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3105</w:t>
      </w:r>
    </w:p>
    <w:p w14:paraId="38A446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3106</w:t>
      </w:r>
    </w:p>
    <w:p w14:paraId="112163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Test Case for 10MHz+5MHz</w:t>
      </w:r>
      <w:r w:rsidRPr="00A77EA5">
        <w:rPr>
          <w:noProof/>
        </w:rPr>
        <w:tab/>
        <w:t>3106</w:t>
      </w:r>
    </w:p>
    <w:p w14:paraId="48FBB7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3106</w:t>
      </w:r>
    </w:p>
    <w:p w14:paraId="7BAB52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3107</w:t>
      </w:r>
    </w:p>
    <w:p w14:paraId="7681649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10MHz+5MHz</w:t>
      </w:r>
      <w:r w:rsidRPr="00A77EA5">
        <w:rPr>
          <w:noProof/>
        </w:rPr>
        <w:tab/>
        <w:t>3107</w:t>
      </w:r>
    </w:p>
    <w:p w14:paraId="5CFC97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3107</w:t>
      </w:r>
    </w:p>
    <w:p w14:paraId="615A33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3108</w:t>
      </w:r>
    </w:p>
    <w:p w14:paraId="5C6658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Test Case for 5 + 5 MHz Bandwidth</w:t>
      </w:r>
      <w:r w:rsidRPr="00A77EA5">
        <w:rPr>
          <w:noProof/>
        </w:rPr>
        <w:tab/>
        <w:t>3109</w:t>
      </w:r>
    </w:p>
    <w:p w14:paraId="5D5F6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3109</w:t>
      </w:r>
    </w:p>
    <w:p w14:paraId="30872A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3109</w:t>
      </w:r>
    </w:p>
    <w:p w14:paraId="4C678F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5+5 MHz bandwidth</w:t>
      </w:r>
      <w:r w:rsidRPr="00A77EA5">
        <w:rPr>
          <w:noProof/>
        </w:rPr>
        <w:tab/>
        <w:t>3110</w:t>
      </w:r>
    </w:p>
    <w:p w14:paraId="3BFEA9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3110</w:t>
      </w:r>
    </w:p>
    <w:p w14:paraId="33B85C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3110</w:t>
      </w:r>
    </w:p>
    <w:p w14:paraId="42BF8B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20MHz+10MHz</w:t>
      </w:r>
      <w:r w:rsidRPr="00A77EA5">
        <w:rPr>
          <w:noProof/>
        </w:rPr>
        <w:tab/>
        <w:t>3111</w:t>
      </w:r>
    </w:p>
    <w:p w14:paraId="494F2B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3111</w:t>
      </w:r>
    </w:p>
    <w:p w14:paraId="7D4053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3112</w:t>
      </w:r>
    </w:p>
    <w:p w14:paraId="27DC9D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3 DL FDD CA RSTD Measurement Reporting Delay Test Case</w:t>
      </w:r>
      <w:r w:rsidRPr="00A77EA5">
        <w:rPr>
          <w:noProof/>
        </w:rPr>
        <w:tab/>
        <w:t>3112</w:t>
      </w:r>
    </w:p>
    <w:p w14:paraId="55A039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3112</w:t>
      </w:r>
    </w:p>
    <w:p w14:paraId="7EC593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3119</w:t>
      </w:r>
    </w:p>
    <w:p w14:paraId="7CA84E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3 DL TDD CA RSTD Measurement Reporting Delay Test Case</w:t>
      </w:r>
      <w:r w:rsidRPr="00A77EA5">
        <w:rPr>
          <w:noProof/>
        </w:rPr>
        <w:tab/>
        <w:t>3120</w:t>
      </w:r>
    </w:p>
    <w:p w14:paraId="5FD804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3120</w:t>
      </w:r>
    </w:p>
    <w:p w14:paraId="7D3A1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3126</w:t>
      </w:r>
    </w:p>
    <w:p w14:paraId="395204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 Measurements</w:t>
      </w:r>
      <w:r w:rsidRPr="00A77EA5">
        <w:rPr>
          <w:noProof/>
        </w:rPr>
        <w:tab/>
        <w:t>3127</w:t>
      </w:r>
    </w:p>
    <w:p w14:paraId="1A8FC2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TDD-HRPD event triggered reporting under fading propagation conditions</w:t>
      </w:r>
      <w:r w:rsidRPr="00A77EA5">
        <w:rPr>
          <w:noProof/>
        </w:rPr>
        <w:tab/>
        <w:t>3127</w:t>
      </w:r>
    </w:p>
    <w:p w14:paraId="183237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3127</w:t>
      </w:r>
    </w:p>
    <w:p w14:paraId="598246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3129</w:t>
      </w:r>
    </w:p>
    <w:p w14:paraId="75DB195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CDMA2000 1X Measurements</w:t>
      </w:r>
      <w:r w:rsidRPr="00A77EA5">
        <w:rPr>
          <w:noProof/>
        </w:rPr>
        <w:tab/>
        <w:t>3129</w:t>
      </w:r>
    </w:p>
    <w:p w14:paraId="716752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CDMA2000 1X event triggered reporting under fading propagation conditions</w:t>
      </w:r>
      <w:r w:rsidRPr="00A77EA5">
        <w:rPr>
          <w:noProof/>
        </w:rPr>
        <w:tab/>
        <w:t>3129</w:t>
      </w:r>
    </w:p>
    <w:p w14:paraId="23D11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3129</w:t>
      </w:r>
    </w:p>
    <w:p w14:paraId="286F0A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3130</w:t>
      </w:r>
    </w:p>
    <w:p w14:paraId="46F72E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Inter-frequency/RAT Measurements in CA mode</w:t>
      </w:r>
      <w:r w:rsidRPr="00A77EA5">
        <w:rPr>
          <w:noProof/>
        </w:rPr>
        <w:tab/>
        <w:t>3131</w:t>
      </w:r>
    </w:p>
    <w:p w14:paraId="13B672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</w:t>
      </w:r>
      <w:r w:rsidRPr="00A77EA5">
        <w:rPr>
          <w:noProof/>
        </w:rPr>
        <w:tab/>
        <w:t>3131</w:t>
      </w:r>
    </w:p>
    <w:p w14:paraId="5946AD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3131</w:t>
      </w:r>
    </w:p>
    <w:p w14:paraId="0778AF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3132</w:t>
      </w:r>
    </w:p>
    <w:p w14:paraId="3BECE2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</w:t>
      </w:r>
      <w:r w:rsidRPr="00A77EA5">
        <w:rPr>
          <w:noProof/>
        </w:rPr>
        <w:tab/>
        <w:t>3132</w:t>
      </w:r>
    </w:p>
    <w:p w14:paraId="09AF71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3133</w:t>
      </w:r>
    </w:p>
    <w:p w14:paraId="2A96E9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3134</w:t>
      </w:r>
    </w:p>
    <w:p w14:paraId="7A8AA4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for 20 MHz +20 MHz bandwidth.</w:t>
      </w:r>
      <w:r w:rsidRPr="00A77EA5">
        <w:rPr>
          <w:noProof/>
        </w:rPr>
        <w:tab/>
        <w:t>3135</w:t>
      </w:r>
    </w:p>
    <w:p w14:paraId="33CC50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3135</w:t>
      </w:r>
    </w:p>
    <w:p w14:paraId="402F33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3135</w:t>
      </w:r>
    </w:p>
    <w:p w14:paraId="6DD627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A.8.20.2B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for 20 MHz +10 MHz bandwidth.</w:t>
      </w:r>
      <w:r w:rsidRPr="00A77EA5">
        <w:rPr>
          <w:noProof/>
        </w:rPr>
        <w:tab/>
        <w:t>3135</w:t>
      </w:r>
    </w:p>
    <w:p w14:paraId="4BA35C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3135</w:t>
      </w:r>
    </w:p>
    <w:p w14:paraId="551527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3138</w:t>
      </w:r>
    </w:p>
    <w:p w14:paraId="278841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event triggered reporting under fading propagation conditions</w:t>
      </w:r>
      <w:r w:rsidRPr="00A77EA5">
        <w:rPr>
          <w:noProof/>
        </w:rPr>
        <w:tab/>
        <w:t>3138</w:t>
      </w:r>
    </w:p>
    <w:p w14:paraId="313502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3138</w:t>
      </w:r>
    </w:p>
    <w:p w14:paraId="599F03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3140</w:t>
      </w:r>
    </w:p>
    <w:p w14:paraId="445CE85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to UTRAN TDD cell search under fading propagation conditions</w:t>
      </w:r>
      <w:r w:rsidRPr="00A77EA5">
        <w:rPr>
          <w:noProof/>
        </w:rPr>
        <w:tab/>
        <w:t>3140</w:t>
      </w:r>
    </w:p>
    <w:p w14:paraId="3B49A8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3140</w:t>
      </w:r>
    </w:p>
    <w:p w14:paraId="13C8488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3140</w:t>
      </w:r>
    </w:p>
    <w:p w14:paraId="05938C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3142</w:t>
      </w:r>
    </w:p>
    <w:p w14:paraId="088E91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A.8.20.4.2.1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3142</w:t>
      </w:r>
    </w:p>
    <w:p w14:paraId="607B8D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with 20 MHz +20 MHz bandwidth to UTRAN TDD cell search under fading propagation conditions</w:t>
      </w:r>
      <w:r w:rsidRPr="00A77EA5">
        <w:rPr>
          <w:noProof/>
        </w:rPr>
        <w:tab/>
        <w:t>3142</w:t>
      </w:r>
    </w:p>
    <w:p w14:paraId="7EF644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3142</w:t>
      </w:r>
    </w:p>
    <w:p w14:paraId="48A997E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3142</w:t>
      </w:r>
    </w:p>
    <w:p w14:paraId="2D3627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3142</w:t>
      </w:r>
    </w:p>
    <w:p w14:paraId="11983E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3142</w:t>
      </w:r>
    </w:p>
    <w:p w14:paraId="18B07A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with 20 MHz +10 MHz bandwidth to UTRAN TDD cell search under fading propagation conditions</w:t>
      </w:r>
      <w:r w:rsidRPr="00A77EA5">
        <w:rPr>
          <w:noProof/>
        </w:rPr>
        <w:tab/>
        <w:t>3143</w:t>
      </w:r>
    </w:p>
    <w:p w14:paraId="455F29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3143</w:t>
      </w:r>
    </w:p>
    <w:p w14:paraId="6EBE2D0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3143</w:t>
      </w:r>
    </w:p>
    <w:p w14:paraId="10D248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3145</w:t>
      </w:r>
    </w:p>
    <w:p w14:paraId="6E4373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3145</w:t>
      </w:r>
    </w:p>
    <w:p w14:paraId="2CC5F2A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CSG Proximity Indication Testing Case for E-UTRAN FDD – FDD Inter frequency</w:t>
      </w:r>
      <w:r w:rsidRPr="00A77EA5">
        <w:rPr>
          <w:noProof/>
        </w:rPr>
        <w:tab/>
        <w:t>3145</w:t>
      </w:r>
    </w:p>
    <w:p w14:paraId="40FBA6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3145</w:t>
      </w:r>
    </w:p>
    <w:p w14:paraId="1123B3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A.8.21.2 Test Requirements</w:t>
      </w:r>
      <w:r w:rsidRPr="00A77EA5">
        <w:rPr>
          <w:noProof/>
        </w:rPr>
        <w:tab/>
        <w:t>3149</w:t>
      </w:r>
    </w:p>
    <w:p w14:paraId="21B24E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Discovery Signal Measurements</w:t>
      </w:r>
      <w:r w:rsidRPr="00A77EA5">
        <w:rPr>
          <w:noProof/>
        </w:rPr>
        <w:tab/>
        <w:t>3149</w:t>
      </w:r>
    </w:p>
    <w:p w14:paraId="507552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in DRX based on CRS based discovery signal</w:t>
      </w:r>
      <w:r w:rsidRPr="00A77EA5">
        <w:rPr>
          <w:noProof/>
        </w:rPr>
        <w:tab/>
        <w:t>3149</w:t>
      </w:r>
    </w:p>
    <w:p w14:paraId="3FF096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3149</w:t>
      </w:r>
    </w:p>
    <w:p w14:paraId="0BD331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3152</w:t>
      </w:r>
    </w:p>
    <w:p w14:paraId="400D33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 triggered reporting under fading propagation conditions in synchronous cells in DRX based on CRS based discovery signal</w:t>
      </w:r>
      <w:r w:rsidRPr="00A77EA5">
        <w:rPr>
          <w:noProof/>
        </w:rPr>
        <w:tab/>
        <w:t>3152</w:t>
      </w:r>
    </w:p>
    <w:p w14:paraId="55896A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3152</w:t>
      </w:r>
    </w:p>
    <w:p w14:paraId="13CBB7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3155</w:t>
      </w:r>
    </w:p>
    <w:p w14:paraId="094848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DRX based on CRS based discovery signal</w:t>
      </w:r>
      <w:r w:rsidRPr="00A77EA5">
        <w:rPr>
          <w:noProof/>
        </w:rPr>
        <w:tab/>
        <w:t>3155</w:t>
      </w:r>
    </w:p>
    <w:p w14:paraId="350126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3155</w:t>
      </w:r>
    </w:p>
    <w:p w14:paraId="0821F4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3158</w:t>
      </w:r>
    </w:p>
    <w:p w14:paraId="19A8B5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DRX based on CRS based discovery signal</w:t>
      </w:r>
      <w:r w:rsidRPr="00A77EA5">
        <w:rPr>
          <w:noProof/>
        </w:rPr>
        <w:tab/>
        <w:t>3158</w:t>
      </w:r>
    </w:p>
    <w:p w14:paraId="7849E8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3158</w:t>
      </w:r>
    </w:p>
    <w:p w14:paraId="466ED6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3161</w:t>
      </w:r>
    </w:p>
    <w:p w14:paraId="252922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intra-frequency event triggered reporting </w:t>
      </w:r>
      <w:r w:rsidRPr="00A77EA5">
        <w:rPr>
          <w:rFonts w:cs="v4.2.0"/>
          <w:noProof/>
        </w:rPr>
        <w:t>in DRX based on</w:t>
      </w:r>
      <w:r w:rsidRPr="00A77EA5">
        <w:rPr>
          <w:noProof/>
        </w:rPr>
        <w:t xml:space="preserve"> CSI-RS based discovery signal</w:t>
      </w:r>
      <w:r w:rsidRPr="00A77EA5">
        <w:rPr>
          <w:noProof/>
        </w:rPr>
        <w:tab/>
        <w:t>3161</w:t>
      </w:r>
    </w:p>
    <w:p w14:paraId="361BB0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3161</w:t>
      </w:r>
    </w:p>
    <w:p w14:paraId="5F4C42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3165</w:t>
      </w:r>
    </w:p>
    <w:p w14:paraId="0B94A1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TDD-TDD intra-frequency event triggered reporting </w:t>
      </w:r>
      <w:r w:rsidRPr="00A77EA5">
        <w:rPr>
          <w:rFonts w:cs="v4.2.0"/>
          <w:noProof/>
        </w:rPr>
        <w:t>in DRX based on</w:t>
      </w:r>
      <w:r w:rsidRPr="00A77EA5">
        <w:rPr>
          <w:noProof/>
        </w:rPr>
        <w:t xml:space="preserve"> CSI-RS based discovery signal</w:t>
      </w:r>
      <w:r w:rsidRPr="00A77EA5">
        <w:rPr>
          <w:noProof/>
        </w:rPr>
        <w:tab/>
        <w:t>3165</w:t>
      </w:r>
    </w:p>
    <w:p w14:paraId="5FFED9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3165</w:t>
      </w:r>
    </w:p>
    <w:p w14:paraId="4EDAB6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3169</w:t>
      </w:r>
    </w:p>
    <w:p w14:paraId="37A664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in DRX based on</w:t>
      </w:r>
      <w:r w:rsidRPr="00A77EA5">
        <w:rPr>
          <w:bCs/>
          <w:noProof/>
        </w:rPr>
        <w:t xml:space="preserve"> CSI-RS based discovery signal</w:t>
      </w:r>
      <w:r w:rsidRPr="00A77EA5">
        <w:rPr>
          <w:noProof/>
        </w:rPr>
        <w:tab/>
        <w:t>3169</w:t>
      </w:r>
    </w:p>
    <w:p w14:paraId="056494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3169</w:t>
      </w:r>
    </w:p>
    <w:p w14:paraId="7E9961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3173</w:t>
      </w:r>
    </w:p>
    <w:p w14:paraId="5D4BBD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TDD-TDD inter-frequency event triggered reporting under fading propagation condition in DRX based on CSI-RS based discovery signal</w:t>
      </w:r>
      <w:r w:rsidRPr="00A77EA5">
        <w:rPr>
          <w:noProof/>
        </w:rPr>
        <w:tab/>
        <w:t>3173</w:t>
      </w:r>
    </w:p>
    <w:p w14:paraId="3DC18C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3173</w:t>
      </w:r>
    </w:p>
    <w:p w14:paraId="4526CA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3177</w:t>
      </w:r>
    </w:p>
    <w:p w14:paraId="7C44D2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based on CRS based discovery signal</w:t>
      </w:r>
      <w:r w:rsidRPr="00A77EA5">
        <w:rPr>
          <w:noProof/>
        </w:rPr>
        <w:tab/>
        <w:t>3177</w:t>
      </w:r>
    </w:p>
    <w:p w14:paraId="775111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3177</w:t>
      </w:r>
    </w:p>
    <w:p w14:paraId="7C22D3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3179</w:t>
      </w:r>
    </w:p>
    <w:p w14:paraId="5F180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based on CRS based discovery signal</w:t>
      </w:r>
      <w:r w:rsidRPr="00A77EA5">
        <w:rPr>
          <w:noProof/>
        </w:rPr>
        <w:tab/>
        <w:t>3180</w:t>
      </w:r>
    </w:p>
    <w:p w14:paraId="372C98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3180</w:t>
      </w:r>
    </w:p>
    <w:p w14:paraId="44DC4E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3182</w:t>
      </w:r>
    </w:p>
    <w:p w14:paraId="52CE370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FDD event triggered reporting under deactivated SCell in non-DRX based on CSI-RS based discovery signal</w:t>
      </w:r>
      <w:r w:rsidRPr="00A77EA5">
        <w:rPr>
          <w:noProof/>
        </w:rPr>
        <w:tab/>
        <w:t>3183</w:t>
      </w:r>
    </w:p>
    <w:p w14:paraId="4C2173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3183</w:t>
      </w:r>
    </w:p>
    <w:p w14:paraId="3A62DB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3186</w:t>
      </w:r>
    </w:p>
    <w:p w14:paraId="7D8AB6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TDD event triggered reporting under deactivated SCell in non-DRX based on CSI-RS based discovery signal</w:t>
      </w:r>
      <w:r w:rsidRPr="00A77EA5">
        <w:rPr>
          <w:noProof/>
        </w:rPr>
        <w:tab/>
        <w:t>3186</w:t>
      </w:r>
    </w:p>
    <w:p w14:paraId="4D92D9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3186</w:t>
      </w:r>
    </w:p>
    <w:p w14:paraId="15BCF0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3190</w:t>
      </w:r>
    </w:p>
    <w:p w14:paraId="0C74187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Dual Connectivity Measurements</w:t>
      </w:r>
      <w:r w:rsidRPr="00A77EA5">
        <w:rPr>
          <w:noProof/>
        </w:rPr>
        <w:tab/>
        <w:t>3190</w:t>
      </w:r>
    </w:p>
    <w:p w14:paraId="5CDBF2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intra-frequency event triggered reporting with DRX in synchronous DC</w:t>
      </w:r>
      <w:r w:rsidRPr="00A77EA5">
        <w:rPr>
          <w:noProof/>
        </w:rPr>
        <w:tab/>
        <w:t>3190</w:t>
      </w:r>
    </w:p>
    <w:p w14:paraId="7CFBFE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3190</w:t>
      </w:r>
    </w:p>
    <w:p w14:paraId="6A51C8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3193</w:t>
      </w:r>
    </w:p>
    <w:p w14:paraId="5E7A48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intra-frequency event triggered reporting with DRX in asynchronous DC</w:t>
      </w:r>
      <w:r w:rsidRPr="00A77EA5">
        <w:rPr>
          <w:noProof/>
        </w:rPr>
        <w:tab/>
        <w:t>3193</w:t>
      </w:r>
    </w:p>
    <w:p w14:paraId="144EBA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3193</w:t>
      </w:r>
    </w:p>
    <w:p w14:paraId="2B452C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3196</w:t>
      </w:r>
    </w:p>
    <w:p w14:paraId="17BC29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intra-frequency event triggered reporting with DRX in synchronous DC</w:t>
      </w:r>
      <w:r w:rsidRPr="00A77EA5">
        <w:rPr>
          <w:noProof/>
        </w:rPr>
        <w:tab/>
        <w:t>3196</w:t>
      </w:r>
    </w:p>
    <w:p w14:paraId="28821F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3196</w:t>
      </w:r>
    </w:p>
    <w:p w14:paraId="230F40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3199</w:t>
      </w:r>
    </w:p>
    <w:p w14:paraId="1B35EE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inter-frequency event triggered reporting with DRX in synchronous DC</w:t>
      </w:r>
      <w:r w:rsidRPr="00A77EA5">
        <w:rPr>
          <w:noProof/>
        </w:rPr>
        <w:tab/>
        <w:t>3199</w:t>
      </w:r>
    </w:p>
    <w:p w14:paraId="7F166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3199</w:t>
      </w:r>
    </w:p>
    <w:p w14:paraId="1990EC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3202</w:t>
      </w:r>
    </w:p>
    <w:p w14:paraId="67BFE4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inter-frequency event triggered reporting with DRX in asynchronous DC</w:t>
      </w:r>
      <w:r w:rsidRPr="00A77EA5">
        <w:rPr>
          <w:noProof/>
        </w:rPr>
        <w:tab/>
        <w:t>3202</w:t>
      </w:r>
    </w:p>
    <w:p w14:paraId="47A5C2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3202</w:t>
      </w:r>
    </w:p>
    <w:p w14:paraId="3D1423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3205</w:t>
      </w:r>
    </w:p>
    <w:p w14:paraId="489F1C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inter-frequency event triggered reporting with DRX in synchronous DC</w:t>
      </w:r>
      <w:r w:rsidRPr="00A77EA5">
        <w:rPr>
          <w:noProof/>
        </w:rPr>
        <w:tab/>
        <w:t>3205</w:t>
      </w:r>
    </w:p>
    <w:p w14:paraId="1B26A4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3205</w:t>
      </w:r>
    </w:p>
    <w:p w14:paraId="3472E6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3208</w:t>
      </w:r>
    </w:p>
    <w:p w14:paraId="370DC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Addition and Release Delay of known PSCell in Synchronous DC</w:t>
      </w:r>
      <w:r w:rsidRPr="00A77EA5">
        <w:rPr>
          <w:noProof/>
        </w:rPr>
        <w:tab/>
        <w:t>3208</w:t>
      </w:r>
    </w:p>
    <w:p w14:paraId="272048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3208</w:t>
      </w:r>
    </w:p>
    <w:p w14:paraId="1C99C3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3210</w:t>
      </w:r>
    </w:p>
    <w:p w14:paraId="51E529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Addition and Release Delay of known PSCell in Asynchronous DC</w:t>
      </w:r>
      <w:r w:rsidRPr="00A77EA5">
        <w:rPr>
          <w:noProof/>
        </w:rPr>
        <w:tab/>
        <w:t>3211</w:t>
      </w:r>
    </w:p>
    <w:p w14:paraId="5F8346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3211</w:t>
      </w:r>
    </w:p>
    <w:p w14:paraId="4A2F6A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3213</w:t>
      </w:r>
    </w:p>
    <w:p w14:paraId="18158E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Addition and Release Delay of known PSCell in Synchronous DC</w:t>
      </w:r>
      <w:r w:rsidRPr="00A77EA5">
        <w:rPr>
          <w:noProof/>
        </w:rPr>
        <w:tab/>
        <w:t>3214</w:t>
      </w:r>
    </w:p>
    <w:p w14:paraId="0E1B35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3214</w:t>
      </w:r>
    </w:p>
    <w:p w14:paraId="44D70B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3217</w:t>
      </w:r>
    </w:p>
    <w:p w14:paraId="08DD53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intra-frequency event triggered reporting with DRX in synchronous DC with PCell in FDD</w:t>
      </w:r>
      <w:r w:rsidRPr="00A77EA5">
        <w:rPr>
          <w:noProof/>
        </w:rPr>
        <w:tab/>
        <w:t>3217</w:t>
      </w:r>
    </w:p>
    <w:p w14:paraId="2DE769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3217</w:t>
      </w:r>
    </w:p>
    <w:p w14:paraId="21CB1F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3220</w:t>
      </w:r>
    </w:p>
    <w:p w14:paraId="088DC4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intra-frequency event triggered reporting with DRX in synchronous DC with PCell in TDD</w:t>
      </w:r>
      <w:r w:rsidRPr="00A77EA5">
        <w:rPr>
          <w:noProof/>
        </w:rPr>
        <w:tab/>
        <w:t>3220</w:t>
      </w:r>
    </w:p>
    <w:p w14:paraId="41B14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3220</w:t>
      </w:r>
    </w:p>
    <w:p w14:paraId="480ED4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3223</w:t>
      </w:r>
    </w:p>
    <w:p w14:paraId="7BFF0EA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inter-frequency event triggered reporting with DRX in synchronous DC with PCell in FDD</w:t>
      </w:r>
      <w:r w:rsidRPr="00A77EA5">
        <w:rPr>
          <w:noProof/>
        </w:rPr>
        <w:tab/>
        <w:t>3223</w:t>
      </w:r>
    </w:p>
    <w:p w14:paraId="02E12B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3223</w:t>
      </w:r>
    </w:p>
    <w:p w14:paraId="135E08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3226</w:t>
      </w:r>
    </w:p>
    <w:p w14:paraId="197F7A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inter-frequency event triggered reporting with DRX in synchronous DC with PCell in TDD</w:t>
      </w:r>
      <w:r w:rsidRPr="00A77EA5">
        <w:rPr>
          <w:noProof/>
        </w:rPr>
        <w:tab/>
        <w:t>3226</w:t>
      </w:r>
    </w:p>
    <w:p w14:paraId="4A89F8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3226</w:t>
      </w:r>
    </w:p>
    <w:p w14:paraId="2A18CF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3229</w:t>
      </w:r>
    </w:p>
    <w:p w14:paraId="14DFC4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Addition and Release Delay of known PSCell in Synchronous DC with PCell in FDD</w:t>
      </w:r>
      <w:r w:rsidRPr="00A77EA5">
        <w:rPr>
          <w:noProof/>
        </w:rPr>
        <w:tab/>
        <w:t>3229</w:t>
      </w:r>
    </w:p>
    <w:p w14:paraId="67748A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3229</w:t>
      </w:r>
    </w:p>
    <w:p w14:paraId="7CF00A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3232</w:t>
      </w:r>
    </w:p>
    <w:p w14:paraId="1FCD28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Addition and Release Delay of known PSCell in Synchronous DC with PCell in TDD</w:t>
      </w:r>
      <w:r w:rsidRPr="00A77EA5">
        <w:rPr>
          <w:noProof/>
        </w:rPr>
        <w:tab/>
        <w:t>3232</w:t>
      </w:r>
    </w:p>
    <w:p w14:paraId="1C8671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3232</w:t>
      </w:r>
    </w:p>
    <w:p w14:paraId="6CCDB7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3235</w:t>
      </w:r>
    </w:p>
    <w:p w14:paraId="2AFD671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SSTD measurement reporting delay with no DRX in asynchronous DC</w:t>
      </w:r>
      <w:r w:rsidRPr="00A77EA5">
        <w:rPr>
          <w:noProof/>
        </w:rPr>
        <w:tab/>
        <w:t>3235</w:t>
      </w:r>
    </w:p>
    <w:p w14:paraId="566831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3235</w:t>
      </w:r>
    </w:p>
    <w:p w14:paraId="7651F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3236</w:t>
      </w:r>
    </w:p>
    <w:p w14:paraId="408EDB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SSTD measurement reporting delay with DRX in asynchronous DC</w:t>
      </w:r>
      <w:r w:rsidRPr="00A77EA5">
        <w:rPr>
          <w:noProof/>
        </w:rPr>
        <w:tab/>
        <w:t>3237</w:t>
      </w:r>
    </w:p>
    <w:p w14:paraId="4388D7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3237</w:t>
      </w:r>
    </w:p>
    <w:p w14:paraId="73B20E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3239</w:t>
      </w:r>
    </w:p>
    <w:p w14:paraId="10DC00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A.8.23.18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Intra-frequency identification of a new CGI of E-UTRA cell using autonomous gaps in synchronous DC</w:t>
      </w:r>
      <w:r w:rsidRPr="00A77EA5">
        <w:rPr>
          <w:noProof/>
        </w:rPr>
        <w:tab/>
        <w:t>3239</w:t>
      </w:r>
    </w:p>
    <w:p w14:paraId="630D49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3239</w:t>
      </w:r>
    </w:p>
    <w:p w14:paraId="0FD458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3240</w:t>
      </w:r>
    </w:p>
    <w:p w14:paraId="6052D3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Intra-frequency identification of a new CGI of E-UTRA cell using autonomous gaps in asynchronous DC</w:t>
      </w:r>
      <w:r w:rsidRPr="00A77EA5">
        <w:rPr>
          <w:noProof/>
        </w:rPr>
        <w:tab/>
        <w:t>3241</w:t>
      </w:r>
    </w:p>
    <w:p w14:paraId="647A63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3241</w:t>
      </w:r>
    </w:p>
    <w:p w14:paraId="463B3B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3242</w:t>
      </w:r>
    </w:p>
    <w:p w14:paraId="696EC6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DC Intra-frequency identification of a new CGI of E-UTRA cell using autonomous gaps in synchronous DC</w:t>
      </w:r>
      <w:r w:rsidRPr="00A77EA5">
        <w:rPr>
          <w:noProof/>
        </w:rPr>
        <w:tab/>
        <w:t>3243</w:t>
      </w:r>
    </w:p>
    <w:p w14:paraId="59B59F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3243</w:t>
      </w:r>
    </w:p>
    <w:p w14:paraId="27AF85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3244</w:t>
      </w:r>
    </w:p>
    <w:p w14:paraId="13A753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Inter-frequency identification of a new CGI of E-UTRA cell using autonomous gaps in synchronous DC</w:t>
      </w:r>
      <w:r w:rsidRPr="00A77EA5">
        <w:rPr>
          <w:noProof/>
        </w:rPr>
        <w:tab/>
        <w:t>3245</w:t>
      </w:r>
    </w:p>
    <w:p w14:paraId="15479E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3245</w:t>
      </w:r>
    </w:p>
    <w:p w14:paraId="779ED7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A.8.23.21</w:t>
      </w:r>
      <w:r w:rsidRPr="00A77EA5">
        <w:rPr>
          <w:noProof/>
          <w:snapToGrid w:val="0"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3246</w:t>
      </w:r>
    </w:p>
    <w:p w14:paraId="23CC40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Inter-frequency identification of a new CGI of E-UTRA cell using autonomous gaps in asynchronous DC</w:t>
      </w:r>
      <w:r w:rsidRPr="00A77EA5">
        <w:rPr>
          <w:noProof/>
        </w:rPr>
        <w:tab/>
        <w:t>3247</w:t>
      </w:r>
    </w:p>
    <w:p w14:paraId="6DC056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3247</w:t>
      </w:r>
    </w:p>
    <w:p w14:paraId="06D5B5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A.8.23.22</w:t>
      </w:r>
      <w:r w:rsidRPr="00A77EA5">
        <w:rPr>
          <w:noProof/>
          <w:snapToGrid w:val="0"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3248</w:t>
      </w:r>
    </w:p>
    <w:p w14:paraId="4F9718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DC Inter-frequency identification of a new CGI of E-UTRA cell using autonomous gaps in synchronous DC</w:t>
      </w:r>
      <w:r w:rsidRPr="00A77EA5">
        <w:rPr>
          <w:noProof/>
        </w:rPr>
        <w:tab/>
        <w:t>3249</w:t>
      </w:r>
    </w:p>
    <w:p w14:paraId="729819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3249</w:t>
      </w:r>
    </w:p>
    <w:p w14:paraId="502A39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3250</w:t>
      </w:r>
    </w:p>
    <w:p w14:paraId="7EDDA9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activation and deactivation of known SCell in Non-DRX in synchronous DC</w:t>
      </w:r>
      <w:r w:rsidRPr="00A77EA5">
        <w:rPr>
          <w:noProof/>
        </w:rPr>
        <w:tab/>
        <w:t>3251</w:t>
      </w:r>
    </w:p>
    <w:p w14:paraId="18B04A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3251</w:t>
      </w:r>
    </w:p>
    <w:p w14:paraId="3E35C6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3253</w:t>
      </w:r>
    </w:p>
    <w:p w14:paraId="2FF9B8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activation and deactivation of known SCell in Non-DRX in asynchronous DC</w:t>
      </w:r>
      <w:r w:rsidRPr="00A77EA5">
        <w:rPr>
          <w:noProof/>
        </w:rPr>
        <w:tab/>
        <w:t>3254</w:t>
      </w:r>
    </w:p>
    <w:p w14:paraId="1A1B8F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3254</w:t>
      </w:r>
    </w:p>
    <w:p w14:paraId="2E68BC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3256</w:t>
      </w:r>
    </w:p>
    <w:p w14:paraId="0315A0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activation and deactivation of known SCell in Non-DRX in synchronous DC</w:t>
      </w:r>
      <w:r w:rsidRPr="00A77EA5">
        <w:rPr>
          <w:noProof/>
        </w:rPr>
        <w:tab/>
        <w:t>3257</w:t>
      </w:r>
    </w:p>
    <w:p w14:paraId="6FB822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3257</w:t>
      </w:r>
    </w:p>
    <w:p w14:paraId="06013B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3259</w:t>
      </w:r>
    </w:p>
    <w:p w14:paraId="785872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event triggered reporting under deactivated SCell with PCell and PSCell interruption in non-DRX in synchronous DC</w:t>
      </w:r>
      <w:r w:rsidRPr="00A77EA5">
        <w:rPr>
          <w:noProof/>
        </w:rPr>
        <w:tab/>
        <w:t>3260</w:t>
      </w:r>
    </w:p>
    <w:p w14:paraId="743F36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3260</w:t>
      </w:r>
    </w:p>
    <w:p w14:paraId="38173B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3263</w:t>
      </w:r>
    </w:p>
    <w:p w14:paraId="6E518F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event triggered reporting under deactivated SCell with PCell and PSCell interruption in non-DRX in asynchronous DC</w:t>
      </w:r>
      <w:r w:rsidRPr="00A77EA5">
        <w:rPr>
          <w:noProof/>
        </w:rPr>
        <w:tab/>
        <w:t>3263</w:t>
      </w:r>
    </w:p>
    <w:p w14:paraId="49F5A6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3263</w:t>
      </w:r>
    </w:p>
    <w:p w14:paraId="7007DD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3267</w:t>
      </w:r>
    </w:p>
    <w:p w14:paraId="78D654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event triggered reporting under deactivated SCell with PCell and PSCell interruption in non-DRX in synchronous DC</w:t>
      </w:r>
      <w:r w:rsidRPr="00A77EA5">
        <w:rPr>
          <w:noProof/>
        </w:rPr>
        <w:tab/>
        <w:t>3267</w:t>
      </w:r>
    </w:p>
    <w:p w14:paraId="516BF3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3267</w:t>
      </w:r>
    </w:p>
    <w:p w14:paraId="355F8E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3271</w:t>
      </w:r>
    </w:p>
    <w:p w14:paraId="2DE7E3E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3271</w:t>
      </w:r>
    </w:p>
    <w:p w14:paraId="342016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Initiation/Cease of SLSS Transmission with ProSe Direct Discovery</w:t>
      </w:r>
      <w:r w:rsidRPr="00A77EA5">
        <w:rPr>
          <w:noProof/>
        </w:rPr>
        <w:tab/>
        <w:t>3271</w:t>
      </w:r>
    </w:p>
    <w:p w14:paraId="4E149B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3271</w:t>
      </w:r>
    </w:p>
    <w:p w14:paraId="079719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3272</w:t>
      </w:r>
    </w:p>
    <w:p w14:paraId="4AB2F6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Initiation/Cease of SLSS Transmission with ProSe Direct Discovery</w:t>
      </w:r>
      <w:r w:rsidRPr="00A77EA5">
        <w:rPr>
          <w:noProof/>
        </w:rPr>
        <w:tab/>
        <w:t>3273</w:t>
      </w:r>
    </w:p>
    <w:p w14:paraId="4EA05C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3273</w:t>
      </w:r>
    </w:p>
    <w:p w14:paraId="790DCF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3274</w:t>
      </w:r>
    </w:p>
    <w:p w14:paraId="21CCDB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Initiation/Cease of SLSS Transmission with ProSe Direct Communication</w:t>
      </w:r>
      <w:r w:rsidRPr="00A77EA5">
        <w:rPr>
          <w:noProof/>
        </w:rPr>
        <w:tab/>
        <w:t>3274</w:t>
      </w:r>
    </w:p>
    <w:p w14:paraId="4B05C7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3275</w:t>
      </w:r>
    </w:p>
    <w:p w14:paraId="37C931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3276</w:t>
      </w:r>
    </w:p>
    <w:p w14:paraId="3C85812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E-UTRAN-WLAN Measurements</w:t>
      </w:r>
      <w:r w:rsidRPr="00A77EA5">
        <w:rPr>
          <w:noProof/>
        </w:rPr>
        <w:tab/>
        <w:t>3277</w:t>
      </w:r>
    </w:p>
    <w:p w14:paraId="68B904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FDD-WLAN Event Triggered Reporting in non-DRX under AWGN</w:t>
      </w:r>
      <w:r w:rsidRPr="00A77EA5">
        <w:rPr>
          <w:noProof/>
        </w:rPr>
        <w:tab/>
        <w:t>3277</w:t>
      </w:r>
    </w:p>
    <w:p w14:paraId="1CFCA5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3277</w:t>
      </w:r>
    </w:p>
    <w:p w14:paraId="2377F5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A.8.25.1.2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3279</w:t>
      </w:r>
    </w:p>
    <w:p w14:paraId="4C1065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TDD-WLAN Event Triggered Reporting in non-DRX under AWGN</w:t>
      </w:r>
      <w:r w:rsidRPr="00A77EA5">
        <w:rPr>
          <w:noProof/>
        </w:rPr>
        <w:tab/>
        <w:t>3279</w:t>
      </w:r>
    </w:p>
    <w:p w14:paraId="2C1634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3279</w:t>
      </w:r>
    </w:p>
    <w:p w14:paraId="6AF2ED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A.8.25.2.2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3281</w:t>
      </w:r>
    </w:p>
    <w:p w14:paraId="0495526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 Frame Structure 3 (FS3)</w:t>
      </w:r>
      <w:r w:rsidRPr="00A77EA5">
        <w:rPr>
          <w:noProof/>
        </w:rPr>
        <w:tab/>
        <w:t>3281</w:t>
      </w:r>
    </w:p>
    <w:p w14:paraId="6F870E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Activation and deactivation of known FS3 SCell with FDD PCell in non-DRX</w:t>
      </w:r>
      <w:r w:rsidRPr="00A77EA5">
        <w:rPr>
          <w:noProof/>
        </w:rPr>
        <w:tab/>
        <w:t>3281</w:t>
      </w:r>
    </w:p>
    <w:p w14:paraId="2B4E24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3281</w:t>
      </w:r>
    </w:p>
    <w:p w14:paraId="6FD794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3283</w:t>
      </w:r>
    </w:p>
    <w:p w14:paraId="3C651F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Activation and deactivation of known FS3 SCell with TDD PCell in non-DRX</w:t>
      </w:r>
      <w:r w:rsidRPr="00A77EA5">
        <w:rPr>
          <w:noProof/>
        </w:rPr>
        <w:tab/>
        <w:t>3284</w:t>
      </w:r>
    </w:p>
    <w:p w14:paraId="0E74EF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3284</w:t>
      </w:r>
    </w:p>
    <w:p w14:paraId="370FF2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3286</w:t>
      </w:r>
    </w:p>
    <w:p w14:paraId="79E502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Event triggered reporting on deactivated FS3 SCell and FDD PCell interruption in non-DRX</w:t>
      </w:r>
      <w:r w:rsidRPr="00A77EA5">
        <w:rPr>
          <w:noProof/>
        </w:rPr>
        <w:tab/>
        <w:t>3287</w:t>
      </w:r>
    </w:p>
    <w:p w14:paraId="61AEBE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3287</w:t>
      </w:r>
    </w:p>
    <w:p w14:paraId="07D4E4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3290</w:t>
      </w:r>
    </w:p>
    <w:p w14:paraId="0D3FDF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3DL Event triggered reporting on deactivated FS3 SCell and FDD PCell interruption in non-DRX</w:t>
      </w:r>
      <w:r w:rsidRPr="00A77EA5">
        <w:rPr>
          <w:noProof/>
        </w:rPr>
        <w:tab/>
        <w:t>3290</w:t>
      </w:r>
    </w:p>
    <w:p w14:paraId="665C46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3290</w:t>
      </w:r>
    </w:p>
    <w:p w14:paraId="7D0745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3293</w:t>
      </w:r>
    </w:p>
    <w:p w14:paraId="1B07E1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Event triggered reporting on deactivated FS3 SCell and TDD PCell interruption in non-DRX</w:t>
      </w:r>
      <w:r w:rsidRPr="00A77EA5">
        <w:rPr>
          <w:noProof/>
        </w:rPr>
        <w:tab/>
        <w:t>3293</w:t>
      </w:r>
    </w:p>
    <w:p w14:paraId="185076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3293</w:t>
      </w:r>
    </w:p>
    <w:p w14:paraId="61DC05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3297</w:t>
      </w:r>
    </w:p>
    <w:p w14:paraId="50DA00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3DL Event triggered reporting on deactivated FS3 SCell and FDD PCell interruption in non-DRX</w:t>
      </w:r>
      <w:r w:rsidRPr="00A77EA5">
        <w:rPr>
          <w:noProof/>
        </w:rPr>
        <w:tab/>
        <w:t>3297</w:t>
      </w:r>
    </w:p>
    <w:p w14:paraId="564F02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3297</w:t>
      </w:r>
    </w:p>
    <w:p w14:paraId="302D5A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3301</w:t>
      </w:r>
    </w:p>
    <w:p w14:paraId="56EE5E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Intra-frequency event triggered reporting in non-DRX for CRS based discovery signal</w:t>
      </w:r>
      <w:r w:rsidRPr="00A77EA5">
        <w:rPr>
          <w:noProof/>
        </w:rPr>
        <w:tab/>
        <w:t>3301</w:t>
      </w:r>
    </w:p>
    <w:p w14:paraId="11BA40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3301</w:t>
      </w:r>
    </w:p>
    <w:p w14:paraId="313B88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3304</w:t>
      </w:r>
    </w:p>
    <w:p w14:paraId="53F39E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Intra-frequency event triggered reporting in non-DRX for CRS based discovery signal with 2 SCells</w:t>
      </w:r>
      <w:r w:rsidRPr="00A77EA5">
        <w:rPr>
          <w:noProof/>
        </w:rPr>
        <w:tab/>
        <w:t>3304</w:t>
      </w:r>
    </w:p>
    <w:p w14:paraId="440F0E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3304</w:t>
      </w:r>
    </w:p>
    <w:p w14:paraId="10A3B8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3308</w:t>
      </w:r>
    </w:p>
    <w:p w14:paraId="73E400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Intra-frequency event triggered reporting in non-DRX for CRS based discovery signal</w:t>
      </w:r>
      <w:r w:rsidRPr="00A77EA5">
        <w:rPr>
          <w:noProof/>
        </w:rPr>
        <w:tab/>
        <w:t>3308</w:t>
      </w:r>
    </w:p>
    <w:p w14:paraId="0CE6BF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3308</w:t>
      </w:r>
    </w:p>
    <w:p w14:paraId="0B4D31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3312</w:t>
      </w:r>
    </w:p>
    <w:p w14:paraId="2B651E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Intra-frequency event triggered reporting in non-DRX for CRS based discovery signal with 2 SCells</w:t>
      </w:r>
      <w:r w:rsidRPr="00A77EA5">
        <w:rPr>
          <w:noProof/>
        </w:rPr>
        <w:tab/>
        <w:t>3312</w:t>
      </w:r>
    </w:p>
    <w:p w14:paraId="615514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3312</w:t>
      </w:r>
    </w:p>
    <w:p w14:paraId="17EE2E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3316</w:t>
      </w:r>
    </w:p>
    <w:p w14:paraId="278C1B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Intra-frequency event triggered reporting in DRX for CRS based discovery signal</w:t>
      </w:r>
      <w:r w:rsidRPr="00A77EA5">
        <w:rPr>
          <w:noProof/>
        </w:rPr>
        <w:tab/>
        <w:t>3316</w:t>
      </w:r>
    </w:p>
    <w:p w14:paraId="450369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3316</w:t>
      </w:r>
    </w:p>
    <w:p w14:paraId="2EE5BB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3319</w:t>
      </w:r>
    </w:p>
    <w:p w14:paraId="3E65A8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Intra-frequency event triggered reporting in DRX for CRS based discovery signal</w:t>
      </w:r>
      <w:r w:rsidRPr="00A77EA5">
        <w:rPr>
          <w:noProof/>
        </w:rPr>
        <w:tab/>
        <w:t>3319</w:t>
      </w:r>
    </w:p>
    <w:p w14:paraId="5CF31B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3319</w:t>
      </w:r>
    </w:p>
    <w:p w14:paraId="756095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3323</w:t>
      </w:r>
    </w:p>
    <w:p w14:paraId="154A19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Inter-frequency event triggered reporting under fading propagation conditions in synchronous cells</w:t>
      </w:r>
      <w:r w:rsidRPr="00A77EA5">
        <w:rPr>
          <w:noProof/>
        </w:rPr>
        <w:tab/>
        <w:t>3323</w:t>
      </w:r>
    </w:p>
    <w:p w14:paraId="56CADD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A.8.26.9.1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3323</w:t>
      </w:r>
    </w:p>
    <w:p w14:paraId="3FABCF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A.8.26.9.2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3326</w:t>
      </w:r>
    </w:p>
    <w:p w14:paraId="3D4052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inter-frequency event triggered reporting under fading propagation conditions in synchronous cells</w:t>
      </w:r>
      <w:r w:rsidRPr="00A77EA5">
        <w:rPr>
          <w:noProof/>
        </w:rPr>
        <w:tab/>
        <w:t>3326</w:t>
      </w:r>
    </w:p>
    <w:p w14:paraId="67A20A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3326</w:t>
      </w:r>
    </w:p>
    <w:p w14:paraId="4E6933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A.8.26.10.2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3329</w:t>
      </w:r>
    </w:p>
    <w:p w14:paraId="34F9C757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Performance Requirements</w:t>
      </w:r>
      <w:r w:rsidRPr="00A77EA5">
        <w:rPr>
          <w:noProof/>
        </w:rPr>
        <w:tab/>
        <w:t>3331</w:t>
      </w:r>
    </w:p>
    <w:p w14:paraId="6D612FF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</w:t>
      </w:r>
      <w:r w:rsidRPr="00A77EA5">
        <w:rPr>
          <w:noProof/>
        </w:rPr>
        <w:tab/>
        <w:t>3331</w:t>
      </w:r>
    </w:p>
    <w:p w14:paraId="44791A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</w:t>
      </w:r>
      <w:r w:rsidRPr="00A77EA5">
        <w:rPr>
          <w:noProof/>
        </w:rPr>
        <w:tab/>
        <w:t>3331</w:t>
      </w:r>
    </w:p>
    <w:p w14:paraId="74FA74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3331</w:t>
      </w:r>
    </w:p>
    <w:p w14:paraId="474E37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3331</w:t>
      </w:r>
    </w:p>
    <w:p w14:paraId="1EB8BF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3334</w:t>
      </w:r>
    </w:p>
    <w:p w14:paraId="308746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</w:t>
      </w:r>
      <w:r w:rsidRPr="00A77EA5">
        <w:rPr>
          <w:noProof/>
        </w:rPr>
        <w:tab/>
        <w:t>3334</w:t>
      </w:r>
    </w:p>
    <w:p w14:paraId="50B4B6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3334</w:t>
      </w:r>
    </w:p>
    <w:p w14:paraId="3FDCD3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3334</w:t>
      </w:r>
    </w:p>
    <w:p w14:paraId="15A84D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3335</w:t>
      </w:r>
    </w:p>
    <w:p w14:paraId="74A38B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</w:t>
      </w:r>
      <w:r w:rsidRPr="00A77EA5">
        <w:rPr>
          <w:noProof/>
        </w:rPr>
        <w:tab/>
        <w:t>3336</w:t>
      </w:r>
    </w:p>
    <w:p w14:paraId="412BCD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3336</w:t>
      </w:r>
    </w:p>
    <w:p w14:paraId="487C2D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3336</w:t>
      </w:r>
    </w:p>
    <w:p w14:paraId="5ED8E8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3339</w:t>
      </w:r>
    </w:p>
    <w:p w14:paraId="425C20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case</w:t>
      </w:r>
      <w:r w:rsidRPr="00A77EA5">
        <w:rPr>
          <w:noProof/>
        </w:rPr>
        <w:tab/>
        <w:t>3339</w:t>
      </w:r>
    </w:p>
    <w:p w14:paraId="63533E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3339</w:t>
      </w:r>
    </w:p>
    <w:p w14:paraId="0B8022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3339</w:t>
      </w:r>
    </w:p>
    <w:p w14:paraId="4DAB43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3341</w:t>
      </w:r>
    </w:p>
    <w:p w14:paraId="3E4A7A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FDD—TDD Inter frequency case</w:t>
      </w:r>
      <w:r w:rsidRPr="00A77EA5">
        <w:rPr>
          <w:noProof/>
        </w:rPr>
        <w:tab/>
        <w:t>3342</w:t>
      </w:r>
    </w:p>
    <w:p w14:paraId="4A4CF5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3342</w:t>
      </w:r>
    </w:p>
    <w:p w14:paraId="05702D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3342</w:t>
      </w:r>
    </w:p>
    <w:p w14:paraId="3B9D4E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3343</w:t>
      </w:r>
    </w:p>
    <w:p w14:paraId="1CE334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</w:t>
      </w:r>
      <w:r w:rsidRPr="00A77EA5">
        <w:rPr>
          <w:noProof/>
        </w:rPr>
        <w:tab/>
        <w:t>3344</w:t>
      </w:r>
    </w:p>
    <w:p w14:paraId="536306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3344</w:t>
      </w:r>
    </w:p>
    <w:p w14:paraId="190C4F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3344</w:t>
      </w:r>
    </w:p>
    <w:p w14:paraId="085629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3347</w:t>
      </w:r>
    </w:p>
    <w:p w14:paraId="6C913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</w:t>
      </w:r>
      <w:r w:rsidRPr="00A77EA5">
        <w:rPr>
          <w:noProof/>
        </w:rPr>
        <w:tab/>
        <w:t>3347</w:t>
      </w:r>
    </w:p>
    <w:p w14:paraId="1B01BF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3347</w:t>
      </w:r>
    </w:p>
    <w:p w14:paraId="2D1135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3347</w:t>
      </w:r>
    </w:p>
    <w:p w14:paraId="084D12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3350</w:t>
      </w:r>
    </w:p>
    <w:p w14:paraId="0FDC7A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under Time-Domain Measurement Resource Restriction with Non-MBSFN ABS</w:t>
      </w:r>
      <w:r w:rsidRPr="00A77EA5">
        <w:rPr>
          <w:noProof/>
        </w:rPr>
        <w:tab/>
        <w:t>3350</w:t>
      </w:r>
    </w:p>
    <w:p w14:paraId="184E77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3350</w:t>
      </w:r>
    </w:p>
    <w:p w14:paraId="153E16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3350</w:t>
      </w:r>
    </w:p>
    <w:p w14:paraId="09F86F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3354</w:t>
      </w:r>
    </w:p>
    <w:p w14:paraId="1ADA18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under Time-Domain Measurement Resource Restriction with Non-MBSFN ABS</w:t>
      </w:r>
      <w:r w:rsidRPr="00A77EA5">
        <w:rPr>
          <w:noProof/>
        </w:rPr>
        <w:tab/>
        <w:t>3354</w:t>
      </w:r>
    </w:p>
    <w:p w14:paraId="3BF09D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3354</w:t>
      </w:r>
    </w:p>
    <w:p w14:paraId="18D25C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3354</w:t>
      </w:r>
    </w:p>
    <w:p w14:paraId="593327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3356</w:t>
      </w:r>
    </w:p>
    <w:p w14:paraId="1A8C23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under Time-Domain Measurement Resource Restriction with MBSFN ABS</w:t>
      </w:r>
      <w:r w:rsidRPr="00A77EA5">
        <w:rPr>
          <w:noProof/>
        </w:rPr>
        <w:tab/>
        <w:t>3357</w:t>
      </w:r>
    </w:p>
    <w:p w14:paraId="0D33CD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3357</w:t>
      </w:r>
    </w:p>
    <w:p w14:paraId="176B9A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3357</w:t>
      </w:r>
    </w:p>
    <w:p w14:paraId="160A56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3360</w:t>
      </w:r>
    </w:p>
    <w:p w14:paraId="25B7B6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under Time-Domain Measurement Resource Restriction with MBSFN ABS</w:t>
      </w:r>
      <w:r w:rsidRPr="00A77EA5">
        <w:rPr>
          <w:noProof/>
        </w:rPr>
        <w:tab/>
        <w:t>3360</w:t>
      </w:r>
    </w:p>
    <w:p w14:paraId="13D0B7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3360</w:t>
      </w:r>
    </w:p>
    <w:p w14:paraId="490AE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3360</w:t>
      </w:r>
    </w:p>
    <w:p w14:paraId="424ED7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3364</w:t>
      </w:r>
    </w:p>
    <w:p w14:paraId="65B049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 for 20MHz</w:t>
      </w:r>
      <w:r w:rsidRPr="00A77EA5">
        <w:rPr>
          <w:noProof/>
        </w:rPr>
        <w:tab/>
        <w:t>3364</w:t>
      </w:r>
    </w:p>
    <w:p w14:paraId="370A9C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3364</w:t>
      </w:r>
    </w:p>
    <w:p w14:paraId="2D1917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3364</w:t>
      </w:r>
    </w:p>
    <w:p w14:paraId="36BA55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3365</w:t>
      </w:r>
    </w:p>
    <w:p w14:paraId="257B3E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20MHz</w:t>
      </w:r>
      <w:r w:rsidRPr="00A77EA5">
        <w:rPr>
          <w:noProof/>
        </w:rPr>
        <w:tab/>
        <w:t>3365</w:t>
      </w:r>
    </w:p>
    <w:p w14:paraId="041477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3365</w:t>
      </w:r>
    </w:p>
    <w:p w14:paraId="20301A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3365</w:t>
      </w:r>
    </w:p>
    <w:p w14:paraId="707101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3366</w:t>
      </w:r>
    </w:p>
    <w:p w14:paraId="3A5984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under Time-Domain Measurement Resource Restriction with CRS Assistance Information and Non-MBSFN ABS</w:t>
      </w:r>
      <w:r w:rsidRPr="00A77EA5">
        <w:rPr>
          <w:noProof/>
        </w:rPr>
        <w:tab/>
        <w:t>3366</w:t>
      </w:r>
    </w:p>
    <w:p w14:paraId="174FBA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3366</w:t>
      </w:r>
    </w:p>
    <w:p w14:paraId="68B64D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3366</w:t>
      </w:r>
    </w:p>
    <w:p w14:paraId="34C84A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3370</w:t>
      </w:r>
    </w:p>
    <w:p w14:paraId="02DDBA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under Time-Domain Measurement Resource Restriction with CRS Assistance Information and Non-MBSFN ABS</w:t>
      </w:r>
      <w:r w:rsidRPr="00A77EA5">
        <w:rPr>
          <w:noProof/>
        </w:rPr>
        <w:tab/>
        <w:t>3370</w:t>
      </w:r>
    </w:p>
    <w:p w14:paraId="0F378A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3370</w:t>
      </w:r>
    </w:p>
    <w:p w14:paraId="60C800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3370</w:t>
      </w:r>
    </w:p>
    <w:p w14:paraId="73BC96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3372</w:t>
      </w:r>
    </w:p>
    <w:p w14:paraId="24F4A3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5MHz Bandwidth</w:t>
      </w:r>
      <w:r w:rsidRPr="00A77EA5">
        <w:rPr>
          <w:noProof/>
        </w:rPr>
        <w:tab/>
        <w:t>3373</w:t>
      </w:r>
    </w:p>
    <w:p w14:paraId="58326D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3373</w:t>
      </w:r>
    </w:p>
    <w:p w14:paraId="218C75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3373</w:t>
      </w:r>
    </w:p>
    <w:p w14:paraId="2488CE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3374</w:t>
      </w:r>
    </w:p>
    <w:p w14:paraId="2F79C0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5MHz Bandwidth</w:t>
      </w:r>
      <w:r w:rsidRPr="00A77EA5">
        <w:rPr>
          <w:noProof/>
        </w:rPr>
        <w:tab/>
        <w:t>3374</w:t>
      </w:r>
    </w:p>
    <w:p w14:paraId="6CE009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3374</w:t>
      </w:r>
    </w:p>
    <w:p w14:paraId="69D1B1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3375</w:t>
      </w:r>
    </w:p>
    <w:p w14:paraId="2CA1D5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3376</w:t>
      </w:r>
    </w:p>
    <w:p w14:paraId="578BB4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 for 10MHz + 5MHz</w:t>
      </w:r>
      <w:r w:rsidRPr="00A77EA5">
        <w:rPr>
          <w:noProof/>
        </w:rPr>
        <w:tab/>
        <w:t>3376</w:t>
      </w:r>
    </w:p>
    <w:p w14:paraId="25A9F0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3376</w:t>
      </w:r>
    </w:p>
    <w:p w14:paraId="03709C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3376</w:t>
      </w:r>
    </w:p>
    <w:p w14:paraId="12239D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3377</w:t>
      </w:r>
    </w:p>
    <w:p w14:paraId="7B5457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10MHz + 5MHz</w:t>
      </w:r>
      <w:r w:rsidRPr="00A77EA5">
        <w:rPr>
          <w:noProof/>
        </w:rPr>
        <w:tab/>
        <w:t>3378</w:t>
      </w:r>
    </w:p>
    <w:p w14:paraId="6DA3F2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3378</w:t>
      </w:r>
    </w:p>
    <w:p w14:paraId="458E0C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3378</w:t>
      </w:r>
    </w:p>
    <w:p w14:paraId="758FC7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3378</w:t>
      </w:r>
    </w:p>
    <w:p w14:paraId="27ED53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 for 5MHz + 5MHz bandwidth</w:t>
      </w:r>
      <w:r w:rsidRPr="00A77EA5">
        <w:rPr>
          <w:noProof/>
        </w:rPr>
        <w:tab/>
        <w:t>3378</w:t>
      </w:r>
    </w:p>
    <w:p w14:paraId="56AF12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3378</w:t>
      </w:r>
    </w:p>
    <w:p w14:paraId="1574C4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3378</w:t>
      </w:r>
    </w:p>
    <w:p w14:paraId="3B994B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3380</w:t>
      </w:r>
    </w:p>
    <w:p w14:paraId="02EB8F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5MHz + 5MHz bandwidth</w:t>
      </w:r>
      <w:r w:rsidRPr="00A77EA5">
        <w:rPr>
          <w:noProof/>
        </w:rPr>
        <w:tab/>
        <w:t>3380</w:t>
      </w:r>
    </w:p>
    <w:p w14:paraId="21FE9D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3380</w:t>
      </w:r>
    </w:p>
    <w:p w14:paraId="3FFD1A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3380</w:t>
      </w:r>
    </w:p>
    <w:p w14:paraId="6BE092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3380</w:t>
      </w:r>
    </w:p>
    <w:p w14:paraId="215E0D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for E-UTRAN TDD-FDD Carrier Aggregation with PCell in FDD</w:t>
      </w:r>
      <w:r w:rsidRPr="00A77EA5">
        <w:rPr>
          <w:noProof/>
        </w:rPr>
        <w:tab/>
        <w:t>3380</w:t>
      </w:r>
    </w:p>
    <w:p w14:paraId="303F9A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3380</w:t>
      </w:r>
    </w:p>
    <w:p w14:paraId="1328A5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3381</w:t>
      </w:r>
    </w:p>
    <w:p w14:paraId="19634E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3385</w:t>
      </w:r>
    </w:p>
    <w:p w14:paraId="11BE43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 RSRP for E-UTRAN TDD-FDD Carrier Aggregation with PCell in TDD</w:t>
      </w:r>
      <w:r w:rsidRPr="00A77EA5">
        <w:rPr>
          <w:noProof/>
        </w:rPr>
        <w:tab/>
        <w:t>3385</w:t>
      </w:r>
    </w:p>
    <w:p w14:paraId="4B3D97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3385</w:t>
      </w:r>
    </w:p>
    <w:p w14:paraId="14F18C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3385</w:t>
      </w:r>
    </w:p>
    <w:p w14:paraId="11B6B8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3389</w:t>
      </w:r>
    </w:p>
    <w:p w14:paraId="29D6D6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20MHz + 10MHz</w:t>
      </w:r>
      <w:r w:rsidRPr="00A77EA5">
        <w:rPr>
          <w:noProof/>
        </w:rPr>
        <w:tab/>
        <w:t>3389</w:t>
      </w:r>
    </w:p>
    <w:p w14:paraId="31FD50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3389</w:t>
      </w:r>
    </w:p>
    <w:p w14:paraId="5E06EA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3389</w:t>
      </w:r>
    </w:p>
    <w:p w14:paraId="4A6548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3390</w:t>
      </w:r>
    </w:p>
    <w:p w14:paraId="2A91F7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intra-frequency absolute and relative RSRP accuracies in CRS based discovery signal</w:t>
      </w:r>
      <w:r w:rsidRPr="00A77EA5">
        <w:rPr>
          <w:noProof/>
        </w:rPr>
        <w:tab/>
        <w:t>3390</w:t>
      </w:r>
    </w:p>
    <w:p w14:paraId="3CC816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3390</w:t>
      </w:r>
    </w:p>
    <w:p w14:paraId="6312AB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3390</w:t>
      </w:r>
    </w:p>
    <w:p w14:paraId="5E49FF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3393</w:t>
      </w:r>
    </w:p>
    <w:p w14:paraId="57EC0A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intra-frequency absolute and relative RSRP accuracies in CRS based discovery signal</w:t>
      </w:r>
      <w:r w:rsidRPr="00A77EA5">
        <w:rPr>
          <w:noProof/>
        </w:rPr>
        <w:tab/>
        <w:t>3393</w:t>
      </w:r>
    </w:p>
    <w:p w14:paraId="155418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3393</w:t>
      </w:r>
    </w:p>
    <w:p w14:paraId="56442D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3393</w:t>
      </w:r>
    </w:p>
    <w:p w14:paraId="1097E9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3396</w:t>
      </w:r>
    </w:p>
    <w:p w14:paraId="2EEACB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inter-frequency absolute and relative RSRP accuracies in CRS based discovery signal</w:t>
      </w:r>
      <w:r w:rsidRPr="00A77EA5">
        <w:rPr>
          <w:noProof/>
        </w:rPr>
        <w:tab/>
        <w:t>3396</w:t>
      </w:r>
    </w:p>
    <w:p w14:paraId="0097BE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3396</w:t>
      </w:r>
    </w:p>
    <w:p w14:paraId="5873F2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3396</w:t>
      </w:r>
    </w:p>
    <w:p w14:paraId="733DC0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3399</w:t>
      </w:r>
    </w:p>
    <w:p w14:paraId="230E1B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inter-frequency absolute and relative  RSRP accuracies in CRS based discovery signal</w:t>
      </w:r>
      <w:r w:rsidRPr="00A77EA5">
        <w:rPr>
          <w:noProof/>
        </w:rPr>
        <w:tab/>
        <w:t>3399</w:t>
      </w:r>
    </w:p>
    <w:p w14:paraId="6F43ED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3399</w:t>
      </w:r>
    </w:p>
    <w:p w14:paraId="1BFE1C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3399</w:t>
      </w:r>
    </w:p>
    <w:p w14:paraId="7E8C13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3402</w:t>
      </w:r>
    </w:p>
    <w:p w14:paraId="5ED92E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absolute and relative CSI-RSRP accuracies in CSI-RS based discovery signal</w:t>
      </w:r>
      <w:r w:rsidRPr="00A77EA5">
        <w:rPr>
          <w:noProof/>
        </w:rPr>
        <w:tab/>
        <w:t>3402</w:t>
      </w:r>
    </w:p>
    <w:p w14:paraId="4CC77A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3402</w:t>
      </w:r>
    </w:p>
    <w:p w14:paraId="1BBF67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3402</w:t>
      </w:r>
    </w:p>
    <w:p w14:paraId="18E760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3405</w:t>
      </w:r>
    </w:p>
    <w:p w14:paraId="7F797E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absolute and relative CSI-RSRP accuracies in CSI-RS based discovery signal</w:t>
      </w:r>
      <w:r w:rsidRPr="00A77EA5">
        <w:rPr>
          <w:noProof/>
        </w:rPr>
        <w:tab/>
        <w:t>3405</w:t>
      </w:r>
    </w:p>
    <w:p w14:paraId="72FD83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3405</w:t>
      </w:r>
    </w:p>
    <w:p w14:paraId="02A69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3406</w:t>
      </w:r>
    </w:p>
    <w:p w14:paraId="4CFD88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3409</w:t>
      </w:r>
    </w:p>
    <w:p w14:paraId="356CEBA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inter-frequency absolute and relative CSI-RSRP accuracies in CSI-RS based discovery signal</w:t>
      </w:r>
      <w:r w:rsidRPr="00A77EA5">
        <w:rPr>
          <w:noProof/>
        </w:rPr>
        <w:tab/>
        <w:t>3409</w:t>
      </w:r>
    </w:p>
    <w:p w14:paraId="2E9979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3409</w:t>
      </w:r>
    </w:p>
    <w:p w14:paraId="50DFAB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3409</w:t>
      </w:r>
    </w:p>
    <w:p w14:paraId="2FBFC8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3412</w:t>
      </w:r>
    </w:p>
    <w:p w14:paraId="6B8E76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inter-frequency absolute and relative  CSI-RSRP accuracies in CSI-RS based discovery signal</w:t>
      </w:r>
      <w:r w:rsidRPr="00A77EA5">
        <w:rPr>
          <w:noProof/>
        </w:rPr>
        <w:tab/>
        <w:t>3413</w:t>
      </w:r>
    </w:p>
    <w:p w14:paraId="536C23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3413</w:t>
      </w:r>
    </w:p>
    <w:p w14:paraId="769C4A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3413</w:t>
      </w:r>
    </w:p>
    <w:p w14:paraId="64E913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3416</w:t>
      </w:r>
    </w:p>
    <w:p w14:paraId="5CAF5A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absolute and relative RSRP accuracies for E-UTRAN Carrier Aggregation in CRS based discovery signal</w:t>
      </w:r>
      <w:r w:rsidRPr="00A77EA5">
        <w:rPr>
          <w:noProof/>
        </w:rPr>
        <w:tab/>
        <w:t>3416</w:t>
      </w:r>
    </w:p>
    <w:p w14:paraId="4E2E9D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3416</w:t>
      </w:r>
    </w:p>
    <w:p w14:paraId="6D69F8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3416</w:t>
      </w:r>
    </w:p>
    <w:p w14:paraId="156883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3419</w:t>
      </w:r>
    </w:p>
    <w:p w14:paraId="658345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absolute and relative RSRP accuracies for E-UTRAN Carrier Aggregation in CRS based discovery signal</w:t>
      </w:r>
      <w:r w:rsidRPr="00A77EA5">
        <w:rPr>
          <w:noProof/>
        </w:rPr>
        <w:tab/>
        <w:t>3419</w:t>
      </w:r>
    </w:p>
    <w:p w14:paraId="780A14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3419</w:t>
      </w:r>
    </w:p>
    <w:p w14:paraId="35C6FF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3419</w:t>
      </w:r>
    </w:p>
    <w:p w14:paraId="2E4FE0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3422</w:t>
      </w:r>
    </w:p>
    <w:p w14:paraId="495E62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absolute and relative CSI-RSRP accuracies for E-UTRAN Carrier Aggregation in CSI-RS based discovery signal</w:t>
      </w:r>
      <w:r w:rsidRPr="00A77EA5">
        <w:rPr>
          <w:noProof/>
        </w:rPr>
        <w:tab/>
        <w:t>3422</w:t>
      </w:r>
    </w:p>
    <w:p w14:paraId="44F168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3422</w:t>
      </w:r>
    </w:p>
    <w:p w14:paraId="7C4980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3422</w:t>
      </w:r>
    </w:p>
    <w:p w14:paraId="2AC900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3425</w:t>
      </w:r>
    </w:p>
    <w:p w14:paraId="7C27B0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absolute and relative CSI-RSRP accuracies for E-UTRAN Carrier Aggregation in CSI-RS based discovery signal</w:t>
      </w:r>
      <w:r w:rsidRPr="00A77EA5">
        <w:rPr>
          <w:noProof/>
        </w:rPr>
        <w:tab/>
        <w:t>3426</w:t>
      </w:r>
    </w:p>
    <w:p w14:paraId="19A0ED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3426</w:t>
      </w:r>
    </w:p>
    <w:p w14:paraId="4DCEA8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3426</w:t>
      </w:r>
    </w:p>
    <w:p w14:paraId="0C122D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3429</w:t>
      </w:r>
    </w:p>
    <w:p w14:paraId="305CF0F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RSRP for E-UTRAN in Carrier Aggregation</w:t>
      </w:r>
      <w:r w:rsidRPr="00A77EA5">
        <w:rPr>
          <w:noProof/>
        </w:rPr>
        <w:tab/>
        <w:t>3429</w:t>
      </w:r>
    </w:p>
    <w:p w14:paraId="789616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3429</w:t>
      </w:r>
    </w:p>
    <w:p w14:paraId="30ED82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3429</w:t>
      </w:r>
    </w:p>
    <w:p w14:paraId="22AC05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3432</w:t>
      </w:r>
    </w:p>
    <w:p w14:paraId="3C698C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RSRP for E-UTRAN in Carrier Aggregation</w:t>
      </w:r>
      <w:r w:rsidRPr="00A77EA5">
        <w:rPr>
          <w:noProof/>
        </w:rPr>
        <w:tab/>
        <w:t>3433</w:t>
      </w:r>
    </w:p>
    <w:p w14:paraId="38402A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3433</w:t>
      </w:r>
    </w:p>
    <w:p w14:paraId="10BB75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3433</w:t>
      </w:r>
    </w:p>
    <w:p w14:paraId="0295B5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3436</w:t>
      </w:r>
    </w:p>
    <w:p w14:paraId="4454C8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RSRP for E-UTRAN in Carrier Aggregation</w:t>
      </w:r>
      <w:r w:rsidRPr="00A77EA5">
        <w:rPr>
          <w:noProof/>
        </w:rPr>
        <w:tab/>
        <w:t>3437</w:t>
      </w:r>
    </w:p>
    <w:p w14:paraId="039538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3437</w:t>
      </w:r>
    </w:p>
    <w:p w14:paraId="0E9E86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3437</w:t>
      </w:r>
    </w:p>
    <w:p w14:paraId="72978E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3443</w:t>
      </w:r>
    </w:p>
    <w:p w14:paraId="3B440B8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RSRP for E-UTRAN in Carrier Aggregation</w:t>
      </w:r>
      <w:r w:rsidRPr="00A77EA5">
        <w:rPr>
          <w:noProof/>
        </w:rPr>
        <w:tab/>
        <w:t>3443</w:t>
      </w:r>
    </w:p>
    <w:p w14:paraId="3C7B8B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3443</w:t>
      </w:r>
    </w:p>
    <w:p w14:paraId="6A9109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3444</w:t>
      </w:r>
    </w:p>
    <w:p w14:paraId="5918B1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3450</w:t>
      </w:r>
    </w:p>
    <w:p w14:paraId="235D51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UE category 0</w:t>
      </w:r>
      <w:r w:rsidRPr="00A77EA5">
        <w:rPr>
          <w:noProof/>
        </w:rPr>
        <w:tab/>
        <w:t>3450</w:t>
      </w:r>
    </w:p>
    <w:p w14:paraId="4E091C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3450</w:t>
      </w:r>
    </w:p>
    <w:p w14:paraId="4EA6E2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3450</w:t>
      </w:r>
    </w:p>
    <w:p w14:paraId="734B0E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3453</w:t>
      </w:r>
    </w:p>
    <w:p w14:paraId="218790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UE category 0</w:t>
      </w:r>
      <w:r w:rsidRPr="00A77EA5">
        <w:rPr>
          <w:noProof/>
        </w:rPr>
        <w:tab/>
        <w:t>3453</w:t>
      </w:r>
    </w:p>
    <w:p w14:paraId="68C638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3453</w:t>
      </w:r>
    </w:p>
    <w:p w14:paraId="1768F5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3453</w:t>
      </w:r>
    </w:p>
    <w:p w14:paraId="30A59C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3456</w:t>
      </w:r>
    </w:p>
    <w:p w14:paraId="5C6187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Intra frequency case for UE category 0</w:t>
      </w:r>
      <w:r w:rsidRPr="00A77EA5">
        <w:rPr>
          <w:noProof/>
        </w:rPr>
        <w:tab/>
        <w:t>3456</w:t>
      </w:r>
    </w:p>
    <w:p w14:paraId="24A689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3456</w:t>
      </w:r>
    </w:p>
    <w:p w14:paraId="23FD4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3456</w:t>
      </w:r>
    </w:p>
    <w:p w14:paraId="475A84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3457</w:t>
      </w:r>
    </w:p>
    <w:p w14:paraId="769EF7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FDD FDD-TDD RSRP for E-UTRAN in Carrier Aggregation</w:t>
      </w:r>
      <w:r w:rsidRPr="00A77EA5">
        <w:rPr>
          <w:noProof/>
        </w:rPr>
        <w:tab/>
        <w:t>3458</w:t>
      </w:r>
    </w:p>
    <w:p w14:paraId="4B85AE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3458</w:t>
      </w:r>
    </w:p>
    <w:p w14:paraId="6285BD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3458</w:t>
      </w:r>
    </w:p>
    <w:p w14:paraId="3FCA4B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3463</w:t>
      </w:r>
    </w:p>
    <w:p w14:paraId="4EC4E2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TDD FDD-TDD RSRP for E-UTRAN in Carrier Aggregation</w:t>
      </w:r>
      <w:r w:rsidRPr="00A77EA5">
        <w:rPr>
          <w:noProof/>
        </w:rPr>
        <w:tab/>
        <w:t>3463</w:t>
      </w:r>
    </w:p>
    <w:p w14:paraId="723E38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3463</w:t>
      </w:r>
    </w:p>
    <w:p w14:paraId="581038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3463</w:t>
      </w:r>
    </w:p>
    <w:p w14:paraId="0154A4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A.9.1.45.3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3432</w:t>
      </w:r>
    </w:p>
    <w:p w14:paraId="2749C4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FDD RSRP for E-UTRAN in Carrier Aggregation</w:t>
      </w:r>
      <w:r w:rsidRPr="00A77EA5">
        <w:rPr>
          <w:noProof/>
        </w:rPr>
        <w:tab/>
        <w:t>3432</w:t>
      </w:r>
    </w:p>
    <w:p w14:paraId="541050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3432</w:t>
      </w:r>
    </w:p>
    <w:p w14:paraId="10DB1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3432</w:t>
      </w:r>
    </w:p>
    <w:p w14:paraId="4095D0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3441</w:t>
      </w:r>
    </w:p>
    <w:p w14:paraId="4E797E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TDD RSRP for E-UTRAN in Carrier Aggregation</w:t>
      </w:r>
      <w:r w:rsidRPr="00A77EA5">
        <w:rPr>
          <w:noProof/>
        </w:rPr>
        <w:tab/>
        <w:t>3442</w:t>
      </w:r>
    </w:p>
    <w:p w14:paraId="25E890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3442</w:t>
      </w:r>
    </w:p>
    <w:p w14:paraId="65F8A6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3442</w:t>
      </w:r>
    </w:p>
    <w:p w14:paraId="0F0AB4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3451</w:t>
      </w:r>
    </w:p>
    <w:p w14:paraId="28B7C0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RSRP for E-UTRAN in Carrier Aggregation</w:t>
      </w:r>
      <w:r w:rsidRPr="00A77EA5">
        <w:rPr>
          <w:noProof/>
        </w:rPr>
        <w:tab/>
        <w:t>3451</w:t>
      </w:r>
    </w:p>
    <w:p w14:paraId="2C6FAC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3451</w:t>
      </w:r>
    </w:p>
    <w:p w14:paraId="5343AF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3452</w:t>
      </w:r>
    </w:p>
    <w:p w14:paraId="669F43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3462</w:t>
      </w:r>
    </w:p>
    <w:p w14:paraId="06DABA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RSRP for E-UTRAN in Carrier Aggregation</w:t>
      </w:r>
      <w:r w:rsidRPr="00A77EA5">
        <w:rPr>
          <w:noProof/>
        </w:rPr>
        <w:tab/>
        <w:t>3463</w:t>
      </w:r>
    </w:p>
    <w:p w14:paraId="10284C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3463</w:t>
      </w:r>
    </w:p>
    <w:p w14:paraId="750F3C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3463</w:t>
      </w:r>
    </w:p>
    <w:p w14:paraId="6483BB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3473</w:t>
      </w:r>
    </w:p>
    <w:p w14:paraId="2CC39A1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RSRP for E-UTRAN in Carrier Aggregation</w:t>
      </w:r>
      <w:r w:rsidRPr="00A77EA5">
        <w:rPr>
          <w:noProof/>
        </w:rPr>
        <w:tab/>
        <w:t>3474</w:t>
      </w:r>
    </w:p>
    <w:p w14:paraId="66FC22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3474</w:t>
      </w:r>
    </w:p>
    <w:p w14:paraId="71B8EC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3474</w:t>
      </w:r>
    </w:p>
    <w:p w14:paraId="5E4DFD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3481</w:t>
      </w:r>
    </w:p>
    <w:p w14:paraId="70FFDB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RSRP for E-UTRAN in Carrier Aggregation</w:t>
      </w:r>
      <w:r w:rsidRPr="00A77EA5">
        <w:rPr>
          <w:noProof/>
        </w:rPr>
        <w:tab/>
        <w:t>3482</w:t>
      </w:r>
    </w:p>
    <w:p w14:paraId="22983B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3482</w:t>
      </w:r>
    </w:p>
    <w:p w14:paraId="452A8D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3482</w:t>
      </w:r>
    </w:p>
    <w:p w14:paraId="0C8C90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3488</w:t>
      </w:r>
    </w:p>
    <w:p w14:paraId="079F06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in CEModeA</w:t>
      </w:r>
      <w:r w:rsidRPr="00A77EA5">
        <w:rPr>
          <w:noProof/>
        </w:rPr>
        <w:tab/>
        <w:t>3489</w:t>
      </w:r>
    </w:p>
    <w:p w14:paraId="7AC13D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3489</w:t>
      </w:r>
    </w:p>
    <w:p w14:paraId="62509C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3489</w:t>
      </w:r>
    </w:p>
    <w:p w14:paraId="4990C6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3492</w:t>
      </w:r>
    </w:p>
    <w:p w14:paraId="522C1F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for 5MHz Bandwidth in CEModeA</w:t>
      </w:r>
      <w:r w:rsidRPr="00A77EA5">
        <w:rPr>
          <w:noProof/>
        </w:rPr>
        <w:tab/>
        <w:t>3492</w:t>
      </w:r>
    </w:p>
    <w:p w14:paraId="01B5F5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3492</w:t>
      </w:r>
    </w:p>
    <w:p w14:paraId="3C876B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3492</w:t>
      </w:r>
    </w:p>
    <w:p w14:paraId="32372E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3493</w:t>
      </w:r>
    </w:p>
    <w:p w14:paraId="09F5B5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in CEModeA</w:t>
      </w:r>
      <w:r w:rsidRPr="00A77EA5">
        <w:rPr>
          <w:noProof/>
        </w:rPr>
        <w:tab/>
        <w:t>3493</w:t>
      </w:r>
    </w:p>
    <w:p w14:paraId="323AF3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3493</w:t>
      </w:r>
    </w:p>
    <w:p w14:paraId="1A9652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3494</w:t>
      </w:r>
    </w:p>
    <w:p w14:paraId="13F763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3497</w:t>
      </w:r>
    </w:p>
    <w:p w14:paraId="14A767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for 5MHz Bandwidth in CEModeA</w:t>
      </w:r>
      <w:r w:rsidRPr="00A77EA5">
        <w:rPr>
          <w:noProof/>
        </w:rPr>
        <w:tab/>
        <w:t>3497</w:t>
      </w:r>
    </w:p>
    <w:p w14:paraId="75344D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3497</w:t>
      </w:r>
    </w:p>
    <w:p w14:paraId="72871F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3497</w:t>
      </w:r>
    </w:p>
    <w:p w14:paraId="44BE1A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3498</w:t>
      </w:r>
    </w:p>
    <w:p w14:paraId="4BFC00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Intra frequency case for Cat-M1 UE in CEModeA</w:t>
      </w:r>
      <w:r w:rsidRPr="00A77EA5">
        <w:rPr>
          <w:noProof/>
        </w:rPr>
        <w:tab/>
        <w:t>3499</w:t>
      </w:r>
    </w:p>
    <w:p w14:paraId="1DB4E2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3499</w:t>
      </w:r>
    </w:p>
    <w:p w14:paraId="3F751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3499</w:t>
      </w:r>
    </w:p>
    <w:p w14:paraId="0A9B36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3501</w:t>
      </w:r>
    </w:p>
    <w:p w14:paraId="7F8BC3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RSRP accuracies with FDD PCell</w:t>
      </w:r>
      <w:r w:rsidRPr="00A77EA5">
        <w:rPr>
          <w:noProof/>
        </w:rPr>
        <w:tab/>
        <w:t>3501</w:t>
      </w:r>
    </w:p>
    <w:p w14:paraId="2FCBD6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3501</w:t>
      </w:r>
    </w:p>
    <w:p w14:paraId="39E5C4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3501</w:t>
      </w:r>
    </w:p>
    <w:p w14:paraId="3EADC8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3505</w:t>
      </w:r>
    </w:p>
    <w:p w14:paraId="2C0382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RSRP accuracies with TDD PCell</w:t>
      </w:r>
      <w:r w:rsidRPr="00A77EA5">
        <w:rPr>
          <w:noProof/>
        </w:rPr>
        <w:tab/>
        <w:t>3505</w:t>
      </w:r>
    </w:p>
    <w:p w14:paraId="1DA3C9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3505</w:t>
      </w:r>
    </w:p>
    <w:p w14:paraId="2F7C2F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3505</w:t>
      </w:r>
    </w:p>
    <w:p w14:paraId="4A387E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3508</w:t>
      </w:r>
    </w:p>
    <w:p w14:paraId="744B65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in CEModeB</w:t>
      </w:r>
      <w:r w:rsidRPr="00A77EA5">
        <w:rPr>
          <w:noProof/>
        </w:rPr>
        <w:tab/>
        <w:t>3509</w:t>
      </w:r>
    </w:p>
    <w:p w14:paraId="0B91CF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3509</w:t>
      </w:r>
    </w:p>
    <w:p w14:paraId="73D12C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3509</w:t>
      </w:r>
    </w:p>
    <w:p w14:paraId="3AA11D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3512</w:t>
      </w:r>
    </w:p>
    <w:p w14:paraId="5205AA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for 5MHz Bandwidth in CEModeB</w:t>
      </w:r>
      <w:r w:rsidRPr="00A77EA5">
        <w:rPr>
          <w:noProof/>
        </w:rPr>
        <w:tab/>
        <w:t>3512</w:t>
      </w:r>
    </w:p>
    <w:p w14:paraId="3E723E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3512</w:t>
      </w:r>
    </w:p>
    <w:p w14:paraId="3FE17F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3512</w:t>
      </w:r>
    </w:p>
    <w:p w14:paraId="48DA5B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3513</w:t>
      </w:r>
    </w:p>
    <w:p w14:paraId="7BEC03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in CEModeB</w:t>
      </w:r>
      <w:r w:rsidRPr="00A77EA5">
        <w:rPr>
          <w:noProof/>
        </w:rPr>
        <w:tab/>
        <w:t>3513</w:t>
      </w:r>
    </w:p>
    <w:p w14:paraId="2860E0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3513</w:t>
      </w:r>
    </w:p>
    <w:p w14:paraId="278E19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3514</w:t>
      </w:r>
    </w:p>
    <w:p w14:paraId="117AD8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3517</w:t>
      </w:r>
    </w:p>
    <w:p w14:paraId="30D69F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for 5MHz Bandwidth in CEModeB</w:t>
      </w:r>
      <w:r w:rsidRPr="00A77EA5">
        <w:rPr>
          <w:noProof/>
        </w:rPr>
        <w:tab/>
        <w:t>3517</w:t>
      </w:r>
    </w:p>
    <w:p w14:paraId="34B90A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3517</w:t>
      </w:r>
    </w:p>
    <w:p w14:paraId="39C2F9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3517</w:t>
      </w:r>
    </w:p>
    <w:p w14:paraId="07DA26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3518</w:t>
      </w:r>
    </w:p>
    <w:p w14:paraId="570E17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Intra frequency case for Cat-M1 UE in CEModeB</w:t>
      </w:r>
      <w:r w:rsidRPr="00A77EA5">
        <w:rPr>
          <w:noProof/>
        </w:rPr>
        <w:tab/>
        <w:t>3518</w:t>
      </w:r>
    </w:p>
    <w:p w14:paraId="52A3A6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3518</w:t>
      </w:r>
    </w:p>
    <w:p w14:paraId="6B365F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3519</w:t>
      </w:r>
    </w:p>
    <w:p w14:paraId="200143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3521</w:t>
      </w:r>
    </w:p>
    <w:p w14:paraId="6B74E2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Absolute and relative CSI-RSRP accuracies in CSI-RS based discovery signal with FDD PCell</w:t>
      </w:r>
      <w:r w:rsidRPr="00A77EA5">
        <w:rPr>
          <w:noProof/>
        </w:rPr>
        <w:tab/>
        <w:t>3521</w:t>
      </w:r>
    </w:p>
    <w:p w14:paraId="7E1947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3521</w:t>
      </w:r>
    </w:p>
    <w:p w14:paraId="2ADA1D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3521</w:t>
      </w:r>
    </w:p>
    <w:p w14:paraId="0CBAC7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3524</w:t>
      </w:r>
    </w:p>
    <w:p w14:paraId="748E8C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Absolute and relative CSI-RSRP accuracies in CSI-RS based discovery signal with TDD PCell</w:t>
      </w:r>
      <w:r w:rsidRPr="00A77EA5">
        <w:rPr>
          <w:noProof/>
        </w:rPr>
        <w:tab/>
        <w:t>3525</w:t>
      </w:r>
    </w:p>
    <w:p w14:paraId="1BB6FC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3525</w:t>
      </w:r>
    </w:p>
    <w:p w14:paraId="560CEA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3525</w:t>
      </w:r>
    </w:p>
    <w:p w14:paraId="487A4F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3528</w:t>
      </w:r>
    </w:p>
    <w:p w14:paraId="1735B2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CEModeA</w:t>
      </w:r>
      <w:r w:rsidRPr="00A77EA5">
        <w:rPr>
          <w:noProof/>
        </w:rPr>
        <w:tab/>
        <w:t>3528</w:t>
      </w:r>
    </w:p>
    <w:p w14:paraId="01FAA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3528</w:t>
      </w:r>
    </w:p>
    <w:p w14:paraId="07B106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3528</w:t>
      </w:r>
    </w:p>
    <w:p w14:paraId="2D5158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3531</w:t>
      </w:r>
    </w:p>
    <w:p w14:paraId="24B829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CEModeA</w:t>
      </w:r>
      <w:r w:rsidRPr="00A77EA5">
        <w:rPr>
          <w:noProof/>
        </w:rPr>
        <w:tab/>
        <w:t>3531</w:t>
      </w:r>
    </w:p>
    <w:p w14:paraId="4812F9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3531</w:t>
      </w:r>
    </w:p>
    <w:p w14:paraId="1B0C51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3531</w:t>
      </w:r>
    </w:p>
    <w:p w14:paraId="428D8F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3534</w:t>
      </w:r>
    </w:p>
    <w:p w14:paraId="4BC320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Inter frequency case for Cat-M1 UE in CEModeA</w:t>
      </w:r>
      <w:r w:rsidRPr="00A77EA5">
        <w:rPr>
          <w:noProof/>
        </w:rPr>
        <w:tab/>
        <w:t>3534</w:t>
      </w:r>
    </w:p>
    <w:p w14:paraId="17C9B1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3534</w:t>
      </w:r>
    </w:p>
    <w:p w14:paraId="2FA15E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3534</w:t>
      </w:r>
    </w:p>
    <w:p w14:paraId="5CC3AE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3535</w:t>
      </w:r>
    </w:p>
    <w:p w14:paraId="5A0176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CEModeB</w:t>
      </w:r>
      <w:r w:rsidRPr="00A77EA5">
        <w:rPr>
          <w:noProof/>
        </w:rPr>
        <w:tab/>
        <w:t>3536</w:t>
      </w:r>
    </w:p>
    <w:p w14:paraId="053708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3536</w:t>
      </w:r>
    </w:p>
    <w:p w14:paraId="2B4F51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3536</w:t>
      </w:r>
    </w:p>
    <w:p w14:paraId="1D03E9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3542</w:t>
      </w:r>
    </w:p>
    <w:p w14:paraId="3A13045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CEModeB</w:t>
      </w:r>
      <w:r w:rsidRPr="00A77EA5">
        <w:rPr>
          <w:noProof/>
        </w:rPr>
        <w:tab/>
        <w:t>3542</w:t>
      </w:r>
    </w:p>
    <w:p w14:paraId="069A01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3542</w:t>
      </w:r>
    </w:p>
    <w:p w14:paraId="5D49B5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3542</w:t>
      </w:r>
    </w:p>
    <w:p w14:paraId="6FCA6A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3548</w:t>
      </w:r>
    </w:p>
    <w:p w14:paraId="435689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Inter frequency case for Cat-M1 UE in CEModeB</w:t>
      </w:r>
      <w:r w:rsidRPr="00A77EA5">
        <w:rPr>
          <w:noProof/>
        </w:rPr>
        <w:tab/>
        <w:t>3548</w:t>
      </w:r>
    </w:p>
    <w:p w14:paraId="69E4A8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3548</w:t>
      </w:r>
    </w:p>
    <w:p w14:paraId="042D4D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3548</w:t>
      </w:r>
    </w:p>
    <w:p w14:paraId="58F62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3549</w:t>
      </w:r>
    </w:p>
    <w:p w14:paraId="77041E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RSRP for E-UTRAN in Carrier Aggregation with generic duplex modes</w:t>
      </w:r>
      <w:r w:rsidRPr="00A77EA5">
        <w:rPr>
          <w:noProof/>
        </w:rPr>
        <w:tab/>
        <w:t>3550</w:t>
      </w:r>
    </w:p>
    <w:p w14:paraId="741A93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3550</w:t>
      </w:r>
    </w:p>
    <w:p w14:paraId="3A8C9F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3550</w:t>
      </w:r>
    </w:p>
    <w:p w14:paraId="3FDE4A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3554</w:t>
      </w:r>
    </w:p>
    <w:p w14:paraId="4DE414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RSRP for E-UTRAN in Carrier Aggregation with generic duplex modes</w:t>
      </w:r>
      <w:r w:rsidRPr="00A77EA5">
        <w:rPr>
          <w:noProof/>
        </w:rPr>
        <w:tab/>
        <w:t>3554</w:t>
      </w:r>
    </w:p>
    <w:p w14:paraId="41F39F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3554</w:t>
      </w:r>
    </w:p>
    <w:p w14:paraId="3A3B27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3554</w:t>
      </w:r>
    </w:p>
    <w:p w14:paraId="0A6FDA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3558</w:t>
      </w:r>
    </w:p>
    <w:p w14:paraId="002A72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RSRP for E-UTRAN in Carrier Aggregation with generic duplex modes</w:t>
      </w:r>
      <w:r w:rsidRPr="00A77EA5">
        <w:rPr>
          <w:noProof/>
        </w:rPr>
        <w:tab/>
        <w:t>3559</w:t>
      </w:r>
    </w:p>
    <w:p w14:paraId="777276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3559</w:t>
      </w:r>
    </w:p>
    <w:p w14:paraId="7D319F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3559</w:t>
      </w:r>
    </w:p>
    <w:p w14:paraId="73C866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3571</w:t>
      </w:r>
    </w:p>
    <w:p w14:paraId="6A13F9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RSRP for E-UTRAN in Carrier Aggregation with generic duplex modes</w:t>
      </w:r>
      <w:r w:rsidRPr="00A77EA5">
        <w:rPr>
          <w:noProof/>
        </w:rPr>
        <w:tab/>
        <w:t>3572</w:t>
      </w:r>
    </w:p>
    <w:p w14:paraId="1B54DD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3572</w:t>
      </w:r>
    </w:p>
    <w:p w14:paraId="21C94B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3572</w:t>
      </w:r>
    </w:p>
    <w:p w14:paraId="42645D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3584</w:t>
      </w:r>
    </w:p>
    <w:p w14:paraId="1F5B4C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RSRP for E-UTRAN in Carrier Aggregation with generic duplex modes</w:t>
      </w:r>
      <w:r w:rsidRPr="00A77EA5">
        <w:rPr>
          <w:noProof/>
        </w:rPr>
        <w:tab/>
        <w:t>3585</w:t>
      </w:r>
    </w:p>
    <w:p w14:paraId="0C9A5C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3585</w:t>
      </w:r>
    </w:p>
    <w:p w14:paraId="18CA1D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3585</w:t>
      </w:r>
    </w:p>
    <w:p w14:paraId="1CCF8D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A.9.1.72.3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3597</w:t>
      </w:r>
    </w:p>
    <w:p w14:paraId="61684B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CA Idle Mode Measurements</w:t>
      </w:r>
      <w:r w:rsidRPr="00A77EA5">
        <w:rPr>
          <w:noProof/>
        </w:rPr>
        <w:tab/>
        <w:t>3598</w:t>
      </w:r>
    </w:p>
    <w:p w14:paraId="79327C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3598</w:t>
      </w:r>
    </w:p>
    <w:p w14:paraId="20DB5A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3598</w:t>
      </w:r>
    </w:p>
    <w:p w14:paraId="1A2EAD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3601</w:t>
      </w:r>
    </w:p>
    <w:p w14:paraId="0BC755A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for overlapping carrier</w:t>
      </w:r>
      <w:r w:rsidRPr="00A77EA5">
        <w:rPr>
          <w:noProof/>
        </w:rPr>
        <w:tab/>
        <w:t>3601</w:t>
      </w:r>
    </w:p>
    <w:p w14:paraId="792E88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3601</w:t>
      </w:r>
    </w:p>
    <w:p w14:paraId="0926D3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3601</w:t>
      </w:r>
    </w:p>
    <w:p w14:paraId="318098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3602</w:t>
      </w:r>
    </w:p>
    <w:p w14:paraId="2D5BCC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for non-overlapping carrier</w:t>
      </w:r>
      <w:r w:rsidRPr="00A77EA5">
        <w:rPr>
          <w:noProof/>
        </w:rPr>
        <w:tab/>
        <w:t>3602</w:t>
      </w:r>
    </w:p>
    <w:p w14:paraId="35BFFF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3602</w:t>
      </w:r>
    </w:p>
    <w:p w14:paraId="21C028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3603</w:t>
      </w:r>
    </w:p>
    <w:p w14:paraId="63DBA7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3604</w:t>
      </w:r>
    </w:p>
    <w:p w14:paraId="7CAC31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RSS based RSRP Intra frequency case for Cat-M1 UE in CEModeA</w:t>
      </w:r>
      <w:r w:rsidRPr="00A77EA5">
        <w:rPr>
          <w:noProof/>
        </w:rPr>
        <w:tab/>
        <w:t>3604</w:t>
      </w:r>
    </w:p>
    <w:p w14:paraId="74EBEB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3604</w:t>
      </w:r>
    </w:p>
    <w:p w14:paraId="19B3A5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3604</w:t>
      </w:r>
    </w:p>
    <w:p w14:paraId="1BD049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3607</w:t>
      </w:r>
    </w:p>
    <w:p w14:paraId="209BDD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RSS based RSRP Intra frequency case for Cat-M1 UE in CEModeA</w:t>
      </w:r>
      <w:r w:rsidRPr="00A77EA5">
        <w:rPr>
          <w:noProof/>
        </w:rPr>
        <w:tab/>
        <w:t>3607</w:t>
      </w:r>
    </w:p>
    <w:p w14:paraId="16938A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3607</w:t>
      </w:r>
    </w:p>
    <w:p w14:paraId="354509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3607</w:t>
      </w:r>
    </w:p>
    <w:p w14:paraId="3494D7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3610</w:t>
      </w:r>
    </w:p>
    <w:p w14:paraId="4D27E2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RSS based RSRP Intra frequency case for Cat-M1 UE in CEModeA</w:t>
      </w:r>
      <w:r w:rsidRPr="00A77EA5">
        <w:rPr>
          <w:noProof/>
        </w:rPr>
        <w:tab/>
        <w:t>3610</w:t>
      </w:r>
    </w:p>
    <w:p w14:paraId="0E322B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3610</w:t>
      </w:r>
    </w:p>
    <w:p w14:paraId="35BC9C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3610</w:t>
      </w:r>
    </w:p>
    <w:p w14:paraId="1FD57E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3613</w:t>
      </w:r>
    </w:p>
    <w:p w14:paraId="5C6BD3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RSS based RSRP Intra frequency case for Cat-M1 UE in CEModeB</w:t>
      </w:r>
      <w:r w:rsidRPr="00A77EA5">
        <w:rPr>
          <w:noProof/>
        </w:rPr>
        <w:tab/>
        <w:t>3613</w:t>
      </w:r>
    </w:p>
    <w:p w14:paraId="2F8E80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3613</w:t>
      </w:r>
    </w:p>
    <w:p w14:paraId="08DF23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3613</w:t>
      </w:r>
    </w:p>
    <w:p w14:paraId="7355B3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3616</w:t>
      </w:r>
    </w:p>
    <w:p w14:paraId="39C649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RSS based RSRP Intra frequency case for Cat-M1 UE in CEModeB</w:t>
      </w:r>
      <w:r w:rsidRPr="00A77EA5">
        <w:rPr>
          <w:noProof/>
        </w:rPr>
        <w:tab/>
        <w:t>3616</w:t>
      </w:r>
    </w:p>
    <w:p w14:paraId="0701F3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3616</w:t>
      </w:r>
    </w:p>
    <w:p w14:paraId="70EF36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3616</w:t>
      </w:r>
    </w:p>
    <w:p w14:paraId="23F88B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3619</w:t>
      </w:r>
    </w:p>
    <w:p w14:paraId="10FE29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RSS based RSRP Intra frequency case for Cat-M1 UE in CEModeB</w:t>
      </w:r>
      <w:r w:rsidRPr="00A77EA5">
        <w:rPr>
          <w:noProof/>
        </w:rPr>
        <w:tab/>
        <w:t>3619</w:t>
      </w:r>
    </w:p>
    <w:p w14:paraId="0192F1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3619</w:t>
      </w:r>
    </w:p>
    <w:p w14:paraId="7D54FD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3619</w:t>
      </w:r>
    </w:p>
    <w:p w14:paraId="4093D8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3622</w:t>
      </w:r>
    </w:p>
    <w:p w14:paraId="02D6E43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</w:t>
      </w:r>
      <w:r w:rsidRPr="00A77EA5">
        <w:rPr>
          <w:noProof/>
        </w:rPr>
        <w:tab/>
        <w:t>3622</w:t>
      </w:r>
    </w:p>
    <w:p w14:paraId="08FE12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</w:t>
      </w:r>
      <w:r w:rsidRPr="00A77EA5">
        <w:rPr>
          <w:noProof/>
        </w:rPr>
        <w:tab/>
        <w:t>3622</w:t>
      </w:r>
    </w:p>
    <w:p w14:paraId="162085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3622</w:t>
      </w:r>
    </w:p>
    <w:p w14:paraId="78BB83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3622</w:t>
      </w:r>
    </w:p>
    <w:p w14:paraId="4C9D9C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3625</w:t>
      </w:r>
    </w:p>
    <w:p w14:paraId="55807E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</w:t>
      </w:r>
      <w:r w:rsidRPr="00A77EA5">
        <w:rPr>
          <w:noProof/>
        </w:rPr>
        <w:tab/>
        <w:t>3625</w:t>
      </w:r>
    </w:p>
    <w:p w14:paraId="3D92E4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3625</w:t>
      </w:r>
    </w:p>
    <w:p w14:paraId="474694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3625</w:t>
      </w:r>
    </w:p>
    <w:p w14:paraId="79ADED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3627</w:t>
      </w:r>
    </w:p>
    <w:p w14:paraId="208B07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</w:t>
      </w:r>
      <w:r w:rsidRPr="00A77EA5">
        <w:rPr>
          <w:noProof/>
        </w:rPr>
        <w:tab/>
        <w:t>3627</w:t>
      </w:r>
    </w:p>
    <w:p w14:paraId="10A71B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3627</w:t>
      </w:r>
    </w:p>
    <w:p w14:paraId="75CAB9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3627</w:t>
      </w:r>
    </w:p>
    <w:p w14:paraId="7D2B40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3630</w:t>
      </w:r>
    </w:p>
    <w:p w14:paraId="7F601C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case</w:t>
      </w:r>
      <w:r w:rsidRPr="00A77EA5">
        <w:rPr>
          <w:noProof/>
        </w:rPr>
        <w:tab/>
        <w:t>3630</w:t>
      </w:r>
    </w:p>
    <w:p w14:paraId="25240D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3630</w:t>
      </w:r>
    </w:p>
    <w:p w14:paraId="7317AD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3630</w:t>
      </w:r>
    </w:p>
    <w:p w14:paraId="6E55FF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3632</w:t>
      </w:r>
    </w:p>
    <w:p w14:paraId="742A16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FDD—TDD Inter frequency case</w:t>
      </w:r>
      <w:r w:rsidRPr="00A77EA5">
        <w:rPr>
          <w:noProof/>
        </w:rPr>
        <w:tab/>
        <w:t>3633</w:t>
      </w:r>
    </w:p>
    <w:p w14:paraId="0DA8EB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3633</w:t>
      </w:r>
    </w:p>
    <w:p w14:paraId="2462D8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3633</w:t>
      </w:r>
    </w:p>
    <w:p w14:paraId="7F23D4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3635</w:t>
      </w:r>
    </w:p>
    <w:p w14:paraId="1CAAEC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 Carrier Aggregation</w:t>
      </w:r>
      <w:r w:rsidRPr="00A77EA5">
        <w:rPr>
          <w:noProof/>
        </w:rPr>
        <w:tab/>
        <w:t>3635</w:t>
      </w:r>
    </w:p>
    <w:p w14:paraId="6450C9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3635</w:t>
      </w:r>
    </w:p>
    <w:p w14:paraId="0A576E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3636</w:t>
      </w:r>
    </w:p>
    <w:p w14:paraId="57357D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3639</w:t>
      </w:r>
    </w:p>
    <w:p w14:paraId="3A2838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 Carrier Aggregation</w:t>
      </w:r>
      <w:r w:rsidRPr="00A77EA5">
        <w:rPr>
          <w:noProof/>
        </w:rPr>
        <w:tab/>
        <w:t>3639</w:t>
      </w:r>
    </w:p>
    <w:p w14:paraId="341EB3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3639</w:t>
      </w:r>
    </w:p>
    <w:p w14:paraId="18D15A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3639</w:t>
      </w:r>
    </w:p>
    <w:p w14:paraId="32917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3642</w:t>
      </w:r>
    </w:p>
    <w:p w14:paraId="122A0B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under Time Domain Measurement Resource Restriction with Non-MBSFN ABS</w:t>
      </w:r>
      <w:r w:rsidRPr="00A77EA5">
        <w:rPr>
          <w:noProof/>
        </w:rPr>
        <w:tab/>
        <w:t>3642</w:t>
      </w:r>
    </w:p>
    <w:p w14:paraId="720F76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3642</w:t>
      </w:r>
    </w:p>
    <w:p w14:paraId="563152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3642</w:t>
      </w:r>
    </w:p>
    <w:p w14:paraId="3D2A6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3646</w:t>
      </w:r>
    </w:p>
    <w:p w14:paraId="1EB215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under Time Domain Measurement Resource Restriction with Non-MBSFN ABS</w:t>
      </w:r>
      <w:r w:rsidRPr="00A77EA5">
        <w:rPr>
          <w:noProof/>
        </w:rPr>
        <w:tab/>
        <w:t>3646</w:t>
      </w:r>
    </w:p>
    <w:p w14:paraId="30E9E6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3646</w:t>
      </w:r>
    </w:p>
    <w:p w14:paraId="182972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3646</w:t>
      </w:r>
    </w:p>
    <w:p w14:paraId="092242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3650</w:t>
      </w:r>
    </w:p>
    <w:p w14:paraId="024BC9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under Time Domain Measurement Resource Restriction with MBSFN ABS</w:t>
      </w:r>
      <w:r w:rsidRPr="00A77EA5">
        <w:rPr>
          <w:noProof/>
        </w:rPr>
        <w:tab/>
        <w:t>3650</w:t>
      </w:r>
    </w:p>
    <w:p w14:paraId="308AA8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3650</w:t>
      </w:r>
    </w:p>
    <w:p w14:paraId="526392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3650</w:t>
      </w:r>
    </w:p>
    <w:p w14:paraId="5100F7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3654</w:t>
      </w:r>
    </w:p>
    <w:p w14:paraId="2D232A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under time domain measurement resource restriction with MBSFN ABS</w:t>
      </w:r>
      <w:r w:rsidRPr="00A77EA5">
        <w:rPr>
          <w:noProof/>
        </w:rPr>
        <w:tab/>
        <w:t>3654</w:t>
      </w:r>
    </w:p>
    <w:p w14:paraId="3932F9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3654</w:t>
      </w:r>
    </w:p>
    <w:p w14:paraId="7393D1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3654</w:t>
      </w:r>
    </w:p>
    <w:p w14:paraId="08DBC7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3658</w:t>
      </w:r>
    </w:p>
    <w:p w14:paraId="728F9D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 Carrier Aggregation (20MHz bandwidth)</w:t>
      </w:r>
      <w:r w:rsidRPr="00A77EA5">
        <w:rPr>
          <w:noProof/>
        </w:rPr>
        <w:tab/>
        <w:t>3658</w:t>
      </w:r>
    </w:p>
    <w:p w14:paraId="0A93D8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3658</w:t>
      </w:r>
    </w:p>
    <w:p w14:paraId="64E8E5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3658</w:t>
      </w:r>
    </w:p>
    <w:p w14:paraId="55B97F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3659</w:t>
      </w:r>
    </w:p>
    <w:p w14:paraId="484DB7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 Carrier Aggregation (20MHz bandwidth)</w:t>
      </w:r>
      <w:r w:rsidRPr="00A77EA5">
        <w:rPr>
          <w:noProof/>
        </w:rPr>
        <w:tab/>
        <w:t>3659</w:t>
      </w:r>
    </w:p>
    <w:p w14:paraId="6893E5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3659</w:t>
      </w:r>
    </w:p>
    <w:p w14:paraId="0CD3FF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3660</w:t>
      </w:r>
    </w:p>
    <w:p w14:paraId="3BED5C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3660</w:t>
      </w:r>
    </w:p>
    <w:p w14:paraId="1BF940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442A21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1F5599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31FFF1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42F09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236E15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51319C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774619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57467F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under Time Domain Measurement Resource Restriction with CRS Assistance Information and Non-MBSFN ABS</w:t>
      </w:r>
      <w:r w:rsidRPr="00A77EA5">
        <w:rPr>
          <w:noProof/>
        </w:rPr>
        <w:tab/>
        <w:t>3661</w:t>
      </w:r>
    </w:p>
    <w:p w14:paraId="46A20F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3661</w:t>
      </w:r>
    </w:p>
    <w:p w14:paraId="5234B4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3661</w:t>
      </w:r>
    </w:p>
    <w:p w14:paraId="4AF529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3665</w:t>
      </w:r>
    </w:p>
    <w:p w14:paraId="3A3CD9E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under Time Domain Measurement Resource Restriction with CRS Assistance Information and Non-MBSFN ABS</w:t>
      </w:r>
      <w:r w:rsidRPr="00A77EA5">
        <w:rPr>
          <w:noProof/>
        </w:rPr>
        <w:tab/>
        <w:t>3665</w:t>
      </w:r>
    </w:p>
    <w:p w14:paraId="4B7FBE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3665</w:t>
      </w:r>
    </w:p>
    <w:p w14:paraId="7EBDB5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3665</w:t>
      </w:r>
    </w:p>
    <w:p w14:paraId="4EECF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3670</w:t>
      </w:r>
    </w:p>
    <w:p w14:paraId="73C1AA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5 MHz bandwidth</w:t>
      </w:r>
      <w:r w:rsidRPr="00A77EA5">
        <w:rPr>
          <w:noProof/>
        </w:rPr>
        <w:tab/>
        <w:t>3670</w:t>
      </w:r>
    </w:p>
    <w:p w14:paraId="67BB24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3670</w:t>
      </w:r>
    </w:p>
    <w:p w14:paraId="1177DA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3670</w:t>
      </w:r>
    </w:p>
    <w:p w14:paraId="3DFB91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3672</w:t>
      </w:r>
    </w:p>
    <w:p w14:paraId="771BF2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5MHz bandwidth</w:t>
      </w:r>
      <w:r w:rsidRPr="00A77EA5">
        <w:rPr>
          <w:noProof/>
        </w:rPr>
        <w:tab/>
        <w:t>3672</w:t>
      </w:r>
    </w:p>
    <w:p w14:paraId="062FE1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3672</w:t>
      </w:r>
    </w:p>
    <w:p w14:paraId="75E96F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3672</w:t>
      </w:r>
    </w:p>
    <w:p w14:paraId="177939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3675</w:t>
      </w:r>
    </w:p>
    <w:p w14:paraId="209F33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 Frequency WB-RSRQ</w:t>
      </w:r>
      <w:r w:rsidRPr="00A77EA5">
        <w:rPr>
          <w:noProof/>
        </w:rPr>
        <w:tab/>
        <w:t>3675</w:t>
      </w:r>
    </w:p>
    <w:p w14:paraId="168672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3675</w:t>
      </w:r>
    </w:p>
    <w:p w14:paraId="3ED95A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3675</w:t>
      </w:r>
    </w:p>
    <w:p w14:paraId="336C71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3677</w:t>
      </w:r>
    </w:p>
    <w:p w14:paraId="623FEC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WB-RSRQ</w:t>
      </w:r>
      <w:r w:rsidRPr="00A77EA5">
        <w:rPr>
          <w:noProof/>
        </w:rPr>
        <w:tab/>
        <w:t>3677</w:t>
      </w:r>
    </w:p>
    <w:p w14:paraId="496B3E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3677</w:t>
      </w:r>
    </w:p>
    <w:p w14:paraId="325119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3677</w:t>
      </w:r>
    </w:p>
    <w:p w14:paraId="6C4DA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3680</w:t>
      </w:r>
    </w:p>
    <w:p w14:paraId="7ACD94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E-UTRAN Carrier Aggregation for 10MHz+5MHz</w:t>
      </w:r>
      <w:r w:rsidRPr="00A77EA5">
        <w:rPr>
          <w:noProof/>
        </w:rPr>
        <w:tab/>
        <w:t>3680</w:t>
      </w:r>
    </w:p>
    <w:p w14:paraId="3BB8C5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3680</w:t>
      </w:r>
    </w:p>
    <w:p w14:paraId="3A7CAD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3680</w:t>
      </w:r>
    </w:p>
    <w:p w14:paraId="5C0C07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3683</w:t>
      </w:r>
    </w:p>
    <w:p w14:paraId="549865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E-UTRAN Carrier Aggregation for 10MHz+5MHz</w:t>
      </w:r>
      <w:r w:rsidRPr="00A77EA5">
        <w:rPr>
          <w:noProof/>
        </w:rPr>
        <w:tab/>
        <w:t>3683</w:t>
      </w:r>
    </w:p>
    <w:p w14:paraId="7586B3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3684</w:t>
      </w:r>
    </w:p>
    <w:p w14:paraId="4B94C4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3684</w:t>
      </w:r>
    </w:p>
    <w:p w14:paraId="254905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3684</w:t>
      </w:r>
    </w:p>
    <w:p w14:paraId="7D65A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 Carrier Aggregation (5MHz + 5MHz bandwidth)</w:t>
      </w:r>
      <w:r w:rsidRPr="00A77EA5">
        <w:rPr>
          <w:noProof/>
        </w:rPr>
        <w:tab/>
        <w:t>3684</w:t>
      </w:r>
    </w:p>
    <w:p w14:paraId="4054E6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3684</w:t>
      </w:r>
    </w:p>
    <w:p w14:paraId="142789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3684</w:t>
      </w:r>
    </w:p>
    <w:p w14:paraId="4BD8F8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3687</w:t>
      </w:r>
    </w:p>
    <w:p w14:paraId="5DD18D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 Carrier Aggregation (5MHz + 5MHz bandwidth)</w:t>
      </w:r>
      <w:r w:rsidRPr="00A77EA5">
        <w:rPr>
          <w:noProof/>
        </w:rPr>
        <w:tab/>
        <w:t>3687</w:t>
      </w:r>
    </w:p>
    <w:p w14:paraId="4B3FDA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3687</w:t>
      </w:r>
    </w:p>
    <w:p w14:paraId="6BA4B8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3687</w:t>
      </w:r>
    </w:p>
    <w:p w14:paraId="295315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3688</w:t>
      </w:r>
    </w:p>
    <w:p w14:paraId="736D89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for E-UTRAN TDD-FDD Carrier Aggregation with PCell in FDD</w:t>
      </w:r>
      <w:r w:rsidRPr="00A77EA5">
        <w:rPr>
          <w:noProof/>
        </w:rPr>
        <w:tab/>
        <w:t>3688</w:t>
      </w:r>
    </w:p>
    <w:p w14:paraId="4C363D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3688</w:t>
      </w:r>
    </w:p>
    <w:p w14:paraId="57EFAE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3688</w:t>
      </w:r>
    </w:p>
    <w:p w14:paraId="210B5F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3693</w:t>
      </w:r>
    </w:p>
    <w:p w14:paraId="4C6B26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for E-UTRAN TDD-FDD Carrier Aggregation with PCell in TDD</w:t>
      </w:r>
      <w:r w:rsidRPr="00A77EA5">
        <w:rPr>
          <w:noProof/>
        </w:rPr>
        <w:tab/>
        <w:t>3693</w:t>
      </w:r>
    </w:p>
    <w:p w14:paraId="45A02B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3693</w:t>
      </w:r>
    </w:p>
    <w:p w14:paraId="2CADB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3693</w:t>
      </w:r>
    </w:p>
    <w:p w14:paraId="205EC6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3697</w:t>
      </w:r>
    </w:p>
    <w:p w14:paraId="6EF558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E-UTRAN Carrier Aggregation for 20MHz+10MHz</w:t>
      </w:r>
      <w:r w:rsidRPr="00A77EA5">
        <w:rPr>
          <w:noProof/>
        </w:rPr>
        <w:tab/>
        <w:t>3697</w:t>
      </w:r>
    </w:p>
    <w:p w14:paraId="554BA2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3697</w:t>
      </w:r>
    </w:p>
    <w:p w14:paraId="51A6FE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3697</w:t>
      </w:r>
    </w:p>
    <w:p w14:paraId="0E7D0A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3698</w:t>
      </w:r>
    </w:p>
    <w:p w14:paraId="6E16FF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intra-frequency absolute RSRQ accuracy with CRS based discovery signal</w:t>
      </w:r>
      <w:r w:rsidRPr="00A77EA5">
        <w:rPr>
          <w:noProof/>
        </w:rPr>
        <w:tab/>
        <w:t>3698</w:t>
      </w:r>
    </w:p>
    <w:p w14:paraId="0357A0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3698</w:t>
      </w:r>
    </w:p>
    <w:p w14:paraId="53A93F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3698</w:t>
      </w:r>
    </w:p>
    <w:p w14:paraId="1F077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3701</w:t>
      </w:r>
    </w:p>
    <w:p w14:paraId="7B7E1C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intra-frequency absolute RSRQ accuracy with CRS based discovery signal</w:t>
      </w:r>
      <w:r w:rsidRPr="00A77EA5">
        <w:rPr>
          <w:noProof/>
        </w:rPr>
        <w:tab/>
        <w:t>3701</w:t>
      </w:r>
    </w:p>
    <w:p w14:paraId="301603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3701</w:t>
      </w:r>
    </w:p>
    <w:p w14:paraId="57A266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3701</w:t>
      </w:r>
    </w:p>
    <w:p w14:paraId="0C434B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3704</w:t>
      </w:r>
    </w:p>
    <w:p w14:paraId="0CC41C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inter-frequency absolute and relative RSRQ accuracies with CRS based discovery signal</w:t>
      </w:r>
      <w:r w:rsidRPr="00A77EA5">
        <w:rPr>
          <w:noProof/>
        </w:rPr>
        <w:tab/>
        <w:t>3704</w:t>
      </w:r>
    </w:p>
    <w:p w14:paraId="5A9212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3704</w:t>
      </w:r>
    </w:p>
    <w:p w14:paraId="30C9A4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3704</w:t>
      </w:r>
    </w:p>
    <w:p w14:paraId="42B011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3707</w:t>
      </w:r>
    </w:p>
    <w:p w14:paraId="779E65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TDD-TDD inter-frequency absolute and relative RSRQ accuracies with CRS based discovery signal</w:t>
      </w:r>
      <w:r w:rsidRPr="00A77EA5">
        <w:rPr>
          <w:noProof/>
        </w:rPr>
        <w:tab/>
        <w:t>3707</w:t>
      </w:r>
    </w:p>
    <w:p w14:paraId="12AE95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3707</w:t>
      </w:r>
    </w:p>
    <w:p w14:paraId="4E9DD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3707</w:t>
      </w:r>
    </w:p>
    <w:p w14:paraId="17CA0A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3710</w:t>
      </w:r>
    </w:p>
    <w:p w14:paraId="3D04FD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absolute and relative RSRQ accuracy for E-UTRAN Carrier Aggregation in CRS based discovery signal</w:t>
      </w:r>
      <w:r w:rsidRPr="00A77EA5">
        <w:rPr>
          <w:noProof/>
        </w:rPr>
        <w:tab/>
        <w:t>3710</w:t>
      </w:r>
    </w:p>
    <w:p w14:paraId="036DA0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3710</w:t>
      </w:r>
    </w:p>
    <w:p w14:paraId="1FC2F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3710</w:t>
      </w:r>
    </w:p>
    <w:p w14:paraId="149BA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3713</w:t>
      </w:r>
    </w:p>
    <w:p w14:paraId="322954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absolute and relative RSRQ accuracy for E-UTRAN Carrier Aggregation in CRS based discovery signal</w:t>
      </w:r>
      <w:r w:rsidRPr="00A77EA5">
        <w:rPr>
          <w:noProof/>
        </w:rPr>
        <w:tab/>
        <w:t>3713</w:t>
      </w:r>
    </w:p>
    <w:p w14:paraId="7693F3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3713</w:t>
      </w:r>
    </w:p>
    <w:p w14:paraId="24E8B4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3713</w:t>
      </w:r>
    </w:p>
    <w:p w14:paraId="0E5F68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3717</w:t>
      </w:r>
    </w:p>
    <w:p w14:paraId="7D3A11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new RSRQ</w:t>
      </w:r>
      <w:r w:rsidRPr="00A77EA5">
        <w:rPr>
          <w:noProof/>
        </w:rPr>
        <w:tab/>
        <w:t>3717</w:t>
      </w:r>
    </w:p>
    <w:p w14:paraId="37C060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3717</w:t>
      </w:r>
    </w:p>
    <w:p w14:paraId="6A509D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3717</w:t>
      </w:r>
    </w:p>
    <w:p w14:paraId="31B83A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3720</w:t>
      </w:r>
    </w:p>
    <w:p w14:paraId="03A667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new RSRQ</w:t>
      </w:r>
      <w:r w:rsidRPr="00A77EA5">
        <w:rPr>
          <w:noProof/>
        </w:rPr>
        <w:tab/>
        <w:t>3720</w:t>
      </w:r>
    </w:p>
    <w:p w14:paraId="21DD75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3720</w:t>
      </w:r>
    </w:p>
    <w:p w14:paraId="47F7BE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3720</w:t>
      </w:r>
    </w:p>
    <w:p w14:paraId="064B29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3723</w:t>
      </w:r>
    </w:p>
    <w:p w14:paraId="0C8F2A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RSRQ measured on all OFDM symbols</w:t>
      </w:r>
      <w:r w:rsidRPr="00A77EA5">
        <w:rPr>
          <w:noProof/>
        </w:rPr>
        <w:tab/>
        <w:t>3723</w:t>
      </w:r>
    </w:p>
    <w:p w14:paraId="6B618E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3723</w:t>
      </w:r>
    </w:p>
    <w:p w14:paraId="1897BA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3723</w:t>
      </w:r>
    </w:p>
    <w:p w14:paraId="0FE040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3724</w:t>
      </w:r>
    </w:p>
    <w:p w14:paraId="291B4D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RSRQ measurement on all OFDM symbols</w:t>
      </w:r>
      <w:r w:rsidRPr="00A77EA5">
        <w:rPr>
          <w:noProof/>
        </w:rPr>
        <w:tab/>
        <w:t>3725</w:t>
      </w:r>
    </w:p>
    <w:p w14:paraId="1766F3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3725</w:t>
      </w:r>
    </w:p>
    <w:p w14:paraId="63A261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3725</w:t>
      </w:r>
    </w:p>
    <w:p w14:paraId="6773CD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3726</w:t>
      </w:r>
    </w:p>
    <w:p w14:paraId="608F5F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RSRQ for E-UTRAN in Carrier Aggregation</w:t>
      </w:r>
      <w:r w:rsidRPr="00A77EA5">
        <w:rPr>
          <w:noProof/>
        </w:rPr>
        <w:tab/>
        <w:t>3727</w:t>
      </w:r>
    </w:p>
    <w:p w14:paraId="7755F0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3727</w:t>
      </w:r>
    </w:p>
    <w:p w14:paraId="36E7D1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3727</w:t>
      </w:r>
    </w:p>
    <w:p w14:paraId="7654A2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3731</w:t>
      </w:r>
    </w:p>
    <w:p w14:paraId="27FD39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RSRQ for E-UTRAN in Carrier Aggregation</w:t>
      </w:r>
      <w:r w:rsidRPr="00A77EA5">
        <w:rPr>
          <w:noProof/>
        </w:rPr>
        <w:tab/>
        <w:t>3731</w:t>
      </w:r>
    </w:p>
    <w:p w14:paraId="388AE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3731</w:t>
      </w:r>
    </w:p>
    <w:p w14:paraId="44D938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3731</w:t>
      </w:r>
    </w:p>
    <w:p w14:paraId="5C6C04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3735</w:t>
      </w:r>
    </w:p>
    <w:p w14:paraId="36EACF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RSRQ for E-UTRAN in Carrier Aggregation</w:t>
      </w:r>
      <w:r w:rsidRPr="00A77EA5">
        <w:rPr>
          <w:noProof/>
        </w:rPr>
        <w:tab/>
        <w:t>3735</w:t>
      </w:r>
    </w:p>
    <w:p w14:paraId="691534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3735</w:t>
      </w:r>
    </w:p>
    <w:p w14:paraId="6D9D66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3735</w:t>
      </w:r>
    </w:p>
    <w:p w14:paraId="4A790C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3738</w:t>
      </w:r>
    </w:p>
    <w:p w14:paraId="20E495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RSRQ for E-UTRAN in Carrier Aggregation</w:t>
      </w:r>
      <w:r w:rsidRPr="00A77EA5">
        <w:rPr>
          <w:noProof/>
        </w:rPr>
        <w:tab/>
        <w:t>3739</w:t>
      </w:r>
    </w:p>
    <w:p w14:paraId="7C3CED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3739</w:t>
      </w:r>
    </w:p>
    <w:p w14:paraId="486B04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3739</w:t>
      </w:r>
    </w:p>
    <w:p w14:paraId="4C8CA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3742</w:t>
      </w:r>
    </w:p>
    <w:p w14:paraId="4BACCB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RSRQ Intra frequency case for UE category 0</w:t>
      </w:r>
      <w:r w:rsidRPr="00A77EA5">
        <w:rPr>
          <w:noProof/>
        </w:rPr>
        <w:tab/>
        <w:t>3742</w:t>
      </w:r>
    </w:p>
    <w:p w14:paraId="3F036D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3742</w:t>
      </w:r>
    </w:p>
    <w:p w14:paraId="018AE8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3742</w:t>
      </w:r>
    </w:p>
    <w:p w14:paraId="491330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3745</w:t>
      </w:r>
    </w:p>
    <w:p w14:paraId="003BB1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RSRQ Intra frequency case for UE category 0</w:t>
      </w:r>
      <w:r w:rsidRPr="00A77EA5">
        <w:rPr>
          <w:noProof/>
        </w:rPr>
        <w:tab/>
        <w:t>3745</w:t>
      </w:r>
    </w:p>
    <w:p w14:paraId="0D278D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3745</w:t>
      </w:r>
    </w:p>
    <w:p w14:paraId="4173E9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3745</w:t>
      </w:r>
    </w:p>
    <w:p w14:paraId="16D60F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3748</w:t>
      </w:r>
    </w:p>
    <w:p w14:paraId="2D1327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Intra frequency case for UE category 0</w:t>
      </w:r>
      <w:r w:rsidRPr="00A77EA5">
        <w:rPr>
          <w:noProof/>
        </w:rPr>
        <w:tab/>
        <w:t>3748</w:t>
      </w:r>
    </w:p>
    <w:p w14:paraId="52ED5C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3748</w:t>
      </w:r>
    </w:p>
    <w:p w14:paraId="771190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3748</w:t>
      </w:r>
    </w:p>
    <w:p w14:paraId="77E4AA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3750</w:t>
      </w:r>
    </w:p>
    <w:p w14:paraId="1A7577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FDD FDD-TDD RSRQ for E-UTRAN in Carrier Aggregation</w:t>
      </w:r>
      <w:r w:rsidRPr="00A77EA5">
        <w:rPr>
          <w:noProof/>
        </w:rPr>
        <w:tab/>
        <w:t>3750</w:t>
      </w:r>
    </w:p>
    <w:p w14:paraId="27787D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3750</w:t>
      </w:r>
    </w:p>
    <w:p w14:paraId="546F5A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3750</w:t>
      </w:r>
    </w:p>
    <w:p w14:paraId="4EEA97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3754</w:t>
      </w:r>
    </w:p>
    <w:p w14:paraId="18BD0A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TDD TDD-FDD RSRQ for E-UTRAN in Carrier Aggregation</w:t>
      </w:r>
      <w:r w:rsidRPr="00A77EA5">
        <w:rPr>
          <w:noProof/>
        </w:rPr>
        <w:tab/>
        <w:t>3755</w:t>
      </w:r>
    </w:p>
    <w:p w14:paraId="2759C9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3755</w:t>
      </w:r>
    </w:p>
    <w:p w14:paraId="3A8290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3755</w:t>
      </w:r>
    </w:p>
    <w:p w14:paraId="3DF7E2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3759</w:t>
      </w:r>
    </w:p>
    <w:p w14:paraId="69C69B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RSRQ for E-UTRAN in Carrier Aggregation</w:t>
      </w:r>
      <w:r w:rsidRPr="00A77EA5">
        <w:rPr>
          <w:noProof/>
        </w:rPr>
        <w:tab/>
        <w:t>3760</w:t>
      </w:r>
    </w:p>
    <w:p w14:paraId="0348D4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3760</w:t>
      </w:r>
    </w:p>
    <w:p w14:paraId="1BFA9F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3760</w:t>
      </w:r>
    </w:p>
    <w:p w14:paraId="78B5A5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3764</w:t>
      </w:r>
    </w:p>
    <w:p w14:paraId="6B9150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RSRQ for E-UTRAN in Carrier Aggregation</w:t>
      </w:r>
      <w:r w:rsidRPr="00A77EA5">
        <w:rPr>
          <w:noProof/>
        </w:rPr>
        <w:tab/>
        <w:t>3764</w:t>
      </w:r>
    </w:p>
    <w:p w14:paraId="40D1FC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3764</w:t>
      </w:r>
    </w:p>
    <w:p w14:paraId="52C175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3765</w:t>
      </w:r>
    </w:p>
    <w:p w14:paraId="62BBB8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3769</w:t>
      </w:r>
    </w:p>
    <w:p w14:paraId="56AC30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RSRQ for E-UTRAN in Carrier Aggregation</w:t>
      </w:r>
      <w:r w:rsidRPr="00A77EA5">
        <w:rPr>
          <w:noProof/>
        </w:rPr>
        <w:tab/>
        <w:t>3770</w:t>
      </w:r>
    </w:p>
    <w:p w14:paraId="26DF2D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3770</w:t>
      </w:r>
    </w:p>
    <w:p w14:paraId="5AE442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3770</w:t>
      </w:r>
    </w:p>
    <w:p w14:paraId="01E89F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3776</w:t>
      </w:r>
    </w:p>
    <w:p w14:paraId="543008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RSRQ for E-UTRAN in Carrier Aggregation</w:t>
      </w:r>
      <w:r w:rsidRPr="00A77EA5">
        <w:rPr>
          <w:noProof/>
        </w:rPr>
        <w:tab/>
        <w:t>3777</w:t>
      </w:r>
    </w:p>
    <w:p w14:paraId="51D126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3777</w:t>
      </w:r>
    </w:p>
    <w:p w14:paraId="5FB87B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3777</w:t>
      </w:r>
    </w:p>
    <w:p w14:paraId="435831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3783</w:t>
      </w:r>
    </w:p>
    <w:p w14:paraId="297D26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RSRQ accuracies with FDD PCell</w:t>
      </w:r>
      <w:r w:rsidRPr="00A77EA5">
        <w:rPr>
          <w:noProof/>
        </w:rPr>
        <w:tab/>
        <w:t>3783</w:t>
      </w:r>
    </w:p>
    <w:p w14:paraId="41409F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3783</w:t>
      </w:r>
    </w:p>
    <w:p w14:paraId="67401C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3784</w:t>
      </w:r>
    </w:p>
    <w:p w14:paraId="218878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3788</w:t>
      </w:r>
    </w:p>
    <w:p w14:paraId="0B7ECC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RSRQ accuracies with TDD PCell</w:t>
      </w:r>
      <w:r w:rsidRPr="00A77EA5">
        <w:rPr>
          <w:noProof/>
        </w:rPr>
        <w:tab/>
        <w:t>3788</w:t>
      </w:r>
    </w:p>
    <w:p w14:paraId="1A7430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3788</w:t>
      </w:r>
    </w:p>
    <w:p w14:paraId="7675C1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3788</w:t>
      </w:r>
    </w:p>
    <w:p w14:paraId="1E9494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3791</w:t>
      </w:r>
    </w:p>
    <w:p w14:paraId="451837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4DL FDD RSRQ for E-UTRAN in Carrier Aggregation</w:t>
      </w:r>
      <w:r w:rsidRPr="00A77EA5">
        <w:rPr>
          <w:noProof/>
        </w:rPr>
        <w:tab/>
        <w:t>3792</w:t>
      </w:r>
    </w:p>
    <w:p w14:paraId="4D0B23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3792</w:t>
      </w:r>
    </w:p>
    <w:p w14:paraId="3F6496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3792</w:t>
      </w:r>
    </w:p>
    <w:p w14:paraId="10FC6F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3798</w:t>
      </w:r>
    </w:p>
    <w:p w14:paraId="3F41275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4DL TDD RSRQ for E-UTRAN in Carrier Aggregation</w:t>
      </w:r>
      <w:r w:rsidRPr="00A77EA5">
        <w:rPr>
          <w:noProof/>
        </w:rPr>
        <w:tab/>
        <w:t>3799</w:t>
      </w:r>
    </w:p>
    <w:p w14:paraId="418E74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3799</w:t>
      </w:r>
    </w:p>
    <w:p w14:paraId="110B67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3799</w:t>
      </w:r>
    </w:p>
    <w:p w14:paraId="7D8961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3805</w:t>
      </w:r>
    </w:p>
    <w:p w14:paraId="1A6E825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RSRQ for E-UTRAN in Carrier Aggregation with generic duplex modes</w:t>
      </w:r>
      <w:r w:rsidRPr="00A77EA5">
        <w:rPr>
          <w:noProof/>
        </w:rPr>
        <w:tab/>
        <w:t>3805</w:t>
      </w:r>
    </w:p>
    <w:p w14:paraId="1C8AC3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3805</w:t>
      </w:r>
    </w:p>
    <w:p w14:paraId="126ACC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3806</w:t>
      </w:r>
    </w:p>
    <w:p w14:paraId="2622FD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3811</w:t>
      </w:r>
    </w:p>
    <w:p w14:paraId="275A0A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RSRQ for E-UTRAN in Carrier Aggregation with generic duplex modes</w:t>
      </w:r>
      <w:r w:rsidRPr="00A77EA5">
        <w:rPr>
          <w:noProof/>
        </w:rPr>
        <w:tab/>
        <w:t>3811</w:t>
      </w:r>
    </w:p>
    <w:p w14:paraId="44499F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3811</w:t>
      </w:r>
    </w:p>
    <w:p w14:paraId="5782BE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3811</w:t>
      </w:r>
    </w:p>
    <w:p w14:paraId="4DCE4E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3816</w:t>
      </w:r>
    </w:p>
    <w:p w14:paraId="7E9724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RSRQ for E-UTRAN in Carrier Aggregation with generic duplex modes</w:t>
      </w:r>
      <w:r w:rsidRPr="00A77EA5">
        <w:rPr>
          <w:noProof/>
        </w:rPr>
        <w:tab/>
        <w:t>3816</w:t>
      </w:r>
    </w:p>
    <w:p w14:paraId="075FE8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3816</w:t>
      </w:r>
    </w:p>
    <w:p w14:paraId="057820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3817</w:t>
      </w:r>
    </w:p>
    <w:p w14:paraId="6C732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3821</w:t>
      </w:r>
    </w:p>
    <w:p w14:paraId="18AE40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RSRQ for E-UTRAN in Carrier Aggregation with generic duplex modes</w:t>
      </w:r>
      <w:r w:rsidRPr="00A77EA5">
        <w:rPr>
          <w:noProof/>
        </w:rPr>
        <w:tab/>
        <w:t>3822</w:t>
      </w:r>
    </w:p>
    <w:p w14:paraId="6FDDA3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3822</w:t>
      </w:r>
    </w:p>
    <w:p w14:paraId="24E482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3822</w:t>
      </w:r>
    </w:p>
    <w:p w14:paraId="6D813F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3826</w:t>
      </w:r>
    </w:p>
    <w:p w14:paraId="1276C8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RSRQ for E-UTRAN in Carrier Aggregation with generic duplex modes</w:t>
      </w:r>
      <w:r w:rsidRPr="00A77EA5">
        <w:rPr>
          <w:noProof/>
        </w:rPr>
        <w:tab/>
        <w:t>3827</w:t>
      </w:r>
    </w:p>
    <w:p w14:paraId="71F28E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3827</w:t>
      </w:r>
    </w:p>
    <w:p w14:paraId="01406D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3827</w:t>
      </w:r>
    </w:p>
    <w:p w14:paraId="1FC40C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3832</w:t>
      </w:r>
    </w:p>
    <w:p w14:paraId="3F2475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CA Idle Mode Measurements</w:t>
      </w:r>
      <w:r w:rsidRPr="00A77EA5">
        <w:rPr>
          <w:noProof/>
        </w:rPr>
        <w:tab/>
        <w:t>3833</w:t>
      </w:r>
    </w:p>
    <w:p w14:paraId="74AFD6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3833</w:t>
      </w:r>
    </w:p>
    <w:p w14:paraId="18BD9B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3833</w:t>
      </w:r>
    </w:p>
    <w:p w14:paraId="3D0608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3836</w:t>
      </w:r>
    </w:p>
    <w:p w14:paraId="2B70D1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on overlapping carrier</w:t>
      </w:r>
      <w:r w:rsidRPr="00A77EA5">
        <w:rPr>
          <w:noProof/>
        </w:rPr>
        <w:tab/>
        <w:t>3836</w:t>
      </w:r>
    </w:p>
    <w:p w14:paraId="22227E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3836</w:t>
      </w:r>
    </w:p>
    <w:p w14:paraId="204EB0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3836</w:t>
      </w:r>
    </w:p>
    <w:p w14:paraId="05C7B5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3839</w:t>
      </w:r>
    </w:p>
    <w:p w14:paraId="598C10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on non-overlapping carrier</w:t>
      </w:r>
      <w:r w:rsidRPr="00A77EA5">
        <w:rPr>
          <w:noProof/>
        </w:rPr>
        <w:tab/>
        <w:t>3839</w:t>
      </w:r>
    </w:p>
    <w:p w14:paraId="6D63CB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3839</w:t>
      </w:r>
    </w:p>
    <w:p w14:paraId="288335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3839</w:t>
      </w:r>
    </w:p>
    <w:p w14:paraId="4CB047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3842</w:t>
      </w:r>
    </w:p>
    <w:p w14:paraId="21BE942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  <w:lang w:val="sv-SE"/>
        </w:rPr>
        <w:t>A.9.3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  <w:lang w:val="sv-SE"/>
        </w:rPr>
        <w:t>UTRAN FDD CPICH RSCP</w:t>
      </w:r>
      <w:r w:rsidRPr="00A77EA5">
        <w:rPr>
          <w:noProof/>
        </w:rPr>
        <w:tab/>
        <w:t>3842</w:t>
      </w:r>
    </w:p>
    <w:p w14:paraId="274592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  <w:lang w:val="sv-SE"/>
        </w:rPr>
        <w:t>E-UTRAN FDD</w:t>
      </w:r>
      <w:r w:rsidRPr="00A77EA5">
        <w:rPr>
          <w:noProof/>
        </w:rPr>
        <w:tab/>
        <w:t>3842</w:t>
      </w:r>
    </w:p>
    <w:p w14:paraId="332444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3842</w:t>
      </w:r>
    </w:p>
    <w:p w14:paraId="115B5D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3842</w:t>
      </w:r>
    </w:p>
    <w:p w14:paraId="7927D3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3845</w:t>
      </w:r>
    </w:p>
    <w:p w14:paraId="07E05C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A.9.3.2 </w:t>
      </w:r>
      <w:r w:rsidRPr="00A77EA5">
        <w:rPr>
          <w:bCs/>
          <w:noProof/>
        </w:rPr>
        <w:t>E-UTRAN TDD</w:t>
      </w:r>
      <w:r w:rsidRPr="00A77EA5">
        <w:rPr>
          <w:noProof/>
        </w:rPr>
        <w:tab/>
        <w:t>3845</w:t>
      </w:r>
    </w:p>
    <w:p w14:paraId="4540C6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3845</w:t>
      </w:r>
    </w:p>
    <w:p w14:paraId="6108BA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3845</w:t>
      </w:r>
    </w:p>
    <w:p w14:paraId="26E02E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3848</w:t>
      </w:r>
    </w:p>
    <w:p w14:paraId="01631C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A.9.3.3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E-UTRAN FDD for 5MHz Bandwidth</w:t>
      </w:r>
      <w:r w:rsidRPr="00A77EA5">
        <w:rPr>
          <w:noProof/>
        </w:rPr>
        <w:tab/>
        <w:t>3848</w:t>
      </w:r>
    </w:p>
    <w:p w14:paraId="5247D2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3848</w:t>
      </w:r>
    </w:p>
    <w:p w14:paraId="286461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3848</w:t>
      </w:r>
    </w:p>
    <w:p w14:paraId="2E0EBB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3849</w:t>
      </w:r>
    </w:p>
    <w:p w14:paraId="064CA8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UTRAN FDD CPICH Ec/No</w:t>
      </w:r>
      <w:r w:rsidRPr="00A77EA5">
        <w:rPr>
          <w:noProof/>
        </w:rPr>
        <w:tab/>
        <w:t>3850</w:t>
      </w:r>
    </w:p>
    <w:p w14:paraId="45D7C7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</w:t>
      </w:r>
      <w:r w:rsidRPr="00A77EA5">
        <w:rPr>
          <w:noProof/>
        </w:rPr>
        <w:tab/>
        <w:t>3850</w:t>
      </w:r>
    </w:p>
    <w:p w14:paraId="021120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3850</w:t>
      </w:r>
    </w:p>
    <w:p w14:paraId="661332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A.9.4.1.2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3850</w:t>
      </w:r>
    </w:p>
    <w:p w14:paraId="0992AF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3852</w:t>
      </w:r>
    </w:p>
    <w:p w14:paraId="5B5D54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</w:t>
      </w:r>
      <w:r w:rsidRPr="00A77EA5">
        <w:rPr>
          <w:noProof/>
        </w:rPr>
        <w:tab/>
        <w:t>3853</w:t>
      </w:r>
    </w:p>
    <w:p w14:paraId="267CBF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3853</w:t>
      </w:r>
    </w:p>
    <w:p w14:paraId="1AD6E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3853</w:t>
      </w:r>
    </w:p>
    <w:p w14:paraId="42295F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3855</w:t>
      </w:r>
    </w:p>
    <w:p w14:paraId="484BEE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A.9.4.3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E-UTRAN FDD for 5MHz Bandwidth</w:t>
      </w:r>
      <w:r w:rsidRPr="00A77EA5">
        <w:rPr>
          <w:noProof/>
        </w:rPr>
        <w:tab/>
        <w:t>3856</w:t>
      </w:r>
    </w:p>
    <w:p w14:paraId="23FFAD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3856</w:t>
      </w:r>
    </w:p>
    <w:p w14:paraId="229D73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3856</w:t>
      </w:r>
    </w:p>
    <w:p w14:paraId="0D5B67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3857</w:t>
      </w:r>
    </w:p>
    <w:p w14:paraId="06A4E9E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TDD measurement</w:t>
      </w:r>
      <w:r w:rsidRPr="00A77EA5">
        <w:rPr>
          <w:noProof/>
        </w:rPr>
        <w:tab/>
        <w:t>3857</w:t>
      </w:r>
    </w:p>
    <w:p w14:paraId="7FAE3A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P-CCPCH RSCP absolute accuracy for E-UTRAN FDD</w:t>
      </w:r>
      <w:r w:rsidRPr="00A77EA5">
        <w:rPr>
          <w:noProof/>
        </w:rPr>
        <w:tab/>
        <w:t>3857</w:t>
      </w:r>
    </w:p>
    <w:p w14:paraId="5A073C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3857</w:t>
      </w:r>
    </w:p>
    <w:p w14:paraId="62B491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3857</w:t>
      </w:r>
    </w:p>
    <w:p w14:paraId="444C9B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3859</w:t>
      </w:r>
    </w:p>
    <w:p w14:paraId="4A003E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P-CCPCH RSCP absolute accuracy for E-UTRAN TDD</w:t>
      </w:r>
      <w:r w:rsidRPr="00A77EA5">
        <w:rPr>
          <w:noProof/>
        </w:rPr>
        <w:tab/>
        <w:t>3859</w:t>
      </w:r>
    </w:p>
    <w:p w14:paraId="06691E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3859</w:t>
      </w:r>
    </w:p>
    <w:p w14:paraId="09CA4B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3859</w:t>
      </w:r>
    </w:p>
    <w:p w14:paraId="30CDD4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3861</w:t>
      </w:r>
    </w:p>
    <w:p w14:paraId="6365A85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it-IT"/>
        </w:rPr>
        <w:t>A.9.6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it-IT"/>
        </w:rPr>
        <w:t>GSM Carrier RSSI</w:t>
      </w:r>
      <w:r w:rsidRPr="00A77EA5">
        <w:rPr>
          <w:noProof/>
        </w:rPr>
        <w:tab/>
        <w:t>3862</w:t>
      </w:r>
    </w:p>
    <w:p w14:paraId="4DF755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  <w:lang w:val="it-IT"/>
        </w:rPr>
        <w:t>A.9.6.1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  <w:lang w:val="it-IT"/>
        </w:rPr>
        <w:t>E-UTRAN FDD</w:t>
      </w:r>
      <w:r w:rsidRPr="00A77EA5">
        <w:rPr>
          <w:noProof/>
        </w:rPr>
        <w:tab/>
        <w:t>3862</w:t>
      </w:r>
    </w:p>
    <w:p w14:paraId="248729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Purpose and Environment</w:t>
      </w:r>
      <w:r w:rsidRPr="00A77EA5">
        <w:rPr>
          <w:noProof/>
        </w:rPr>
        <w:tab/>
        <w:t>3862</w:t>
      </w:r>
    </w:p>
    <w:p w14:paraId="705568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Requirements</w:t>
      </w:r>
      <w:r w:rsidRPr="00A77EA5">
        <w:rPr>
          <w:noProof/>
        </w:rPr>
        <w:tab/>
        <w:t>3863</w:t>
      </w:r>
    </w:p>
    <w:p w14:paraId="17A31D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TDD</w:t>
      </w:r>
      <w:r w:rsidRPr="00A77EA5">
        <w:rPr>
          <w:noProof/>
        </w:rPr>
        <w:tab/>
        <w:t>3863</w:t>
      </w:r>
    </w:p>
    <w:p w14:paraId="67BDEF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Purpose and Environment</w:t>
      </w:r>
      <w:r w:rsidRPr="00A77EA5">
        <w:rPr>
          <w:noProof/>
        </w:rPr>
        <w:tab/>
        <w:t>3863</w:t>
      </w:r>
    </w:p>
    <w:p w14:paraId="7C90FC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Requirements</w:t>
      </w:r>
      <w:r w:rsidRPr="00A77EA5">
        <w:rPr>
          <w:noProof/>
        </w:rPr>
        <w:tab/>
        <w:t>3865</w:t>
      </w:r>
    </w:p>
    <w:p w14:paraId="61279A4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UE Rx </w:t>
      </w:r>
      <w:r w:rsidRPr="00A77EA5">
        <w:rPr>
          <w:b/>
          <w:noProof/>
        </w:rPr>
        <w:t xml:space="preserve">– </w:t>
      </w:r>
      <w:r w:rsidRPr="00A77EA5">
        <w:rPr>
          <w:noProof/>
        </w:rPr>
        <w:t>Tx Time Difference</w:t>
      </w:r>
      <w:r w:rsidRPr="00A77EA5">
        <w:rPr>
          <w:noProof/>
        </w:rPr>
        <w:tab/>
        <w:t>3866</w:t>
      </w:r>
    </w:p>
    <w:p w14:paraId="47564B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UE Rx </w:t>
      </w:r>
      <w:r w:rsidRPr="00A77EA5">
        <w:rPr>
          <w:b/>
          <w:noProof/>
        </w:rPr>
        <w:t xml:space="preserve">– </w:t>
      </w:r>
      <w:r w:rsidRPr="00A77EA5">
        <w:rPr>
          <w:noProof/>
        </w:rPr>
        <w:t>Tx time difference case</w:t>
      </w:r>
      <w:r w:rsidRPr="00A77EA5">
        <w:rPr>
          <w:noProof/>
        </w:rPr>
        <w:tab/>
        <w:t>3866</w:t>
      </w:r>
    </w:p>
    <w:p w14:paraId="54962A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3866</w:t>
      </w:r>
    </w:p>
    <w:p w14:paraId="1FDA99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3866</w:t>
      </w:r>
    </w:p>
    <w:p w14:paraId="205257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3867</w:t>
      </w:r>
    </w:p>
    <w:p w14:paraId="11F871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 TDD UE Rx </w:t>
      </w:r>
      <w:r w:rsidRPr="00A77EA5">
        <w:rPr>
          <w:b/>
          <w:noProof/>
        </w:rPr>
        <w:t xml:space="preserve">– </w:t>
      </w:r>
      <w:r w:rsidRPr="00A77EA5">
        <w:rPr>
          <w:noProof/>
        </w:rPr>
        <w:t>Tx time difference case</w:t>
      </w:r>
      <w:r w:rsidRPr="00A77EA5">
        <w:rPr>
          <w:noProof/>
        </w:rPr>
        <w:tab/>
        <w:t>3867</w:t>
      </w:r>
    </w:p>
    <w:p w14:paraId="0321C7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3867</w:t>
      </w:r>
    </w:p>
    <w:p w14:paraId="41E644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3867</w:t>
      </w:r>
    </w:p>
    <w:p w14:paraId="39D764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3869</w:t>
      </w:r>
    </w:p>
    <w:p w14:paraId="17474A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Rx–Tx Time Difference under Time-Domain Measurement Resource Restriction with Non-MBSFN ABS</w:t>
      </w:r>
      <w:r w:rsidRPr="00A77EA5">
        <w:rPr>
          <w:noProof/>
        </w:rPr>
        <w:tab/>
        <w:t>3869</w:t>
      </w:r>
    </w:p>
    <w:p w14:paraId="24F4E8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3869</w:t>
      </w:r>
    </w:p>
    <w:p w14:paraId="629A8F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3869</w:t>
      </w:r>
    </w:p>
    <w:p w14:paraId="5E894C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3872</w:t>
      </w:r>
    </w:p>
    <w:p w14:paraId="5446F5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under Time-Domain Measurement Resource Restriction with Non-MBSFN ABS</w:t>
      </w:r>
      <w:r w:rsidRPr="00A77EA5">
        <w:rPr>
          <w:noProof/>
        </w:rPr>
        <w:tab/>
        <w:t>3872</w:t>
      </w:r>
    </w:p>
    <w:p w14:paraId="4147F6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3872</w:t>
      </w:r>
    </w:p>
    <w:p w14:paraId="00D2D2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3872</w:t>
      </w:r>
    </w:p>
    <w:p w14:paraId="32EC4B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3875</w:t>
      </w:r>
    </w:p>
    <w:p w14:paraId="2E1CEE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</w:t>
      </w:r>
      <w:r w:rsidRPr="00A77EA5">
        <w:rPr>
          <w:b/>
          <w:noProof/>
        </w:rPr>
        <w:t>–</w:t>
      </w:r>
      <w:r w:rsidRPr="00A77EA5">
        <w:rPr>
          <w:noProof/>
        </w:rPr>
        <w:t>Tx time difference under Time Domain Measurement Resource Restriction with CRS Assistance Information and Non-MBSFN ABS</w:t>
      </w:r>
      <w:r w:rsidRPr="00A77EA5">
        <w:rPr>
          <w:noProof/>
        </w:rPr>
        <w:tab/>
        <w:t>3875</w:t>
      </w:r>
    </w:p>
    <w:p w14:paraId="26F183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3875</w:t>
      </w:r>
    </w:p>
    <w:p w14:paraId="1A5EC8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3875</w:t>
      </w:r>
    </w:p>
    <w:p w14:paraId="414EA8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3878</w:t>
      </w:r>
    </w:p>
    <w:p w14:paraId="01B00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under Time-Domain Measurement Resource Restriction with CRS Assistance Information and Non-MBSFN ABS</w:t>
      </w:r>
      <w:r w:rsidRPr="00A77EA5">
        <w:rPr>
          <w:noProof/>
        </w:rPr>
        <w:tab/>
        <w:t>3878</w:t>
      </w:r>
    </w:p>
    <w:p w14:paraId="59917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3878</w:t>
      </w:r>
    </w:p>
    <w:p w14:paraId="3C4725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3878</w:t>
      </w:r>
    </w:p>
    <w:p w14:paraId="10734D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3881</w:t>
      </w:r>
    </w:p>
    <w:p w14:paraId="327949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case for Cat-M1/M2 UE in CEModeA</w:t>
      </w:r>
      <w:r w:rsidRPr="00A77EA5">
        <w:rPr>
          <w:noProof/>
        </w:rPr>
        <w:tab/>
        <w:t>3881</w:t>
      </w:r>
    </w:p>
    <w:p w14:paraId="71F78D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3881</w:t>
      </w:r>
    </w:p>
    <w:p w14:paraId="40FCFD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3881</w:t>
      </w:r>
    </w:p>
    <w:p w14:paraId="44A692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3882</w:t>
      </w:r>
    </w:p>
    <w:p w14:paraId="455933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Rx-Tx time difference case for Cat-M1/M2 UE in CEModeA</w:t>
      </w:r>
      <w:r w:rsidRPr="00A77EA5">
        <w:rPr>
          <w:noProof/>
        </w:rPr>
        <w:tab/>
        <w:t>3883</w:t>
      </w:r>
    </w:p>
    <w:p w14:paraId="0A2C08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3883</w:t>
      </w:r>
    </w:p>
    <w:p w14:paraId="56552B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3883</w:t>
      </w:r>
    </w:p>
    <w:p w14:paraId="1C722A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A.9.7.8.3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3884</w:t>
      </w:r>
    </w:p>
    <w:p w14:paraId="62C45E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case for Cat-M1/M2 UE in CEModeA</w:t>
      </w:r>
      <w:r w:rsidRPr="00A77EA5">
        <w:rPr>
          <w:noProof/>
        </w:rPr>
        <w:tab/>
        <w:t>3884</w:t>
      </w:r>
    </w:p>
    <w:p w14:paraId="226A91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3884</w:t>
      </w:r>
    </w:p>
    <w:p w14:paraId="6D6FA5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3884</w:t>
      </w:r>
    </w:p>
    <w:p w14:paraId="6F244C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3885</w:t>
      </w:r>
    </w:p>
    <w:p w14:paraId="5EA1C90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</w:t>
      </w:r>
      <w:r w:rsidRPr="00A77EA5">
        <w:rPr>
          <w:noProof/>
        </w:rPr>
        <w:tab/>
        <w:t>3886</w:t>
      </w:r>
    </w:p>
    <w:p w14:paraId="7FAAED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intra frequency case</w:t>
      </w:r>
      <w:r w:rsidRPr="00A77EA5">
        <w:rPr>
          <w:noProof/>
        </w:rPr>
        <w:tab/>
        <w:t>3886</w:t>
      </w:r>
    </w:p>
    <w:p w14:paraId="5B63A2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3886</w:t>
      </w:r>
    </w:p>
    <w:p w14:paraId="186C46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3888</w:t>
      </w:r>
    </w:p>
    <w:p w14:paraId="0CD61E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3888</w:t>
      </w:r>
    </w:p>
    <w:p w14:paraId="0D601E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intra frequency case</w:t>
      </w:r>
      <w:r w:rsidRPr="00A77EA5">
        <w:rPr>
          <w:noProof/>
        </w:rPr>
        <w:tab/>
        <w:t>3889</w:t>
      </w:r>
    </w:p>
    <w:p w14:paraId="3B7790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3889</w:t>
      </w:r>
    </w:p>
    <w:p w14:paraId="74FF67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3892</w:t>
      </w:r>
    </w:p>
    <w:p w14:paraId="05329B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3892</w:t>
      </w:r>
    </w:p>
    <w:p w14:paraId="01817D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FDD-FDD RSTD inter frequency case</w:t>
      </w:r>
      <w:r w:rsidRPr="00A77EA5">
        <w:rPr>
          <w:noProof/>
        </w:rPr>
        <w:tab/>
        <w:t>3893</w:t>
      </w:r>
    </w:p>
    <w:p w14:paraId="5FAE62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3893</w:t>
      </w:r>
    </w:p>
    <w:p w14:paraId="4002E4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3895</w:t>
      </w:r>
    </w:p>
    <w:p w14:paraId="4A073C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3895</w:t>
      </w:r>
    </w:p>
    <w:p w14:paraId="1295EE7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TDD-TDD RSTD inter frequency case</w:t>
      </w:r>
      <w:r w:rsidRPr="00A77EA5">
        <w:rPr>
          <w:noProof/>
        </w:rPr>
        <w:tab/>
        <w:t>3896</w:t>
      </w:r>
    </w:p>
    <w:p w14:paraId="1CE95D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3896</w:t>
      </w:r>
    </w:p>
    <w:p w14:paraId="3FB34D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3898</w:t>
      </w:r>
    </w:p>
    <w:p w14:paraId="5CBA05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A.9.8.4.2A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3898</w:t>
      </w:r>
    </w:p>
    <w:p w14:paraId="676968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</w:t>
      </w:r>
      <w:r w:rsidRPr="00A77EA5">
        <w:rPr>
          <w:noProof/>
        </w:rPr>
        <w:tab/>
        <w:t>3899</w:t>
      </w:r>
    </w:p>
    <w:p w14:paraId="51E5A1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3899</w:t>
      </w:r>
    </w:p>
    <w:p w14:paraId="716D3F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3901</w:t>
      </w:r>
    </w:p>
    <w:p w14:paraId="0739AB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</w:t>
      </w:r>
      <w:r w:rsidRPr="00A77EA5">
        <w:rPr>
          <w:noProof/>
        </w:rPr>
        <w:tab/>
        <w:t>3901</w:t>
      </w:r>
    </w:p>
    <w:p w14:paraId="4A764A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3901</w:t>
      </w:r>
    </w:p>
    <w:p w14:paraId="3720CF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3904</w:t>
      </w:r>
    </w:p>
    <w:p w14:paraId="00B9B5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 for 20MHz bandwidth</w:t>
      </w:r>
      <w:r w:rsidRPr="00A77EA5">
        <w:rPr>
          <w:noProof/>
        </w:rPr>
        <w:tab/>
        <w:t>3904</w:t>
      </w:r>
    </w:p>
    <w:p w14:paraId="6F82AD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3904</w:t>
      </w:r>
    </w:p>
    <w:p w14:paraId="033607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3905</w:t>
      </w:r>
    </w:p>
    <w:p w14:paraId="4ABBFA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 for 20MHz bandwidth</w:t>
      </w:r>
      <w:r w:rsidRPr="00A77EA5">
        <w:rPr>
          <w:noProof/>
        </w:rPr>
        <w:tab/>
        <w:t>3905</w:t>
      </w:r>
    </w:p>
    <w:p w14:paraId="287AF4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3905</w:t>
      </w:r>
    </w:p>
    <w:p w14:paraId="100413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3906</w:t>
      </w:r>
    </w:p>
    <w:p w14:paraId="076BCB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 for 10MHz+5MHz</w:t>
      </w:r>
      <w:r w:rsidRPr="00A77EA5">
        <w:rPr>
          <w:noProof/>
        </w:rPr>
        <w:tab/>
        <w:t>3906</w:t>
      </w:r>
    </w:p>
    <w:p w14:paraId="4D67A6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3906</w:t>
      </w:r>
    </w:p>
    <w:p w14:paraId="1C5D2D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3907</w:t>
      </w:r>
    </w:p>
    <w:p w14:paraId="3D9A4A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 for 10MHz+5MHz</w:t>
      </w:r>
      <w:r w:rsidRPr="00A77EA5">
        <w:rPr>
          <w:noProof/>
        </w:rPr>
        <w:tab/>
        <w:t>3907</w:t>
      </w:r>
    </w:p>
    <w:p w14:paraId="632210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3907</w:t>
      </w:r>
    </w:p>
    <w:p w14:paraId="2CD131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3908</w:t>
      </w:r>
    </w:p>
    <w:p w14:paraId="7053BD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 for 5 + 5MHz bandwidth</w:t>
      </w:r>
      <w:r w:rsidRPr="00A77EA5">
        <w:rPr>
          <w:noProof/>
        </w:rPr>
        <w:tab/>
        <w:t>3908</w:t>
      </w:r>
    </w:p>
    <w:p w14:paraId="57ABFC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3908</w:t>
      </w:r>
    </w:p>
    <w:p w14:paraId="7BF475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3909</w:t>
      </w:r>
    </w:p>
    <w:p w14:paraId="6C57FD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 for 5+5MHz bandwidth</w:t>
      </w:r>
      <w:r w:rsidRPr="00A77EA5">
        <w:rPr>
          <w:noProof/>
        </w:rPr>
        <w:tab/>
        <w:t>3909</w:t>
      </w:r>
    </w:p>
    <w:p w14:paraId="06B67A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3909</w:t>
      </w:r>
    </w:p>
    <w:p w14:paraId="218FA3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3910</w:t>
      </w:r>
    </w:p>
    <w:p w14:paraId="1E86860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Accuracy in Carrier Aggregation for 20MHz+10MHz</w:t>
      </w:r>
      <w:r w:rsidRPr="00A77EA5">
        <w:rPr>
          <w:noProof/>
        </w:rPr>
        <w:tab/>
        <w:t>3910</w:t>
      </w:r>
    </w:p>
    <w:p w14:paraId="29D089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3910</w:t>
      </w:r>
    </w:p>
    <w:p w14:paraId="402A18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3911</w:t>
      </w:r>
    </w:p>
    <w:p w14:paraId="2A015C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3DL Carrier Aggregation</w:t>
      </w:r>
      <w:r w:rsidRPr="00A77EA5">
        <w:rPr>
          <w:noProof/>
        </w:rPr>
        <w:tab/>
        <w:t>3911</w:t>
      </w:r>
    </w:p>
    <w:p w14:paraId="113BB3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3911</w:t>
      </w:r>
    </w:p>
    <w:p w14:paraId="3A52AF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3918</w:t>
      </w:r>
    </w:p>
    <w:p w14:paraId="111E17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3DL Carrier Aggregation</w:t>
      </w:r>
      <w:r w:rsidRPr="00A77EA5">
        <w:rPr>
          <w:noProof/>
        </w:rPr>
        <w:tab/>
        <w:t>3918</w:t>
      </w:r>
    </w:p>
    <w:p w14:paraId="4A828E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3918</w:t>
      </w:r>
    </w:p>
    <w:p w14:paraId="0DA744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3924</w:t>
      </w:r>
    </w:p>
    <w:p w14:paraId="650E20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inband mode in normal coverage</w:t>
      </w:r>
      <w:r w:rsidRPr="00A77EA5">
        <w:rPr>
          <w:noProof/>
        </w:rPr>
        <w:tab/>
        <w:t>3924</w:t>
      </w:r>
    </w:p>
    <w:p w14:paraId="69FD29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3924</w:t>
      </w:r>
    </w:p>
    <w:p w14:paraId="302306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3927</w:t>
      </w:r>
    </w:p>
    <w:p w14:paraId="4AAE45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inband mode in normal coverage</w:t>
      </w:r>
      <w:r w:rsidRPr="00A77EA5">
        <w:rPr>
          <w:noProof/>
        </w:rPr>
        <w:tab/>
        <w:t>3927</w:t>
      </w:r>
    </w:p>
    <w:p w14:paraId="1ABD62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3927</w:t>
      </w:r>
    </w:p>
    <w:p w14:paraId="6E6D14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3930</w:t>
      </w:r>
    </w:p>
    <w:p w14:paraId="69C585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inband mode in enhanced coverage</w:t>
      </w:r>
      <w:r w:rsidRPr="00A77EA5">
        <w:rPr>
          <w:noProof/>
        </w:rPr>
        <w:tab/>
        <w:t>3930</w:t>
      </w:r>
    </w:p>
    <w:p w14:paraId="59AEA3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A.9.8.18.1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3930</w:t>
      </w:r>
    </w:p>
    <w:p w14:paraId="1BD24B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3933</w:t>
      </w:r>
    </w:p>
    <w:p w14:paraId="6DB1E4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inband mode in enhanced coverage</w:t>
      </w:r>
      <w:r w:rsidRPr="00A77EA5">
        <w:rPr>
          <w:noProof/>
        </w:rPr>
        <w:tab/>
        <w:t>3933</w:t>
      </w:r>
    </w:p>
    <w:p w14:paraId="5CAA93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3933</w:t>
      </w:r>
    </w:p>
    <w:p w14:paraId="16EE59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3936</w:t>
      </w:r>
    </w:p>
    <w:p w14:paraId="50EDB2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intra-frequency measurement accuracy in CE Mode A</w:t>
      </w:r>
      <w:r w:rsidRPr="00A77EA5">
        <w:rPr>
          <w:noProof/>
        </w:rPr>
        <w:tab/>
        <w:t>3936</w:t>
      </w:r>
    </w:p>
    <w:p w14:paraId="49EAF7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3936</w:t>
      </w:r>
    </w:p>
    <w:p w14:paraId="561A2D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3939</w:t>
      </w:r>
    </w:p>
    <w:p w14:paraId="454311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intra-frequency measurement accuracy in CEModeA</w:t>
      </w:r>
      <w:r w:rsidRPr="00A77EA5">
        <w:rPr>
          <w:noProof/>
        </w:rPr>
        <w:tab/>
        <w:t>3940</w:t>
      </w:r>
    </w:p>
    <w:p w14:paraId="391291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3940</w:t>
      </w:r>
    </w:p>
    <w:p w14:paraId="1864B9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3943</w:t>
      </w:r>
    </w:p>
    <w:p w14:paraId="6B28D5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intra-frequency measurement accuracy in CE Mode A</w:t>
      </w:r>
      <w:r w:rsidRPr="00A77EA5">
        <w:rPr>
          <w:noProof/>
        </w:rPr>
        <w:tab/>
        <w:t>3944</w:t>
      </w:r>
    </w:p>
    <w:p w14:paraId="188B7F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3944</w:t>
      </w:r>
    </w:p>
    <w:p w14:paraId="3A9EA9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3947</w:t>
      </w:r>
    </w:p>
    <w:p w14:paraId="73D2A9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intra-frequency measurement accuracy in CE Mode B</w:t>
      </w:r>
      <w:r w:rsidRPr="00A77EA5">
        <w:rPr>
          <w:noProof/>
        </w:rPr>
        <w:tab/>
        <w:t>3948</w:t>
      </w:r>
    </w:p>
    <w:p w14:paraId="73BE4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3948</w:t>
      </w:r>
    </w:p>
    <w:p w14:paraId="64DF46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3951</w:t>
      </w:r>
    </w:p>
    <w:p w14:paraId="649B17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intra-frequency measurement accuracy in CE Mode B</w:t>
      </w:r>
      <w:r w:rsidRPr="00A77EA5">
        <w:rPr>
          <w:noProof/>
        </w:rPr>
        <w:tab/>
        <w:t>3951</w:t>
      </w:r>
    </w:p>
    <w:p w14:paraId="2CE93D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3951</w:t>
      </w:r>
    </w:p>
    <w:p w14:paraId="0AF824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3955</w:t>
      </w:r>
    </w:p>
    <w:p w14:paraId="6C8CDB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intra-frequency measurement accuracy in CE Mode B</w:t>
      </w:r>
      <w:r w:rsidRPr="00A77EA5">
        <w:rPr>
          <w:noProof/>
        </w:rPr>
        <w:tab/>
        <w:t>3956</w:t>
      </w:r>
    </w:p>
    <w:p w14:paraId="72C7B5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3956</w:t>
      </w:r>
    </w:p>
    <w:p w14:paraId="727C9E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3959</w:t>
      </w:r>
    </w:p>
    <w:p w14:paraId="31C8950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RSTD inter-frequency measurement accuracy in CE Mode A</w:t>
      </w:r>
      <w:r w:rsidRPr="00A77EA5">
        <w:rPr>
          <w:noProof/>
        </w:rPr>
        <w:tab/>
        <w:t>3960</w:t>
      </w:r>
    </w:p>
    <w:p w14:paraId="7709A6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3960</w:t>
      </w:r>
    </w:p>
    <w:p w14:paraId="4836F4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3962</w:t>
      </w:r>
    </w:p>
    <w:p w14:paraId="7F40CC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inter-frequency measurement accuracy in CE Mode A</w:t>
      </w:r>
      <w:r w:rsidRPr="00A77EA5">
        <w:rPr>
          <w:noProof/>
        </w:rPr>
        <w:tab/>
        <w:t>3962</w:t>
      </w:r>
    </w:p>
    <w:p w14:paraId="73FB49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3962</w:t>
      </w:r>
    </w:p>
    <w:p w14:paraId="0A38C6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3965</w:t>
      </w:r>
    </w:p>
    <w:p w14:paraId="3F3345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inter-frequency measurement accuracy in CE Mode A</w:t>
      </w:r>
      <w:r w:rsidRPr="00A77EA5">
        <w:rPr>
          <w:noProof/>
        </w:rPr>
        <w:tab/>
        <w:t>3965</w:t>
      </w:r>
    </w:p>
    <w:p w14:paraId="2D10CB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3965</w:t>
      </w:r>
    </w:p>
    <w:p w14:paraId="786E4A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3968</w:t>
      </w:r>
    </w:p>
    <w:p w14:paraId="3A2EF2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RSTD inter-frequency measurement accuracy in CE Mode B</w:t>
      </w:r>
      <w:r w:rsidRPr="00A77EA5">
        <w:rPr>
          <w:noProof/>
        </w:rPr>
        <w:tab/>
        <w:t>3968</w:t>
      </w:r>
    </w:p>
    <w:p w14:paraId="3616BB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3968</w:t>
      </w:r>
    </w:p>
    <w:p w14:paraId="2128D1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3972</w:t>
      </w:r>
    </w:p>
    <w:p w14:paraId="35F156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inter-frequency measurement accuracy in CE Mode B</w:t>
      </w:r>
      <w:r w:rsidRPr="00A77EA5">
        <w:rPr>
          <w:noProof/>
        </w:rPr>
        <w:tab/>
        <w:t>3973</w:t>
      </w:r>
    </w:p>
    <w:p w14:paraId="0697FC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3973</w:t>
      </w:r>
    </w:p>
    <w:p w14:paraId="0FCED9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3976</w:t>
      </w:r>
    </w:p>
    <w:p w14:paraId="0D6D8A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inter-frequency measurement accuracy in CE Mode B</w:t>
      </w:r>
      <w:r w:rsidRPr="00A77EA5">
        <w:rPr>
          <w:noProof/>
        </w:rPr>
        <w:tab/>
        <w:t>3977</w:t>
      </w:r>
    </w:p>
    <w:p w14:paraId="3E73C2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3977</w:t>
      </w:r>
    </w:p>
    <w:p w14:paraId="7A051F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3981</w:t>
      </w:r>
    </w:p>
    <w:p w14:paraId="31A468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for UE Category NB1 inband mode in normal coverage</w:t>
      </w:r>
      <w:r w:rsidRPr="00A77EA5">
        <w:rPr>
          <w:noProof/>
        </w:rPr>
        <w:tab/>
        <w:t>3981</w:t>
      </w:r>
    </w:p>
    <w:p w14:paraId="0B5C3D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3981</w:t>
      </w:r>
    </w:p>
    <w:p w14:paraId="6CA59D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3984</w:t>
      </w:r>
    </w:p>
    <w:p w14:paraId="28A989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Inter frequency case for UE Category NB1 inband mode in normal coverage</w:t>
      </w:r>
      <w:r w:rsidRPr="00A77EA5">
        <w:rPr>
          <w:noProof/>
        </w:rPr>
        <w:tab/>
        <w:t>3984</w:t>
      </w:r>
    </w:p>
    <w:p w14:paraId="0B01A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3984</w:t>
      </w:r>
    </w:p>
    <w:p w14:paraId="58ADDB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3987</w:t>
      </w:r>
    </w:p>
    <w:p w14:paraId="20CED9B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for UE Category NB1 inband mode in enhanced coverage</w:t>
      </w:r>
      <w:r w:rsidRPr="00A77EA5">
        <w:rPr>
          <w:noProof/>
        </w:rPr>
        <w:tab/>
        <w:t>3987</w:t>
      </w:r>
    </w:p>
    <w:p w14:paraId="3A825C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3987</w:t>
      </w:r>
    </w:p>
    <w:p w14:paraId="361CD4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3990</w:t>
      </w:r>
    </w:p>
    <w:p w14:paraId="0B022E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Inter frequency case for UE Category NB1 inband mode in enhanced coverage</w:t>
      </w:r>
      <w:r w:rsidRPr="00A77EA5">
        <w:rPr>
          <w:noProof/>
        </w:rPr>
        <w:tab/>
        <w:t>3990</w:t>
      </w:r>
    </w:p>
    <w:p w14:paraId="6DD03F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3990</w:t>
      </w:r>
    </w:p>
    <w:p w14:paraId="691B2B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3993</w:t>
      </w:r>
    </w:p>
    <w:p w14:paraId="5250478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and RSRQ on the serving cell</w:t>
      </w:r>
      <w:r w:rsidRPr="00A77EA5">
        <w:rPr>
          <w:noProof/>
        </w:rPr>
        <w:tab/>
        <w:t>3993</w:t>
      </w:r>
    </w:p>
    <w:p w14:paraId="6CD5C9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serving cell case</w:t>
      </w:r>
      <w:r w:rsidRPr="00A77EA5">
        <w:rPr>
          <w:noProof/>
        </w:rPr>
        <w:tab/>
        <w:t>3993</w:t>
      </w:r>
    </w:p>
    <w:p w14:paraId="6097BF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3993</w:t>
      </w:r>
    </w:p>
    <w:p w14:paraId="38AAA8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3993</w:t>
      </w:r>
    </w:p>
    <w:p w14:paraId="061AF2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3996</w:t>
      </w:r>
    </w:p>
    <w:p w14:paraId="52D608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serving cell case</w:t>
      </w:r>
      <w:r w:rsidRPr="00A77EA5">
        <w:rPr>
          <w:noProof/>
        </w:rPr>
        <w:tab/>
        <w:t>3996</w:t>
      </w:r>
    </w:p>
    <w:p w14:paraId="78119E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3996</w:t>
      </w:r>
    </w:p>
    <w:p w14:paraId="570D7D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3996</w:t>
      </w:r>
    </w:p>
    <w:p w14:paraId="3BA0AB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3998</w:t>
      </w:r>
    </w:p>
    <w:p w14:paraId="1DDC0D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</w:t>
      </w:r>
      <w:r w:rsidRPr="00A77EA5">
        <w:rPr>
          <w:noProof/>
        </w:rPr>
        <w:tab/>
        <w:t>3998</w:t>
      </w:r>
    </w:p>
    <w:p w14:paraId="1E0AF9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EUTRAN FDD-FDD SSTD accuracy in asynchronous DC</w:t>
      </w:r>
      <w:r w:rsidRPr="00A77EA5">
        <w:rPr>
          <w:noProof/>
        </w:rPr>
        <w:tab/>
        <w:t>3998</w:t>
      </w:r>
    </w:p>
    <w:p w14:paraId="261BE0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3998</w:t>
      </w:r>
    </w:p>
    <w:p w14:paraId="1686B0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3998</w:t>
      </w:r>
    </w:p>
    <w:p w14:paraId="48208C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4000</w:t>
      </w:r>
    </w:p>
    <w:p w14:paraId="23AF7E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4000</w:t>
      </w:r>
    </w:p>
    <w:p w14:paraId="1E82DC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4000</w:t>
      </w:r>
    </w:p>
    <w:p w14:paraId="1D48CA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4000</w:t>
      </w:r>
    </w:p>
    <w:p w14:paraId="0C928FF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 RSSI</w:t>
      </w:r>
      <w:r w:rsidRPr="00A77EA5">
        <w:rPr>
          <w:noProof/>
        </w:rPr>
        <w:tab/>
        <w:t>4000</w:t>
      </w:r>
    </w:p>
    <w:p w14:paraId="6DA95B1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average RSSI accuracy case (PCell using FDD)</w:t>
      </w:r>
      <w:r w:rsidRPr="00A77EA5">
        <w:rPr>
          <w:noProof/>
        </w:rPr>
        <w:tab/>
        <w:t>4000</w:t>
      </w:r>
    </w:p>
    <w:p w14:paraId="15180D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4000</w:t>
      </w:r>
    </w:p>
    <w:p w14:paraId="56CA85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4000</w:t>
      </w:r>
    </w:p>
    <w:p w14:paraId="3260E0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4003</w:t>
      </w:r>
    </w:p>
    <w:p w14:paraId="498805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average RSSI accuracy case (PCell using TDD)</w:t>
      </w:r>
      <w:r w:rsidRPr="00A77EA5">
        <w:rPr>
          <w:noProof/>
        </w:rPr>
        <w:tab/>
        <w:t>4003</w:t>
      </w:r>
    </w:p>
    <w:p w14:paraId="023817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4003</w:t>
      </w:r>
    </w:p>
    <w:p w14:paraId="3CE1C3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4003</w:t>
      </w:r>
    </w:p>
    <w:p w14:paraId="3C04B5C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occupancy</w:t>
      </w:r>
      <w:r w:rsidRPr="00A77EA5">
        <w:rPr>
          <w:noProof/>
        </w:rPr>
        <w:tab/>
        <w:t>4006</w:t>
      </w:r>
    </w:p>
    <w:p w14:paraId="1BBE34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channel occupancy test (PCell using FDD)</w:t>
      </w:r>
      <w:r w:rsidRPr="00A77EA5">
        <w:rPr>
          <w:noProof/>
        </w:rPr>
        <w:tab/>
        <w:t>4006</w:t>
      </w:r>
    </w:p>
    <w:p w14:paraId="6AF344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4006</w:t>
      </w:r>
    </w:p>
    <w:p w14:paraId="119E0B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4006</w:t>
      </w:r>
    </w:p>
    <w:p w14:paraId="771D64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4009</w:t>
      </w:r>
    </w:p>
    <w:p w14:paraId="3D9EA9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channel occupancy test (PCell using TDD)</w:t>
      </w:r>
      <w:r w:rsidRPr="00A77EA5">
        <w:rPr>
          <w:noProof/>
        </w:rPr>
        <w:tab/>
        <w:t>4009</w:t>
      </w:r>
    </w:p>
    <w:p w14:paraId="0ADD7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4009</w:t>
      </w:r>
    </w:p>
    <w:p w14:paraId="6D2CFC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4009</w:t>
      </w:r>
    </w:p>
    <w:p w14:paraId="71D024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4012</w:t>
      </w:r>
    </w:p>
    <w:p w14:paraId="591F83B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RS-SINR</w:t>
      </w:r>
      <w:r w:rsidRPr="00A77EA5">
        <w:rPr>
          <w:noProof/>
        </w:rPr>
        <w:tab/>
        <w:t>4012</w:t>
      </w:r>
    </w:p>
    <w:p w14:paraId="290DD2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Intra-Frequency Case</w:t>
      </w:r>
      <w:r w:rsidRPr="00A77EA5">
        <w:rPr>
          <w:noProof/>
        </w:rPr>
        <w:tab/>
        <w:t>4012</w:t>
      </w:r>
    </w:p>
    <w:p w14:paraId="124AFD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4012</w:t>
      </w:r>
    </w:p>
    <w:p w14:paraId="61EE72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4012</w:t>
      </w:r>
    </w:p>
    <w:p w14:paraId="13B415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4015</w:t>
      </w:r>
    </w:p>
    <w:p w14:paraId="7E9FFD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Intra-Frequency Case</w:t>
      </w:r>
      <w:r w:rsidRPr="00A77EA5">
        <w:rPr>
          <w:noProof/>
        </w:rPr>
        <w:tab/>
        <w:t>4015</w:t>
      </w:r>
    </w:p>
    <w:p w14:paraId="5AC3B1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4015</w:t>
      </w:r>
    </w:p>
    <w:p w14:paraId="208FBE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4015</w:t>
      </w:r>
    </w:p>
    <w:p w14:paraId="458575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4018</w:t>
      </w:r>
    </w:p>
    <w:p w14:paraId="2C0073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</w:t>
      </w:r>
      <w:r w:rsidRPr="00A77EA5">
        <w:rPr>
          <w:noProof/>
        </w:rPr>
        <w:tab/>
        <w:t>4018</w:t>
      </w:r>
    </w:p>
    <w:p w14:paraId="286AF0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4018</w:t>
      </w:r>
    </w:p>
    <w:p w14:paraId="2991D1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4018</w:t>
      </w:r>
    </w:p>
    <w:p w14:paraId="5A20F9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4021</w:t>
      </w:r>
    </w:p>
    <w:p w14:paraId="3E1701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case</w:t>
      </w:r>
      <w:r w:rsidRPr="00A77EA5">
        <w:rPr>
          <w:noProof/>
        </w:rPr>
        <w:tab/>
        <w:t>4021</w:t>
      </w:r>
    </w:p>
    <w:p w14:paraId="1391C5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4021</w:t>
      </w:r>
    </w:p>
    <w:p w14:paraId="5A5BE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4021</w:t>
      </w:r>
    </w:p>
    <w:p w14:paraId="1235E7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4025</w:t>
      </w:r>
    </w:p>
    <w:p w14:paraId="38FDF6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FDD—TDD Inter frequency case</w:t>
      </w:r>
      <w:r w:rsidRPr="00A77EA5">
        <w:rPr>
          <w:noProof/>
        </w:rPr>
        <w:tab/>
        <w:t>4026</w:t>
      </w:r>
    </w:p>
    <w:p w14:paraId="01F316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4026</w:t>
      </w:r>
    </w:p>
    <w:p w14:paraId="65A3E3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4026</w:t>
      </w:r>
    </w:p>
    <w:p w14:paraId="5B6128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4032</w:t>
      </w:r>
    </w:p>
    <w:p w14:paraId="396DEF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TDD—FDD Inter frequency case</w:t>
      </w:r>
      <w:r w:rsidRPr="00A77EA5">
        <w:rPr>
          <w:noProof/>
        </w:rPr>
        <w:tab/>
        <w:t>4032</w:t>
      </w:r>
    </w:p>
    <w:p w14:paraId="497ED6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4032</w:t>
      </w:r>
    </w:p>
    <w:p w14:paraId="21E9EF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4032</w:t>
      </w:r>
    </w:p>
    <w:p w14:paraId="269BC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4036</w:t>
      </w:r>
    </w:p>
    <w:p w14:paraId="41EB69B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reporting accuracy</w:t>
      </w:r>
      <w:r w:rsidRPr="00A77EA5">
        <w:rPr>
          <w:noProof/>
        </w:rPr>
        <w:tab/>
        <w:t>4036</w:t>
      </w:r>
    </w:p>
    <w:p w14:paraId="7F4450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normal coverage</w:t>
      </w:r>
      <w:r w:rsidRPr="00A77EA5">
        <w:rPr>
          <w:noProof/>
        </w:rPr>
        <w:tab/>
        <w:t>4036</w:t>
      </w:r>
    </w:p>
    <w:p w14:paraId="7AC96F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4036</w:t>
      </w:r>
    </w:p>
    <w:p w14:paraId="1CBD6C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4037</w:t>
      </w:r>
    </w:p>
    <w:p w14:paraId="29EF8F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4037</w:t>
      </w:r>
    </w:p>
    <w:p w14:paraId="666795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enhanced coverage</w:t>
      </w:r>
      <w:r w:rsidRPr="00A77EA5">
        <w:rPr>
          <w:noProof/>
        </w:rPr>
        <w:tab/>
        <w:t>4038</w:t>
      </w:r>
    </w:p>
    <w:p w14:paraId="2EF044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4038</w:t>
      </w:r>
    </w:p>
    <w:p w14:paraId="5278FA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4038</w:t>
      </w:r>
    </w:p>
    <w:p w14:paraId="0623EB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4039</w:t>
      </w:r>
    </w:p>
    <w:p w14:paraId="2B076C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normal coverage</w:t>
      </w:r>
      <w:r w:rsidRPr="00A77EA5">
        <w:rPr>
          <w:noProof/>
        </w:rPr>
        <w:tab/>
        <w:t>4039</w:t>
      </w:r>
    </w:p>
    <w:p w14:paraId="56D572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4039</w:t>
      </w:r>
    </w:p>
    <w:p w14:paraId="559920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4039</w:t>
      </w:r>
    </w:p>
    <w:p w14:paraId="6E8A84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4040</w:t>
      </w:r>
    </w:p>
    <w:p w14:paraId="530ADE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enhanced coverage</w:t>
      </w:r>
      <w:r w:rsidRPr="00A77EA5">
        <w:rPr>
          <w:noProof/>
        </w:rPr>
        <w:tab/>
        <w:t>4040</w:t>
      </w:r>
    </w:p>
    <w:p w14:paraId="630880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4040</w:t>
      </w:r>
    </w:p>
    <w:p w14:paraId="58496B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4040</w:t>
      </w:r>
    </w:p>
    <w:p w14:paraId="13BAC9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4041</w:t>
      </w:r>
    </w:p>
    <w:p w14:paraId="7FC6CA20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 in Any Cell Selection State</w:t>
      </w:r>
      <w:r w:rsidRPr="00A77EA5">
        <w:rPr>
          <w:noProof/>
        </w:rPr>
        <w:tab/>
        <w:t>4064</w:t>
      </w:r>
    </w:p>
    <w:p w14:paraId="08452AD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ProSe Direct Communication Transmission Timing Accuracy Test</w:t>
      </w:r>
      <w:r w:rsidRPr="00A77EA5">
        <w:rPr>
          <w:noProof/>
        </w:rPr>
        <w:tab/>
        <w:t>4064</w:t>
      </w:r>
    </w:p>
    <w:p w14:paraId="6088F4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4064</w:t>
      </w:r>
    </w:p>
    <w:p w14:paraId="012960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4065</w:t>
      </w:r>
    </w:p>
    <w:p w14:paraId="2B6AA28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Initiation/Cease of SLSS Transmission with ProSe Direct Communication</w:t>
      </w:r>
      <w:r w:rsidRPr="00A77EA5">
        <w:rPr>
          <w:noProof/>
        </w:rPr>
        <w:tab/>
        <w:t>4066</w:t>
      </w:r>
    </w:p>
    <w:p w14:paraId="34E9AE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4066</w:t>
      </w:r>
    </w:p>
    <w:p w14:paraId="03CD80E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4067</w:t>
      </w:r>
    </w:p>
    <w:p w14:paraId="7DD63A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SyncRef UE Selection / Reselection Test</w:t>
      </w:r>
      <w:r w:rsidRPr="00A77EA5">
        <w:rPr>
          <w:noProof/>
        </w:rPr>
        <w:tab/>
        <w:t>4067</w:t>
      </w:r>
    </w:p>
    <w:p w14:paraId="1E9B95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4067</w:t>
      </w:r>
    </w:p>
    <w:p w14:paraId="51B953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4069</w:t>
      </w:r>
    </w:p>
    <w:p w14:paraId="4DB1FAE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Cell Identification on downlink frequency associated with ProSe frequency (when UE is transmitting for ProSe)</w:t>
      </w:r>
      <w:r w:rsidRPr="00A77EA5">
        <w:rPr>
          <w:noProof/>
        </w:rPr>
        <w:tab/>
        <w:t>4070</w:t>
      </w:r>
    </w:p>
    <w:p w14:paraId="3FF3F3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4070</w:t>
      </w:r>
    </w:p>
    <w:p w14:paraId="0CE443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4072</w:t>
      </w:r>
    </w:p>
    <w:p w14:paraId="2BF777C8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Sidelink Communication for V2V Operation on Dedicated V2V Carrier</w:t>
      </w:r>
      <w:r w:rsidRPr="00A77EA5">
        <w:rPr>
          <w:noProof/>
        </w:rPr>
        <w:tab/>
        <w:t>4072</w:t>
      </w:r>
    </w:p>
    <w:p w14:paraId="4FBB091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UE Transmission Timing Accuracy Test</w:t>
      </w:r>
      <w:r w:rsidRPr="00A77EA5">
        <w:rPr>
          <w:noProof/>
        </w:rPr>
        <w:tab/>
        <w:t>4072</w:t>
      </w:r>
    </w:p>
    <w:p w14:paraId="5557FA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4072</w:t>
      </w:r>
    </w:p>
    <w:p w14:paraId="2B2F81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4073</w:t>
      </w:r>
    </w:p>
    <w:p w14:paraId="58763B1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Interruptions due to V2V sidelink communication</w:t>
      </w:r>
      <w:r w:rsidRPr="00A77EA5">
        <w:rPr>
          <w:noProof/>
        </w:rPr>
        <w:tab/>
        <w:t>4073</w:t>
      </w:r>
    </w:p>
    <w:p w14:paraId="4AC6C9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4073</w:t>
      </w:r>
    </w:p>
    <w:p w14:paraId="47314C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4075</w:t>
      </w:r>
    </w:p>
    <w:p w14:paraId="4941408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</w:t>
      </w:r>
      <w:r w:rsidRPr="00A77EA5">
        <w:rPr>
          <w:noProof/>
        </w:rPr>
        <w:tab/>
        <w:t>4075</w:t>
      </w:r>
    </w:p>
    <w:p w14:paraId="67559F5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Transmission Timing Accuracy Test</w:t>
      </w:r>
      <w:r w:rsidRPr="00A77EA5">
        <w:rPr>
          <w:noProof/>
        </w:rPr>
        <w:tab/>
        <w:t>4075</w:t>
      </w:r>
    </w:p>
    <w:p w14:paraId="5ACF73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Transmission Timing Accuracy Test for eNB as Timing Reference</w:t>
      </w:r>
      <w:r w:rsidRPr="00A77EA5">
        <w:rPr>
          <w:noProof/>
        </w:rPr>
        <w:tab/>
        <w:t>4075</w:t>
      </w:r>
    </w:p>
    <w:p w14:paraId="638433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4075</w:t>
      </w:r>
    </w:p>
    <w:p w14:paraId="61BDDD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4076</w:t>
      </w:r>
    </w:p>
    <w:p w14:paraId="4BE9C5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Transmission Timing Accuracy Test for SyncRef UE as Timing Reference</w:t>
      </w:r>
      <w:r w:rsidRPr="00A77EA5">
        <w:rPr>
          <w:noProof/>
        </w:rPr>
        <w:tab/>
        <w:t>4077</w:t>
      </w:r>
    </w:p>
    <w:p w14:paraId="625D4B3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4077</w:t>
      </w:r>
    </w:p>
    <w:p w14:paraId="301C0B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4077</w:t>
      </w:r>
    </w:p>
    <w:p w14:paraId="3EFF4F8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 with V2X Sidelink Communication</w:t>
      </w:r>
      <w:r w:rsidRPr="00A77EA5">
        <w:rPr>
          <w:noProof/>
        </w:rPr>
        <w:tab/>
        <w:t>4078</w:t>
      </w:r>
    </w:p>
    <w:p w14:paraId="639A19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 with V2X Sidelink Communication for eNB as Timing Reference</w:t>
      </w:r>
      <w:r w:rsidRPr="00A77EA5">
        <w:rPr>
          <w:noProof/>
        </w:rPr>
        <w:tab/>
        <w:t>4078</w:t>
      </w:r>
    </w:p>
    <w:p w14:paraId="29D4E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4078</w:t>
      </w:r>
    </w:p>
    <w:p w14:paraId="67C539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4079</w:t>
      </w:r>
    </w:p>
    <w:p w14:paraId="1440FB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 with V2X Sidelink Communication for SyncRef UE as Timing Reference</w:t>
      </w:r>
      <w:r w:rsidRPr="00A77EA5">
        <w:rPr>
          <w:noProof/>
        </w:rPr>
        <w:tab/>
        <w:t>4080</w:t>
      </w:r>
    </w:p>
    <w:p w14:paraId="1BF897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4080</w:t>
      </w:r>
    </w:p>
    <w:p w14:paraId="2AE910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4081</w:t>
      </w:r>
    </w:p>
    <w:p w14:paraId="4A38460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</w:t>
      </w:r>
      <w:r w:rsidRPr="00A77EA5">
        <w:rPr>
          <w:noProof/>
        </w:rPr>
        <w:tab/>
        <w:t>4081</w:t>
      </w:r>
    </w:p>
    <w:p w14:paraId="6BE425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 for GNSS configured as the highest priority</w:t>
      </w:r>
      <w:r w:rsidRPr="00A77EA5">
        <w:rPr>
          <w:noProof/>
        </w:rPr>
        <w:tab/>
        <w:t>4081</w:t>
      </w:r>
    </w:p>
    <w:p w14:paraId="2A8B3B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4081</w:t>
      </w:r>
    </w:p>
    <w:p w14:paraId="3A8244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4084</w:t>
      </w:r>
    </w:p>
    <w:p w14:paraId="3282F8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 for eNB configured as the highest priority</w:t>
      </w:r>
      <w:r w:rsidRPr="00A77EA5">
        <w:rPr>
          <w:noProof/>
        </w:rPr>
        <w:tab/>
        <w:t>4085</w:t>
      </w:r>
    </w:p>
    <w:p w14:paraId="65756E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4085</w:t>
      </w:r>
    </w:p>
    <w:p w14:paraId="652DD7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4087</w:t>
      </w:r>
    </w:p>
    <w:p w14:paraId="2AAEACE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Congestion Control Measurement Test for V2X UE</w:t>
      </w:r>
      <w:r w:rsidRPr="00A77EA5">
        <w:rPr>
          <w:noProof/>
        </w:rPr>
        <w:tab/>
        <w:t>4087</w:t>
      </w:r>
    </w:p>
    <w:p w14:paraId="0A2B92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4087</w:t>
      </w:r>
    </w:p>
    <w:p w14:paraId="449D33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4089</w:t>
      </w:r>
    </w:p>
    <w:p w14:paraId="5DBFDA3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V2X Sidelink Communication</w:t>
      </w:r>
      <w:r w:rsidRPr="00A77EA5">
        <w:rPr>
          <w:noProof/>
        </w:rPr>
        <w:tab/>
        <w:t>4089</w:t>
      </w:r>
    </w:p>
    <w:p w14:paraId="242396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4089</w:t>
      </w:r>
    </w:p>
    <w:p w14:paraId="046489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4091</w:t>
      </w:r>
    </w:p>
    <w:p w14:paraId="2005982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Autonomous Resource Selection/Reselection Measurement Test</w:t>
      </w:r>
      <w:r w:rsidRPr="00A77EA5">
        <w:rPr>
          <w:noProof/>
        </w:rPr>
        <w:tab/>
        <w:t>4091</w:t>
      </w:r>
    </w:p>
    <w:p w14:paraId="11AA6D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Autonomous Resource Selection/Reselection Tests for PSSCH-RSRP measurements</w:t>
      </w:r>
      <w:r w:rsidRPr="00A77EA5">
        <w:rPr>
          <w:noProof/>
        </w:rPr>
        <w:tab/>
        <w:t>4091</w:t>
      </w:r>
    </w:p>
    <w:p w14:paraId="523997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4091</w:t>
      </w:r>
    </w:p>
    <w:p w14:paraId="066AB6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4093</w:t>
      </w:r>
    </w:p>
    <w:p w14:paraId="46D6FC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Autonomous Resource Selection/Reselection Tests for S-RSSI measurements</w:t>
      </w:r>
      <w:r w:rsidRPr="00A77EA5">
        <w:rPr>
          <w:noProof/>
        </w:rPr>
        <w:tab/>
        <w:t>4093</w:t>
      </w:r>
    </w:p>
    <w:p w14:paraId="40AEC8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4093</w:t>
      </w:r>
    </w:p>
    <w:p w14:paraId="0C4BF5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4095</w:t>
      </w:r>
    </w:p>
    <w:p w14:paraId="590CC1E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 for V2X Carrier Aggregation</w:t>
      </w:r>
      <w:r w:rsidRPr="00A77EA5">
        <w:rPr>
          <w:noProof/>
        </w:rPr>
        <w:tab/>
        <w:t>4095</w:t>
      </w:r>
    </w:p>
    <w:p w14:paraId="597704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4095</w:t>
      </w:r>
    </w:p>
    <w:p w14:paraId="45ECA1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4098</w:t>
      </w:r>
    </w:p>
    <w:p w14:paraId="21FC15F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V2X Carrier Aggregation</w:t>
      </w:r>
      <w:r w:rsidRPr="00A77EA5">
        <w:rPr>
          <w:noProof/>
        </w:rPr>
        <w:tab/>
        <w:t>4099</w:t>
      </w:r>
    </w:p>
    <w:p w14:paraId="5EE4AC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on a FDD PCell</w:t>
      </w:r>
      <w:r w:rsidRPr="00A77EA5">
        <w:rPr>
          <w:noProof/>
        </w:rPr>
        <w:tab/>
        <w:t>4099</w:t>
      </w:r>
    </w:p>
    <w:p w14:paraId="05B8CF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4099</w:t>
      </w:r>
    </w:p>
    <w:p w14:paraId="1E0340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4100</w:t>
      </w:r>
    </w:p>
    <w:p w14:paraId="7DE105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on a TDD PCell</w:t>
      </w:r>
      <w:r w:rsidRPr="00A77EA5">
        <w:rPr>
          <w:noProof/>
        </w:rPr>
        <w:tab/>
        <w:t>4100</w:t>
      </w:r>
    </w:p>
    <w:p w14:paraId="3C98EB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4100</w:t>
      </w:r>
    </w:p>
    <w:p w14:paraId="519258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4102</w:t>
      </w:r>
    </w:p>
    <w:p w14:paraId="764F32C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</w:t>
      </w:r>
      <w:r w:rsidRPr="00A77EA5">
        <w:rPr>
          <w:noProof/>
        </w:rPr>
        <w:t>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Standalone Tests for UE Category NB for Satellite Access</w:t>
      </w:r>
      <w:r w:rsidRPr="00A77EA5">
        <w:rPr>
          <w:noProof/>
        </w:rPr>
        <w:tab/>
        <w:t>4103</w:t>
      </w:r>
    </w:p>
    <w:p w14:paraId="575D209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RRC_IDLE state for satellite access</w:t>
      </w:r>
      <w:r w:rsidRPr="00A77EA5">
        <w:rPr>
          <w:noProof/>
        </w:rPr>
        <w:tab/>
        <w:t>4103</w:t>
      </w:r>
    </w:p>
    <w:p w14:paraId="2AB72D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satellite access</w:t>
      </w:r>
      <w:r w:rsidRPr="00A77EA5">
        <w:rPr>
          <w:noProof/>
        </w:rPr>
        <w:tab/>
        <w:t>4103</w:t>
      </w:r>
    </w:p>
    <w:p w14:paraId="5063C9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normal coverage</w:t>
      </w:r>
      <w:r w:rsidRPr="00A77EA5">
        <w:rPr>
          <w:noProof/>
        </w:rPr>
        <w:tab/>
        <w:t>4103</w:t>
      </w:r>
    </w:p>
    <w:p w14:paraId="1F2D02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4103</w:t>
      </w:r>
    </w:p>
    <w:p w14:paraId="1CC02F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4105</w:t>
      </w:r>
    </w:p>
    <w:p w14:paraId="13FB93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normal coverage with serving cell RRM measurement relaxation</w:t>
      </w:r>
      <w:r w:rsidRPr="00A77EA5">
        <w:rPr>
          <w:noProof/>
        </w:rPr>
        <w:tab/>
        <w:t>4106</w:t>
      </w:r>
    </w:p>
    <w:p w14:paraId="354CFD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4106</w:t>
      </w:r>
    </w:p>
    <w:p w14:paraId="65AADB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normal coverage with UE specific DRX</w:t>
      </w:r>
      <w:r w:rsidRPr="00A77EA5">
        <w:rPr>
          <w:noProof/>
        </w:rPr>
        <w:tab/>
        <w:t>4109</w:t>
      </w:r>
    </w:p>
    <w:p w14:paraId="66A96D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4109</w:t>
      </w:r>
    </w:p>
    <w:p w14:paraId="0CCD61A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4111</w:t>
      </w:r>
    </w:p>
    <w:p w14:paraId="3E2776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Standalone mode in normal coverage</w:t>
      </w:r>
      <w:r w:rsidRPr="00A77EA5">
        <w:rPr>
          <w:noProof/>
        </w:rPr>
        <w:tab/>
        <w:t>4112</w:t>
      </w:r>
    </w:p>
    <w:p w14:paraId="0AF3D6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4112</w:t>
      </w:r>
    </w:p>
    <w:p w14:paraId="4775DFE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4113</w:t>
      </w:r>
    </w:p>
    <w:p w14:paraId="101A6A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enhanced coverage, location-based cell reselection for NGSO</w:t>
      </w:r>
      <w:r w:rsidRPr="00A77EA5">
        <w:rPr>
          <w:noProof/>
        </w:rPr>
        <w:tab/>
        <w:t>4114</w:t>
      </w:r>
    </w:p>
    <w:p w14:paraId="607ECB9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4114</w:t>
      </w:r>
    </w:p>
    <w:p w14:paraId="7B55AA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4115</w:t>
      </w:r>
    </w:p>
    <w:p w14:paraId="206AF1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Standalone mode in enhanced coverage, time-based cell reselection for NGSO</w:t>
      </w:r>
      <w:r w:rsidRPr="00A77EA5">
        <w:rPr>
          <w:noProof/>
        </w:rPr>
        <w:tab/>
        <w:t>4116</w:t>
      </w:r>
    </w:p>
    <w:p w14:paraId="41B9B7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4116</w:t>
      </w:r>
    </w:p>
    <w:p w14:paraId="0CCC1BF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4117</w:t>
      </w:r>
    </w:p>
    <w:p w14:paraId="0D59C8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 in-band mode in NTN NR in normal coverage</w:t>
      </w:r>
      <w:r w:rsidRPr="00A77EA5">
        <w:rPr>
          <w:noProof/>
        </w:rPr>
        <w:tab/>
        <w:t>4118</w:t>
      </w:r>
    </w:p>
    <w:p w14:paraId="4865BE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4118</w:t>
      </w:r>
    </w:p>
    <w:p w14:paraId="0257E1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4120</w:t>
      </w:r>
    </w:p>
    <w:p w14:paraId="006195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Inter-frequency case for UE Category NB1 in-band mode in NTN NR in normal coverage</w:t>
      </w:r>
      <w:r w:rsidRPr="00A77EA5">
        <w:rPr>
          <w:noProof/>
        </w:rPr>
        <w:tab/>
        <w:t>4121</w:t>
      </w:r>
    </w:p>
    <w:p w14:paraId="3AB036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4121</w:t>
      </w:r>
    </w:p>
    <w:p w14:paraId="1524BA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4123</w:t>
      </w:r>
    </w:p>
    <w:p w14:paraId="3D157D5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4124</w:t>
      </w:r>
    </w:p>
    <w:p w14:paraId="7C75CBA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mobility control for satellite access</w:t>
      </w:r>
      <w:r w:rsidRPr="00A77EA5">
        <w:rPr>
          <w:noProof/>
        </w:rPr>
        <w:tab/>
        <w:t>4124</w:t>
      </w:r>
    </w:p>
    <w:p w14:paraId="4E1241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satellite access</w:t>
      </w:r>
      <w:r w:rsidRPr="00A77EA5">
        <w:rPr>
          <w:noProof/>
        </w:rPr>
        <w:tab/>
        <w:t>4124</w:t>
      </w:r>
    </w:p>
    <w:p w14:paraId="2D63B2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Intra-frequency RRC Re-establishment for UE category NB1 in Standalone mode under normal coverage</w:t>
      </w:r>
      <w:r w:rsidRPr="00A77EA5">
        <w:rPr>
          <w:noProof/>
        </w:rPr>
        <w:tab/>
        <w:t>4124</w:t>
      </w:r>
    </w:p>
    <w:p w14:paraId="64C01D2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4124</w:t>
      </w:r>
    </w:p>
    <w:p w14:paraId="392AD4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4125</w:t>
      </w:r>
    </w:p>
    <w:p w14:paraId="3B217E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Intra-frequency RRC Re-establishment for UE category NB1 in Standalone mode under enhanced coverage</w:t>
      </w:r>
      <w:r w:rsidRPr="00A77EA5">
        <w:rPr>
          <w:noProof/>
        </w:rPr>
        <w:tab/>
        <w:t>4126</w:t>
      </w:r>
    </w:p>
    <w:p w14:paraId="0F01AD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A.13.3.1.2.1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4126</w:t>
      </w:r>
    </w:p>
    <w:p w14:paraId="4E5FBCD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4127</w:t>
      </w:r>
    </w:p>
    <w:p w14:paraId="49DCB9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Inter-frequency RRC Re-establishment for UE category NB1 in Standalone mode under enhanced coverage</w:t>
      </w:r>
      <w:r w:rsidRPr="00A77EA5">
        <w:rPr>
          <w:noProof/>
        </w:rPr>
        <w:tab/>
        <w:t>4128</w:t>
      </w:r>
    </w:p>
    <w:p w14:paraId="33D100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4128</w:t>
      </w:r>
    </w:p>
    <w:p w14:paraId="73FB17D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4129</w:t>
      </w:r>
    </w:p>
    <w:p w14:paraId="02CE39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Satellite Access</w:t>
      </w:r>
      <w:r w:rsidRPr="00A77EA5">
        <w:rPr>
          <w:noProof/>
        </w:rPr>
        <w:tab/>
        <w:t>4129</w:t>
      </w:r>
    </w:p>
    <w:p w14:paraId="3C90C9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 Satellite Access - Standalone mode in normal coverage</w:t>
      </w:r>
      <w:r w:rsidRPr="00A77EA5">
        <w:rPr>
          <w:noProof/>
        </w:rPr>
        <w:tab/>
        <w:t>4130</w:t>
      </w:r>
    </w:p>
    <w:p w14:paraId="199AD11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4130</w:t>
      </w:r>
    </w:p>
    <w:p w14:paraId="6353FD0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4132</w:t>
      </w:r>
    </w:p>
    <w:p w14:paraId="281ECC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 Satellite Access - Standalone mode in Enhanced Coverage</w:t>
      </w:r>
      <w:r w:rsidRPr="00A77EA5">
        <w:rPr>
          <w:noProof/>
        </w:rPr>
        <w:tab/>
        <w:t>4134</w:t>
      </w:r>
    </w:p>
    <w:p w14:paraId="409F38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4134</w:t>
      </w:r>
    </w:p>
    <w:p w14:paraId="3757D6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4135</w:t>
      </w:r>
    </w:p>
    <w:p w14:paraId="3FD691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on Non-anchor Carrier Test for UE category NB1 UEs Standalone mode in Enhanced Coverage</w:t>
      </w:r>
      <w:r w:rsidRPr="00A77EA5">
        <w:rPr>
          <w:noProof/>
        </w:rPr>
        <w:tab/>
        <w:t>4137</w:t>
      </w:r>
    </w:p>
    <w:p w14:paraId="258DC2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4137</w:t>
      </w:r>
    </w:p>
    <w:p w14:paraId="4A6882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4139</w:t>
      </w:r>
    </w:p>
    <w:p w14:paraId="2653E3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 for satellite access</w:t>
      </w:r>
      <w:r w:rsidRPr="00A77EA5">
        <w:rPr>
          <w:noProof/>
        </w:rPr>
        <w:tab/>
        <w:t>4141</w:t>
      </w:r>
    </w:p>
    <w:p w14:paraId="7B421D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satellite access</w:t>
      </w:r>
      <w:r w:rsidRPr="00A77EA5">
        <w:rPr>
          <w:noProof/>
        </w:rPr>
        <w:tab/>
        <w:t>4141</w:t>
      </w:r>
    </w:p>
    <w:p w14:paraId="326790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Standalone mode under normal coverage for Satellite Access</w:t>
      </w:r>
      <w:r w:rsidRPr="00A77EA5">
        <w:rPr>
          <w:noProof/>
        </w:rPr>
        <w:tab/>
        <w:t>4141</w:t>
      </w:r>
    </w:p>
    <w:p w14:paraId="4A1906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4141</w:t>
      </w:r>
    </w:p>
    <w:p w14:paraId="3D1ABBA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4142</w:t>
      </w:r>
    </w:p>
    <w:p w14:paraId="459EEC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Standalone mode under enhanced coverage for Satellite Access</w:t>
      </w:r>
      <w:r w:rsidRPr="00A77EA5">
        <w:rPr>
          <w:noProof/>
        </w:rPr>
        <w:tab/>
        <w:t>4143</w:t>
      </w:r>
    </w:p>
    <w:p w14:paraId="7CF6532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4143</w:t>
      </w:r>
    </w:p>
    <w:p w14:paraId="10E167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4144</w:t>
      </w:r>
    </w:p>
    <w:p w14:paraId="32477D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Standalone mode under enhanced coverage with segment transmission in NGSO for Satellite Access</w:t>
      </w:r>
      <w:r w:rsidRPr="00A77EA5">
        <w:rPr>
          <w:noProof/>
        </w:rPr>
        <w:tab/>
        <w:t>4145</w:t>
      </w:r>
    </w:p>
    <w:p w14:paraId="7BB031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4145</w:t>
      </w:r>
    </w:p>
    <w:p w14:paraId="316AB3C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4146</w:t>
      </w:r>
    </w:p>
    <w:p w14:paraId="658008B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timing advance for satellite access</w:t>
      </w:r>
      <w:r w:rsidRPr="00A77EA5">
        <w:rPr>
          <w:noProof/>
        </w:rPr>
        <w:tab/>
        <w:t>4147</w:t>
      </w:r>
    </w:p>
    <w:p w14:paraId="7BDA9D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UE Timing Advance Adjustment Accuracy Test for UE Category NB1 in Standalone Mode under Normal Coverage for Satellite Access</w:t>
      </w:r>
      <w:r w:rsidRPr="00A77EA5">
        <w:rPr>
          <w:noProof/>
        </w:rPr>
        <w:tab/>
        <w:t>4147</w:t>
      </w:r>
    </w:p>
    <w:p w14:paraId="0CD2AB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4147</w:t>
      </w:r>
    </w:p>
    <w:p w14:paraId="091212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4149</w:t>
      </w:r>
    </w:p>
    <w:p w14:paraId="156BDA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UE Timing Advance Adjustment Accuracy Test for UE Category NB1 in Standalone Mode under Enhance Coverage for Satellite Access</w:t>
      </w:r>
      <w:r w:rsidRPr="00A77EA5">
        <w:rPr>
          <w:noProof/>
        </w:rPr>
        <w:tab/>
        <w:t>4149</w:t>
      </w:r>
    </w:p>
    <w:p w14:paraId="65B2A4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4149</w:t>
      </w:r>
    </w:p>
    <w:p w14:paraId="115EA7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4151</w:t>
      </w:r>
    </w:p>
    <w:p w14:paraId="773F9A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satellite access</w:t>
      </w:r>
      <w:r w:rsidRPr="00A77EA5">
        <w:rPr>
          <w:noProof/>
        </w:rPr>
        <w:tab/>
        <w:t>4151</w:t>
      </w:r>
    </w:p>
    <w:p w14:paraId="5E207C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Standalone mode in normal coverage</w:t>
      </w:r>
      <w:r w:rsidRPr="00A77EA5">
        <w:rPr>
          <w:noProof/>
        </w:rPr>
        <w:tab/>
        <w:t>4151</w:t>
      </w:r>
    </w:p>
    <w:p w14:paraId="1F61E3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4151</w:t>
      </w:r>
    </w:p>
    <w:p w14:paraId="0961837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4154</w:t>
      </w:r>
    </w:p>
    <w:p w14:paraId="7CFD17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Standalone mode in enhanced coverage</w:t>
      </w:r>
      <w:r w:rsidRPr="00A77EA5">
        <w:rPr>
          <w:noProof/>
        </w:rPr>
        <w:tab/>
        <w:t>4154</w:t>
      </w:r>
    </w:p>
    <w:p w14:paraId="146E83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4154</w:t>
      </w:r>
    </w:p>
    <w:p w14:paraId="6EAAEB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4157</w:t>
      </w:r>
    </w:p>
    <w:p w14:paraId="2E178B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 DRX for UE Category NB1 Standalone mode in Enhanced Coverage</w:t>
      </w:r>
      <w:r w:rsidRPr="00A77EA5">
        <w:rPr>
          <w:noProof/>
        </w:rPr>
        <w:tab/>
        <w:t>4157</w:t>
      </w:r>
    </w:p>
    <w:p w14:paraId="583D1C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4157</w:t>
      </w:r>
    </w:p>
    <w:p w14:paraId="3B7D2FF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4160</w:t>
      </w:r>
    </w:p>
    <w:p w14:paraId="4CA673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 DRX for UE Category NB1 Standalone mode in Normal Coverage</w:t>
      </w:r>
      <w:r w:rsidRPr="00A77EA5">
        <w:rPr>
          <w:noProof/>
        </w:rPr>
        <w:tab/>
        <w:t>4160</w:t>
      </w:r>
    </w:p>
    <w:p w14:paraId="289A41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4160</w:t>
      </w:r>
    </w:p>
    <w:p w14:paraId="40CCC70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4163</w:t>
      </w:r>
    </w:p>
    <w:p w14:paraId="0AFCBF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Standalone mode in Normal Coverage</w:t>
      </w:r>
      <w:r w:rsidRPr="00A77EA5">
        <w:rPr>
          <w:noProof/>
        </w:rPr>
        <w:tab/>
        <w:t>4163</w:t>
      </w:r>
    </w:p>
    <w:p w14:paraId="1D51F8B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4163</w:t>
      </w:r>
    </w:p>
    <w:p w14:paraId="6CBE2B3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A.13.4.3.5.2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4166</w:t>
      </w:r>
    </w:p>
    <w:p w14:paraId="568BB3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Standalone mode in Enhanced Coverage</w:t>
      </w:r>
      <w:r w:rsidRPr="00A77EA5">
        <w:rPr>
          <w:noProof/>
        </w:rPr>
        <w:tab/>
        <w:t>4166</w:t>
      </w:r>
    </w:p>
    <w:p w14:paraId="4874A7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4166</w:t>
      </w:r>
    </w:p>
    <w:p w14:paraId="3E4AD3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4169</w:t>
      </w:r>
    </w:p>
    <w:p w14:paraId="57B14A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without DRX for UE Category NB1 Standalone mode in Normal Coverage</w:t>
      </w:r>
      <w:r w:rsidRPr="00A77EA5">
        <w:rPr>
          <w:noProof/>
        </w:rPr>
        <w:tab/>
        <w:t>4169</w:t>
      </w:r>
    </w:p>
    <w:p w14:paraId="4771859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4169</w:t>
      </w:r>
    </w:p>
    <w:p w14:paraId="691FFC8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4171</w:t>
      </w:r>
    </w:p>
    <w:p w14:paraId="0B26AF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without DRX for UE Category NB1 Standalone mode in Enhanced Coverage</w:t>
      </w:r>
      <w:r w:rsidRPr="00A77EA5">
        <w:rPr>
          <w:noProof/>
        </w:rPr>
        <w:tab/>
        <w:t>4172</w:t>
      </w:r>
    </w:p>
    <w:p w14:paraId="661D90D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4172</w:t>
      </w:r>
    </w:p>
    <w:p w14:paraId="174ABE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4174</w:t>
      </w:r>
    </w:p>
    <w:p w14:paraId="298B92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without DRX for UE Category NB1 in-band mode in NTN NR in Enhanced Coverage</w:t>
      </w:r>
      <w:r w:rsidRPr="00A77EA5">
        <w:rPr>
          <w:noProof/>
        </w:rPr>
        <w:tab/>
        <w:t>4175</w:t>
      </w:r>
    </w:p>
    <w:p w14:paraId="6A70703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4175</w:t>
      </w:r>
    </w:p>
    <w:p w14:paraId="768D00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4178</w:t>
      </w:r>
    </w:p>
    <w:p w14:paraId="1A6AAC3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procedures in RRC_CONNECTED state for UE category NB1 for satellite access</w:t>
      </w:r>
      <w:r w:rsidRPr="00A77EA5">
        <w:rPr>
          <w:noProof/>
        </w:rPr>
        <w:tab/>
        <w:t>4178</w:t>
      </w:r>
    </w:p>
    <w:p w14:paraId="095CB0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in-band mode in NTN NR under normal coverage for Satellite Access</w:t>
      </w:r>
      <w:r w:rsidRPr="00A77EA5">
        <w:rPr>
          <w:noProof/>
        </w:rPr>
        <w:tab/>
        <w:t>4185</w:t>
      </w:r>
    </w:p>
    <w:p w14:paraId="43FCB8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4185</w:t>
      </w:r>
    </w:p>
    <w:p w14:paraId="514129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4187</w:t>
      </w:r>
    </w:p>
    <w:p w14:paraId="4BEE88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in-band mode in NTN NR under normal coverage for Satellite Access</w:t>
      </w:r>
      <w:r w:rsidRPr="00A77EA5">
        <w:rPr>
          <w:noProof/>
        </w:rPr>
        <w:tab/>
        <w:t>4187</w:t>
      </w:r>
    </w:p>
    <w:p w14:paraId="190011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4187</w:t>
      </w:r>
    </w:p>
    <w:p w14:paraId="32B8A5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4189</w:t>
      </w:r>
    </w:p>
    <w:p w14:paraId="70BA44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performance requirements for UE for satellite access</w:t>
      </w:r>
      <w:r w:rsidRPr="00A77EA5">
        <w:rPr>
          <w:noProof/>
        </w:rPr>
        <w:tab/>
        <w:t>4190</w:t>
      </w:r>
    </w:p>
    <w:p w14:paraId="34D1C0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4190</w:t>
      </w:r>
    </w:p>
    <w:p w14:paraId="6DD1D7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reporting accuracy for satellite access</w:t>
      </w:r>
      <w:r w:rsidRPr="00A77EA5">
        <w:rPr>
          <w:noProof/>
        </w:rPr>
        <w:tab/>
        <w:t>4190</w:t>
      </w:r>
    </w:p>
    <w:p w14:paraId="264BA2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normal coverage</w:t>
      </w:r>
      <w:r w:rsidRPr="00A77EA5">
        <w:rPr>
          <w:noProof/>
        </w:rPr>
        <w:tab/>
        <w:t>4190</w:t>
      </w:r>
    </w:p>
    <w:p w14:paraId="3EAC7B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4190</w:t>
      </w:r>
    </w:p>
    <w:p w14:paraId="7A0B91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4190</w:t>
      </w:r>
    </w:p>
    <w:p w14:paraId="28E37D4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4191</w:t>
      </w:r>
    </w:p>
    <w:p w14:paraId="3A4A7A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enhanced coverage</w:t>
      </w:r>
      <w:r w:rsidRPr="00A77EA5">
        <w:rPr>
          <w:noProof/>
        </w:rPr>
        <w:tab/>
        <w:t>4191</w:t>
      </w:r>
    </w:p>
    <w:p w14:paraId="564BE73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4191</w:t>
      </w:r>
    </w:p>
    <w:p w14:paraId="38F2C0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4191</w:t>
      </w:r>
    </w:p>
    <w:p w14:paraId="53C5BD0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4192</w:t>
      </w:r>
    </w:p>
    <w:p w14:paraId="63F179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normal coverage</w:t>
      </w:r>
      <w:r w:rsidRPr="00A77EA5">
        <w:rPr>
          <w:noProof/>
        </w:rPr>
        <w:tab/>
        <w:t>4192</w:t>
      </w:r>
    </w:p>
    <w:p w14:paraId="41C95A4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4192</w:t>
      </w:r>
    </w:p>
    <w:p w14:paraId="6499DE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4193</w:t>
      </w:r>
    </w:p>
    <w:p w14:paraId="7E0B7CE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4193</w:t>
      </w:r>
    </w:p>
    <w:p w14:paraId="19C375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enhanced coverage</w:t>
      </w:r>
      <w:r w:rsidRPr="00A77EA5">
        <w:rPr>
          <w:noProof/>
        </w:rPr>
        <w:tab/>
        <w:t>4194</w:t>
      </w:r>
    </w:p>
    <w:p w14:paraId="7A74D4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4194</w:t>
      </w:r>
    </w:p>
    <w:p w14:paraId="6F01DB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4194</w:t>
      </w:r>
    </w:p>
    <w:p w14:paraId="354600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4195</w:t>
      </w:r>
    </w:p>
    <w:p w14:paraId="599F08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in RRC_CONNECTED for UE Category NB1 Standalone mode under normal coverage</w:t>
      </w:r>
      <w:r w:rsidRPr="00A77EA5">
        <w:rPr>
          <w:noProof/>
        </w:rPr>
        <w:tab/>
        <w:t>4195</w:t>
      </w:r>
    </w:p>
    <w:p w14:paraId="45206A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4195</w:t>
      </w:r>
    </w:p>
    <w:p w14:paraId="07B5950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4195</w:t>
      </w:r>
    </w:p>
    <w:p w14:paraId="5C22DF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4196</w:t>
      </w:r>
    </w:p>
    <w:p w14:paraId="40E8B0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in RRC_CONNECTED for UE Category NB1 Standalone mode under enhanced coverage</w:t>
      </w:r>
      <w:r w:rsidRPr="00A77EA5">
        <w:rPr>
          <w:noProof/>
        </w:rPr>
        <w:tab/>
        <w:t>4197</w:t>
      </w:r>
    </w:p>
    <w:p w14:paraId="39D90EE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4197</w:t>
      </w:r>
    </w:p>
    <w:p w14:paraId="571C94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4197</w:t>
      </w:r>
    </w:p>
    <w:p w14:paraId="7E870A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4198</w:t>
      </w:r>
    </w:p>
    <w:p w14:paraId="1DB4FB6A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</w:t>
      </w:r>
      <w:r w:rsidRPr="00A77EA5">
        <w:rPr>
          <w:noProof/>
        </w:rPr>
        <w:t>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Standalone Tests for UE Category M1 for Satellite Access</w:t>
      </w:r>
      <w:r w:rsidRPr="00A77EA5">
        <w:rPr>
          <w:noProof/>
        </w:rPr>
        <w:tab/>
        <w:t>4198</w:t>
      </w:r>
    </w:p>
    <w:p w14:paraId="431DCEE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RRC_IDLE state for satellite access</w:t>
      </w:r>
      <w:r w:rsidRPr="00A77EA5">
        <w:rPr>
          <w:noProof/>
        </w:rPr>
        <w:tab/>
        <w:t>4198</w:t>
      </w:r>
    </w:p>
    <w:p w14:paraId="699638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satellite access</w:t>
      </w:r>
      <w:r w:rsidRPr="00A77EA5">
        <w:rPr>
          <w:noProof/>
        </w:rPr>
        <w:tab/>
        <w:t>4198</w:t>
      </w:r>
    </w:p>
    <w:p w14:paraId="42F4DC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</w:t>
      </w:r>
      <w:r w:rsidRPr="00A77EA5">
        <w:rPr>
          <w:noProof/>
        </w:rPr>
        <w:tab/>
        <w:t>4198</w:t>
      </w:r>
    </w:p>
    <w:p w14:paraId="46B44F4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4198</w:t>
      </w:r>
    </w:p>
    <w:p w14:paraId="0E5291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4200</w:t>
      </w:r>
    </w:p>
    <w:p w14:paraId="1096E1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</w:t>
      </w:r>
      <w:r w:rsidRPr="00A77EA5">
        <w:rPr>
          <w:noProof/>
        </w:rPr>
        <w:tab/>
        <w:t>4201</w:t>
      </w:r>
    </w:p>
    <w:p w14:paraId="0767193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4201</w:t>
      </w:r>
    </w:p>
    <w:p w14:paraId="194043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4203</w:t>
      </w:r>
    </w:p>
    <w:p w14:paraId="517AC4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 with serving cell RRM measurement relaxation</w:t>
      </w:r>
      <w:r w:rsidRPr="00A77EA5">
        <w:rPr>
          <w:noProof/>
        </w:rPr>
        <w:tab/>
        <w:t>4204</w:t>
      </w:r>
    </w:p>
    <w:p w14:paraId="6DC6927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4204</w:t>
      </w:r>
    </w:p>
    <w:p w14:paraId="75EE2F0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4206</w:t>
      </w:r>
    </w:p>
    <w:p w14:paraId="4D8E2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 with serving cell RRM measurement relaxation</w:t>
      </w:r>
      <w:r w:rsidRPr="00A77EA5">
        <w:rPr>
          <w:noProof/>
        </w:rPr>
        <w:tab/>
        <w:t>4207</w:t>
      </w:r>
    </w:p>
    <w:p w14:paraId="627D15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4207</w:t>
      </w:r>
    </w:p>
    <w:p w14:paraId="73BC51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4209</w:t>
      </w:r>
    </w:p>
    <w:p w14:paraId="1A9D8D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for Cat-M1 UE in normal coverage</w:t>
      </w:r>
      <w:r w:rsidRPr="00A77EA5">
        <w:rPr>
          <w:noProof/>
        </w:rPr>
        <w:tab/>
        <w:t>4210</w:t>
      </w:r>
    </w:p>
    <w:p w14:paraId="294209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4210</w:t>
      </w:r>
    </w:p>
    <w:p w14:paraId="656228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4212</w:t>
      </w:r>
    </w:p>
    <w:p w14:paraId="01AF8B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Inter frequency case for Cat-M1 UE in normal coverage</w:t>
      </w:r>
      <w:r w:rsidRPr="00A77EA5">
        <w:rPr>
          <w:noProof/>
        </w:rPr>
        <w:tab/>
        <w:t>4213</w:t>
      </w:r>
    </w:p>
    <w:p w14:paraId="4692FB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4213</w:t>
      </w:r>
    </w:p>
    <w:p w14:paraId="0FD300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4215</w:t>
      </w:r>
    </w:p>
    <w:p w14:paraId="2CD495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coverage, time-based triggering</w:t>
      </w:r>
      <w:r w:rsidRPr="00A77EA5">
        <w:rPr>
          <w:noProof/>
        </w:rPr>
        <w:tab/>
        <w:t>4216</w:t>
      </w:r>
    </w:p>
    <w:p w14:paraId="7267A0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4216</w:t>
      </w:r>
    </w:p>
    <w:p w14:paraId="0C7C2A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4217</w:t>
      </w:r>
    </w:p>
    <w:p w14:paraId="1278E8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A.14.1.1.8 E-UTRAN HD – FDD Intra frequency case for Cat-M1 UE in enhanced coverage, time-based triggering</w:t>
      </w:r>
      <w:r w:rsidRPr="00A77EA5">
        <w:rPr>
          <w:noProof/>
        </w:rPr>
        <w:tab/>
        <w:t>4218</w:t>
      </w:r>
    </w:p>
    <w:p w14:paraId="437272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4218</w:t>
      </w:r>
    </w:p>
    <w:p w14:paraId="18AE123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4219</w:t>
      </w:r>
    </w:p>
    <w:p w14:paraId="68FD47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for Cat-M1 UE in enhanced coverage, location-based triggering</w:t>
      </w:r>
      <w:r w:rsidRPr="00A77EA5">
        <w:rPr>
          <w:noProof/>
        </w:rPr>
        <w:tab/>
        <w:t>4220</w:t>
      </w:r>
    </w:p>
    <w:p w14:paraId="57A843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4220</w:t>
      </w:r>
    </w:p>
    <w:p w14:paraId="6D2162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4221</w:t>
      </w:r>
    </w:p>
    <w:p w14:paraId="34D54F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Inter frequency case for Cat-M1 UE in normal coverage, location-based triggering</w:t>
      </w:r>
      <w:r w:rsidRPr="00A77EA5">
        <w:rPr>
          <w:noProof/>
        </w:rPr>
        <w:tab/>
        <w:t>4222</w:t>
      </w:r>
    </w:p>
    <w:p w14:paraId="76697AD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4222</w:t>
      </w:r>
    </w:p>
    <w:p w14:paraId="479A68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4223</w:t>
      </w:r>
    </w:p>
    <w:p w14:paraId="099CE53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RRC_CONNECTED state mobility for satellite access</w:t>
      </w:r>
      <w:r w:rsidRPr="00A77EA5">
        <w:rPr>
          <w:noProof/>
        </w:rPr>
        <w:tab/>
        <w:t>4224</w:t>
      </w:r>
    </w:p>
    <w:p w14:paraId="631243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for satellite access</w:t>
      </w:r>
      <w:r w:rsidRPr="00A77EA5">
        <w:rPr>
          <w:noProof/>
        </w:rPr>
        <w:tab/>
        <w:t>4224</w:t>
      </w:r>
    </w:p>
    <w:p w14:paraId="4EBA1A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CEModeA without SFN acquisition</w:t>
      </w:r>
      <w:r w:rsidRPr="00A77EA5">
        <w:rPr>
          <w:noProof/>
        </w:rPr>
        <w:tab/>
        <w:t>4224</w:t>
      </w:r>
    </w:p>
    <w:p w14:paraId="54A6394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4224</w:t>
      </w:r>
    </w:p>
    <w:p w14:paraId="07F119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4226</w:t>
      </w:r>
    </w:p>
    <w:p w14:paraId="477433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 without SFN acquisition</w:t>
      </w:r>
      <w:r w:rsidRPr="00A77EA5">
        <w:rPr>
          <w:noProof/>
        </w:rPr>
        <w:tab/>
        <w:t>4227</w:t>
      </w:r>
    </w:p>
    <w:p w14:paraId="4FEF8EE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4227</w:t>
      </w:r>
    </w:p>
    <w:p w14:paraId="3448FA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4228</w:t>
      </w:r>
    </w:p>
    <w:p w14:paraId="6EAF5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conditional handover for Cat-M1 UEs in CEModeA</w:t>
      </w:r>
      <w:r w:rsidRPr="00A77EA5">
        <w:rPr>
          <w:noProof/>
        </w:rPr>
        <w:tab/>
        <w:t>4229</w:t>
      </w:r>
    </w:p>
    <w:p w14:paraId="57F3D07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4229</w:t>
      </w:r>
    </w:p>
    <w:p w14:paraId="3F9076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4230</w:t>
      </w:r>
    </w:p>
    <w:p w14:paraId="242141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conditional handover for Cat-M1 UEs in CEModeA</w:t>
      </w:r>
      <w:r w:rsidRPr="00A77EA5">
        <w:rPr>
          <w:noProof/>
        </w:rPr>
        <w:tab/>
        <w:t>4231</w:t>
      </w:r>
    </w:p>
    <w:p w14:paraId="2AD278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4231</w:t>
      </w:r>
    </w:p>
    <w:p w14:paraId="676928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4232</w:t>
      </w:r>
    </w:p>
    <w:p w14:paraId="483DC2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handover for Cat-M1 UEs in CEModeA</w:t>
      </w:r>
      <w:r w:rsidRPr="00A77EA5">
        <w:rPr>
          <w:noProof/>
        </w:rPr>
        <w:tab/>
        <w:t>4233</w:t>
      </w:r>
    </w:p>
    <w:p w14:paraId="046D2F0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4233</w:t>
      </w:r>
    </w:p>
    <w:p w14:paraId="6BB233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4234</w:t>
      </w:r>
    </w:p>
    <w:p w14:paraId="2E7551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14.2.1.6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</w:t>
      </w:r>
      <w:r w:rsidRPr="00A77EA5">
        <w:rPr>
          <w:noProof/>
        </w:rPr>
        <w:tab/>
        <w:t>4235</w:t>
      </w:r>
    </w:p>
    <w:p w14:paraId="65CA83C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4235</w:t>
      </w:r>
    </w:p>
    <w:p w14:paraId="252D68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4236</w:t>
      </w:r>
    </w:p>
    <w:p w14:paraId="5A05DA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Inter frequency handover for Cat-M1 UEs in CEModeA</w:t>
      </w:r>
      <w:r w:rsidRPr="00A77EA5">
        <w:rPr>
          <w:noProof/>
        </w:rPr>
        <w:tab/>
        <w:t>4237</w:t>
      </w:r>
    </w:p>
    <w:p w14:paraId="2DA721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4237</w:t>
      </w:r>
    </w:p>
    <w:p w14:paraId="7FCDFAF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4238</w:t>
      </w:r>
    </w:p>
    <w:p w14:paraId="1C2266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A.14.2.1.8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CEModeA</w:t>
      </w:r>
      <w:r w:rsidRPr="00A77EA5">
        <w:rPr>
          <w:noProof/>
        </w:rPr>
        <w:tab/>
        <w:t>4239</w:t>
      </w:r>
    </w:p>
    <w:p w14:paraId="6EC7A9E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4239</w:t>
      </w:r>
    </w:p>
    <w:p w14:paraId="7CCE73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4240</w:t>
      </w:r>
    </w:p>
    <w:p w14:paraId="1723EC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handover for Cat-M1 UEs in CEModeB</w:t>
      </w:r>
      <w:r w:rsidRPr="00A77EA5">
        <w:rPr>
          <w:noProof/>
        </w:rPr>
        <w:tab/>
        <w:t>4241</w:t>
      </w:r>
    </w:p>
    <w:p w14:paraId="583E05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4241</w:t>
      </w:r>
    </w:p>
    <w:p w14:paraId="5E6895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4242</w:t>
      </w:r>
    </w:p>
    <w:p w14:paraId="6D4F16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CEModeB</w:t>
      </w:r>
      <w:r w:rsidRPr="00A77EA5">
        <w:rPr>
          <w:noProof/>
        </w:rPr>
        <w:tab/>
        <w:t>4243</w:t>
      </w:r>
    </w:p>
    <w:p w14:paraId="0E3054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4243</w:t>
      </w:r>
    </w:p>
    <w:p w14:paraId="6F310A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4244</w:t>
      </w:r>
    </w:p>
    <w:p w14:paraId="47679B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conditional handover for Cat-M1 UEs in CEModeA</w:t>
      </w:r>
      <w:r w:rsidRPr="00A77EA5">
        <w:rPr>
          <w:noProof/>
        </w:rPr>
        <w:tab/>
        <w:t>4245</w:t>
      </w:r>
    </w:p>
    <w:p w14:paraId="6CB9F8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4245</w:t>
      </w:r>
    </w:p>
    <w:p w14:paraId="358B95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4246</w:t>
      </w:r>
    </w:p>
    <w:p w14:paraId="46FF1A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conditional handover for Cat-M1 UEs in CEModeA</w:t>
      </w:r>
      <w:r w:rsidRPr="00A77EA5">
        <w:rPr>
          <w:noProof/>
        </w:rPr>
        <w:tab/>
        <w:t>4247</w:t>
      </w:r>
    </w:p>
    <w:p w14:paraId="43A523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4247</w:t>
      </w:r>
    </w:p>
    <w:p w14:paraId="315A90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4248</w:t>
      </w:r>
    </w:p>
    <w:p w14:paraId="7A5C53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location based conditional handover for Cat-M1 UEs in CEModeA</w:t>
      </w:r>
      <w:r w:rsidRPr="00A77EA5">
        <w:rPr>
          <w:noProof/>
        </w:rPr>
        <w:tab/>
        <w:t>4253</w:t>
      </w:r>
    </w:p>
    <w:p w14:paraId="42EF7E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4253</w:t>
      </w:r>
    </w:p>
    <w:p w14:paraId="78DE556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4254</w:t>
      </w:r>
    </w:p>
    <w:p w14:paraId="047F3F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time based conditional handover for Cat-M1 UEs in CEModeA</w:t>
      </w:r>
      <w:r w:rsidRPr="00A77EA5">
        <w:rPr>
          <w:noProof/>
        </w:rPr>
        <w:tab/>
        <w:t>4255</w:t>
      </w:r>
    </w:p>
    <w:p w14:paraId="20B2733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4255</w:t>
      </w:r>
    </w:p>
    <w:p w14:paraId="78FA43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4256</w:t>
      </w:r>
    </w:p>
    <w:p w14:paraId="33FC1C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mobility control for satellite access</w:t>
      </w:r>
      <w:r w:rsidRPr="00A77EA5">
        <w:rPr>
          <w:noProof/>
        </w:rPr>
        <w:tab/>
        <w:t>4257</w:t>
      </w:r>
    </w:p>
    <w:p w14:paraId="69CD12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satellite access</w:t>
      </w:r>
      <w:r w:rsidRPr="00A77EA5">
        <w:rPr>
          <w:noProof/>
        </w:rPr>
        <w:tab/>
        <w:t>4257</w:t>
      </w:r>
    </w:p>
    <w:p w14:paraId="7B4B11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FD-FDD Intra-frequency RRC Re-establishment for Cat-M1 UE in CEModeA for Satellite access</w:t>
      </w:r>
      <w:r w:rsidRPr="00A77EA5">
        <w:rPr>
          <w:noProof/>
        </w:rPr>
        <w:tab/>
        <w:t>4257</w:t>
      </w:r>
    </w:p>
    <w:p w14:paraId="09E124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4257</w:t>
      </w:r>
    </w:p>
    <w:p w14:paraId="1D32FC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4258</w:t>
      </w:r>
    </w:p>
    <w:p w14:paraId="481321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Intra-frequency RRC Re-establishment for Cat-M1 UE in CEModeA</w:t>
      </w:r>
      <w:r w:rsidRPr="00A77EA5">
        <w:rPr>
          <w:noProof/>
        </w:rPr>
        <w:tab/>
        <w:t>4259</w:t>
      </w:r>
    </w:p>
    <w:p w14:paraId="2104A9D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4259</w:t>
      </w:r>
    </w:p>
    <w:p w14:paraId="4AF453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4261</w:t>
      </w:r>
    </w:p>
    <w:p w14:paraId="1A458F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FD-FDD Inter-frequency RRC Re-establishment for Cat-M1 UE in CEModeA for Satellite access</w:t>
      </w:r>
      <w:r w:rsidRPr="00A77EA5">
        <w:rPr>
          <w:noProof/>
        </w:rPr>
        <w:tab/>
        <w:t>4262</w:t>
      </w:r>
    </w:p>
    <w:p w14:paraId="79B16F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4262</w:t>
      </w:r>
    </w:p>
    <w:p w14:paraId="27204F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4264</w:t>
      </w:r>
    </w:p>
    <w:p w14:paraId="1D9BE7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Inter-frequency RRC Re-establishment for Cat-M1 UE in CEModeA for Satellite access</w:t>
      </w:r>
      <w:r w:rsidRPr="00A77EA5">
        <w:rPr>
          <w:noProof/>
        </w:rPr>
        <w:tab/>
        <w:t>4265</w:t>
      </w:r>
    </w:p>
    <w:p w14:paraId="00FA9D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4265</w:t>
      </w:r>
    </w:p>
    <w:p w14:paraId="297D27A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 xml:space="preserve"> Test Requirements</w:t>
      </w:r>
      <w:r w:rsidRPr="00A77EA5">
        <w:rPr>
          <w:noProof/>
        </w:rPr>
        <w:tab/>
        <w:t>4267</w:t>
      </w:r>
    </w:p>
    <w:p w14:paraId="41667A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Random access for satellite access</w:t>
      </w:r>
      <w:r w:rsidRPr="00A77EA5">
        <w:rPr>
          <w:noProof/>
        </w:rPr>
        <w:tab/>
        <w:t>4268</w:t>
      </w:r>
    </w:p>
    <w:p w14:paraId="137171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FDD Contention Based Random Access Test for Cat-M1 UEs in Normal Coverage for satellite access</w:t>
      </w:r>
      <w:r w:rsidRPr="00A77EA5">
        <w:rPr>
          <w:noProof/>
        </w:rPr>
        <w:tab/>
        <w:t>4268</w:t>
      </w:r>
    </w:p>
    <w:p w14:paraId="022B95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4268</w:t>
      </w:r>
    </w:p>
    <w:p w14:paraId="5D231A8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4270</w:t>
      </w:r>
    </w:p>
    <w:p w14:paraId="26BDBC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Contention Based Random Access Test for Cat-M1 UEs in Normal Coverage for satellite access</w:t>
      </w:r>
      <w:r w:rsidRPr="00A77EA5">
        <w:rPr>
          <w:noProof/>
        </w:rPr>
        <w:tab/>
        <w:t>4271</w:t>
      </w:r>
    </w:p>
    <w:p w14:paraId="57E838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4271</w:t>
      </w:r>
    </w:p>
    <w:p w14:paraId="02D8DE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4273</w:t>
      </w:r>
    </w:p>
    <w:p w14:paraId="54EB2A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FDD Contention Based Random Access Test for Cat-M1 UEs in Enhanced Coverage for satellite access</w:t>
      </w:r>
      <w:r w:rsidRPr="00A77EA5">
        <w:rPr>
          <w:noProof/>
        </w:rPr>
        <w:tab/>
        <w:t>4275</w:t>
      </w:r>
    </w:p>
    <w:p w14:paraId="5CCEB0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4275</w:t>
      </w:r>
    </w:p>
    <w:p w14:paraId="0061FC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4277</w:t>
      </w:r>
    </w:p>
    <w:p w14:paraId="4A0D36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Contention Based Random Access Test for Cat-M1 UEs in Enhanced Coverage for satellite access</w:t>
      </w:r>
      <w:r w:rsidRPr="00A77EA5">
        <w:rPr>
          <w:noProof/>
        </w:rPr>
        <w:tab/>
        <w:t>4278</w:t>
      </w:r>
    </w:p>
    <w:p w14:paraId="77F8AC1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4278</w:t>
      </w:r>
    </w:p>
    <w:p w14:paraId="19F01E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4280</w:t>
      </w:r>
    </w:p>
    <w:p w14:paraId="2BDC086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 for satellite access</w:t>
      </w:r>
      <w:r w:rsidRPr="00A77EA5">
        <w:rPr>
          <w:noProof/>
        </w:rPr>
        <w:tab/>
        <w:t>4282</w:t>
      </w:r>
    </w:p>
    <w:p w14:paraId="333C34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transmit timing for satellite access</w:t>
      </w:r>
      <w:r w:rsidRPr="00A77EA5">
        <w:rPr>
          <w:noProof/>
        </w:rPr>
        <w:tab/>
        <w:t>4282</w:t>
      </w:r>
    </w:p>
    <w:p w14:paraId="27A8E3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CEModeA</w:t>
      </w:r>
      <w:r w:rsidRPr="00A77EA5">
        <w:rPr>
          <w:noProof/>
        </w:rPr>
        <w:tab/>
        <w:t>4282</w:t>
      </w:r>
    </w:p>
    <w:p w14:paraId="15390F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4282</w:t>
      </w:r>
    </w:p>
    <w:p w14:paraId="49252E7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4284</w:t>
      </w:r>
    </w:p>
    <w:p w14:paraId="3273B7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CEModeA</w:t>
      </w:r>
      <w:r w:rsidRPr="00A77EA5">
        <w:rPr>
          <w:noProof/>
        </w:rPr>
        <w:tab/>
        <w:t>4285</w:t>
      </w:r>
    </w:p>
    <w:p w14:paraId="1C5200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4285</w:t>
      </w:r>
    </w:p>
    <w:p w14:paraId="10F7CD5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4286</w:t>
      </w:r>
    </w:p>
    <w:p w14:paraId="0D8D5F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CEModeB</w:t>
      </w:r>
      <w:r w:rsidRPr="00A77EA5">
        <w:rPr>
          <w:noProof/>
        </w:rPr>
        <w:tab/>
        <w:t>4287</w:t>
      </w:r>
    </w:p>
    <w:p w14:paraId="0387CE6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4287</w:t>
      </w:r>
    </w:p>
    <w:p w14:paraId="0C0730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4288</w:t>
      </w:r>
    </w:p>
    <w:p w14:paraId="0ADA61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CEModeB</w:t>
      </w:r>
      <w:r w:rsidRPr="00A77EA5">
        <w:rPr>
          <w:noProof/>
        </w:rPr>
        <w:tab/>
        <w:t>4289</w:t>
      </w:r>
    </w:p>
    <w:p w14:paraId="76CCEF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4289</w:t>
      </w:r>
    </w:p>
    <w:p w14:paraId="2EFBAB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4290</w:t>
      </w:r>
    </w:p>
    <w:p w14:paraId="07E2B5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CEModeB with segment transmission in NGSO for Satellite Access</w:t>
      </w:r>
      <w:r w:rsidRPr="00A77EA5">
        <w:rPr>
          <w:noProof/>
        </w:rPr>
        <w:tab/>
        <w:t>4291</w:t>
      </w:r>
    </w:p>
    <w:p w14:paraId="1F4A01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4291</w:t>
      </w:r>
    </w:p>
    <w:p w14:paraId="75313C9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4292</w:t>
      </w:r>
    </w:p>
    <w:p w14:paraId="7CEF89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timing advance for satellite access</w:t>
      </w:r>
      <w:r w:rsidRPr="00A77EA5">
        <w:rPr>
          <w:noProof/>
        </w:rPr>
        <w:tab/>
        <w:t>4293</w:t>
      </w:r>
    </w:p>
    <w:p w14:paraId="0C889E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Timing Advance Adjustment Accuracy Test for Cat-M1 UE in CEModeA</w:t>
      </w:r>
      <w:r w:rsidRPr="00A77EA5">
        <w:rPr>
          <w:noProof/>
        </w:rPr>
        <w:tab/>
        <w:t>4293</w:t>
      </w:r>
    </w:p>
    <w:p w14:paraId="70377B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4293</w:t>
      </w:r>
    </w:p>
    <w:p w14:paraId="1B7BC77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4295</w:t>
      </w:r>
    </w:p>
    <w:p w14:paraId="76A084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for Cat-M1 UE in CEModeA</w:t>
      </w:r>
      <w:r w:rsidRPr="00A77EA5">
        <w:rPr>
          <w:noProof/>
        </w:rPr>
        <w:tab/>
        <w:t>4295</w:t>
      </w:r>
    </w:p>
    <w:p w14:paraId="070967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4295</w:t>
      </w:r>
    </w:p>
    <w:p w14:paraId="0EC995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4298</w:t>
      </w:r>
    </w:p>
    <w:p w14:paraId="6669E4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Timing Advance Adjustment Accuracy Test in CEModeB</w:t>
      </w:r>
      <w:r w:rsidRPr="00A77EA5">
        <w:rPr>
          <w:noProof/>
        </w:rPr>
        <w:tab/>
        <w:t>4298</w:t>
      </w:r>
    </w:p>
    <w:p w14:paraId="076C3B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4298</w:t>
      </w:r>
    </w:p>
    <w:p w14:paraId="5E234B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4299</w:t>
      </w:r>
    </w:p>
    <w:p w14:paraId="0B07E0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in CEModeB</w:t>
      </w:r>
      <w:r w:rsidRPr="00A77EA5">
        <w:rPr>
          <w:noProof/>
        </w:rPr>
        <w:tab/>
        <w:t>4299</w:t>
      </w:r>
    </w:p>
    <w:p w14:paraId="48300E9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4299</w:t>
      </w:r>
    </w:p>
    <w:p w14:paraId="76AC947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4301</w:t>
      </w:r>
    </w:p>
    <w:p w14:paraId="55C787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satellite access</w:t>
      </w:r>
      <w:r w:rsidRPr="00A77EA5">
        <w:rPr>
          <w:noProof/>
        </w:rPr>
        <w:tab/>
        <w:t>4302</w:t>
      </w:r>
    </w:p>
    <w:p w14:paraId="62B441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for Cat-M1 UE in CEMode A for Satellite access</w:t>
      </w:r>
      <w:r w:rsidRPr="00A77EA5">
        <w:rPr>
          <w:noProof/>
        </w:rPr>
        <w:tab/>
        <w:t>4302</w:t>
      </w:r>
    </w:p>
    <w:p w14:paraId="3834C9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4302</w:t>
      </w:r>
    </w:p>
    <w:p w14:paraId="5C181E7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4305</w:t>
      </w:r>
    </w:p>
    <w:p w14:paraId="2455B3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for Cat-M1 UE in CEMode A for Satellite access</w:t>
      </w:r>
      <w:r w:rsidRPr="00A77EA5">
        <w:rPr>
          <w:noProof/>
        </w:rPr>
        <w:tab/>
        <w:t>4305</w:t>
      </w:r>
    </w:p>
    <w:p w14:paraId="06C551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4305</w:t>
      </w:r>
    </w:p>
    <w:p w14:paraId="5ACEC0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4308</w:t>
      </w:r>
    </w:p>
    <w:p w14:paraId="48AED6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for Cat-M1 UE in CEMode A for Satellite access</w:t>
      </w:r>
      <w:r w:rsidRPr="00A77EA5">
        <w:rPr>
          <w:noProof/>
        </w:rPr>
        <w:tab/>
        <w:t>4308</w:t>
      </w:r>
    </w:p>
    <w:p w14:paraId="765E9B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4308</w:t>
      </w:r>
    </w:p>
    <w:p w14:paraId="267AFC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4311</w:t>
      </w:r>
    </w:p>
    <w:p w14:paraId="5728350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for Cat-M1 UE in CEMode A for Satellite access</w:t>
      </w:r>
      <w:r w:rsidRPr="00A77EA5">
        <w:rPr>
          <w:noProof/>
        </w:rPr>
        <w:tab/>
        <w:t>4311</w:t>
      </w:r>
    </w:p>
    <w:p w14:paraId="3C86B3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4311</w:t>
      </w:r>
    </w:p>
    <w:p w14:paraId="16B1139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4314</w:t>
      </w:r>
    </w:p>
    <w:p w14:paraId="224869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UE category M1 configured in CEMode A</w:t>
      </w:r>
      <w:r w:rsidRPr="00A77EA5">
        <w:rPr>
          <w:noProof/>
        </w:rPr>
        <w:tab/>
        <w:t>4314</w:t>
      </w:r>
    </w:p>
    <w:p w14:paraId="4EFCC8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4314</w:t>
      </w:r>
    </w:p>
    <w:p w14:paraId="529378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4317</w:t>
      </w:r>
    </w:p>
    <w:p w14:paraId="7E72A3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UE Category M1 configured in CEMode A</w:t>
      </w:r>
      <w:r w:rsidRPr="00A77EA5">
        <w:rPr>
          <w:noProof/>
        </w:rPr>
        <w:tab/>
        <w:t>4317</w:t>
      </w:r>
    </w:p>
    <w:p w14:paraId="0F06D2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4317</w:t>
      </w:r>
    </w:p>
    <w:p w14:paraId="13D1BB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4320</w:t>
      </w:r>
    </w:p>
    <w:p w14:paraId="7023F2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in DRX for UE category M1 configured in CEMode A</w:t>
      </w:r>
      <w:r w:rsidRPr="00A77EA5">
        <w:rPr>
          <w:noProof/>
        </w:rPr>
        <w:tab/>
        <w:t>4320</w:t>
      </w:r>
    </w:p>
    <w:p w14:paraId="2E1EE6E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4320</w:t>
      </w:r>
    </w:p>
    <w:p w14:paraId="728DB1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in DRX for UE Category M1 configured in CEMode A</w:t>
      </w:r>
      <w:r w:rsidRPr="00A77EA5">
        <w:rPr>
          <w:noProof/>
        </w:rPr>
        <w:tab/>
        <w:t>4323</w:t>
      </w:r>
    </w:p>
    <w:p w14:paraId="40E4CC7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A.14.4.3.8.1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4323</w:t>
      </w:r>
    </w:p>
    <w:p w14:paraId="24852D6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4326</w:t>
      </w:r>
    </w:p>
    <w:p w14:paraId="242A998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procedures in RRC_CONNECTED state for satellite access</w:t>
      </w:r>
      <w:r w:rsidRPr="00A77EA5">
        <w:rPr>
          <w:noProof/>
        </w:rPr>
        <w:tab/>
        <w:t>4326</w:t>
      </w:r>
    </w:p>
    <w:p w14:paraId="1150F8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 Intra-frequency measurements for satellite access</w:t>
      </w:r>
      <w:r w:rsidRPr="00A77EA5">
        <w:rPr>
          <w:noProof/>
        </w:rPr>
        <w:tab/>
        <w:t>4326</w:t>
      </w:r>
    </w:p>
    <w:p w14:paraId="6A5C4C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asynchronous cells for Cat-M1 UE in CEModeA</w:t>
      </w:r>
      <w:r w:rsidRPr="00A77EA5">
        <w:rPr>
          <w:noProof/>
        </w:rPr>
        <w:tab/>
        <w:t>4326</w:t>
      </w:r>
    </w:p>
    <w:p w14:paraId="72021A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4326</w:t>
      </w:r>
    </w:p>
    <w:p w14:paraId="55C011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4328</w:t>
      </w:r>
    </w:p>
    <w:p w14:paraId="447C47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synchronous cells for Cat-M1 UE in CEModeA in DRX</w:t>
      </w:r>
      <w:r w:rsidRPr="00A77EA5">
        <w:rPr>
          <w:noProof/>
        </w:rPr>
        <w:tab/>
        <w:t>4329</w:t>
      </w:r>
    </w:p>
    <w:p w14:paraId="6EDB5E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4329</w:t>
      </w:r>
    </w:p>
    <w:p w14:paraId="70CE35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4331</w:t>
      </w:r>
    </w:p>
    <w:p w14:paraId="31DEBC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HD-FDD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asynchronous cells for Cat-M1 UE in CEModeA</w:t>
      </w:r>
      <w:r w:rsidRPr="00A77EA5">
        <w:rPr>
          <w:noProof/>
        </w:rPr>
        <w:tab/>
        <w:t>4331</w:t>
      </w:r>
    </w:p>
    <w:p w14:paraId="48F961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4331</w:t>
      </w:r>
    </w:p>
    <w:p w14:paraId="222FF2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4333</w:t>
      </w:r>
    </w:p>
    <w:p w14:paraId="2481C9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HD-FDD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synchronous cells for Cat-M1 UE in CEModeA in DRX</w:t>
      </w:r>
      <w:r w:rsidRPr="00A77EA5">
        <w:rPr>
          <w:noProof/>
        </w:rPr>
        <w:tab/>
        <w:t>4334</w:t>
      </w:r>
    </w:p>
    <w:p w14:paraId="22178F9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4334</w:t>
      </w:r>
    </w:p>
    <w:p w14:paraId="7CEB74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4336</w:t>
      </w:r>
    </w:p>
    <w:p w14:paraId="6FEC04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Intra-frequency event triggered reporting in asynchronous cells for UE category M1 in CEModeA with location-based triggering</w:t>
      </w:r>
      <w:r w:rsidRPr="00A77EA5">
        <w:rPr>
          <w:noProof/>
        </w:rPr>
        <w:tab/>
        <w:t>4336</w:t>
      </w:r>
    </w:p>
    <w:p w14:paraId="4C86FED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4336</w:t>
      </w:r>
    </w:p>
    <w:p w14:paraId="71EBAE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4338</w:t>
      </w:r>
    </w:p>
    <w:p w14:paraId="79949B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A.14.5.1.6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in asynchronous cells for UE category M1 in CEModeA with location-based triggering</w:t>
      </w:r>
      <w:r w:rsidRPr="00A77EA5">
        <w:rPr>
          <w:noProof/>
        </w:rPr>
        <w:tab/>
        <w:t>4339</w:t>
      </w:r>
    </w:p>
    <w:p w14:paraId="550E6D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4339</w:t>
      </w:r>
    </w:p>
    <w:p w14:paraId="2590ED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4340</w:t>
      </w:r>
    </w:p>
    <w:p w14:paraId="43F5B3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in asynchronous cells for UE category M1 in CEModeA when DRX is used with time-based triggering</w:t>
      </w:r>
      <w:r w:rsidRPr="00A77EA5">
        <w:rPr>
          <w:noProof/>
        </w:rPr>
        <w:tab/>
        <w:t>4341</w:t>
      </w:r>
    </w:p>
    <w:p w14:paraId="43F3422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4341</w:t>
      </w:r>
    </w:p>
    <w:p w14:paraId="663EF05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4342</w:t>
      </w:r>
    </w:p>
    <w:p w14:paraId="17984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 Inter-frequency measurements for satellite access</w:t>
      </w:r>
      <w:r w:rsidRPr="00A77EA5">
        <w:rPr>
          <w:noProof/>
        </w:rPr>
        <w:tab/>
        <w:t>4343</w:t>
      </w:r>
    </w:p>
    <w:p w14:paraId="4870B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Inter-frequency event triggered reporting in asynchronous cells for UE category M1 in CEModeA when DRX is used with time-based triggering</w:t>
      </w:r>
      <w:r w:rsidRPr="00A77EA5">
        <w:rPr>
          <w:noProof/>
        </w:rPr>
        <w:tab/>
        <w:t>4343</w:t>
      </w:r>
    </w:p>
    <w:p w14:paraId="26E1656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4343</w:t>
      </w:r>
    </w:p>
    <w:p w14:paraId="2FFC76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4344</w:t>
      </w:r>
    </w:p>
    <w:p w14:paraId="036310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in asynchronous cells for UE category M1 in CEModeA when DRX is used with time-based triggering</w:t>
      </w:r>
      <w:r w:rsidRPr="00A77EA5">
        <w:rPr>
          <w:noProof/>
        </w:rPr>
        <w:tab/>
        <w:t>4345</w:t>
      </w:r>
    </w:p>
    <w:p w14:paraId="0A89D1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4345</w:t>
      </w:r>
    </w:p>
    <w:p w14:paraId="64270FA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4346</w:t>
      </w:r>
    </w:p>
    <w:p w14:paraId="49918C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in asynchronous cells for UE category M1 in CEModeB when DRX is used with time-based triggering</w:t>
      </w:r>
      <w:r w:rsidRPr="00A77EA5">
        <w:rPr>
          <w:noProof/>
        </w:rPr>
        <w:tab/>
        <w:t>4347</w:t>
      </w:r>
    </w:p>
    <w:p w14:paraId="6FC737B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4347</w:t>
      </w:r>
    </w:p>
    <w:p w14:paraId="48B0D93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4348</w:t>
      </w:r>
    </w:p>
    <w:p w14:paraId="438B0C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AWGN conditions in asynchronous cells for UE category M1 with discontinuous MPDCCH monitoring in CEModeA</w:t>
      </w:r>
      <w:r w:rsidRPr="00A77EA5">
        <w:rPr>
          <w:noProof/>
        </w:rPr>
        <w:tab/>
        <w:t>4349</w:t>
      </w:r>
    </w:p>
    <w:p w14:paraId="486195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4349</w:t>
      </w:r>
    </w:p>
    <w:p w14:paraId="62BF3C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4350</w:t>
      </w:r>
    </w:p>
    <w:p w14:paraId="5D7AB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AWGN conditions in asynchronous cells for UE category M1 in CEModeA when DRX is used</w:t>
      </w:r>
      <w:r w:rsidRPr="00A77EA5">
        <w:rPr>
          <w:noProof/>
        </w:rPr>
        <w:tab/>
        <w:t>4351</w:t>
      </w:r>
    </w:p>
    <w:p w14:paraId="47924F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4351</w:t>
      </w:r>
    </w:p>
    <w:p w14:paraId="5304F8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4353</w:t>
      </w:r>
    </w:p>
    <w:p w14:paraId="00BF19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AWGN conditions in asynchronous cells for UE category M1 with discontinuous MPDCCH monitoring in CEModeA</w:t>
      </w:r>
      <w:r w:rsidRPr="00A77EA5">
        <w:rPr>
          <w:noProof/>
        </w:rPr>
        <w:tab/>
        <w:t>4353</w:t>
      </w:r>
    </w:p>
    <w:p w14:paraId="3E388DA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4353</w:t>
      </w:r>
    </w:p>
    <w:p w14:paraId="1A9F44F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4355</w:t>
      </w:r>
    </w:p>
    <w:p w14:paraId="6B25A2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AWGN conditions in asynchronous cells for UE category M1 in CEModeA in DRX</w:t>
      </w:r>
      <w:r w:rsidRPr="00A77EA5">
        <w:rPr>
          <w:noProof/>
        </w:rPr>
        <w:tab/>
        <w:t>4355</w:t>
      </w:r>
    </w:p>
    <w:p w14:paraId="1DD242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4355</w:t>
      </w:r>
    </w:p>
    <w:p w14:paraId="26574A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4357</w:t>
      </w:r>
    </w:p>
    <w:p w14:paraId="7DC510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AWGN conditions in asynchronous cells for UE category M1 with discontinuous MPDCCH monitoring in CEModeB</w:t>
      </w:r>
      <w:r w:rsidRPr="00A77EA5">
        <w:rPr>
          <w:noProof/>
        </w:rPr>
        <w:tab/>
        <w:t>4357</w:t>
      </w:r>
    </w:p>
    <w:p w14:paraId="0C1B2B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4357</w:t>
      </w:r>
    </w:p>
    <w:p w14:paraId="095A1C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4359</w:t>
      </w:r>
    </w:p>
    <w:p w14:paraId="610B90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A.14.5.2.9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AWGN conditions in asynchronous cells for UE category M1 with discontinuous MPDCCH monitoring in CEModeB</w:t>
      </w:r>
      <w:r w:rsidRPr="00A77EA5">
        <w:rPr>
          <w:noProof/>
        </w:rPr>
        <w:tab/>
        <w:t>4360</w:t>
      </w:r>
    </w:p>
    <w:p w14:paraId="13BB6A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4360</w:t>
      </w:r>
    </w:p>
    <w:p w14:paraId="17FF647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4361</w:t>
      </w:r>
    </w:p>
    <w:p w14:paraId="3BBE34A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performance requirements for UE for satellite access</w:t>
      </w:r>
      <w:r w:rsidRPr="00A77EA5">
        <w:rPr>
          <w:noProof/>
        </w:rPr>
        <w:tab/>
        <w:t>4362</w:t>
      </w:r>
    </w:p>
    <w:p w14:paraId="0AF785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for satellite access</w:t>
      </w:r>
      <w:r w:rsidRPr="00A77EA5">
        <w:rPr>
          <w:noProof/>
        </w:rPr>
        <w:tab/>
        <w:t>4362</w:t>
      </w:r>
    </w:p>
    <w:p w14:paraId="54CD13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in CEModeA</w:t>
      </w:r>
      <w:r w:rsidRPr="00A77EA5">
        <w:rPr>
          <w:noProof/>
        </w:rPr>
        <w:tab/>
        <w:t>4362</w:t>
      </w:r>
    </w:p>
    <w:p w14:paraId="5A76C12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4362</w:t>
      </w:r>
    </w:p>
    <w:p w14:paraId="18DDFCA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4362</w:t>
      </w:r>
    </w:p>
    <w:p w14:paraId="173308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4364</w:t>
      </w:r>
    </w:p>
    <w:p w14:paraId="1BE2DB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in CEModeA</w:t>
      </w:r>
      <w:r w:rsidRPr="00A77EA5">
        <w:rPr>
          <w:noProof/>
        </w:rPr>
        <w:tab/>
        <w:t>4364</w:t>
      </w:r>
    </w:p>
    <w:p w14:paraId="690226F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4364</w:t>
      </w:r>
    </w:p>
    <w:p w14:paraId="129E20E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4364</w:t>
      </w:r>
    </w:p>
    <w:p w14:paraId="5761472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4366</w:t>
      </w:r>
    </w:p>
    <w:p w14:paraId="49F4CD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CEModeA</w:t>
      </w:r>
      <w:r w:rsidRPr="00A77EA5">
        <w:rPr>
          <w:noProof/>
        </w:rPr>
        <w:tab/>
        <w:t>4366</w:t>
      </w:r>
    </w:p>
    <w:p w14:paraId="4F7442F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4366</w:t>
      </w:r>
    </w:p>
    <w:p w14:paraId="3A3A92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4366</w:t>
      </w:r>
    </w:p>
    <w:p w14:paraId="741C4AA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4367</w:t>
      </w:r>
    </w:p>
    <w:p w14:paraId="7C68DB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CEModeA</w:t>
      </w:r>
      <w:r w:rsidRPr="00A77EA5">
        <w:rPr>
          <w:noProof/>
        </w:rPr>
        <w:tab/>
        <w:t>4368</w:t>
      </w:r>
    </w:p>
    <w:p w14:paraId="5DB51C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4368</w:t>
      </w:r>
    </w:p>
    <w:p w14:paraId="080172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4368</w:t>
      </w:r>
    </w:p>
    <w:p w14:paraId="3A95E5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4369</w:t>
      </w:r>
    </w:p>
    <w:p w14:paraId="238771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CEModeB</w:t>
      </w:r>
      <w:r w:rsidRPr="00A77EA5">
        <w:rPr>
          <w:noProof/>
        </w:rPr>
        <w:tab/>
        <w:t>4369</w:t>
      </w:r>
    </w:p>
    <w:p w14:paraId="1E176B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4369</w:t>
      </w:r>
    </w:p>
    <w:p w14:paraId="0391F48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4369</w:t>
      </w:r>
    </w:p>
    <w:p w14:paraId="115D85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4370</w:t>
      </w:r>
    </w:p>
    <w:p w14:paraId="4BDB3A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CEModeB</w:t>
      </w:r>
      <w:r w:rsidRPr="00A77EA5">
        <w:rPr>
          <w:noProof/>
        </w:rPr>
        <w:tab/>
        <w:t>4370</w:t>
      </w:r>
    </w:p>
    <w:p w14:paraId="34523E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4370</w:t>
      </w:r>
    </w:p>
    <w:p w14:paraId="523C987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4371</w:t>
      </w:r>
    </w:p>
    <w:p w14:paraId="79B210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4372</w:t>
      </w:r>
    </w:p>
    <w:p w14:paraId="3F4146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Channel quality reporting accuracy for satellite access</w:t>
      </w:r>
      <w:r w:rsidRPr="00A77EA5">
        <w:rPr>
          <w:noProof/>
        </w:rPr>
        <w:tab/>
        <w:t>4372</w:t>
      </w:r>
    </w:p>
    <w:p w14:paraId="464A7C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Downlink channel quality reporting accuracy for UE Category M1 in CE Mode A for Satellite access</w:t>
      </w:r>
      <w:r w:rsidRPr="00A77EA5">
        <w:rPr>
          <w:noProof/>
        </w:rPr>
        <w:tab/>
        <w:t>4372</w:t>
      </w:r>
    </w:p>
    <w:p w14:paraId="32A8D0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4372</w:t>
      </w:r>
    </w:p>
    <w:p w14:paraId="1146E38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4372</w:t>
      </w:r>
    </w:p>
    <w:p w14:paraId="679481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4373</w:t>
      </w:r>
    </w:p>
    <w:p w14:paraId="473BA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M1 in CE Mode A for Satellite access</w:t>
      </w:r>
      <w:r w:rsidRPr="00A77EA5">
        <w:rPr>
          <w:noProof/>
        </w:rPr>
        <w:tab/>
        <w:t>4374</w:t>
      </w:r>
    </w:p>
    <w:p w14:paraId="56778A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4374</w:t>
      </w:r>
    </w:p>
    <w:p w14:paraId="4314CF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4374</w:t>
      </w:r>
    </w:p>
    <w:p w14:paraId="107803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4375</w:t>
      </w:r>
    </w:p>
    <w:p w14:paraId="671D67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4375</w:t>
      </w:r>
    </w:p>
    <w:p w14:paraId="6E168B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4376</w:t>
      </w:r>
    </w:p>
    <w:p w14:paraId="71FD4B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M1 in CE Mode B for Satellite access</w:t>
      </w:r>
      <w:r w:rsidRPr="00A77EA5">
        <w:rPr>
          <w:noProof/>
        </w:rPr>
        <w:tab/>
        <w:t>4377</w:t>
      </w:r>
    </w:p>
    <w:p w14:paraId="1D51D0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4377</w:t>
      </w:r>
    </w:p>
    <w:p w14:paraId="66C0BC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4377</w:t>
      </w:r>
    </w:p>
    <w:p w14:paraId="0B19856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4378</w:t>
      </w:r>
    </w:p>
    <w:p w14:paraId="6D20BA6E" w14:textId="6FCEB3BA" w:rsidR="00B2382E" w:rsidRPr="00A77EA5" w:rsidRDefault="00B2382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Annex B (normative):</w:t>
      </w:r>
      <w:r w:rsidRPr="00A77EA5">
        <w:rPr>
          <w:noProof/>
        </w:rPr>
        <w:tab/>
        <w:t>Conditions for RRM requirements applicability for operating bands</w:t>
      </w:r>
      <w:r w:rsidRPr="00A77EA5">
        <w:rPr>
          <w:noProof/>
        </w:rPr>
        <w:tab/>
        <w:t>4379</w:t>
      </w:r>
    </w:p>
    <w:p w14:paraId="1B9CF643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RRC_IDLE state mobility</w:t>
      </w:r>
      <w:r w:rsidRPr="00A77EA5">
        <w:rPr>
          <w:noProof/>
        </w:rPr>
        <w:tab/>
        <w:t>4379</w:t>
      </w:r>
    </w:p>
    <w:p w14:paraId="6FA03C2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</w:t>
      </w:r>
      <w:r w:rsidRPr="00A77EA5">
        <w:rPr>
          <w:noProof/>
        </w:rPr>
        <w:tab/>
        <w:t>4379</w:t>
      </w:r>
    </w:p>
    <w:p w14:paraId="7131BAB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E-UTRAN cells for cell re-selection</w:t>
      </w:r>
      <w:r w:rsidRPr="00A77EA5">
        <w:rPr>
          <w:noProof/>
        </w:rPr>
        <w:tab/>
        <w:t>4379</w:t>
      </w:r>
    </w:p>
    <w:p w14:paraId="1BD561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 for UE Category M1</w:t>
      </w:r>
      <w:r w:rsidRPr="00A77EA5">
        <w:rPr>
          <w:noProof/>
        </w:rPr>
        <w:tab/>
        <w:t>4379</w:t>
      </w:r>
    </w:p>
    <w:p w14:paraId="6419261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NB-IoT cells for cell re-selection for UE Category NB1</w:t>
      </w:r>
      <w:r w:rsidRPr="00A77EA5">
        <w:rPr>
          <w:noProof/>
        </w:rPr>
        <w:tab/>
        <w:t>4381</w:t>
      </w:r>
    </w:p>
    <w:p w14:paraId="33D73E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NB-IoT cells for cell re-selection for UE Category NB1</w:t>
      </w:r>
      <w:r w:rsidRPr="00A77EA5">
        <w:rPr>
          <w:noProof/>
        </w:rPr>
        <w:tab/>
        <w:t>4382</w:t>
      </w:r>
    </w:p>
    <w:p w14:paraId="638123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 for UE Category 1bis</w:t>
      </w:r>
      <w:r w:rsidRPr="00A77EA5">
        <w:rPr>
          <w:noProof/>
        </w:rPr>
        <w:tab/>
        <w:t>4382</w:t>
      </w:r>
    </w:p>
    <w:p w14:paraId="6C36D15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B.1.7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E-UTRAN cells for cell re-selection for UE Category M2</w:t>
      </w:r>
      <w:r w:rsidRPr="00A77EA5">
        <w:rPr>
          <w:noProof/>
        </w:rPr>
        <w:tab/>
        <w:t>4382</w:t>
      </w:r>
    </w:p>
    <w:p w14:paraId="0E0920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intra-frequence E-UTRAN cells for cell selection</w:t>
      </w:r>
      <w:r w:rsidRPr="00A77EA5">
        <w:rPr>
          <w:noProof/>
        </w:rPr>
        <w:tab/>
        <w:t>4382</w:t>
      </w:r>
    </w:p>
    <w:p w14:paraId="0F3126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 for measurements of inter-frequence E-UTRAN cells for cell selection</w:t>
      </w:r>
      <w:r w:rsidRPr="00A77EA5">
        <w:rPr>
          <w:noProof/>
        </w:rPr>
        <w:tab/>
        <w:t>4384</w:t>
      </w:r>
    </w:p>
    <w:p w14:paraId="6BAB08F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E-UTRAN cells for cell re-selection for UE Category M1</w:t>
      </w:r>
      <w:r w:rsidRPr="00A77EA5">
        <w:rPr>
          <w:noProof/>
        </w:rPr>
        <w:tab/>
        <w:t>4385</w:t>
      </w:r>
    </w:p>
    <w:p w14:paraId="1B842BA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 for UE Category M1 for satellite access</w:t>
      </w:r>
      <w:r w:rsidRPr="00A77EA5">
        <w:rPr>
          <w:noProof/>
        </w:rPr>
        <w:tab/>
        <w:t>4385</w:t>
      </w:r>
    </w:p>
    <w:p w14:paraId="388A53A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NB-IoT cells for cell re-selection for UE Category NB1 and NB2 for satellite access</w:t>
      </w:r>
      <w:r w:rsidRPr="00A77EA5">
        <w:rPr>
          <w:noProof/>
        </w:rPr>
        <w:tab/>
        <w:t>4386</w:t>
      </w:r>
    </w:p>
    <w:p w14:paraId="2DB7B57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NB-IoT cells for cell re-selection for UE Category NB1 for satellite access</w:t>
      </w:r>
      <w:r w:rsidRPr="00A77EA5">
        <w:rPr>
          <w:noProof/>
        </w:rPr>
        <w:tab/>
        <w:t>4387</w:t>
      </w:r>
    </w:p>
    <w:p w14:paraId="7BB9458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E-UTRAN cells for cell re-selection for UE Category M1 for satellite access</w:t>
      </w:r>
      <w:r w:rsidRPr="00A77EA5">
        <w:rPr>
          <w:noProof/>
        </w:rPr>
        <w:tab/>
        <w:t>4387</w:t>
      </w:r>
    </w:p>
    <w:p w14:paraId="0DAC7DAC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UE Measurements Procedures in RRC_CONNECTED State</w:t>
      </w:r>
      <w:r w:rsidRPr="00A77EA5">
        <w:rPr>
          <w:noProof/>
        </w:rPr>
        <w:tab/>
        <w:t>4387</w:t>
      </w:r>
    </w:p>
    <w:p w14:paraId="2D5DE34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</w:t>
      </w:r>
      <w:r w:rsidRPr="00A77EA5">
        <w:rPr>
          <w:noProof/>
        </w:rPr>
        <w:tab/>
        <w:t>4387</w:t>
      </w:r>
    </w:p>
    <w:p w14:paraId="05E4488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with autonomous gaps</w:t>
      </w:r>
      <w:r w:rsidRPr="00A77EA5">
        <w:rPr>
          <w:noProof/>
        </w:rPr>
        <w:tab/>
        <w:t>4388</w:t>
      </w:r>
    </w:p>
    <w:p w14:paraId="21BF059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</w:t>
      </w:r>
      <w:r w:rsidRPr="00A77EA5">
        <w:rPr>
          <w:noProof/>
        </w:rPr>
        <w:tab/>
        <w:t>4388</w:t>
      </w:r>
    </w:p>
    <w:p w14:paraId="38461B3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 with autonomous gaps</w:t>
      </w:r>
      <w:r w:rsidRPr="00A77EA5">
        <w:rPr>
          <w:noProof/>
        </w:rPr>
        <w:tab/>
        <w:t>4389</w:t>
      </w:r>
    </w:p>
    <w:p w14:paraId="748EF10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OTDOA intra-frequency RSTD Measurements</w:t>
      </w:r>
      <w:r w:rsidRPr="00A77EA5">
        <w:rPr>
          <w:noProof/>
        </w:rPr>
        <w:tab/>
        <w:t>4389</w:t>
      </w:r>
    </w:p>
    <w:p w14:paraId="2AC0C6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OTDOA inter-frequency RSTD Measurements</w:t>
      </w:r>
      <w:r w:rsidRPr="00A77EA5">
        <w:rPr>
          <w:noProof/>
        </w:rPr>
        <w:tab/>
        <w:t>4389</w:t>
      </w:r>
    </w:p>
    <w:p w14:paraId="4087130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the secondary component carrier with deactivated SCell</w:t>
      </w:r>
      <w:r w:rsidRPr="00A77EA5">
        <w:rPr>
          <w:noProof/>
        </w:rPr>
        <w:tab/>
        <w:t>4390</w:t>
      </w:r>
    </w:p>
    <w:p w14:paraId="18F2290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under Time Domain Measurement Resource Restriction</w:t>
      </w:r>
      <w:r w:rsidRPr="00A77EA5">
        <w:rPr>
          <w:noProof/>
        </w:rPr>
        <w:tab/>
        <w:t>4390</w:t>
      </w:r>
    </w:p>
    <w:p w14:paraId="1D1C7C1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under Time Domain Measurement Resource Restriction with CRS Assistance Information</w:t>
      </w:r>
      <w:r w:rsidRPr="00A77EA5">
        <w:rPr>
          <w:noProof/>
        </w:rPr>
        <w:tab/>
        <w:t>4391</w:t>
      </w:r>
    </w:p>
    <w:p w14:paraId="68D2091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discovery signal measurements</w:t>
      </w:r>
      <w:r w:rsidRPr="00A77EA5">
        <w:rPr>
          <w:noProof/>
        </w:rPr>
        <w:tab/>
        <w:t>4391</w:t>
      </w:r>
    </w:p>
    <w:p w14:paraId="5CB3F6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CRS-based measurements</w:t>
      </w:r>
      <w:r w:rsidRPr="00A77EA5">
        <w:rPr>
          <w:noProof/>
        </w:rPr>
        <w:tab/>
        <w:t>4391</w:t>
      </w:r>
    </w:p>
    <w:p w14:paraId="7F044D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CSI-RS based measurements</w:t>
      </w:r>
      <w:r w:rsidRPr="00A77EA5">
        <w:rPr>
          <w:noProof/>
        </w:rPr>
        <w:tab/>
        <w:t>4391</w:t>
      </w:r>
    </w:p>
    <w:p w14:paraId="6330B3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discovery signal measurements</w:t>
      </w:r>
      <w:r w:rsidRPr="00A77EA5">
        <w:rPr>
          <w:noProof/>
        </w:rPr>
        <w:tab/>
        <w:t>4392</w:t>
      </w:r>
    </w:p>
    <w:p w14:paraId="5E5BB3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CRS-based measurements</w:t>
      </w:r>
      <w:r w:rsidRPr="00A77EA5">
        <w:rPr>
          <w:noProof/>
        </w:rPr>
        <w:tab/>
        <w:t>4392</w:t>
      </w:r>
    </w:p>
    <w:p w14:paraId="7F0D41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CSI-RS based measurements</w:t>
      </w:r>
      <w:r w:rsidRPr="00A77EA5">
        <w:rPr>
          <w:noProof/>
        </w:rPr>
        <w:tab/>
        <w:t>4392</w:t>
      </w:r>
    </w:p>
    <w:p w14:paraId="3A8DDBB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discovery signal measurements under operation with frame structure 3</w:t>
      </w:r>
      <w:r w:rsidRPr="00A77EA5">
        <w:rPr>
          <w:noProof/>
        </w:rPr>
        <w:tab/>
        <w:t>4393</w:t>
      </w:r>
    </w:p>
    <w:p w14:paraId="6F31F73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discovery signal measurements under operation with frame structure 3</w:t>
      </w:r>
      <w:r w:rsidRPr="00A77EA5">
        <w:rPr>
          <w:noProof/>
        </w:rPr>
        <w:tab/>
        <w:t>4393</w:t>
      </w:r>
    </w:p>
    <w:p w14:paraId="6AE67B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CRS-based measurements</w:t>
      </w:r>
      <w:r w:rsidRPr="00A77EA5">
        <w:rPr>
          <w:noProof/>
        </w:rPr>
        <w:tab/>
        <w:t>4393</w:t>
      </w:r>
    </w:p>
    <w:p w14:paraId="272790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CSI-RS based measurements</w:t>
      </w:r>
      <w:r w:rsidRPr="00A77EA5">
        <w:rPr>
          <w:noProof/>
        </w:rPr>
        <w:tab/>
        <w:t>4394</w:t>
      </w:r>
    </w:p>
    <w:p w14:paraId="33DE9D0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by UE Category M1</w:t>
      </w:r>
      <w:r w:rsidRPr="00A77EA5">
        <w:rPr>
          <w:noProof/>
        </w:rPr>
        <w:tab/>
        <w:t>4394</w:t>
      </w:r>
    </w:p>
    <w:p w14:paraId="7E3A969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measurements by UE Category NB1</w:t>
      </w:r>
      <w:r w:rsidRPr="00A77EA5">
        <w:rPr>
          <w:noProof/>
        </w:rPr>
        <w:tab/>
        <w:t>4395</w:t>
      </w:r>
    </w:p>
    <w:p w14:paraId="28B00D8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RSTD measurements by UE Category NB1</w:t>
      </w:r>
      <w:r w:rsidRPr="00A77EA5">
        <w:rPr>
          <w:noProof/>
        </w:rPr>
        <w:tab/>
        <w:t>4396</w:t>
      </w:r>
    </w:p>
    <w:p w14:paraId="0503B27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inter-frequency RSTD measurements by UE Category NB1</w:t>
      </w:r>
      <w:r w:rsidRPr="00A77EA5">
        <w:rPr>
          <w:noProof/>
        </w:rPr>
        <w:tab/>
        <w:t>4397</w:t>
      </w:r>
    </w:p>
    <w:p w14:paraId="79E2181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 by UE Category M1</w:t>
      </w:r>
      <w:r w:rsidRPr="00A77EA5">
        <w:rPr>
          <w:noProof/>
        </w:rPr>
        <w:tab/>
        <w:t>4398</w:t>
      </w:r>
    </w:p>
    <w:p w14:paraId="71C3A95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measurements by UE Category M2</w:t>
      </w:r>
      <w:r w:rsidRPr="00A77EA5">
        <w:rPr>
          <w:noProof/>
        </w:rPr>
        <w:tab/>
        <w:t>4399</w:t>
      </w:r>
    </w:p>
    <w:p w14:paraId="7A4426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</w:t>
      </w:r>
      <w:r w:rsidRPr="00A77EA5">
        <w:rPr>
          <w:noProof/>
        </w:rPr>
        <w:tab/>
        <w:t>4399</w:t>
      </w:r>
    </w:p>
    <w:p w14:paraId="239449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</w:t>
      </w:r>
      <w:r w:rsidRPr="00A77EA5">
        <w:rPr>
          <w:noProof/>
        </w:rPr>
        <w:tab/>
        <w:t>4399</w:t>
      </w:r>
    </w:p>
    <w:p w14:paraId="0AC5295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RSTD measurements by UE Category M1</w:t>
      </w:r>
      <w:r w:rsidRPr="00A77EA5">
        <w:rPr>
          <w:noProof/>
        </w:rPr>
        <w:tab/>
        <w:t>4399</w:t>
      </w:r>
    </w:p>
    <w:p w14:paraId="48CEA4C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RSTD measurements by UE Category M2</w:t>
      </w:r>
      <w:r w:rsidRPr="00A77EA5">
        <w:rPr>
          <w:noProof/>
        </w:rPr>
        <w:tab/>
        <w:t>4400</w:t>
      </w:r>
    </w:p>
    <w:p w14:paraId="3A93268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RSTD measurements by UE Category M1</w:t>
      </w:r>
      <w:r w:rsidRPr="00A77EA5">
        <w:rPr>
          <w:noProof/>
        </w:rPr>
        <w:tab/>
        <w:t>4400</w:t>
      </w:r>
    </w:p>
    <w:p w14:paraId="3A3AD00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RSTD measurements by UE Category M2</w:t>
      </w:r>
      <w:r w:rsidRPr="00A77EA5">
        <w:rPr>
          <w:noProof/>
        </w:rPr>
        <w:tab/>
        <w:t>4402</w:t>
      </w:r>
    </w:p>
    <w:p w14:paraId="7D4B907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neighbour cell measurements of NB-IoT cells for UE Category NB1</w:t>
      </w:r>
      <w:r w:rsidRPr="00A77EA5">
        <w:rPr>
          <w:noProof/>
        </w:rPr>
        <w:tab/>
        <w:t>4402</w:t>
      </w:r>
    </w:p>
    <w:p w14:paraId="56F1B2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neighbour cell measurements of NB-IoT cells for UE Category NB1</w:t>
      </w:r>
      <w:r w:rsidRPr="00A77EA5">
        <w:rPr>
          <w:noProof/>
        </w:rPr>
        <w:tab/>
        <w:t>4402</w:t>
      </w:r>
    </w:p>
    <w:p w14:paraId="1150CBE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by UE Category M1 for satellite access</w:t>
      </w:r>
      <w:r w:rsidRPr="00A77EA5">
        <w:rPr>
          <w:noProof/>
        </w:rPr>
        <w:tab/>
        <w:t>4402</w:t>
      </w:r>
    </w:p>
    <w:p w14:paraId="63ABE1D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measurements by UE Category NB1 and NB2 for satellite access</w:t>
      </w:r>
      <w:r w:rsidRPr="00A77EA5">
        <w:rPr>
          <w:noProof/>
        </w:rPr>
        <w:tab/>
        <w:t>4403</w:t>
      </w:r>
    </w:p>
    <w:p w14:paraId="5402FAE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 by UE Category M1 for satellite access</w:t>
      </w:r>
      <w:r w:rsidRPr="00A77EA5">
        <w:rPr>
          <w:noProof/>
        </w:rPr>
        <w:tab/>
        <w:t>4404</w:t>
      </w:r>
    </w:p>
    <w:p w14:paraId="1160199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neighbour cell measurements of NB-IoT cells for UE Category NB1 for satellite access</w:t>
      </w:r>
      <w:r w:rsidRPr="00A77EA5">
        <w:rPr>
          <w:noProof/>
        </w:rPr>
        <w:tab/>
        <w:t>4404</w:t>
      </w:r>
    </w:p>
    <w:p w14:paraId="2EC21C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neighbour cell measurements of NB-IoT cells for UE Category NB1 for satellite access</w:t>
      </w:r>
      <w:r w:rsidRPr="00A77EA5">
        <w:rPr>
          <w:noProof/>
        </w:rPr>
        <w:tab/>
        <w:t>4405</w:t>
      </w:r>
    </w:p>
    <w:p w14:paraId="67C4B87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performance requirements for UE</w:t>
      </w:r>
      <w:r w:rsidRPr="00A77EA5">
        <w:rPr>
          <w:noProof/>
        </w:rPr>
        <w:tab/>
        <w:t>4405</w:t>
      </w:r>
    </w:p>
    <w:p w14:paraId="00E6CA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RSRP and RSRQ Accuracy Requirements</w:t>
      </w:r>
      <w:r w:rsidRPr="00A77EA5">
        <w:rPr>
          <w:noProof/>
        </w:rPr>
        <w:tab/>
        <w:t>4405</w:t>
      </w:r>
    </w:p>
    <w:p w14:paraId="30E0A1D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4405</w:t>
      </w:r>
    </w:p>
    <w:p w14:paraId="34ACA8C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RSRP and RSRQ Accuracy Requirements</w:t>
      </w:r>
      <w:r w:rsidRPr="00A77EA5">
        <w:rPr>
          <w:noProof/>
        </w:rPr>
        <w:tab/>
        <w:t>4406</w:t>
      </w:r>
    </w:p>
    <w:p w14:paraId="5ED344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RSRP and RSRQ Accuracy Requirements</w:t>
      </w:r>
      <w:r w:rsidRPr="00A77EA5">
        <w:rPr>
          <w:noProof/>
        </w:rPr>
        <w:tab/>
        <w:t>4406</w:t>
      </w:r>
    </w:p>
    <w:p w14:paraId="69F2FEE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UE Rx – Tx time difference</w:t>
      </w:r>
      <w:r w:rsidRPr="00A77EA5">
        <w:rPr>
          <w:noProof/>
        </w:rPr>
        <w:tab/>
        <w:t>4406</w:t>
      </w:r>
    </w:p>
    <w:p w14:paraId="2A2A25A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</w:t>
      </w:r>
      <w:r w:rsidRPr="00A77EA5">
        <w:rPr>
          <w:noProof/>
        </w:rPr>
        <w:tab/>
        <w:t>4406</w:t>
      </w:r>
    </w:p>
    <w:p w14:paraId="2DF479C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RSTD measurements</w:t>
      </w:r>
      <w:r w:rsidRPr="00A77EA5">
        <w:rPr>
          <w:noProof/>
        </w:rPr>
        <w:tab/>
        <w:t>4406</w:t>
      </w:r>
    </w:p>
    <w:p w14:paraId="16F07A8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</w:t>
      </w:r>
      <w:r w:rsidRPr="00A77EA5">
        <w:rPr>
          <w:noProof/>
        </w:rPr>
        <w:tab/>
        <w:t>4406</w:t>
      </w:r>
    </w:p>
    <w:p w14:paraId="229A09A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RSRP and RSRQ Accuracy Requirements under Time Domain Measurement Resource Restriction</w:t>
      </w:r>
      <w:r w:rsidRPr="00A77EA5">
        <w:rPr>
          <w:noProof/>
        </w:rPr>
        <w:tab/>
        <w:t>4407</w:t>
      </w:r>
    </w:p>
    <w:p w14:paraId="0A7024E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 under Time Domain Measurement Resource Restriction</w:t>
      </w:r>
      <w:r w:rsidRPr="00A77EA5">
        <w:rPr>
          <w:noProof/>
        </w:rPr>
        <w:tab/>
        <w:t>4407</w:t>
      </w:r>
    </w:p>
    <w:p w14:paraId="0B4398D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RSRP and RSRQ Accuracy Requirements under Time Domain Measurement Resource Restriction with CRS Assistance Information</w:t>
      </w:r>
      <w:r w:rsidRPr="00A77EA5">
        <w:rPr>
          <w:noProof/>
        </w:rPr>
        <w:tab/>
        <w:t>4407</w:t>
      </w:r>
    </w:p>
    <w:p w14:paraId="3B4B466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 under Time Domain Measurement Resource Restriction with CRS Assistance Information</w:t>
      </w:r>
      <w:r w:rsidRPr="00A77EA5">
        <w:rPr>
          <w:noProof/>
        </w:rPr>
        <w:tab/>
        <w:t>4407</w:t>
      </w:r>
    </w:p>
    <w:p w14:paraId="51D980A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UE Rx–Tx Time Difference Measurement under Time Domain Measurement Resource Restriction with CRS Assistance Information</w:t>
      </w:r>
      <w:r w:rsidRPr="00A77EA5">
        <w:rPr>
          <w:noProof/>
        </w:rPr>
        <w:tab/>
        <w:t>4407</w:t>
      </w:r>
    </w:p>
    <w:p w14:paraId="2029D50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Discovery Signal Measurement Accuracy Requirements</w:t>
      </w:r>
      <w:r w:rsidRPr="00A77EA5">
        <w:rPr>
          <w:noProof/>
        </w:rPr>
        <w:tab/>
        <w:t>4407</w:t>
      </w:r>
    </w:p>
    <w:p w14:paraId="7FDE03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CRS-based measurements</w:t>
      </w:r>
      <w:r w:rsidRPr="00A77EA5">
        <w:rPr>
          <w:noProof/>
        </w:rPr>
        <w:tab/>
        <w:t>4407</w:t>
      </w:r>
    </w:p>
    <w:p w14:paraId="034480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CSI-RS-based measurements</w:t>
      </w:r>
      <w:r w:rsidRPr="00A77EA5">
        <w:rPr>
          <w:noProof/>
        </w:rPr>
        <w:tab/>
        <w:t>4408</w:t>
      </w:r>
    </w:p>
    <w:p w14:paraId="7612D97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Discovery Signal Measurement Accuracy Requirements</w:t>
      </w:r>
      <w:r w:rsidRPr="00A77EA5">
        <w:rPr>
          <w:noProof/>
        </w:rPr>
        <w:tab/>
        <w:t>4408</w:t>
      </w:r>
    </w:p>
    <w:p w14:paraId="4C2C99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CRS-based measurements</w:t>
      </w:r>
      <w:r w:rsidRPr="00A77EA5">
        <w:rPr>
          <w:noProof/>
        </w:rPr>
        <w:tab/>
        <w:t>4408</w:t>
      </w:r>
    </w:p>
    <w:p w14:paraId="660E43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CSI-RS-based measurements</w:t>
      </w:r>
      <w:r w:rsidRPr="00A77EA5">
        <w:rPr>
          <w:noProof/>
        </w:rPr>
        <w:tab/>
        <w:t>4408</w:t>
      </w:r>
    </w:p>
    <w:p w14:paraId="4C519D4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Absolute Discovery Signal Measurement Accuracy Requirements</w:t>
      </w:r>
      <w:r w:rsidRPr="00A77EA5">
        <w:rPr>
          <w:noProof/>
        </w:rPr>
        <w:tab/>
        <w:t>4409</w:t>
      </w:r>
    </w:p>
    <w:p w14:paraId="720BFB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CRS-based measurements</w:t>
      </w:r>
      <w:r w:rsidRPr="00A77EA5">
        <w:rPr>
          <w:noProof/>
        </w:rPr>
        <w:tab/>
        <w:t>4409</w:t>
      </w:r>
    </w:p>
    <w:p w14:paraId="50C87C4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CSI-RS-based measurements</w:t>
      </w:r>
      <w:r w:rsidRPr="00A77EA5">
        <w:rPr>
          <w:noProof/>
        </w:rPr>
        <w:tab/>
        <w:t>4409</w:t>
      </w:r>
    </w:p>
    <w:p w14:paraId="3653C93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Discovery Signal Measurement Accuracy Requirements</w:t>
      </w:r>
      <w:r w:rsidRPr="00A77EA5">
        <w:rPr>
          <w:noProof/>
        </w:rPr>
        <w:tab/>
        <w:t>4409</w:t>
      </w:r>
    </w:p>
    <w:p w14:paraId="475B29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CRS-based measurements</w:t>
      </w:r>
      <w:r w:rsidRPr="00A77EA5">
        <w:rPr>
          <w:noProof/>
        </w:rPr>
        <w:tab/>
        <w:t>4409</w:t>
      </w:r>
    </w:p>
    <w:p w14:paraId="0F58FF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CSI-RS-based measurements</w:t>
      </w:r>
      <w:r w:rsidRPr="00A77EA5">
        <w:rPr>
          <w:noProof/>
        </w:rPr>
        <w:tab/>
        <w:t>4409</w:t>
      </w:r>
    </w:p>
    <w:p w14:paraId="645BF30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RS-SINR Accuracy Requirements</w:t>
      </w:r>
      <w:r w:rsidRPr="00A77EA5">
        <w:rPr>
          <w:noProof/>
        </w:rPr>
        <w:tab/>
        <w:t>4410</w:t>
      </w:r>
    </w:p>
    <w:p w14:paraId="36886E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Absolute RS-SINR Accuracy Requirements</w:t>
      </w:r>
      <w:r w:rsidRPr="00A77EA5">
        <w:rPr>
          <w:noProof/>
        </w:rPr>
        <w:tab/>
        <w:t>4410</w:t>
      </w:r>
    </w:p>
    <w:p w14:paraId="2AFF303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RS-SINR Accuracy Requirements</w:t>
      </w:r>
      <w:r w:rsidRPr="00A77EA5">
        <w:rPr>
          <w:noProof/>
        </w:rPr>
        <w:tab/>
        <w:t>4410</w:t>
      </w:r>
    </w:p>
    <w:p w14:paraId="1AEA8C6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Accuracy Requirements for Measurements under Operation with Frame Structure 3</w:t>
      </w:r>
      <w:r w:rsidRPr="00A77EA5">
        <w:rPr>
          <w:noProof/>
        </w:rPr>
        <w:tab/>
        <w:t>4410</w:t>
      </w:r>
    </w:p>
    <w:p w14:paraId="3319D3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4410</w:t>
      </w:r>
    </w:p>
    <w:p w14:paraId="00C6DA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RSRQ measurements</w:t>
      </w:r>
      <w:r w:rsidRPr="00A77EA5">
        <w:rPr>
          <w:noProof/>
        </w:rPr>
        <w:tab/>
        <w:t>4410</w:t>
      </w:r>
    </w:p>
    <w:p w14:paraId="67B893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4410</w:t>
      </w:r>
    </w:p>
    <w:p w14:paraId="2F0FAC8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Accuracy Requirements for Measurements under Operation with Frame Structure 3</w:t>
      </w:r>
      <w:r w:rsidRPr="00A77EA5">
        <w:rPr>
          <w:noProof/>
        </w:rPr>
        <w:tab/>
        <w:t>4411</w:t>
      </w:r>
    </w:p>
    <w:p w14:paraId="0759F2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4411</w:t>
      </w:r>
    </w:p>
    <w:p w14:paraId="20B851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4411</w:t>
      </w:r>
    </w:p>
    <w:p w14:paraId="5A0EBB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4411</w:t>
      </w:r>
    </w:p>
    <w:p w14:paraId="023A53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Absolute Accuracy Requirements for Measurements under Operation with Frame Structure 3</w:t>
      </w:r>
      <w:r w:rsidRPr="00A77EA5">
        <w:rPr>
          <w:noProof/>
        </w:rPr>
        <w:tab/>
        <w:t>4411</w:t>
      </w:r>
    </w:p>
    <w:p w14:paraId="129D0B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4411</w:t>
      </w:r>
    </w:p>
    <w:p w14:paraId="2DC18E0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RSRQ measurements</w:t>
      </w:r>
      <w:r w:rsidRPr="00A77EA5">
        <w:rPr>
          <w:noProof/>
        </w:rPr>
        <w:tab/>
        <w:t>4412</w:t>
      </w:r>
    </w:p>
    <w:p w14:paraId="75721E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4412</w:t>
      </w:r>
    </w:p>
    <w:p w14:paraId="36144EC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Accuracy Requirements for Measurements under Operation with Frame Structure 3</w:t>
      </w:r>
      <w:r w:rsidRPr="00A77EA5">
        <w:rPr>
          <w:noProof/>
        </w:rPr>
        <w:tab/>
        <w:t>4412</w:t>
      </w:r>
    </w:p>
    <w:p w14:paraId="441FEE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4412</w:t>
      </w:r>
    </w:p>
    <w:p w14:paraId="180BCC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RSRQ measurements</w:t>
      </w:r>
      <w:r w:rsidRPr="00A77EA5">
        <w:rPr>
          <w:noProof/>
        </w:rPr>
        <w:tab/>
        <w:t>4412</w:t>
      </w:r>
    </w:p>
    <w:p w14:paraId="17A2EE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4412</w:t>
      </w:r>
    </w:p>
    <w:p w14:paraId="60ACF5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Absolute NRSRP and NRSRQ Accuracy Requirements for UE Category NB1</w:t>
      </w:r>
      <w:r w:rsidRPr="00A77EA5">
        <w:rPr>
          <w:noProof/>
        </w:rPr>
        <w:tab/>
        <w:t>4412</w:t>
      </w:r>
    </w:p>
    <w:p w14:paraId="665E24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inter-frequency Absolute NRSRP and NRSRQ Accuracy Requirements for UE Category NB1</w:t>
      </w:r>
      <w:r w:rsidRPr="00A77EA5">
        <w:rPr>
          <w:noProof/>
        </w:rPr>
        <w:tab/>
        <w:t>4413</w:t>
      </w:r>
    </w:p>
    <w:p w14:paraId="44A2356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RSRP and RSRQ Accuracy Requirements for Category 0</w:t>
      </w:r>
      <w:r w:rsidRPr="00A77EA5">
        <w:rPr>
          <w:noProof/>
        </w:rPr>
        <w:tab/>
        <w:t>4413</w:t>
      </w:r>
    </w:p>
    <w:p w14:paraId="1DE744B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 for Category 0</w:t>
      </w:r>
      <w:r w:rsidRPr="00A77EA5">
        <w:rPr>
          <w:noProof/>
        </w:rPr>
        <w:tab/>
        <w:t>4413</w:t>
      </w:r>
    </w:p>
    <w:p w14:paraId="4C444FA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 for NB1</w:t>
      </w:r>
      <w:r w:rsidRPr="00A77EA5">
        <w:rPr>
          <w:noProof/>
        </w:rPr>
        <w:tab/>
        <w:t>4414</w:t>
      </w:r>
    </w:p>
    <w:p w14:paraId="73B0FA2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Reference Signal Time Difference (RSTD) measurements for NB1</w:t>
      </w:r>
      <w:r w:rsidRPr="00A77EA5">
        <w:rPr>
          <w:noProof/>
        </w:rPr>
        <w:tab/>
        <w:t>4414</w:t>
      </w:r>
    </w:p>
    <w:p w14:paraId="6779C2B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B.3.31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Reference Signal Time Difference (RSTD) measurements for Cat M1</w:t>
      </w:r>
      <w:r w:rsidRPr="00A77EA5">
        <w:rPr>
          <w:noProof/>
        </w:rPr>
        <w:tab/>
        <w:t>4414</w:t>
      </w:r>
    </w:p>
    <w:p w14:paraId="4530062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Reference Signal Time Difference (RSTD) measurements for Cat M2</w:t>
      </w:r>
      <w:r w:rsidRPr="00A77EA5">
        <w:rPr>
          <w:noProof/>
        </w:rPr>
        <w:tab/>
        <w:t>4414</w:t>
      </w:r>
    </w:p>
    <w:p w14:paraId="5E68E2E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 for Cat M1</w:t>
      </w:r>
      <w:r w:rsidRPr="00A77EA5">
        <w:rPr>
          <w:noProof/>
        </w:rPr>
        <w:tab/>
        <w:t>4414</w:t>
      </w:r>
    </w:p>
    <w:p w14:paraId="78D6995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 for Cat M2</w:t>
      </w:r>
      <w:r w:rsidRPr="00A77EA5">
        <w:rPr>
          <w:noProof/>
        </w:rPr>
        <w:tab/>
        <w:t>4414</w:t>
      </w:r>
    </w:p>
    <w:p w14:paraId="5BC60A2E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RRM Requirements Exceptions</w:t>
      </w:r>
      <w:r w:rsidRPr="00A77EA5">
        <w:rPr>
          <w:noProof/>
        </w:rPr>
        <w:tab/>
        <w:t>4415</w:t>
      </w:r>
    </w:p>
    <w:p w14:paraId="5781638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</w:t>
      </w:r>
      <w:r w:rsidRPr="00A77EA5">
        <w:rPr>
          <w:noProof/>
        </w:rPr>
        <w:tab/>
        <w:t>4415</w:t>
      </w:r>
    </w:p>
    <w:p w14:paraId="19D4CDB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Receiver sensitivity relaxation for UE supporting CA</w:t>
      </w:r>
      <w:r w:rsidRPr="00A77EA5">
        <w:rPr>
          <w:noProof/>
        </w:rPr>
        <w:tab/>
        <w:t>4415</w:t>
      </w:r>
    </w:p>
    <w:p w14:paraId="13E5003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Receiver sensitivity relaxation for UE configured with CA</w:t>
      </w:r>
      <w:r w:rsidRPr="00A77EA5">
        <w:rPr>
          <w:noProof/>
        </w:rPr>
        <w:tab/>
        <w:t>4415</w:t>
      </w:r>
    </w:p>
    <w:p w14:paraId="5345CE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B.4.3.1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Inter-band carrier aggregation</w:t>
      </w:r>
      <w:r w:rsidRPr="00A77EA5">
        <w:rPr>
          <w:noProof/>
        </w:rPr>
        <w:tab/>
        <w:t>4415</w:t>
      </w:r>
    </w:p>
    <w:p w14:paraId="380E83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Intra-band non-contiguous carrier aggregation</w:t>
      </w:r>
      <w:r w:rsidRPr="00A77EA5">
        <w:rPr>
          <w:noProof/>
        </w:rPr>
        <w:tab/>
        <w:t>4415</w:t>
      </w:r>
    </w:p>
    <w:p w14:paraId="1FDA57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Inter-band carrier aggregation with operating bands without uplink band</w:t>
      </w:r>
      <w:r w:rsidRPr="00A77EA5">
        <w:rPr>
          <w:noProof/>
        </w:rPr>
        <w:tab/>
        <w:t>4415</w:t>
      </w:r>
    </w:p>
    <w:p w14:paraId="16670C32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 Performance Requirements for ProSe UE</w:t>
      </w:r>
      <w:r w:rsidRPr="00A77EA5">
        <w:rPr>
          <w:noProof/>
        </w:rPr>
        <w:tab/>
        <w:t>4416</w:t>
      </w:r>
    </w:p>
    <w:p w14:paraId="0A4BA0E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S-RSRP Accuracy Requirements</w:t>
      </w:r>
      <w:r w:rsidRPr="00A77EA5">
        <w:rPr>
          <w:noProof/>
        </w:rPr>
        <w:tab/>
        <w:t>4416</w:t>
      </w:r>
    </w:p>
    <w:p w14:paraId="12685D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Relative S-RSRP Accuracy Requirements</w:t>
      </w:r>
      <w:r w:rsidRPr="00A77EA5">
        <w:rPr>
          <w:noProof/>
        </w:rPr>
        <w:tab/>
        <w:t>4416</w:t>
      </w:r>
    </w:p>
    <w:p w14:paraId="48C5248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Selection/Reselection to Intra-frequency SyncRef UE</w:t>
      </w:r>
      <w:r w:rsidRPr="00A77EA5">
        <w:rPr>
          <w:noProof/>
        </w:rPr>
        <w:tab/>
        <w:t>4416</w:t>
      </w:r>
    </w:p>
    <w:p w14:paraId="4E17A3E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SD-RSRP Accuracy Requirements</w:t>
      </w:r>
      <w:r w:rsidRPr="00A77EA5">
        <w:rPr>
          <w:noProof/>
        </w:rPr>
        <w:tab/>
        <w:t>4417</w:t>
      </w:r>
    </w:p>
    <w:p w14:paraId="7BF823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Relative SD-RSRP Accuracy Requirements</w:t>
      </w:r>
      <w:r w:rsidRPr="00A77EA5">
        <w:rPr>
          <w:noProof/>
        </w:rPr>
        <w:tab/>
        <w:t>4417</w:t>
      </w:r>
    </w:p>
    <w:p w14:paraId="7973B0C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V2X</w:t>
      </w:r>
      <w:r w:rsidRPr="00A77EA5">
        <w:rPr>
          <w:noProof/>
        </w:rPr>
        <w:tab/>
        <w:t>4418</w:t>
      </w:r>
    </w:p>
    <w:p w14:paraId="6652050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 for GNSS signals</w:t>
      </w:r>
      <w:r w:rsidRPr="00A77EA5">
        <w:rPr>
          <w:noProof/>
        </w:rPr>
        <w:tab/>
        <w:t>4418</w:t>
      </w:r>
    </w:p>
    <w:p w14:paraId="7397E10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Absolute S-RSRP Accuracy Requirements</w:t>
      </w:r>
      <w:r w:rsidRPr="00A77EA5">
        <w:rPr>
          <w:noProof/>
        </w:rPr>
        <w:tab/>
        <w:t>4418</w:t>
      </w:r>
    </w:p>
    <w:p w14:paraId="24A134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Relative S-RSRP Accuracy Requirements</w:t>
      </w:r>
      <w:r w:rsidRPr="00A77EA5">
        <w:rPr>
          <w:noProof/>
        </w:rPr>
        <w:tab/>
        <w:t>4418</w:t>
      </w:r>
    </w:p>
    <w:p w14:paraId="5762DE2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Selection/Reselection to Intra-frequency SyncRef UE</w:t>
      </w:r>
      <w:r w:rsidRPr="00A77EA5">
        <w:rPr>
          <w:noProof/>
        </w:rPr>
        <w:tab/>
        <w:t>4418</w:t>
      </w:r>
    </w:p>
    <w:p w14:paraId="06F250F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Absolute PSSCH-RSRP Accuracy Requirements</w:t>
      </w:r>
      <w:r w:rsidRPr="00A77EA5">
        <w:rPr>
          <w:noProof/>
        </w:rPr>
        <w:tab/>
        <w:t>4419</w:t>
      </w:r>
    </w:p>
    <w:p w14:paraId="191A08A7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sTTI and 1ms-TTI with 3 Subframe HARQ Processing</w:t>
      </w:r>
      <w:r w:rsidRPr="00A77EA5">
        <w:rPr>
          <w:noProof/>
        </w:rPr>
        <w:tab/>
        <w:t>4419</w:t>
      </w:r>
    </w:p>
    <w:p w14:paraId="16CAA31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Maximum Timing Difference Between Uplink and Downlink Carriers in Carrier Aggregation</w:t>
      </w:r>
      <w:r w:rsidRPr="00A77EA5">
        <w:rPr>
          <w:noProof/>
        </w:rPr>
        <w:tab/>
        <w:t>4419</w:t>
      </w:r>
    </w:p>
    <w:p w14:paraId="76E0956E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High level test procedure for SAN RRM tests</w:t>
      </w:r>
      <w:r w:rsidRPr="00A77EA5">
        <w:rPr>
          <w:noProof/>
        </w:rPr>
        <w:tab/>
        <w:t>4421</w:t>
      </w:r>
    </w:p>
    <w:p w14:paraId="20D18D81" w14:textId="75F480B2" w:rsidR="00B2382E" w:rsidRPr="00A77EA5" w:rsidRDefault="00B2382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A77EA5">
        <w:rPr>
          <w:noProof/>
          <w:lang w:val="fr-FR"/>
        </w:rPr>
        <w:t>Annex C (informative):</w:t>
      </w:r>
      <w:r w:rsidRPr="00A77EA5">
        <w:rPr>
          <w:noProof/>
          <w:lang w:val="fr-FR"/>
        </w:rPr>
        <w:tab/>
        <w:t>Change history:</w:t>
      </w:r>
      <w:r w:rsidRPr="00A77EA5">
        <w:rPr>
          <w:noProof/>
          <w:lang w:val="fr-FR"/>
        </w:rPr>
        <w:tab/>
        <w:t>4421</w:t>
      </w:r>
    </w:p>
    <w:p w14:paraId="6B7D5F00" w14:textId="222E611C" w:rsidR="00080512" w:rsidRPr="00FB3D5C" w:rsidRDefault="007D26F8">
      <w:pPr>
        <w:rPr>
          <w:lang w:val="fr-FR"/>
        </w:rPr>
      </w:pPr>
      <w:r w:rsidRPr="00A77EA5">
        <w:rPr>
          <w:sz w:val="22"/>
        </w:rPr>
        <w:fldChar w:fldCharType="end"/>
      </w:r>
    </w:p>
    <w:p w14:paraId="43B27F4E" w14:textId="0B7420B2" w:rsidR="00174903" w:rsidRPr="00FB3D5C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 w:rsidRP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_s00-11.doc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 w:rsidRP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_sA.1-A.6.doc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_sA.7-A.</w:instrText>
      </w:r>
      <w:r w:rsidR="00997EB6" w:rsidRPr="00FB3D5C">
        <w:rPr>
          <w:noProof/>
          <w:lang w:val="fr-FR"/>
        </w:rPr>
        <w:instrText>7</w:instrText>
      </w:r>
      <w:r w:rsidRPr="00FB3D5C">
        <w:rPr>
          <w:noProof/>
          <w:lang w:val="fr-FR"/>
        </w:rPr>
        <w:instrText>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="00997EB6" w:rsidRPr="00FB3D5C">
        <w:rPr>
          <w:noProof/>
          <w:lang w:val="fr-FR"/>
        </w:rPr>
        <w:instrText xml:space="preserve">_sA.8-A.8.docx" </w:instrText>
      </w:r>
      <w:r w:rsidR="00C5602A" w:rsidRPr="00FB3D5C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_sA.9-XX.doc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FB3D5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6749" w14:textId="77777777" w:rsidR="007F0EDC" w:rsidRDefault="007F0EDC">
      <w:r>
        <w:separator/>
      </w:r>
    </w:p>
  </w:endnote>
  <w:endnote w:type="continuationSeparator" w:id="0">
    <w:p w14:paraId="71DE894B" w14:textId="77777777" w:rsidR="007F0EDC" w:rsidRDefault="007F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17418" w14:textId="77777777" w:rsidR="00B2382E" w:rsidRDefault="00B23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D04D" w14:textId="77777777" w:rsidR="00B2382E" w:rsidRDefault="00B23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46C2" w14:textId="77777777" w:rsidR="00B2382E" w:rsidRDefault="00B238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D61A8" w14:textId="77777777" w:rsidR="007F0EDC" w:rsidRDefault="007F0EDC">
      <w:r>
        <w:separator/>
      </w:r>
    </w:p>
  </w:footnote>
  <w:footnote w:type="continuationSeparator" w:id="0">
    <w:p w14:paraId="3679FC4B" w14:textId="77777777" w:rsidR="007F0EDC" w:rsidRDefault="007F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FB00" w14:textId="77777777" w:rsidR="00B2382E" w:rsidRDefault="00B238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7AA0" w14:textId="77777777" w:rsidR="00B2382E" w:rsidRDefault="00B23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2947" w14:textId="77777777" w:rsidR="00B2382E" w:rsidRDefault="00B23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3C1E" w14:textId="77777777" w:rsidR="00B2382E" w:rsidRPr="003F6DCB" w:rsidRDefault="00B2382E" w:rsidP="00B2382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F3F2829" w14:textId="451D340F" w:rsidR="00B2382E" w:rsidRDefault="00B2382E" w:rsidP="00B2382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FEEA862" w14:textId="4A8AE95A" w:rsidR="00B2382E" w:rsidRDefault="00B2382E" w:rsidP="00B238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36.133 V19.3.0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489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930EE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A4AAF"/>
    <w:rsid w:val="007B600E"/>
    <w:rsid w:val="007D2345"/>
    <w:rsid w:val="007D26F8"/>
    <w:rsid w:val="007D46E2"/>
    <w:rsid w:val="007E6549"/>
    <w:rsid w:val="007F0EDC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77EA5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2382E"/>
    <w:rsid w:val="00B3460D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55579"/>
    <w:rsid w:val="00E74E95"/>
    <w:rsid w:val="00E7764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B3D5C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106</Pages>
  <Words>50668</Words>
  <Characters>288810</Characters>
  <Application>Microsoft Office Word</Application>
  <DocSecurity>0</DocSecurity>
  <Lines>2406</Lines>
  <Paragraphs>677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338801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60</cp:revision>
  <cp:lastPrinted>2019-02-25T14:05:00Z</cp:lastPrinted>
  <dcterms:created xsi:type="dcterms:W3CDTF">2021-09-30T15:24:00Z</dcterms:created>
  <dcterms:modified xsi:type="dcterms:W3CDTF">2025-12-10T16:26:00Z</dcterms:modified>
</cp:coreProperties>
</file>