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AEA73B0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3F7291">
              <w:rPr>
                <w:rFonts w:hint="eastAsia"/>
                <w:lang w:eastAsia="zh-CN"/>
              </w:rPr>
              <w:t>12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3F7291">
              <w:rPr>
                <w:rFonts w:hint="eastAsia"/>
                <w:sz w:val="32"/>
                <w:lang w:eastAsia="zh-CN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pt" o:ole="">
                  <v:imagedata r:id="rId9" o:title=""/>
                </v:shape>
                <o:OLEObject Type="Embed" ProgID="Word.Picture.8" ShapeID="_x0000_i1025" DrawAspect="Content" ObjectID="_182691445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D57E164" w14:textId="77777777" w:rsidR="0027462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462F">
        <w:rPr>
          <w:noProof/>
        </w:rPr>
        <w:t>Foreword</w:t>
      </w:r>
      <w:r w:rsidR="0027462F">
        <w:rPr>
          <w:noProof/>
        </w:rPr>
        <w:tab/>
        <w:t>106</w:t>
      </w:r>
    </w:p>
    <w:p w14:paraId="0F6E9F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108</w:t>
      </w:r>
    </w:p>
    <w:p w14:paraId="21EDD4D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108</w:t>
      </w:r>
    </w:p>
    <w:p w14:paraId="3C0A82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110</w:t>
      </w:r>
    </w:p>
    <w:p w14:paraId="7A3CB51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110</w:t>
      </w:r>
    </w:p>
    <w:p w14:paraId="05FC69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112</w:t>
      </w:r>
    </w:p>
    <w:p w14:paraId="3F572A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113</w:t>
      </w:r>
    </w:p>
    <w:p w14:paraId="0E00D0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tolerances</w:t>
      </w:r>
      <w:r>
        <w:rPr>
          <w:noProof/>
        </w:rPr>
        <w:tab/>
        <w:t>116</w:t>
      </w:r>
    </w:p>
    <w:p w14:paraId="505D10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116</w:t>
      </w:r>
    </w:p>
    <w:p w14:paraId="1D3DED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116</w:t>
      </w:r>
    </w:p>
    <w:p w14:paraId="6BBE26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119</w:t>
      </w:r>
    </w:p>
    <w:p w14:paraId="78E97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2ED69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120</w:t>
      </w:r>
    </w:p>
    <w:p w14:paraId="79077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2DAD7A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128</w:t>
      </w:r>
    </w:p>
    <w:p w14:paraId="7345A2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129</w:t>
      </w:r>
    </w:p>
    <w:p w14:paraId="5173A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130</w:t>
      </w:r>
    </w:p>
    <w:p w14:paraId="5D3A5E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131</w:t>
      </w:r>
    </w:p>
    <w:p w14:paraId="23598D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D8736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132</w:t>
      </w:r>
    </w:p>
    <w:p w14:paraId="07362F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Void</w:t>
      </w:r>
      <w:r>
        <w:rPr>
          <w:noProof/>
        </w:rPr>
        <w:tab/>
        <w:t>132</w:t>
      </w:r>
    </w:p>
    <w:p w14:paraId="44C40C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132</w:t>
      </w:r>
    </w:p>
    <w:p w14:paraId="302EE4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1201481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56374D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29D96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12B50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588F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133</w:t>
      </w:r>
    </w:p>
    <w:p w14:paraId="3285A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134</w:t>
      </w:r>
    </w:p>
    <w:p w14:paraId="4CB19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</w:t>
      </w:r>
    </w:p>
    <w:p w14:paraId="548E7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135</w:t>
      </w:r>
    </w:p>
    <w:p w14:paraId="77909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137</w:t>
      </w:r>
    </w:p>
    <w:p w14:paraId="00012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139</w:t>
      </w:r>
    </w:p>
    <w:p w14:paraId="473A36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139</w:t>
      </w:r>
    </w:p>
    <w:p w14:paraId="1F43F7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141</w:t>
      </w:r>
    </w:p>
    <w:p w14:paraId="0D6DA6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42A3F3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6C88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75F57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652EB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4D0ED8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4DA2C4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78505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3DE8B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24163F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049F7C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756CC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6870E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155</w:t>
      </w:r>
    </w:p>
    <w:p w14:paraId="4EA0D0A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0A7257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5F940E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4DF119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3579D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1F77257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38E455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2AC0C1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3FBE0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7845A8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236CF1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258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3CED8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7FB35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1DB3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A80B8A">
        <w:rPr>
          <w:i/>
          <w:noProof/>
        </w:rPr>
        <w:t>timeSinceFailure</w:t>
      </w:r>
      <w:r>
        <w:rPr>
          <w:noProof/>
        </w:rPr>
        <w:tab/>
        <w:t>159</w:t>
      </w:r>
    </w:p>
    <w:p w14:paraId="0D778A5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3E0280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100BD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1481F5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58BAAE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0CC5B39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17868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EF26C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552D5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481F3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718406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10CFE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A9D0D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624C9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1C4C61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3950B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689BEA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408DD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1CDC27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44EB37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0EC38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7DF19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3812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333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4F18CF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05D586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6B94D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48195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0F9F61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706D97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6AC3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15E8712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14A32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667F1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35196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2ADC4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60D37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2BD40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7F2AF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2F4A6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37AD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2B388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31BEB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7CCC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4CC0F7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21EBD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6F220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0780CE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39036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</w:t>
      </w:r>
      <w:r>
        <w:rPr>
          <w:noProof/>
        </w:rPr>
        <w:lastRenderedPageBreak/>
        <w:t>ynchronization for transmission using PUR</w:t>
      </w:r>
      <w:r>
        <w:rPr>
          <w:noProof/>
        </w:rPr>
        <w:tab/>
        <w:t>190</w:t>
      </w:r>
    </w:p>
    <w:p w14:paraId="7E8B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382863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190</w:t>
      </w:r>
    </w:p>
    <w:p w14:paraId="006BFB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498B1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78008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190</w:t>
      </w:r>
    </w:p>
    <w:p w14:paraId="470F3A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190</w:t>
      </w:r>
    </w:p>
    <w:p w14:paraId="2E3B6C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191</w:t>
      </w:r>
    </w:p>
    <w:p w14:paraId="38AF8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192</w:t>
      </w:r>
    </w:p>
    <w:p w14:paraId="4120DCE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4C719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196</w:t>
      </w:r>
    </w:p>
    <w:p w14:paraId="052FFB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196</w:t>
      </w:r>
    </w:p>
    <w:p w14:paraId="1CBF04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197</w:t>
      </w:r>
    </w:p>
    <w:p w14:paraId="6715E5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197</w:t>
      </w:r>
    </w:p>
    <w:p w14:paraId="4E1FC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198</w:t>
      </w:r>
    </w:p>
    <w:p w14:paraId="34014D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199</w:t>
      </w:r>
    </w:p>
    <w:p w14:paraId="30F90D6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202</w:t>
      </w:r>
    </w:p>
    <w:p w14:paraId="5D852D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203</w:t>
      </w:r>
    </w:p>
    <w:p w14:paraId="592A6B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204</w:t>
      </w:r>
    </w:p>
    <w:p w14:paraId="4B664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204</w:t>
      </w:r>
    </w:p>
    <w:p w14:paraId="2DED80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204</w:t>
      </w:r>
    </w:p>
    <w:p w14:paraId="0B611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205</w:t>
      </w:r>
    </w:p>
    <w:p w14:paraId="27B9D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1F6B49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205</w:t>
      </w:r>
    </w:p>
    <w:p w14:paraId="71E73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205</w:t>
      </w:r>
    </w:p>
    <w:p w14:paraId="4F894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206</w:t>
      </w:r>
    </w:p>
    <w:p w14:paraId="60BD28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206</w:t>
      </w:r>
    </w:p>
    <w:p w14:paraId="53D3AE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206</w:t>
      </w:r>
    </w:p>
    <w:p w14:paraId="7AD261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207</w:t>
      </w:r>
    </w:p>
    <w:p w14:paraId="73EC33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207</w:t>
      </w:r>
    </w:p>
    <w:p w14:paraId="4789F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209</w:t>
      </w:r>
    </w:p>
    <w:p w14:paraId="142083D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210</w:t>
      </w:r>
    </w:p>
    <w:p w14:paraId="3E6F1D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213</w:t>
      </w:r>
    </w:p>
    <w:p w14:paraId="47BE75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215</w:t>
      </w:r>
    </w:p>
    <w:p w14:paraId="709B69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215</w:t>
      </w:r>
    </w:p>
    <w:p w14:paraId="15238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216</w:t>
      </w:r>
    </w:p>
    <w:p w14:paraId="0E5E6F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216</w:t>
      </w:r>
    </w:p>
    <w:p w14:paraId="57EE50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217</w:t>
      </w:r>
    </w:p>
    <w:p w14:paraId="6C9EC1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219</w:t>
      </w:r>
    </w:p>
    <w:p w14:paraId="216BB3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221</w:t>
      </w:r>
    </w:p>
    <w:p w14:paraId="3BC64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224</w:t>
      </w:r>
    </w:p>
    <w:p w14:paraId="416E9B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224</w:t>
      </w:r>
    </w:p>
    <w:p w14:paraId="4B414C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225</w:t>
      </w:r>
    </w:p>
    <w:p w14:paraId="232B2C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225</w:t>
      </w:r>
    </w:p>
    <w:p w14:paraId="4A50A2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226</w:t>
      </w:r>
    </w:p>
    <w:p w14:paraId="1263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ACDF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226</w:t>
      </w:r>
    </w:p>
    <w:p w14:paraId="6AD7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226</w:t>
      </w:r>
    </w:p>
    <w:p w14:paraId="724FBE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226</w:t>
      </w:r>
    </w:p>
    <w:p w14:paraId="78403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226</w:t>
      </w:r>
    </w:p>
    <w:p w14:paraId="530ADB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629A14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228</w:t>
      </w:r>
    </w:p>
    <w:p w14:paraId="4C170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29D5BA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230</w:t>
      </w:r>
    </w:p>
    <w:p w14:paraId="07727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231</w:t>
      </w:r>
    </w:p>
    <w:p w14:paraId="4D73D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232</w:t>
      </w:r>
    </w:p>
    <w:p w14:paraId="700FAE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2498E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</w:t>
      </w:r>
      <w:r>
        <w:rPr>
          <w:noProof/>
        </w:rPr>
        <w:lastRenderedPageBreak/>
        <w:t xml:space="preserve"> category NB2 for normal coverage</w:t>
      </w:r>
      <w:r>
        <w:rPr>
          <w:noProof/>
        </w:rPr>
        <w:tab/>
        <w:t>234</w:t>
      </w:r>
    </w:p>
    <w:p w14:paraId="17E43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89EDF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235</w:t>
      </w:r>
    </w:p>
    <w:p w14:paraId="71EFC8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6F90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237</w:t>
      </w:r>
    </w:p>
    <w:p w14:paraId="6A8A6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5A74C3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238</w:t>
      </w:r>
    </w:p>
    <w:p w14:paraId="4C768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94D1BA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240</w:t>
      </w:r>
    </w:p>
    <w:p w14:paraId="1E29E9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8F735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240</w:t>
      </w:r>
    </w:p>
    <w:p w14:paraId="4EC834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71918B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241</w:t>
      </w:r>
    </w:p>
    <w:p w14:paraId="77AA3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241</w:t>
      </w:r>
    </w:p>
    <w:p w14:paraId="582EC6B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242</w:t>
      </w:r>
    </w:p>
    <w:p w14:paraId="158A77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7C0A0C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87F2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243</w:t>
      </w:r>
    </w:p>
    <w:p w14:paraId="303DC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</w:t>
      </w:r>
      <w:r>
        <w:rPr>
          <w:noProof/>
        </w:rPr>
        <w:tab/>
        <w:t>243</w:t>
      </w:r>
    </w:p>
    <w:p w14:paraId="4CE75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 and evaluation of serving cell</w:t>
      </w:r>
      <w:r>
        <w:rPr>
          <w:noProof/>
        </w:rPr>
        <w:tab/>
        <w:t>243</w:t>
      </w:r>
    </w:p>
    <w:p w14:paraId="610E27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intra-frequency E-UTRAN cells</w:t>
      </w:r>
      <w:r>
        <w:rPr>
          <w:noProof/>
        </w:rPr>
        <w:tab/>
        <w:t>243</w:t>
      </w:r>
    </w:p>
    <w:p w14:paraId="77089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inter-frequency E-UTRAN cells</w:t>
      </w:r>
      <w:r>
        <w:rPr>
          <w:noProof/>
        </w:rPr>
        <w:tab/>
        <w:t>243</w:t>
      </w:r>
    </w:p>
    <w:p w14:paraId="20AB24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243</w:t>
      </w:r>
    </w:p>
    <w:p w14:paraId="60B3D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6DA4A8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243</w:t>
      </w:r>
    </w:p>
    <w:p w14:paraId="60ECC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 for RedCap</w:t>
      </w:r>
      <w:r>
        <w:rPr>
          <w:noProof/>
        </w:rPr>
        <w:tab/>
        <w:t>243</w:t>
      </w:r>
    </w:p>
    <w:p w14:paraId="77C4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243</w:t>
      </w:r>
    </w:p>
    <w:p w14:paraId="57C331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244</w:t>
      </w:r>
    </w:p>
    <w:p w14:paraId="763C77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08B370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Selection</w:t>
      </w:r>
      <w:r>
        <w:rPr>
          <w:noProof/>
        </w:rPr>
        <w:tab/>
        <w:t>244</w:t>
      </w:r>
    </w:p>
    <w:p w14:paraId="66E62E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Reselection</w:t>
      </w:r>
      <w:r>
        <w:rPr>
          <w:noProof/>
        </w:rPr>
        <w:tab/>
        <w:t>244</w:t>
      </w:r>
    </w:p>
    <w:p w14:paraId="27A129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244</w:t>
      </w:r>
    </w:p>
    <w:p w14:paraId="6CB79E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244</w:t>
      </w:r>
    </w:p>
    <w:p w14:paraId="5B547E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245</w:t>
      </w:r>
    </w:p>
    <w:p w14:paraId="53805F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245</w:t>
      </w:r>
    </w:p>
    <w:p w14:paraId="7ED792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245</w:t>
      </w:r>
    </w:p>
    <w:p w14:paraId="2F0C0F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245</w:t>
      </w:r>
    </w:p>
    <w:p w14:paraId="7CCB4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247</w:t>
      </w:r>
    </w:p>
    <w:p w14:paraId="1D78069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247</w:t>
      </w:r>
    </w:p>
    <w:p w14:paraId="20A0864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248</w:t>
      </w:r>
    </w:p>
    <w:p w14:paraId="494BFB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03002A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248</w:t>
      </w:r>
    </w:p>
    <w:p w14:paraId="38684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248</w:t>
      </w:r>
    </w:p>
    <w:p w14:paraId="1331D3C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7996EF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E6C43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249</w:t>
      </w:r>
    </w:p>
    <w:p w14:paraId="0A5CC4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23EAF2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075BC7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FDD</w:t>
      </w:r>
      <w:r>
        <w:rPr>
          <w:noProof/>
        </w:rPr>
        <w:tab/>
        <w:t>250</w:t>
      </w:r>
    </w:p>
    <w:p w14:paraId="66F51251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5.1.2.3.1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62CC88C3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5.1.2.3.2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5BA78AC9" w14:textId="77777777" w:rsidR="0027462F" w:rsidRP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5.1.2.4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E-UTRAN TDD – TDD</w:t>
      </w:r>
      <w:r w:rsidRPr="0027462F">
        <w:rPr>
          <w:noProof/>
          <w:lang w:val="nl-NL"/>
        </w:rPr>
        <w:tab/>
        <w:t>250</w:t>
      </w:r>
    </w:p>
    <w:p w14:paraId="45843B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7CDB43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02CBEC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252</w:t>
      </w:r>
    </w:p>
    <w:p w14:paraId="644059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</w:t>
      </w:r>
      <w:r>
        <w:rPr>
          <w:noProof/>
        </w:rPr>
        <w:lastRenderedPageBreak/>
        <w:t>ver delay</w:t>
      </w:r>
      <w:r>
        <w:rPr>
          <w:noProof/>
        </w:rPr>
        <w:tab/>
        <w:t>252</w:t>
      </w:r>
    </w:p>
    <w:p w14:paraId="13A960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3F54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253</w:t>
      </w:r>
    </w:p>
    <w:p w14:paraId="5371F2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253</w:t>
      </w:r>
    </w:p>
    <w:p w14:paraId="5576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254</w:t>
      </w:r>
    </w:p>
    <w:p w14:paraId="4039B7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254</w:t>
      </w:r>
    </w:p>
    <w:p w14:paraId="012E8C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254</w:t>
      </w:r>
    </w:p>
    <w:p w14:paraId="71E28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254</w:t>
      </w:r>
    </w:p>
    <w:p w14:paraId="1B44B4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255</w:t>
      </w:r>
    </w:p>
    <w:p w14:paraId="35D88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255</w:t>
      </w:r>
    </w:p>
    <w:p w14:paraId="4FFAD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663DD82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255</w:t>
      </w:r>
    </w:p>
    <w:p w14:paraId="6D9974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255</w:t>
      </w:r>
    </w:p>
    <w:p w14:paraId="3309F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20D31D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5E2E21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2AC405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UTRAN TDD Handover</w:t>
      </w:r>
      <w:r>
        <w:rPr>
          <w:noProof/>
        </w:rPr>
        <w:tab/>
        <w:t>256</w:t>
      </w:r>
    </w:p>
    <w:p w14:paraId="3D1A5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256</w:t>
      </w:r>
    </w:p>
    <w:p w14:paraId="35F3E2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68561C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4A8108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53302E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257</w:t>
      </w:r>
    </w:p>
    <w:p w14:paraId="7A7E7F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1F00B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E6DE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43ED10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78ABE2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257</w:t>
      </w:r>
    </w:p>
    <w:p w14:paraId="75191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DCD1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204D9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5B980F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- NR FR1 Handover to target cell using CCA</w:t>
      </w:r>
      <w:r>
        <w:rPr>
          <w:noProof/>
        </w:rPr>
        <w:tab/>
        <w:t>258</w:t>
      </w:r>
    </w:p>
    <w:p w14:paraId="7391D5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CB38A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4EC2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E7DB3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NR FR1 Handover</w:t>
      </w:r>
      <w:r w:rsidRPr="00A80B8A">
        <w:rPr>
          <w:noProof/>
          <w:lang w:val="sv-SE" w:eastAsia="ko-KR"/>
        </w:rPr>
        <w:t xml:space="preserve"> for </w:t>
      </w:r>
      <w:r w:rsidRPr="00A80B8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260</w:t>
      </w:r>
    </w:p>
    <w:p w14:paraId="0754E2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5E8F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260</w:t>
      </w:r>
    </w:p>
    <w:p w14:paraId="3FCA9F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- NR FR2 Handover</w:t>
      </w:r>
      <w:r>
        <w:rPr>
          <w:noProof/>
        </w:rPr>
        <w:tab/>
        <w:t>260</w:t>
      </w:r>
    </w:p>
    <w:p w14:paraId="5B43B6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Introduction</w:t>
      </w:r>
      <w:r>
        <w:rPr>
          <w:noProof/>
        </w:rPr>
        <w:tab/>
        <w:t>260</w:t>
      </w:r>
    </w:p>
    <w:p w14:paraId="4FBCE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260</w:t>
      </w:r>
    </w:p>
    <w:p w14:paraId="1E424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260</w:t>
      </w:r>
    </w:p>
    <w:p w14:paraId="6FC4E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261</w:t>
      </w:r>
    </w:p>
    <w:p w14:paraId="70EB3F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261</w:t>
      </w:r>
    </w:p>
    <w:p w14:paraId="0BE779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4A2D4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470939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47F51B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– cdma2000 1X Handover</w:t>
      </w:r>
      <w:r>
        <w:rPr>
          <w:noProof/>
        </w:rPr>
        <w:tab/>
        <w:t>262</w:t>
      </w:r>
    </w:p>
    <w:p w14:paraId="213EFF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262</w:t>
      </w:r>
    </w:p>
    <w:p w14:paraId="08E2FF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0768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1261B5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262</w:t>
      </w:r>
    </w:p>
    <w:p w14:paraId="3DF2EC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2B58C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263</w:t>
      </w:r>
    </w:p>
    <w:p w14:paraId="07E6E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263</w:t>
      </w:r>
    </w:p>
    <w:p w14:paraId="413D7F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6F41F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51221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263</w:t>
      </w:r>
    </w:p>
    <w:p w14:paraId="23473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264</w:t>
      </w:r>
    </w:p>
    <w:p w14:paraId="7EECDF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603A85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40133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3C601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264</w:t>
      </w:r>
    </w:p>
    <w:p w14:paraId="4DC211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29324A9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</w:t>
      </w:r>
      <w:r>
        <w:rPr>
          <w:noProof/>
          <w:lang w:eastAsia="sv-SE"/>
        </w:rPr>
        <w:lastRenderedPageBreak/>
        <w:t>ption time</w:t>
      </w:r>
      <w:r>
        <w:rPr>
          <w:noProof/>
        </w:rPr>
        <w:tab/>
        <w:t>264</w:t>
      </w:r>
    </w:p>
    <w:p w14:paraId="0964E1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265</w:t>
      </w:r>
    </w:p>
    <w:p w14:paraId="7E24C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265</w:t>
      </w:r>
    </w:p>
    <w:p w14:paraId="63B6E11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265</w:t>
      </w:r>
    </w:p>
    <w:p w14:paraId="79E6A2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FE38D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265</w:t>
      </w:r>
    </w:p>
    <w:p w14:paraId="77A580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265</w:t>
      </w:r>
    </w:p>
    <w:p w14:paraId="233556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055FB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0D92B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266</w:t>
      </w:r>
    </w:p>
    <w:p w14:paraId="50E64B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266</w:t>
      </w:r>
    </w:p>
    <w:p w14:paraId="2DF47D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178D1F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1BFDCB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727816C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040EA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269</w:t>
      </w:r>
    </w:p>
    <w:p w14:paraId="427382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64656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269</w:t>
      </w:r>
    </w:p>
    <w:p w14:paraId="2229F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3FDE4C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4E2582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270</w:t>
      </w:r>
    </w:p>
    <w:p w14:paraId="101210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270</w:t>
      </w:r>
    </w:p>
    <w:p w14:paraId="201CEF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111FFB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12EEE5F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71F9BA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146A4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273</w:t>
      </w:r>
    </w:p>
    <w:p w14:paraId="4B366B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273</w:t>
      </w:r>
    </w:p>
    <w:p w14:paraId="01B734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273</w:t>
      </w:r>
    </w:p>
    <w:p w14:paraId="6C73BE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2F52BD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142AA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274</w:t>
      </w:r>
    </w:p>
    <w:p w14:paraId="43018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2DE2C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0E3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275</w:t>
      </w:r>
    </w:p>
    <w:p w14:paraId="6BB46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275</w:t>
      </w:r>
    </w:p>
    <w:p w14:paraId="02E96A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275</w:t>
      </w:r>
    </w:p>
    <w:p w14:paraId="4F963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275</w:t>
      </w:r>
    </w:p>
    <w:p w14:paraId="5079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6372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275</w:t>
      </w:r>
    </w:p>
    <w:p w14:paraId="6DAC97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A80B8A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276</w:t>
      </w:r>
    </w:p>
    <w:p w14:paraId="1137A6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277</w:t>
      </w:r>
    </w:p>
    <w:p w14:paraId="1EFB3C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274F45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277</w:t>
      </w:r>
    </w:p>
    <w:p w14:paraId="27344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277</w:t>
      </w:r>
    </w:p>
    <w:p w14:paraId="1BB31D8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278</w:t>
      </w:r>
    </w:p>
    <w:p w14:paraId="418165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278</w:t>
      </w:r>
    </w:p>
    <w:p w14:paraId="1C2ADF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33D5F1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31A2BD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279</w:t>
      </w:r>
    </w:p>
    <w:p w14:paraId="4B5FA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279</w:t>
      </w:r>
    </w:p>
    <w:p w14:paraId="30BD61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C56AF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4940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279</w:t>
      </w:r>
    </w:p>
    <w:p w14:paraId="4EE1AC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279</w:t>
      </w:r>
    </w:p>
    <w:p w14:paraId="4296A0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280</w:t>
      </w:r>
    </w:p>
    <w:p w14:paraId="27952E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280</w:t>
      </w:r>
    </w:p>
    <w:p w14:paraId="2135C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280</w:t>
      </w:r>
    </w:p>
    <w:p w14:paraId="26E617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280</w:t>
      </w:r>
    </w:p>
    <w:p w14:paraId="641750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280</w:t>
      </w:r>
    </w:p>
    <w:p w14:paraId="6D831A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280</w:t>
      </w:r>
    </w:p>
    <w:p w14:paraId="59AF52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280</w:t>
      </w:r>
    </w:p>
    <w:p w14:paraId="35F50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</w:t>
      </w:r>
      <w:r>
        <w:rPr>
          <w:noProof/>
        </w:rPr>
        <w:lastRenderedPageBreak/>
        <w:t>iour when not receiving Random Access Response</w:t>
      </w:r>
      <w:r>
        <w:rPr>
          <w:noProof/>
        </w:rPr>
        <w:tab/>
        <w:t>280</w:t>
      </w:r>
    </w:p>
    <w:p w14:paraId="142018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280</w:t>
      </w:r>
    </w:p>
    <w:p w14:paraId="2E6AA5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281</w:t>
      </w:r>
    </w:p>
    <w:p w14:paraId="4C5FF8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281</w:t>
      </w:r>
    </w:p>
    <w:p w14:paraId="18BB4B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643D42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D3A31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281</w:t>
      </w:r>
    </w:p>
    <w:p w14:paraId="5C9793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281</w:t>
      </w:r>
    </w:p>
    <w:p w14:paraId="3DF4E4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282</w:t>
      </w:r>
    </w:p>
    <w:p w14:paraId="76F10D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282</w:t>
      </w:r>
    </w:p>
    <w:p w14:paraId="18B01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A80B8A">
        <w:rPr>
          <w:noProof/>
          <w:lang w:val="en-US"/>
        </w:rPr>
        <w:t>carrier subject to CCA</w:t>
      </w:r>
      <w:r>
        <w:rPr>
          <w:noProof/>
        </w:rPr>
        <w:tab/>
        <w:t>283</w:t>
      </w:r>
    </w:p>
    <w:p w14:paraId="377AFA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284</w:t>
      </w:r>
    </w:p>
    <w:p w14:paraId="03F380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285</w:t>
      </w:r>
    </w:p>
    <w:p w14:paraId="2FA50B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ACFD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C86D9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286</w:t>
      </w:r>
    </w:p>
    <w:p w14:paraId="4C5D17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A4C5E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4EBFB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286</w:t>
      </w:r>
    </w:p>
    <w:p w14:paraId="2D1A0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59D8FE5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287</w:t>
      </w:r>
    </w:p>
    <w:p w14:paraId="74A1A8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8D82A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17D07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288</w:t>
      </w:r>
    </w:p>
    <w:p w14:paraId="332B3E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288</w:t>
      </w:r>
    </w:p>
    <w:p w14:paraId="1D11113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289</w:t>
      </w:r>
    </w:p>
    <w:p w14:paraId="32CE9A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B05AA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6361FE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289</w:t>
      </w:r>
    </w:p>
    <w:p w14:paraId="417C6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289</w:t>
      </w:r>
    </w:p>
    <w:p w14:paraId="5D2BB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289</w:t>
      </w:r>
    </w:p>
    <w:p w14:paraId="71C65A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289</w:t>
      </w:r>
    </w:p>
    <w:p w14:paraId="618D91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289</w:t>
      </w:r>
    </w:p>
    <w:p w14:paraId="0F060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754339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290</w:t>
      </w:r>
    </w:p>
    <w:p w14:paraId="2F0130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290</w:t>
      </w:r>
    </w:p>
    <w:p w14:paraId="5B9C38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132733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61E67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291</w:t>
      </w:r>
    </w:p>
    <w:p w14:paraId="60A78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291</w:t>
      </w:r>
    </w:p>
    <w:p w14:paraId="166610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291</w:t>
      </w:r>
    </w:p>
    <w:p w14:paraId="648ED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291</w:t>
      </w:r>
    </w:p>
    <w:p w14:paraId="569B5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291</w:t>
      </w:r>
    </w:p>
    <w:p w14:paraId="20CDF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291</w:t>
      </w:r>
    </w:p>
    <w:p w14:paraId="1870ED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292</w:t>
      </w:r>
    </w:p>
    <w:p w14:paraId="3F4D9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292</w:t>
      </w:r>
    </w:p>
    <w:p w14:paraId="1F4FFA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A4C43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AD883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1F2FCE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293</w:t>
      </w:r>
    </w:p>
    <w:p w14:paraId="0821EE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294</w:t>
      </w:r>
    </w:p>
    <w:p w14:paraId="18CF4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2F15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ECA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294</w:t>
      </w:r>
    </w:p>
    <w:p w14:paraId="109CE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295</w:t>
      </w:r>
    </w:p>
    <w:p w14:paraId="6F30CC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295</w:t>
      </w:r>
    </w:p>
    <w:p w14:paraId="3E278B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E315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68561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15E893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296</w:t>
      </w:r>
    </w:p>
    <w:p w14:paraId="166E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6D07B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lastRenderedPageBreak/>
        <w:t>Requirements</w:t>
      </w:r>
      <w:r>
        <w:rPr>
          <w:noProof/>
        </w:rPr>
        <w:tab/>
        <w:t>297</w:t>
      </w:r>
    </w:p>
    <w:p w14:paraId="27152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297</w:t>
      </w:r>
    </w:p>
    <w:p w14:paraId="72402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297</w:t>
      </w:r>
    </w:p>
    <w:p w14:paraId="2373AA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76B0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F8697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298</w:t>
      </w:r>
    </w:p>
    <w:p w14:paraId="79616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93B532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299</w:t>
      </w:r>
    </w:p>
    <w:p w14:paraId="63F1A3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299</w:t>
      </w:r>
    </w:p>
    <w:p w14:paraId="482BCE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Introduction</w:t>
      </w:r>
      <w:r>
        <w:rPr>
          <w:noProof/>
        </w:rPr>
        <w:tab/>
        <w:t>299</w:t>
      </w:r>
    </w:p>
    <w:p w14:paraId="53AF8E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Requirements</w:t>
      </w:r>
      <w:r>
        <w:rPr>
          <w:noProof/>
        </w:rPr>
        <w:tab/>
        <w:t>300</w:t>
      </w:r>
    </w:p>
    <w:p w14:paraId="110839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301</w:t>
      </w:r>
    </w:p>
    <w:p w14:paraId="0382A6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462A4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301</w:t>
      </w:r>
    </w:p>
    <w:p w14:paraId="5F696C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301</w:t>
      </w:r>
    </w:p>
    <w:p w14:paraId="6A645B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270465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6EC2F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301</w:t>
      </w:r>
    </w:p>
    <w:p w14:paraId="49000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302</w:t>
      </w:r>
    </w:p>
    <w:p w14:paraId="219852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(TDD)</w:t>
      </w:r>
      <w:r>
        <w:rPr>
          <w:noProof/>
        </w:rPr>
        <w:tab/>
        <w:t>302</w:t>
      </w:r>
    </w:p>
    <w:p w14:paraId="6B920A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302</w:t>
      </w:r>
    </w:p>
    <w:p w14:paraId="5CACC1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302</w:t>
      </w:r>
    </w:p>
    <w:p w14:paraId="6A96C7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303</w:t>
      </w:r>
    </w:p>
    <w:p w14:paraId="35630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3AA8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303</w:t>
      </w:r>
    </w:p>
    <w:p w14:paraId="314507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303</w:t>
      </w:r>
    </w:p>
    <w:p w14:paraId="402A5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303</w:t>
      </w:r>
    </w:p>
    <w:p w14:paraId="32ADFD5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303</w:t>
      </w:r>
    </w:p>
    <w:p w14:paraId="57DC8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303</w:t>
      </w:r>
    </w:p>
    <w:p w14:paraId="4241BA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6E95DD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305</w:t>
      </w:r>
    </w:p>
    <w:p w14:paraId="06536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305</w:t>
      </w:r>
    </w:p>
    <w:p w14:paraId="49D16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307</w:t>
      </w:r>
    </w:p>
    <w:p w14:paraId="021DB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307</w:t>
      </w:r>
    </w:p>
    <w:p w14:paraId="498A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307</w:t>
      </w:r>
    </w:p>
    <w:p w14:paraId="5D47F6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307</w:t>
      </w:r>
    </w:p>
    <w:p w14:paraId="2CB7AC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D5868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308</w:t>
      </w:r>
    </w:p>
    <w:p w14:paraId="639F4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309</w:t>
      </w:r>
    </w:p>
    <w:p w14:paraId="70B3DF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310</w:t>
      </w:r>
    </w:p>
    <w:p w14:paraId="3F8E41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311</w:t>
      </w:r>
    </w:p>
    <w:p w14:paraId="4F868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312</w:t>
      </w:r>
    </w:p>
    <w:p w14:paraId="76703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313</w:t>
      </w:r>
    </w:p>
    <w:p w14:paraId="4AA430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314</w:t>
      </w:r>
    </w:p>
    <w:p w14:paraId="17F47D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314</w:t>
      </w:r>
    </w:p>
    <w:p w14:paraId="197FC6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314</w:t>
      </w:r>
    </w:p>
    <w:p w14:paraId="55F035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315</w:t>
      </w:r>
    </w:p>
    <w:p w14:paraId="7B3712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316</w:t>
      </w:r>
    </w:p>
    <w:p w14:paraId="0ADBA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317</w:t>
      </w:r>
    </w:p>
    <w:p w14:paraId="26B662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317</w:t>
      </w:r>
    </w:p>
    <w:p w14:paraId="3DE7CF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319</w:t>
      </w:r>
    </w:p>
    <w:p w14:paraId="00FEA3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319</w:t>
      </w:r>
    </w:p>
    <w:p w14:paraId="43C9A8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321</w:t>
      </w:r>
    </w:p>
    <w:p w14:paraId="2A4AE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321</w:t>
      </w:r>
    </w:p>
    <w:p w14:paraId="173ECB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323</w:t>
      </w:r>
    </w:p>
    <w:p w14:paraId="5F013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325</w:t>
      </w:r>
    </w:p>
    <w:p w14:paraId="4CEF99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1EEE2E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3269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325</w:t>
      </w:r>
    </w:p>
    <w:p w14:paraId="05271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325</w:t>
      </w:r>
    </w:p>
    <w:p w14:paraId="472D6B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325</w:t>
      </w:r>
    </w:p>
    <w:p w14:paraId="3491CE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</w:t>
      </w:r>
      <w:r>
        <w:rPr>
          <w:noProof/>
        </w:rPr>
        <w:lastRenderedPageBreak/>
        <w:t>d CA</w:t>
      </w:r>
      <w:r>
        <w:rPr>
          <w:noProof/>
        </w:rPr>
        <w:tab/>
        <w:t>326</w:t>
      </w:r>
    </w:p>
    <w:p w14:paraId="58AE73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326</w:t>
      </w:r>
    </w:p>
    <w:p w14:paraId="378C4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326</w:t>
      </w:r>
    </w:p>
    <w:p w14:paraId="1C5A71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326</w:t>
      </w:r>
    </w:p>
    <w:p w14:paraId="54C56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326</w:t>
      </w:r>
    </w:p>
    <w:p w14:paraId="3437A6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327</w:t>
      </w:r>
    </w:p>
    <w:p w14:paraId="55E858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328</w:t>
      </w:r>
    </w:p>
    <w:p w14:paraId="4D8B4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328</w:t>
      </w:r>
    </w:p>
    <w:p w14:paraId="72575B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328</w:t>
      </w:r>
    </w:p>
    <w:p w14:paraId="1C510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A80B8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329</w:t>
      </w:r>
    </w:p>
    <w:p w14:paraId="6C82F7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330</w:t>
      </w:r>
    </w:p>
    <w:p w14:paraId="77562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330</w:t>
      </w:r>
    </w:p>
    <w:p w14:paraId="401F2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330</w:t>
      </w:r>
    </w:p>
    <w:p w14:paraId="0691C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330</w:t>
      </w:r>
    </w:p>
    <w:p w14:paraId="221AED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331</w:t>
      </w:r>
    </w:p>
    <w:p w14:paraId="7E154C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331</w:t>
      </w:r>
    </w:p>
    <w:p w14:paraId="121508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331</w:t>
      </w:r>
    </w:p>
    <w:p w14:paraId="4BEDC0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331</w:t>
      </w:r>
    </w:p>
    <w:p w14:paraId="7AF93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332</w:t>
      </w:r>
    </w:p>
    <w:p w14:paraId="46153B9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333</w:t>
      </w:r>
    </w:p>
    <w:p w14:paraId="379AE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4C98A2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333</w:t>
      </w:r>
    </w:p>
    <w:p w14:paraId="168CC1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333</w:t>
      </w:r>
    </w:p>
    <w:p w14:paraId="30DFBF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333</w:t>
      </w:r>
    </w:p>
    <w:p w14:paraId="12CAEA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334</w:t>
      </w:r>
    </w:p>
    <w:p w14:paraId="0D934F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676EE5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24592A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334</w:t>
      </w:r>
    </w:p>
    <w:p w14:paraId="0BC473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334</w:t>
      </w:r>
    </w:p>
    <w:p w14:paraId="0A964E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334</w:t>
      </w:r>
    </w:p>
    <w:p w14:paraId="434F3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335</w:t>
      </w:r>
    </w:p>
    <w:p w14:paraId="51160A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335</w:t>
      </w:r>
    </w:p>
    <w:p w14:paraId="559365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335</w:t>
      </w:r>
    </w:p>
    <w:p w14:paraId="129A9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336</w:t>
      </w:r>
    </w:p>
    <w:p w14:paraId="4FAC0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336</w:t>
      </w:r>
    </w:p>
    <w:p w14:paraId="16C11C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0964A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337</w:t>
      </w:r>
    </w:p>
    <w:p w14:paraId="768DA8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338</w:t>
      </w:r>
    </w:p>
    <w:p w14:paraId="3387A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338</w:t>
      </w:r>
    </w:p>
    <w:p w14:paraId="774B5F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338</w:t>
      </w:r>
    </w:p>
    <w:p w14:paraId="21ABB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339</w:t>
      </w:r>
    </w:p>
    <w:p w14:paraId="53A011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339</w:t>
      </w:r>
    </w:p>
    <w:p w14:paraId="3EBAB3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1B967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75CB8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339</w:t>
      </w:r>
    </w:p>
    <w:p w14:paraId="1C8D8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339</w:t>
      </w:r>
    </w:p>
    <w:p w14:paraId="7DB56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340</w:t>
      </w:r>
    </w:p>
    <w:p w14:paraId="3484D3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340</w:t>
      </w:r>
    </w:p>
    <w:p w14:paraId="66A38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340</w:t>
      </w:r>
    </w:p>
    <w:p w14:paraId="29B9A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341</w:t>
      </w:r>
    </w:p>
    <w:p w14:paraId="5152F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341</w:t>
      </w:r>
    </w:p>
    <w:p w14:paraId="77258D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342</w:t>
      </w:r>
    </w:p>
    <w:p w14:paraId="76B7C7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342</w:t>
      </w:r>
    </w:p>
    <w:p w14:paraId="035D70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342</w:t>
      </w:r>
    </w:p>
    <w:p w14:paraId="32A76E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342</w:t>
      </w:r>
    </w:p>
    <w:p w14:paraId="5C39F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3699C0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342</w:t>
      </w:r>
    </w:p>
    <w:p w14:paraId="4368B4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343</w:t>
      </w:r>
    </w:p>
    <w:p w14:paraId="22EE965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343</w:t>
      </w:r>
    </w:p>
    <w:p w14:paraId="36095E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</w:rPr>
        <w:lastRenderedPageBreak/>
        <w:t>troduction</w:t>
      </w:r>
      <w:r>
        <w:rPr>
          <w:noProof/>
        </w:rPr>
        <w:tab/>
        <w:t>343</w:t>
      </w:r>
    </w:p>
    <w:p w14:paraId="208382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343</w:t>
      </w:r>
    </w:p>
    <w:p w14:paraId="7037F0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343</w:t>
      </w:r>
    </w:p>
    <w:p w14:paraId="2D2266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BC9C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26B24F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343</w:t>
      </w:r>
    </w:p>
    <w:p w14:paraId="219FC0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344</w:t>
      </w:r>
    </w:p>
    <w:p w14:paraId="08B93A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344</w:t>
      </w:r>
    </w:p>
    <w:p w14:paraId="45058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344</w:t>
      </w:r>
    </w:p>
    <w:p w14:paraId="7F22D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344</w:t>
      </w:r>
    </w:p>
    <w:p w14:paraId="7691A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345</w:t>
      </w:r>
    </w:p>
    <w:p w14:paraId="4DE1D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345</w:t>
      </w:r>
    </w:p>
    <w:p w14:paraId="6C0D5F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345</w:t>
      </w:r>
    </w:p>
    <w:p w14:paraId="58153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346</w:t>
      </w:r>
    </w:p>
    <w:p w14:paraId="4143C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346</w:t>
      </w:r>
    </w:p>
    <w:p w14:paraId="6058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346</w:t>
      </w:r>
    </w:p>
    <w:p w14:paraId="34BEDE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346</w:t>
      </w:r>
    </w:p>
    <w:p w14:paraId="1961DC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347</w:t>
      </w:r>
    </w:p>
    <w:p w14:paraId="5A5BA9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347</w:t>
      </w:r>
    </w:p>
    <w:p w14:paraId="09956A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347</w:t>
      </w:r>
    </w:p>
    <w:p w14:paraId="4427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60CE1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348</w:t>
      </w:r>
    </w:p>
    <w:p w14:paraId="773469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0C350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348</w:t>
      </w:r>
    </w:p>
    <w:p w14:paraId="4FFF69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348</w:t>
      </w:r>
    </w:p>
    <w:p w14:paraId="14858A8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348</w:t>
      </w:r>
    </w:p>
    <w:p w14:paraId="621F58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348</w:t>
      </w:r>
    </w:p>
    <w:p w14:paraId="678D0D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349</w:t>
      </w:r>
    </w:p>
    <w:p w14:paraId="2959FF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350</w:t>
      </w:r>
    </w:p>
    <w:p w14:paraId="7C9A6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351</w:t>
      </w:r>
    </w:p>
    <w:p w14:paraId="49F36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1AB484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352</w:t>
      </w:r>
    </w:p>
    <w:p w14:paraId="1A3F9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353</w:t>
      </w:r>
    </w:p>
    <w:p w14:paraId="14EEA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22B84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1243EC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354</w:t>
      </w:r>
    </w:p>
    <w:p w14:paraId="52D1FA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356</w:t>
      </w:r>
    </w:p>
    <w:p w14:paraId="5C783F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357</w:t>
      </w:r>
    </w:p>
    <w:p w14:paraId="0C379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358</w:t>
      </w:r>
    </w:p>
    <w:p w14:paraId="4B400C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358</w:t>
      </w:r>
    </w:p>
    <w:p w14:paraId="733550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358</w:t>
      </w:r>
    </w:p>
    <w:p w14:paraId="5F6AA8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359</w:t>
      </w:r>
    </w:p>
    <w:p w14:paraId="19C5E4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7E2FF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360</w:t>
      </w:r>
    </w:p>
    <w:p w14:paraId="3A6995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Introduction</w:t>
      </w:r>
      <w:r>
        <w:rPr>
          <w:noProof/>
        </w:rPr>
        <w:tab/>
        <w:t>360</w:t>
      </w:r>
    </w:p>
    <w:p w14:paraId="7FA97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FD-FDD and CE mode A</w:t>
      </w:r>
      <w:r>
        <w:rPr>
          <w:noProof/>
        </w:rPr>
        <w:tab/>
        <w:t>360</w:t>
      </w:r>
    </w:p>
    <w:p w14:paraId="22DC81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005B4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363</w:t>
      </w:r>
    </w:p>
    <w:p w14:paraId="47DA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364</w:t>
      </w:r>
    </w:p>
    <w:p w14:paraId="1C359C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A</w:t>
      </w:r>
      <w:r>
        <w:rPr>
          <w:noProof/>
        </w:rPr>
        <w:tab/>
        <w:t>364</w:t>
      </w:r>
    </w:p>
    <w:p w14:paraId="4FCBB8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364</w:t>
      </w:r>
    </w:p>
    <w:p w14:paraId="5564D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1877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7.19A.3.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449AA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B</w:t>
      </w:r>
      <w:r>
        <w:rPr>
          <w:noProof/>
        </w:rPr>
        <w:tab/>
        <w:t>366</w:t>
      </w:r>
    </w:p>
    <w:p w14:paraId="7B79C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366</w:t>
      </w:r>
    </w:p>
    <w:p w14:paraId="0A868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366</w:t>
      </w:r>
    </w:p>
    <w:p w14:paraId="65FEB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367</w:t>
      </w:r>
    </w:p>
    <w:p w14:paraId="782D9F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368</w:t>
      </w:r>
    </w:p>
    <w:p w14:paraId="0942D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636592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AB421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</w:t>
      </w:r>
      <w:r>
        <w:rPr>
          <w:noProof/>
        </w:rPr>
        <w:lastRenderedPageBreak/>
        <w:t>ing for NB-IoT for Satellite Access</w:t>
      </w:r>
      <w:r>
        <w:rPr>
          <w:noProof/>
        </w:rPr>
        <w:tab/>
        <w:t>368</w:t>
      </w:r>
    </w:p>
    <w:p w14:paraId="7B85B6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53BE9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19A73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369</w:t>
      </w:r>
    </w:p>
    <w:p w14:paraId="2D3F85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78F3D7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DA222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370</w:t>
      </w:r>
    </w:p>
    <w:p w14:paraId="10194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49991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026E50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370</w:t>
      </w:r>
    </w:p>
    <w:p w14:paraId="5D1FC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6A015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666230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5FECF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21E632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371</w:t>
      </w:r>
    </w:p>
    <w:p w14:paraId="171E3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E1A3C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F977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371</w:t>
      </w:r>
    </w:p>
    <w:p w14:paraId="000A99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371</w:t>
      </w:r>
    </w:p>
    <w:p w14:paraId="31B25C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371</w:t>
      </w:r>
    </w:p>
    <w:p w14:paraId="229AC6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26B62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371</w:t>
      </w:r>
    </w:p>
    <w:p w14:paraId="35884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372</w:t>
      </w:r>
    </w:p>
    <w:p w14:paraId="492A30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372</w:t>
      </w:r>
    </w:p>
    <w:p w14:paraId="7296DA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373</w:t>
      </w:r>
    </w:p>
    <w:p w14:paraId="203E1C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373</w:t>
      </w:r>
    </w:p>
    <w:p w14:paraId="09E33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DA1B4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373</w:t>
      </w:r>
    </w:p>
    <w:p w14:paraId="6F8B46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374</w:t>
      </w:r>
    </w:p>
    <w:p w14:paraId="4D2114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374</w:t>
      </w:r>
    </w:p>
    <w:p w14:paraId="092A00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375</w:t>
      </w:r>
    </w:p>
    <w:p w14:paraId="2B5B90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375</w:t>
      </w:r>
    </w:p>
    <w:p w14:paraId="72C34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776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A0EC8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376</w:t>
      </w:r>
    </w:p>
    <w:p w14:paraId="2C9E4F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04AB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EB093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377</w:t>
      </w:r>
    </w:p>
    <w:p w14:paraId="3722F0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377</w:t>
      </w:r>
    </w:p>
    <w:p w14:paraId="5275D2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377</w:t>
      </w:r>
    </w:p>
    <w:p w14:paraId="0D2261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378</w:t>
      </w:r>
    </w:p>
    <w:p w14:paraId="7AFE42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74F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DDD330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378</w:t>
      </w:r>
    </w:p>
    <w:p w14:paraId="79FA2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0DEA5F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378</w:t>
      </w:r>
    </w:p>
    <w:p w14:paraId="73693F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378</w:t>
      </w:r>
    </w:p>
    <w:p w14:paraId="27B4A0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78AD4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410037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379</w:t>
      </w:r>
    </w:p>
    <w:p w14:paraId="7561DD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379</w:t>
      </w:r>
    </w:p>
    <w:p w14:paraId="468A89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B9E4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379</w:t>
      </w:r>
    </w:p>
    <w:p w14:paraId="3575C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2E3C8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798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379</w:t>
      </w:r>
    </w:p>
    <w:p w14:paraId="366EB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379</w:t>
      </w:r>
    </w:p>
    <w:p w14:paraId="4F8DDF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379</w:t>
      </w:r>
    </w:p>
    <w:p w14:paraId="10C171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835B7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FBD5C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380</w:t>
      </w:r>
    </w:p>
    <w:p w14:paraId="4E8F73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70406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2EF9E8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380</w:t>
      </w:r>
    </w:p>
    <w:p w14:paraId="6DA0A1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4663F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NR PSCell Addition Delay </w:t>
      </w:r>
      <w:r>
        <w:rPr>
          <w:noProof/>
        </w:rPr>
        <w:lastRenderedPageBreak/>
        <w:t>Requirement</w:t>
      </w:r>
      <w:r>
        <w:rPr>
          <w:noProof/>
        </w:rPr>
        <w:tab/>
        <w:t>380</w:t>
      </w:r>
    </w:p>
    <w:p w14:paraId="045037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1467EF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381</w:t>
      </w:r>
    </w:p>
    <w:p w14:paraId="72658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3D33E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381</w:t>
      </w:r>
    </w:p>
    <w:p w14:paraId="0BD002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382</w:t>
      </w:r>
    </w:p>
    <w:p w14:paraId="46031E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383</w:t>
      </w:r>
    </w:p>
    <w:p w14:paraId="00A2FB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07A7C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A3FA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383</w:t>
      </w:r>
    </w:p>
    <w:p w14:paraId="068340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383</w:t>
      </w:r>
    </w:p>
    <w:p w14:paraId="745E60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384</w:t>
      </w:r>
    </w:p>
    <w:p w14:paraId="63A01C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384</w:t>
      </w:r>
    </w:p>
    <w:p w14:paraId="106A52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384</w:t>
      </w:r>
    </w:p>
    <w:p w14:paraId="59E6D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385</w:t>
      </w:r>
    </w:p>
    <w:p w14:paraId="0850D8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385</w:t>
      </w:r>
    </w:p>
    <w:p w14:paraId="209BA4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385</w:t>
      </w:r>
    </w:p>
    <w:p w14:paraId="0DFE8C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385</w:t>
      </w:r>
    </w:p>
    <w:p w14:paraId="797189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385</w:t>
      </w:r>
    </w:p>
    <w:p w14:paraId="13AC94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385</w:t>
      </w:r>
    </w:p>
    <w:p w14:paraId="5ED94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386</w:t>
      </w:r>
    </w:p>
    <w:p w14:paraId="502983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386</w:t>
      </w:r>
    </w:p>
    <w:p w14:paraId="63B581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452DEE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0E1C6B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387</w:t>
      </w:r>
    </w:p>
    <w:p w14:paraId="735996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4EF21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388</w:t>
      </w:r>
    </w:p>
    <w:p w14:paraId="376CA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388</w:t>
      </w:r>
    </w:p>
    <w:p w14:paraId="5E5BD5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388</w:t>
      </w:r>
    </w:p>
    <w:p w14:paraId="04185C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388</w:t>
      </w:r>
    </w:p>
    <w:p w14:paraId="359D4A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389</w:t>
      </w:r>
    </w:p>
    <w:p w14:paraId="6E398F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389</w:t>
      </w:r>
    </w:p>
    <w:p w14:paraId="31375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389</w:t>
      </w:r>
    </w:p>
    <w:p w14:paraId="32E0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390</w:t>
      </w:r>
    </w:p>
    <w:p w14:paraId="60B81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390</w:t>
      </w:r>
    </w:p>
    <w:p w14:paraId="10DB1B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A80B8A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391</w:t>
      </w:r>
    </w:p>
    <w:p w14:paraId="40B6DF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A80B8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391</w:t>
      </w:r>
    </w:p>
    <w:p w14:paraId="42B02F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C1307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109BB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D767F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391</w:t>
      </w:r>
    </w:p>
    <w:p w14:paraId="75F56F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63C7C7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23D883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392</w:t>
      </w:r>
    </w:p>
    <w:p w14:paraId="0DA066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D9B3D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27A6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392</w:t>
      </w:r>
    </w:p>
    <w:p w14:paraId="2A51C4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392</w:t>
      </w:r>
    </w:p>
    <w:p w14:paraId="1DED8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392</w:t>
      </w:r>
    </w:p>
    <w:p w14:paraId="3B77F7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393</w:t>
      </w:r>
    </w:p>
    <w:p w14:paraId="044D0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393</w:t>
      </w:r>
    </w:p>
    <w:p w14:paraId="1A008F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393</w:t>
      </w:r>
    </w:p>
    <w:p w14:paraId="229505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393</w:t>
      </w:r>
    </w:p>
    <w:p w14:paraId="49F5E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394</w:t>
      </w:r>
    </w:p>
    <w:p w14:paraId="794239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394</w:t>
      </w:r>
    </w:p>
    <w:p w14:paraId="7CB228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394</w:t>
      </w:r>
    </w:p>
    <w:p w14:paraId="59C5B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395</w:t>
      </w:r>
    </w:p>
    <w:p w14:paraId="11B0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395</w:t>
      </w:r>
    </w:p>
    <w:p w14:paraId="3D5FA5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395</w:t>
      </w:r>
    </w:p>
    <w:p w14:paraId="197005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395</w:t>
      </w:r>
    </w:p>
    <w:p w14:paraId="798530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395</w:t>
      </w:r>
    </w:p>
    <w:p w14:paraId="05A37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396</w:t>
      </w:r>
    </w:p>
    <w:p w14:paraId="6AFA3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396</w:t>
      </w:r>
    </w:p>
    <w:p w14:paraId="1D0A89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due </w:t>
      </w:r>
      <w:r>
        <w:rPr>
          <w:noProof/>
        </w:rPr>
        <w:lastRenderedPageBreak/>
        <w:t>to CSI and RRM measurements during SCell dormancy</w:t>
      </w:r>
      <w:r>
        <w:rPr>
          <w:noProof/>
        </w:rPr>
        <w:tab/>
        <w:t>396</w:t>
      </w:r>
    </w:p>
    <w:p w14:paraId="384E66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397</w:t>
      </w:r>
    </w:p>
    <w:p w14:paraId="32B7E4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397</w:t>
      </w:r>
    </w:p>
    <w:p w14:paraId="53D263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397</w:t>
      </w:r>
    </w:p>
    <w:p w14:paraId="494867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398</w:t>
      </w:r>
    </w:p>
    <w:p w14:paraId="79B1DBE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399</w:t>
      </w:r>
    </w:p>
    <w:p w14:paraId="374E4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5040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399</w:t>
      </w:r>
    </w:p>
    <w:p w14:paraId="0EB81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399</w:t>
      </w:r>
    </w:p>
    <w:p w14:paraId="46A664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785F5C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399</w:t>
      </w:r>
    </w:p>
    <w:p w14:paraId="7D6523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400</w:t>
      </w:r>
    </w:p>
    <w:p w14:paraId="2C189F7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400</w:t>
      </w:r>
    </w:p>
    <w:p w14:paraId="47AA6C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400</w:t>
      </w:r>
    </w:p>
    <w:p w14:paraId="7017F7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627F9E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54FEF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401</w:t>
      </w:r>
    </w:p>
    <w:p w14:paraId="5466FA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409</w:t>
      </w:r>
    </w:p>
    <w:p w14:paraId="0DAC6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410</w:t>
      </w:r>
    </w:p>
    <w:p w14:paraId="28F711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411</w:t>
      </w:r>
    </w:p>
    <w:p w14:paraId="29574B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413</w:t>
      </w:r>
    </w:p>
    <w:p w14:paraId="15035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414</w:t>
      </w:r>
    </w:p>
    <w:p w14:paraId="3B9BF5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414</w:t>
      </w:r>
    </w:p>
    <w:p w14:paraId="6921C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416</w:t>
      </w:r>
    </w:p>
    <w:p w14:paraId="51038C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416</w:t>
      </w:r>
    </w:p>
    <w:p w14:paraId="10417E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421</w:t>
      </w:r>
    </w:p>
    <w:p w14:paraId="3BB1A0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425</w:t>
      </w:r>
    </w:p>
    <w:p w14:paraId="28683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426</w:t>
      </w:r>
    </w:p>
    <w:p w14:paraId="40CA33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427</w:t>
      </w:r>
    </w:p>
    <w:p w14:paraId="282229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427</w:t>
      </w:r>
    </w:p>
    <w:p w14:paraId="41B1C4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428</w:t>
      </w:r>
    </w:p>
    <w:p w14:paraId="5BD0EF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433</w:t>
      </w:r>
    </w:p>
    <w:p w14:paraId="7979AA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440</w:t>
      </w:r>
    </w:p>
    <w:p w14:paraId="4BA012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440</w:t>
      </w:r>
    </w:p>
    <w:p w14:paraId="56FD4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440</w:t>
      </w:r>
    </w:p>
    <w:p w14:paraId="4DDB67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441</w:t>
      </w:r>
    </w:p>
    <w:p w14:paraId="752FBC7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443</w:t>
      </w:r>
    </w:p>
    <w:p w14:paraId="435D8C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444</w:t>
      </w:r>
    </w:p>
    <w:p w14:paraId="76E5D1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445</w:t>
      </w:r>
    </w:p>
    <w:p w14:paraId="69B4DB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452</w:t>
      </w:r>
    </w:p>
    <w:p w14:paraId="5A4D1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452</w:t>
      </w:r>
    </w:p>
    <w:p w14:paraId="5A9F6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452</w:t>
      </w:r>
    </w:p>
    <w:p w14:paraId="2F53F1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457</w:t>
      </w:r>
    </w:p>
    <w:p w14:paraId="4262A9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457</w:t>
      </w:r>
    </w:p>
    <w:p w14:paraId="5E10AD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461</w:t>
      </w:r>
    </w:p>
    <w:p w14:paraId="40CB58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461</w:t>
      </w:r>
    </w:p>
    <w:p w14:paraId="5418FB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466</w:t>
      </w:r>
    </w:p>
    <w:p w14:paraId="5D76E1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466</w:t>
      </w:r>
    </w:p>
    <w:p w14:paraId="34A2D7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468</w:t>
      </w:r>
    </w:p>
    <w:p w14:paraId="663518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468</w:t>
      </w:r>
    </w:p>
    <w:p w14:paraId="1DE818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468</w:t>
      </w:r>
    </w:p>
    <w:p w14:paraId="6BF5D4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469</w:t>
      </w:r>
    </w:p>
    <w:p w14:paraId="50F8D4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469</w:t>
      </w:r>
    </w:p>
    <w:p w14:paraId="74EB4D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469</w:t>
      </w:r>
    </w:p>
    <w:p w14:paraId="0200D8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469</w:t>
      </w:r>
    </w:p>
    <w:p w14:paraId="7580ED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471</w:t>
      </w:r>
    </w:p>
    <w:p w14:paraId="6E29AA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471</w:t>
      </w:r>
    </w:p>
    <w:p w14:paraId="4F8E80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471</w:t>
      </w:r>
    </w:p>
    <w:p w14:paraId="28E9D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471</w:t>
      </w:r>
    </w:p>
    <w:p w14:paraId="2F184C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</w:t>
      </w:r>
      <w:r>
        <w:rPr>
          <w:noProof/>
        </w:rPr>
        <w:lastRenderedPageBreak/>
        <w:t>us gaps</w:t>
      </w:r>
      <w:r>
        <w:rPr>
          <w:noProof/>
        </w:rPr>
        <w:tab/>
        <w:t>472</w:t>
      </w:r>
    </w:p>
    <w:p w14:paraId="5240B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472</w:t>
      </w:r>
    </w:p>
    <w:p w14:paraId="1796AF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474</w:t>
      </w:r>
    </w:p>
    <w:p w14:paraId="0AD1FA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474</w:t>
      </w:r>
    </w:p>
    <w:p w14:paraId="3482A1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478</w:t>
      </w:r>
    </w:p>
    <w:p w14:paraId="126F89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482</w:t>
      </w:r>
    </w:p>
    <w:p w14:paraId="5C03A1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482</w:t>
      </w:r>
    </w:p>
    <w:p w14:paraId="124837F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796D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090C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NR SFTD Measurements</w:t>
      </w:r>
      <w:r>
        <w:rPr>
          <w:noProof/>
        </w:rPr>
        <w:tab/>
        <w:t>482</w:t>
      </w:r>
    </w:p>
    <w:p w14:paraId="7D90455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NR SFTD Measurements</w:t>
      </w:r>
      <w:r>
        <w:rPr>
          <w:noProof/>
        </w:rPr>
        <w:tab/>
        <w:t>484</w:t>
      </w:r>
    </w:p>
    <w:p w14:paraId="22C0F9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FDD - NR measurements with autonomous gaps</w:t>
      </w:r>
      <w:r>
        <w:rPr>
          <w:noProof/>
        </w:rPr>
        <w:tab/>
        <w:t>484</w:t>
      </w:r>
    </w:p>
    <w:p w14:paraId="603D81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TDD - NR measurements with autonomous gaps</w:t>
      </w:r>
      <w:r>
        <w:rPr>
          <w:noProof/>
        </w:rPr>
        <w:tab/>
        <w:t>485</w:t>
      </w:r>
    </w:p>
    <w:p w14:paraId="32AB4C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FDD – NR measurements without measurement gap</w:t>
      </w:r>
      <w:r>
        <w:rPr>
          <w:noProof/>
        </w:rPr>
        <w:tab/>
        <w:t>485</w:t>
      </w:r>
    </w:p>
    <w:p w14:paraId="709E0A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TDD – NR measurements without measurement gap</w:t>
      </w:r>
      <w:r>
        <w:rPr>
          <w:noProof/>
        </w:rPr>
        <w:tab/>
        <w:t>490</w:t>
      </w:r>
    </w:p>
    <w:p w14:paraId="79FEA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490</w:t>
      </w:r>
    </w:p>
    <w:p w14:paraId="3861A3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490</w:t>
      </w:r>
    </w:p>
    <w:p w14:paraId="14BDD5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492</w:t>
      </w:r>
    </w:p>
    <w:p w14:paraId="51B3AB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493</w:t>
      </w:r>
    </w:p>
    <w:p w14:paraId="74BD68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495</w:t>
      </w:r>
    </w:p>
    <w:p w14:paraId="215A18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186D6F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969F8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17250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996B9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497</w:t>
      </w:r>
    </w:p>
    <w:p w14:paraId="7665F8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497</w:t>
      </w:r>
    </w:p>
    <w:p w14:paraId="41001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499</w:t>
      </w:r>
    </w:p>
    <w:p w14:paraId="3B810A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501</w:t>
      </w:r>
    </w:p>
    <w:p w14:paraId="6070C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503</w:t>
      </w:r>
    </w:p>
    <w:p w14:paraId="610FC7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504</w:t>
      </w:r>
    </w:p>
    <w:p w14:paraId="3570B1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506</w:t>
      </w:r>
    </w:p>
    <w:p w14:paraId="3F66C2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508</w:t>
      </w:r>
    </w:p>
    <w:p w14:paraId="6444E1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510</w:t>
      </w:r>
    </w:p>
    <w:p w14:paraId="419EA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511</w:t>
      </w:r>
    </w:p>
    <w:p w14:paraId="7EBD1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511</w:t>
      </w:r>
    </w:p>
    <w:p w14:paraId="367645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513</w:t>
      </w:r>
    </w:p>
    <w:p w14:paraId="724B0B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514</w:t>
      </w:r>
    </w:p>
    <w:p w14:paraId="440CCA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515</w:t>
      </w:r>
    </w:p>
    <w:p w14:paraId="39BC2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515</w:t>
      </w:r>
    </w:p>
    <w:p w14:paraId="01447D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515</w:t>
      </w:r>
    </w:p>
    <w:p w14:paraId="3B8C5D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518</w:t>
      </w:r>
    </w:p>
    <w:p w14:paraId="12E1F88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521</w:t>
      </w:r>
    </w:p>
    <w:p w14:paraId="020832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525</w:t>
      </w:r>
    </w:p>
    <w:p w14:paraId="0F8C01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528</w:t>
      </w:r>
    </w:p>
    <w:p w14:paraId="092E7D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528</w:t>
      </w:r>
    </w:p>
    <w:p w14:paraId="57A0E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528</w:t>
      </w:r>
    </w:p>
    <w:p w14:paraId="522320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529</w:t>
      </w:r>
    </w:p>
    <w:p w14:paraId="28B29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529</w:t>
      </w:r>
    </w:p>
    <w:p w14:paraId="6643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530</w:t>
      </w:r>
    </w:p>
    <w:p w14:paraId="340EE3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530</w:t>
      </w:r>
    </w:p>
    <w:p w14:paraId="3A3309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52F75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530</w:t>
      </w:r>
    </w:p>
    <w:p w14:paraId="77065E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534</w:t>
      </w:r>
    </w:p>
    <w:p w14:paraId="4A603F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96C3B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534</w:t>
      </w:r>
    </w:p>
    <w:p w14:paraId="782B5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534</w:t>
      </w:r>
    </w:p>
    <w:p w14:paraId="30E4C6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534</w:t>
      </w:r>
    </w:p>
    <w:p w14:paraId="53991C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535</w:t>
      </w:r>
    </w:p>
    <w:p w14:paraId="33F54B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535</w:t>
      </w:r>
    </w:p>
    <w:p w14:paraId="64684C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</w:t>
      </w:r>
      <w:r>
        <w:rPr>
          <w:noProof/>
        </w:rPr>
        <w:lastRenderedPageBreak/>
        <w:t xml:space="preserve"> is used</w:t>
      </w:r>
      <w:r>
        <w:rPr>
          <w:noProof/>
        </w:rPr>
        <w:tab/>
        <w:t>536</w:t>
      </w:r>
    </w:p>
    <w:p w14:paraId="105A5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538</w:t>
      </w:r>
    </w:p>
    <w:p w14:paraId="7541AB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538</w:t>
      </w:r>
    </w:p>
    <w:p w14:paraId="735CB7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538</w:t>
      </w:r>
    </w:p>
    <w:p w14:paraId="46E628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69EA1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539</w:t>
      </w:r>
    </w:p>
    <w:p w14:paraId="0E9938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540</w:t>
      </w:r>
    </w:p>
    <w:p w14:paraId="270EC1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540</w:t>
      </w:r>
    </w:p>
    <w:p w14:paraId="7C21C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541</w:t>
      </w:r>
    </w:p>
    <w:p w14:paraId="38353F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542</w:t>
      </w:r>
    </w:p>
    <w:p w14:paraId="6DD4F7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E32F7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543</w:t>
      </w:r>
    </w:p>
    <w:p w14:paraId="2442F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38DCCC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098D1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546</w:t>
      </w:r>
    </w:p>
    <w:p w14:paraId="05039A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548</w:t>
      </w:r>
    </w:p>
    <w:p w14:paraId="7648AB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552</w:t>
      </w:r>
    </w:p>
    <w:p w14:paraId="5CE0A9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552</w:t>
      </w:r>
    </w:p>
    <w:p w14:paraId="31CF94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553</w:t>
      </w:r>
    </w:p>
    <w:p w14:paraId="038B97A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554</w:t>
      </w:r>
    </w:p>
    <w:p w14:paraId="1D447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66AAD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554</w:t>
      </w:r>
    </w:p>
    <w:p w14:paraId="25A01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09A3E3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554</w:t>
      </w:r>
    </w:p>
    <w:p w14:paraId="6F6B78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557</w:t>
      </w:r>
    </w:p>
    <w:p w14:paraId="08EE2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559</w:t>
      </w:r>
    </w:p>
    <w:p w14:paraId="343FD8A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560</w:t>
      </w:r>
    </w:p>
    <w:p w14:paraId="10680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562</w:t>
      </w:r>
    </w:p>
    <w:p w14:paraId="023833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4128C9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565</w:t>
      </w:r>
    </w:p>
    <w:p w14:paraId="54B494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565</w:t>
      </w:r>
    </w:p>
    <w:p w14:paraId="2EB08D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565</w:t>
      </w:r>
    </w:p>
    <w:p w14:paraId="46295D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3C05F5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568</w:t>
      </w:r>
    </w:p>
    <w:p w14:paraId="4BB131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570</w:t>
      </w:r>
    </w:p>
    <w:p w14:paraId="67D4F1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571</w:t>
      </w:r>
    </w:p>
    <w:p w14:paraId="6F432D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573</w:t>
      </w:r>
    </w:p>
    <w:p w14:paraId="7F459B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576</w:t>
      </w:r>
    </w:p>
    <w:p w14:paraId="2C5A9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576</w:t>
      </w:r>
    </w:p>
    <w:p w14:paraId="2A615FE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576</w:t>
      </w:r>
    </w:p>
    <w:p w14:paraId="74AA0C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AB2FD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577</w:t>
      </w:r>
    </w:p>
    <w:p w14:paraId="7FB27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7DD7A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551664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57202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06C250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7A92C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600C1F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580</w:t>
      </w:r>
    </w:p>
    <w:p w14:paraId="4C2ED7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580</w:t>
      </w:r>
    </w:p>
    <w:p w14:paraId="3C0738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580</w:t>
      </w:r>
    </w:p>
    <w:p w14:paraId="7C11A2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580</w:t>
      </w:r>
    </w:p>
    <w:p w14:paraId="4B9915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580</w:t>
      </w:r>
    </w:p>
    <w:p w14:paraId="4ACCD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580</w:t>
      </w:r>
    </w:p>
    <w:p w14:paraId="302D12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582</w:t>
      </w:r>
    </w:p>
    <w:p w14:paraId="4C2200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583</w:t>
      </w:r>
    </w:p>
    <w:p w14:paraId="4F7F2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C664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583</w:t>
      </w:r>
    </w:p>
    <w:p w14:paraId="5B054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584</w:t>
      </w:r>
    </w:p>
    <w:p w14:paraId="74F6C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584</w:t>
      </w:r>
    </w:p>
    <w:p w14:paraId="3B67A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</w:t>
      </w:r>
      <w:r>
        <w:rPr>
          <w:noProof/>
        </w:rPr>
        <w:lastRenderedPageBreak/>
        <w:t>nomous gaps</w:t>
      </w:r>
      <w:r>
        <w:rPr>
          <w:noProof/>
        </w:rPr>
        <w:tab/>
        <w:t>584</w:t>
      </w:r>
    </w:p>
    <w:p w14:paraId="1219C8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023DD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1A1E82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585</w:t>
      </w:r>
    </w:p>
    <w:p w14:paraId="1F91B2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585</w:t>
      </w:r>
    </w:p>
    <w:p w14:paraId="3369ED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586</w:t>
      </w:r>
    </w:p>
    <w:p w14:paraId="01D1DC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586</w:t>
      </w:r>
    </w:p>
    <w:p w14:paraId="6B030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E1CB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586</w:t>
      </w:r>
    </w:p>
    <w:p w14:paraId="5E257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587</w:t>
      </w:r>
    </w:p>
    <w:p w14:paraId="5D8C8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587</w:t>
      </w:r>
    </w:p>
    <w:p w14:paraId="7379BDF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587</w:t>
      </w:r>
    </w:p>
    <w:p w14:paraId="207A11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05F7F1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587</w:t>
      </w:r>
    </w:p>
    <w:p w14:paraId="13EFEC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588</w:t>
      </w:r>
    </w:p>
    <w:p w14:paraId="765F8D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588</w:t>
      </w:r>
    </w:p>
    <w:p w14:paraId="4AD249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588</w:t>
      </w:r>
    </w:p>
    <w:p w14:paraId="0059A0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9662D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588</w:t>
      </w:r>
    </w:p>
    <w:p w14:paraId="2FEB0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588</w:t>
      </w:r>
    </w:p>
    <w:p w14:paraId="65E3C3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589</w:t>
      </w:r>
    </w:p>
    <w:p w14:paraId="6DC16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590</w:t>
      </w:r>
    </w:p>
    <w:p w14:paraId="3042C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BD797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590</w:t>
      </w:r>
    </w:p>
    <w:p w14:paraId="68D226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590</w:t>
      </w:r>
    </w:p>
    <w:p w14:paraId="61294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590</w:t>
      </w:r>
    </w:p>
    <w:p w14:paraId="0694B247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590</w:t>
      </w:r>
    </w:p>
    <w:p w14:paraId="1187FB47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8BF901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593</w:t>
      </w:r>
    </w:p>
    <w:p w14:paraId="580765CC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595</w:t>
      </w:r>
    </w:p>
    <w:p w14:paraId="2ED919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596</w:t>
      </w:r>
    </w:p>
    <w:p w14:paraId="59BCCD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596</w:t>
      </w:r>
    </w:p>
    <w:p w14:paraId="3B24E5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600</w:t>
      </w:r>
    </w:p>
    <w:p w14:paraId="118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600</w:t>
      </w:r>
    </w:p>
    <w:p w14:paraId="7D168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600</w:t>
      </w:r>
    </w:p>
    <w:p w14:paraId="649AF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284F056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600</w:t>
      </w:r>
    </w:p>
    <w:p w14:paraId="7A8F5E83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6929D1D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602</w:t>
      </w:r>
    </w:p>
    <w:p w14:paraId="0463B72B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603</w:t>
      </w:r>
    </w:p>
    <w:p w14:paraId="00769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609E1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604</w:t>
      </w:r>
    </w:p>
    <w:p w14:paraId="2D3024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608</w:t>
      </w:r>
    </w:p>
    <w:p w14:paraId="2AE4E8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608</w:t>
      </w:r>
    </w:p>
    <w:p w14:paraId="2AAE1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608</w:t>
      </w:r>
    </w:p>
    <w:p w14:paraId="74E3C3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60C397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609</w:t>
      </w:r>
    </w:p>
    <w:p w14:paraId="4AA90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609</w:t>
      </w:r>
    </w:p>
    <w:p w14:paraId="52D12D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609</w:t>
      </w:r>
    </w:p>
    <w:p w14:paraId="3DDCBF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609</w:t>
      </w:r>
    </w:p>
    <w:p w14:paraId="58B45D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A802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609</w:t>
      </w:r>
    </w:p>
    <w:p w14:paraId="41AE7A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5DAC52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609</w:t>
      </w:r>
    </w:p>
    <w:p w14:paraId="36EC30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609</w:t>
      </w:r>
    </w:p>
    <w:p w14:paraId="1E0F87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610</w:t>
      </w:r>
    </w:p>
    <w:p w14:paraId="54CF65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610</w:t>
      </w:r>
    </w:p>
    <w:p w14:paraId="336F9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612</w:t>
      </w:r>
    </w:p>
    <w:p w14:paraId="5B95DF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615</w:t>
      </w:r>
    </w:p>
    <w:p w14:paraId="1FBDD6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50ED23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615</w:t>
      </w:r>
    </w:p>
    <w:p w14:paraId="346EB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615</w:t>
      </w:r>
    </w:p>
    <w:p w14:paraId="168294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</w:t>
      </w:r>
      <w:r>
        <w:rPr>
          <w:noProof/>
        </w:rPr>
        <w:lastRenderedPageBreak/>
        <w:t>activated SCell</w:t>
      </w:r>
      <w:r>
        <w:rPr>
          <w:noProof/>
        </w:rPr>
        <w:tab/>
        <w:t>615</w:t>
      </w:r>
    </w:p>
    <w:p w14:paraId="2A87B4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615</w:t>
      </w:r>
    </w:p>
    <w:p w14:paraId="332AA0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617</w:t>
      </w:r>
    </w:p>
    <w:p w14:paraId="054E82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619</w:t>
      </w:r>
    </w:p>
    <w:p w14:paraId="2FFA31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C3F4A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619</w:t>
      </w:r>
    </w:p>
    <w:p w14:paraId="130B6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620</w:t>
      </w:r>
    </w:p>
    <w:p w14:paraId="38B27B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620</w:t>
      </w:r>
    </w:p>
    <w:p w14:paraId="32495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625</w:t>
      </w:r>
    </w:p>
    <w:p w14:paraId="426F07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627</w:t>
      </w:r>
    </w:p>
    <w:p w14:paraId="386D5C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631</w:t>
      </w:r>
    </w:p>
    <w:p w14:paraId="5692D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631</w:t>
      </w:r>
    </w:p>
    <w:p w14:paraId="597F00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78497B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3606A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37808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637</w:t>
      </w:r>
    </w:p>
    <w:p w14:paraId="597190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74B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172354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41738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642</w:t>
      </w:r>
    </w:p>
    <w:p w14:paraId="07616D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642</w:t>
      </w:r>
    </w:p>
    <w:p w14:paraId="3FA5E5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642</w:t>
      </w:r>
    </w:p>
    <w:p w14:paraId="5A5713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643</w:t>
      </w:r>
    </w:p>
    <w:p w14:paraId="598A2E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643</w:t>
      </w:r>
    </w:p>
    <w:p w14:paraId="252403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643</w:t>
      </w:r>
    </w:p>
    <w:p w14:paraId="71B7B6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644</w:t>
      </w:r>
    </w:p>
    <w:p w14:paraId="2FE9BB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644</w:t>
      </w:r>
    </w:p>
    <w:p w14:paraId="34C3B9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645</w:t>
      </w:r>
    </w:p>
    <w:p w14:paraId="53A916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646</w:t>
      </w:r>
    </w:p>
    <w:p w14:paraId="18C9F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646</w:t>
      </w:r>
    </w:p>
    <w:p w14:paraId="17ECEF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647</w:t>
      </w:r>
    </w:p>
    <w:p w14:paraId="779B7B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651</w:t>
      </w:r>
    </w:p>
    <w:p w14:paraId="22D5E7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653</w:t>
      </w:r>
    </w:p>
    <w:p w14:paraId="0321F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657</w:t>
      </w:r>
    </w:p>
    <w:p w14:paraId="484DF7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657</w:t>
      </w:r>
    </w:p>
    <w:p w14:paraId="720A2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658</w:t>
      </w:r>
    </w:p>
    <w:p w14:paraId="0ABEA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658</w:t>
      </w:r>
    </w:p>
    <w:p w14:paraId="4EF379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659</w:t>
      </w:r>
    </w:p>
    <w:p w14:paraId="6D8F2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663</w:t>
      </w:r>
    </w:p>
    <w:p w14:paraId="27ED40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666</w:t>
      </w:r>
    </w:p>
    <w:p w14:paraId="53C818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671</w:t>
      </w:r>
    </w:p>
    <w:p w14:paraId="3E58E5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672</w:t>
      </w:r>
    </w:p>
    <w:p w14:paraId="73578A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672</w:t>
      </w:r>
    </w:p>
    <w:p w14:paraId="007395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673</w:t>
      </w:r>
    </w:p>
    <w:p w14:paraId="6D2C4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673</w:t>
      </w:r>
    </w:p>
    <w:p w14:paraId="56037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673</w:t>
      </w:r>
    </w:p>
    <w:p w14:paraId="5E3347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676</w:t>
      </w:r>
    </w:p>
    <w:p w14:paraId="70425B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678</w:t>
      </w:r>
    </w:p>
    <w:p w14:paraId="3CAF40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679</w:t>
      </w:r>
    </w:p>
    <w:p w14:paraId="2A4D59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679</w:t>
      </w:r>
    </w:p>
    <w:p w14:paraId="74617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679</w:t>
      </w:r>
    </w:p>
    <w:p w14:paraId="5A60FE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680</w:t>
      </w:r>
    </w:p>
    <w:p w14:paraId="562309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680</w:t>
      </w:r>
    </w:p>
    <w:p w14:paraId="1922DD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</w:t>
      </w:r>
      <w:r>
        <w:rPr>
          <w:noProof/>
        </w:rPr>
        <w:lastRenderedPageBreak/>
        <w:t>1 UE in CEModeB</w:t>
      </w:r>
      <w:r>
        <w:rPr>
          <w:noProof/>
        </w:rPr>
        <w:tab/>
        <w:t>680</w:t>
      </w:r>
    </w:p>
    <w:p w14:paraId="6996A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681</w:t>
      </w:r>
    </w:p>
    <w:p w14:paraId="5357E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681</w:t>
      </w:r>
    </w:p>
    <w:p w14:paraId="6ED4C97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681</w:t>
      </w:r>
    </w:p>
    <w:p w14:paraId="7442E4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686</w:t>
      </w:r>
    </w:p>
    <w:p w14:paraId="4544FA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688</w:t>
      </w:r>
    </w:p>
    <w:p w14:paraId="025A92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693</w:t>
      </w:r>
    </w:p>
    <w:p w14:paraId="67B66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693</w:t>
      </w:r>
    </w:p>
    <w:p w14:paraId="5C44BD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693</w:t>
      </w:r>
    </w:p>
    <w:p w14:paraId="5436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695</w:t>
      </w:r>
    </w:p>
    <w:p w14:paraId="571BC7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698</w:t>
      </w:r>
    </w:p>
    <w:p w14:paraId="5FAFB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698</w:t>
      </w:r>
    </w:p>
    <w:p w14:paraId="73A9A0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699</w:t>
      </w:r>
    </w:p>
    <w:p w14:paraId="4D81EF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0CDB97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699</w:t>
      </w:r>
    </w:p>
    <w:p w14:paraId="5F473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700</w:t>
      </w:r>
    </w:p>
    <w:p w14:paraId="49E76C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700</w:t>
      </w:r>
    </w:p>
    <w:p w14:paraId="4E4066E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17B8D87B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2955A6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704</w:t>
      </w:r>
    </w:p>
    <w:p w14:paraId="55DC737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0547483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704</w:t>
      </w:r>
    </w:p>
    <w:p w14:paraId="1AAB57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706</w:t>
      </w:r>
    </w:p>
    <w:p w14:paraId="3A46CA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706</w:t>
      </w:r>
    </w:p>
    <w:p w14:paraId="48CC62B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706</w:t>
      </w:r>
    </w:p>
    <w:p w14:paraId="63F3BF6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19039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710</w:t>
      </w:r>
    </w:p>
    <w:p w14:paraId="395AA14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710</w:t>
      </w:r>
    </w:p>
    <w:p w14:paraId="64E9242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710</w:t>
      </w:r>
    </w:p>
    <w:p w14:paraId="5F1E1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712</w:t>
      </w:r>
    </w:p>
    <w:p w14:paraId="213E1C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713</w:t>
      </w:r>
    </w:p>
    <w:p w14:paraId="66EB0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713</w:t>
      </w:r>
    </w:p>
    <w:p w14:paraId="624958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714</w:t>
      </w:r>
    </w:p>
    <w:p w14:paraId="32E3F6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6E7DE80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6F3A80C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326B03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4E61ACF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1435815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719</w:t>
      </w:r>
    </w:p>
    <w:p w14:paraId="63B063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721</w:t>
      </w:r>
    </w:p>
    <w:p w14:paraId="00D44E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721</w:t>
      </w:r>
    </w:p>
    <w:p w14:paraId="6BD2671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721</w:t>
      </w:r>
    </w:p>
    <w:p w14:paraId="01CAE5D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5FDFEC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725</w:t>
      </w:r>
    </w:p>
    <w:p w14:paraId="2C6EA59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725</w:t>
      </w:r>
    </w:p>
    <w:p w14:paraId="2BD40CB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725</w:t>
      </w:r>
    </w:p>
    <w:p w14:paraId="00F8A7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727</w:t>
      </w:r>
    </w:p>
    <w:p w14:paraId="5E3B6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728</w:t>
      </w:r>
    </w:p>
    <w:p w14:paraId="28C4A9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728</w:t>
      </w:r>
    </w:p>
    <w:p w14:paraId="1BB3D0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5C50D2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728</w:t>
      </w:r>
    </w:p>
    <w:p w14:paraId="23B98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1EB67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9B772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DAB1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6B56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0963B2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50B80F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729</w:t>
      </w:r>
    </w:p>
    <w:p w14:paraId="403FBA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730</w:t>
      </w:r>
    </w:p>
    <w:p w14:paraId="67DD8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9B66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730</w:t>
      </w:r>
    </w:p>
    <w:p w14:paraId="24F64D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</w:t>
      </w:r>
      <w:r>
        <w:rPr>
          <w:noProof/>
        </w:rPr>
        <w:lastRenderedPageBreak/>
        <w:t>-frequency neighbour cell measurements</w:t>
      </w:r>
      <w:r>
        <w:rPr>
          <w:noProof/>
        </w:rPr>
        <w:tab/>
        <w:t>730</w:t>
      </w:r>
    </w:p>
    <w:p w14:paraId="17F65F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731</w:t>
      </w:r>
    </w:p>
    <w:p w14:paraId="61C66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732</w:t>
      </w:r>
    </w:p>
    <w:p w14:paraId="135B43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732</w:t>
      </w:r>
    </w:p>
    <w:p w14:paraId="2F3624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4B121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733</w:t>
      </w:r>
    </w:p>
    <w:p w14:paraId="0F4FB0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7F2E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22FE84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733</w:t>
      </w:r>
    </w:p>
    <w:p w14:paraId="193382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68295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160CB0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733</w:t>
      </w:r>
    </w:p>
    <w:p w14:paraId="7FD5D4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736</w:t>
      </w:r>
    </w:p>
    <w:p w14:paraId="494E6B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736</w:t>
      </w:r>
    </w:p>
    <w:p w14:paraId="608DC3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95A0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737</w:t>
      </w:r>
    </w:p>
    <w:p w14:paraId="3C2D83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737</w:t>
      </w:r>
    </w:p>
    <w:p w14:paraId="392B2F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48BCE8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738</w:t>
      </w:r>
    </w:p>
    <w:p w14:paraId="122B7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27CEF1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739</w:t>
      </w:r>
    </w:p>
    <w:p w14:paraId="492084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739</w:t>
      </w:r>
    </w:p>
    <w:p w14:paraId="7F8209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739</w:t>
      </w:r>
    </w:p>
    <w:p w14:paraId="3AB32B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740</w:t>
      </w:r>
    </w:p>
    <w:p w14:paraId="06A02E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742</w:t>
      </w:r>
    </w:p>
    <w:p w14:paraId="4A2488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744</w:t>
      </w:r>
    </w:p>
    <w:p w14:paraId="7682D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745</w:t>
      </w:r>
    </w:p>
    <w:p w14:paraId="15B357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745</w:t>
      </w:r>
    </w:p>
    <w:p w14:paraId="1C2EC8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747</w:t>
      </w:r>
    </w:p>
    <w:p w14:paraId="49C6C63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750</w:t>
      </w:r>
    </w:p>
    <w:p w14:paraId="69AE9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 for UE category M2 with CE mode B</w:t>
      </w:r>
      <w:r>
        <w:rPr>
          <w:noProof/>
        </w:rPr>
        <w:tab/>
        <w:t>750</w:t>
      </w:r>
    </w:p>
    <w:p w14:paraId="697F1E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750</w:t>
      </w:r>
    </w:p>
    <w:p w14:paraId="4CCBE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750</w:t>
      </w:r>
    </w:p>
    <w:p w14:paraId="45E815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753</w:t>
      </w:r>
    </w:p>
    <w:p w14:paraId="7395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755</w:t>
      </w:r>
    </w:p>
    <w:p w14:paraId="569EE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755</w:t>
      </w:r>
    </w:p>
    <w:p w14:paraId="2806CF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756</w:t>
      </w:r>
    </w:p>
    <w:p w14:paraId="2862C8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758</w:t>
      </w:r>
    </w:p>
    <w:p w14:paraId="70A193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760</w:t>
      </w:r>
    </w:p>
    <w:p w14:paraId="01A7947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761</w:t>
      </w:r>
    </w:p>
    <w:p w14:paraId="14F6A0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47EB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761</w:t>
      </w:r>
    </w:p>
    <w:p w14:paraId="1C26BE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Intrafrequency Measurements</w:t>
      </w:r>
      <w:r>
        <w:rPr>
          <w:noProof/>
        </w:rPr>
        <w:tab/>
        <w:t>761</w:t>
      </w:r>
    </w:p>
    <w:p w14:paraId="15680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762</w:t>
      </w:r>
    </w:p>
    <w:p w14:paraId="53E51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61F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762</w:t>
      </w:r>
    </w:p>
    <w:p w14:paraId="15517E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A80B8A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A80B8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762</w:t>
      </w:r>
    </w:p>
    <w:p w14:paraId="726FF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4C2F1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764</w:t>
      </w:r>
    </w:p>
    <w:p w14:paraId="450FED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F11C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764</w:t>
      </w:r>
    </w:p>
    <w:p w14:paraId="3889AF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764</w:t>
      </w:r>
    </w:p>
    <w:p w14:paraId="152B2E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766</w:t>
      </w:r>
    </w:p>
    <w:p w14:paraId="3491D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768</w:t>
      </w:r>
    </w:p>
    <w:p w14:paraId="59EB48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768</w:t>
      </w:r>
    </w:p>
    <w:p w14:paraId="324552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769</w:t>
      </w:r>
    </w:p>
    <w:p w14:paraId="287C37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771</w:t>
      </w:r>
    </w:p>
    <w:p w14:paraId="40709C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B318E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773E66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2FE71F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</w:t>
      </w:r>
      <w:r>
        <w:rPr>
          <w:noProof/>
        </w:rPr>
        <w:lastRenderedPageBreak/>
        <w:t>t reporting</w:t>
      </w:r>
      <w:r>
        <w:rPr>
          <w:noProof/>
        </w:rPr>
        <w:tab/>
        <w:t>774</w:t>
      </w:r>
    </w:p>
    <w:p w14:paraId="50AEF8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775</w:t>
      </w:r>
    </w:p>
    <w:p w14:paraId="637AE3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775</w:t>
      </w:r>
    </w:p>
    <w:p w14:paraId="7C70A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775</w:t>
      </w:r>
    </w:p>
    <w:p w14:paraId="089656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776</w:t>
      </w:r>
    </w:p>
    <w:p w14:paraId="0A93D8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777</w:t>
      </w:r>
    </w:p>
    <w:p w14:paraId="64E13B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778</w:t>
      </w:r>
    </w:p>
    <w:p w14:paraId="2FC058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778</w:t>
      </w:r>
    </w:p>
    <w:p w14:paraId="012254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779</w:t>
      </w:r>
    </w:p>
    <w:p w14:paraId="1D0D9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779</w:t>
      </w:r>
    </w:p>
    <w:p w14:paraId="2DAA4F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780</w:t>
      </w:r>
    </w:p>
    <w:p w14:paraId="79B4E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8AF0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780</w:t>
      </w:r>
    </w:p>
    <w:p w14:paraId="6942DC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780</w:t>
      </w:r>
    </w:p>
    <w:p w14:paraId="44FFD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780</w:t>
      </w:r>
    </w:p>
    <w:p w14:paraId="24DDA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780</w:t>
      </w:r>
    </w:p>
    <w:p w14:paraId="679A433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241131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781</w:t>
      </w:r>
    </w:p>
    <w:p w14:paraId="429A6A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781</w:t>
      </w:r>
    </w:p>
    <w:p w14:paraId="38EB9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782</w:t>
      </w:r>
    </w:p>
    <w:p w14:paraId="4124EF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40F2BC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3B42F0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783</w:t>
      </w:r>
    </w:p>
    <w:p w14:paraId="120A7B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784</w:t>
      </w:r>
    </w:p>
    <w:p w14:paraId="373BD3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784</w:t>
      </w:r>
    </w:p>
    <w:p w14:paraId="0D3AC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784</w:t>
      </w:r>
    </w:p>
    <w:p w14:paraId="23319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784</w:t>
      </w:r>
    </w:p>
    <w:p w14:paraId="3FCB49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784</w:t>
      </w:r>
    </w:p>
    <w:p w14:paraId="74DFB2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784</w:t>
      </w:r>
    </w:p>
    <w:p w14:paraId="44DF55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785</w:t>
      </w:r>
    </w:p>
    <w:p w14:paraId="46E9C7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786</w:t>
      </w:r>
    </w:p>
    <w:p w14:paraId="119638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786</w:t>
      </w:r>
    </w:p>
    <w:p w14:paraId="4AF64B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65A81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786</w:t>
      </w:r>
    </w:p>
    <w:p w14:paraId="7C6EE6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786</w:t>
      </w:r>
    </w:p>
    <w:p w14:paraId="457C22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786</w:t>
      </w:r>
    </w:p>
    <w:p w14:paraId="463C5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787</w:t>
      </w:r>
    </w:p>
    <w:p w14:paraId="143354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787</w:t>
      </w:r>
    </w:p>
    <w:p w14:paraId="102C38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787</w:t>
      </w:r>
    </w:p>
    <w:p w14:paraId="0B7260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3DDF4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788</w:t>
      </w:r>
    </w:p>
    <w:p w14:paraId="397D2C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789</w:t>
      </w:r>
    </w:p>
    <w:p w14:paraId="1219C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789</w:t>
      </w:r>
    </w:p>
    <w:p w14:paraId="013316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789</w:t>
      </w:r>
    </w:p>
    <w:p w14:paraId="1FFF33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790</w:t>
      </w:r>
    </w:p>
    <w:p w14:paraId="1C7904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790</w:t>
      </w:r>
    </w:p>
    <w:p w14:paraId="69A65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2D9A04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790</w:t>
      </w:r>
    </w:p>
    <w:p w14:paraId="089E2C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790</w:t>
      </w:r>
    </w:p>
    <w:p w14:paraId="370DC1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790</w:t>
      </w:r>
    </w:p>
    <w:p w14:paraId="25D55F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05C0EA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</w:t>
      </w:r>
      <w:r>
        <w:rPr>
          <w:noProof/>
          <w:lang w:eastAsia="sv-SE"/>
        </w:rPr>
        <w:lastRenderedPageBreak/>
        <w:t>RA-NR Dual Connectivity</w:t>
      </w:r>
      <w:r>
        <w:rPr>
          <w:noProof/>
        </w:rPr>
        <w:tab/>
        <w:t>791</w:t>
      </w:r>
    </w:p>
    <w:p w14:paraId="54E049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792</w:t>
      </w:r>
    </w:p>
    <w:p w14:paraId="3B65C8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4AC12A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792</w:t>
      </w:r>
    </w:p>
    <w:p w14:paraId="6F99A0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3A911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3809C6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794</w:t>
      </w:r>
    </w:p>
    <w:p w14:paraId="6A03F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344A32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1D7509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795</w:t>
      </w:r>
    </w:p>
    <w:p w14:paraId="2E0A87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795</w:t>
      </w:r>
    </w:p>
    <w:p w14:paraId="64FAB2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795</w:t>
      </w:r>
    </w:p>
    <w:p w14:paraId="0097DD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5D16E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53F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31632D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797</w:t>
      </w:r>
    </w:p>
    <w:p w14:paraId="44E845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797</w:t>
      </w:r>
    </w:p>
    <w:p w14:paraId="1DB3FD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797</w:t>
      </w:r>
    </w:p>
    <w:p w14:paraId="1D143C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797</w:t>
      </w:r>
    </w:p>
    <w:p w14:paraId="2C64F8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38AB52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798</w:t>
      </w:r>
    </w:p>
    <w:p w14:paraId="1F90B4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0D5F2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798</w:t>
      </w:r>
    </w:p>
    <w:p w14:paraId="16EA8B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3EFB9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799</w:t>
      </w:r>
    </w:p>
    <w:p w14:paraId="5469AF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757114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800</w:t>
      </w:r>
    </w:p>
    <w:p w14:paraId="0E3BC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59EA7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529202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6755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800</w:t>
      </w:r>
    </w:p>
    <w:p w14:paraId="1ECE8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3F48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636C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800</w:t>
      </w:r>
    </w:p>
    <w:p w14:paraId="7F3A90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04CB2D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800</w:t>
      </w:r>
    </w:p>
    <w:p w14:paraId="01911C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800</w:t>
      </w:r>
    </w:p>
    <w:p w14:paraId="3704C5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800</w:t>
      </w:r>
    </w:p>
    <w:p w14:paraId="4D0A44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800</w:t>
      </w:r>
    </w:p>
    <w:p w14:paraId="1DE532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CD345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801</w:t>
      </w:r>
    </w:p>
    <w:p w14:paraId="500F5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801</w:t>
      </w:r>
    </w:p>
    <w:p w14:paraId="7880DE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801</w:t>
      </w:r>
    </w:p>
    <w:p w14:paraId="02E925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801</w:t>
      </w:r>
    </w:p>
    <w:p w14:paraId="453FFD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802</w:t>
      </w:r>
    </w:p>
    <w:p w14:paraId="42DCC4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803</w:t>
      </w:r>
    </w:p>
    <w:p w14:paraId="2A688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7952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Measurements</w:t>
      </w:r>
      <w:r>
        <w:rPr>
          <w:noProof/>
        </w:rPr>
        <w:tab/>
        <w:t>803</w:t>
      </w:r>
    </w:p>
    <w:p w14:paraId="0111D0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803</w:t>
      </w:r>
    </w:p>
    <w:p w14:paraId="2385E6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62E5D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E-CID Measurements</w:t>
      </w:r>
      <w:r>
        <w:rPr>
          <w:noProof/>
        </w:rPr>
        <w:tab/>
        <w:t>803</w:t>
      </w:r>
    </w:p>
    <w:p w14:paraId="274479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804</w:t>
      </w:r>
    </w:p>
    <w:p w14:paraId="08F40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550C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</w:t>
      </w:r>
      <w:r>
        <w:rPr>
          <w:noProof/>
        </w:rPr>
        <w:lastRenderedPageBreak/>
        <w:t>4</w:t>
      </w:r>
    </w:p>
    <w:p w14:paraId="55FCC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804</w:t>
      </w:r>
    </w:p>
    <w:p w14:paraId="5D5BD1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804</w:t>
      </w:r>
    </w:p>
    <w:p w14:paraId="26791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0DAC9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804</w:t>
      </w:r>
    </w:p>
    <w:p w14:paraId="319CB2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804</w:t>
      </w:r>
    </w:p>
    <w:p w14:paraId="636AD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804</w:t>
      </w:r>
    </w:p>
    <w:p w14:paraId="147F7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804</w:t>
      </w:r>
    </w:p>
    <w:p w14:paraId="7872B9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804</w:t>
      </w:r>
    </w:p>
    <w:p w14:paraId="6439A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354EA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3BA72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17338E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808</w:t>
      </w:r>
    </w:p>
    <w:p w14:paraId="2FEB79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808</w:t>
      </w:r>
    </w:p>
    <w:p w14:paraId="77B38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808</w:t>
      </w:r>
    </w:p>
    <w:p w14:paraId="3E4BB9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808</w:t>
      </w:r>
    </w:p>
    <w:p w14:paraId="7A281AC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809</w:t>
      </w:r>
    </w:p>
    <w:p w14:paraId="6F9722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809</w:t>
      </w:r>
    </w:p>
    <w:p w14:paraId="140BA2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809</w:t>
      </w:r>
    </w:p>
    <w:p w14:paraId="1D72D4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809</w:t>
      </w:r>
    </w:p>
    <w:p w14:paraId="595D1C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809</w:t>
      </w:r>
    </w:p>
    <w:p w14:paraId="641811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810</w:t>
      </w:r>
    </w:p>
    <w:p w14:paraId="0A6668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811</w:t>
      </w:r>
    </w:p>
    <w:p w14:paraId="15D22F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811</w:t>
      </w:r>
    </w:p>
    <w:p w14:paraId="3B799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812</w:t>
      </w:r>
    </w:p>
    <w:p w14:paraId="43838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813</w:t>
      </w:r>
    </w:p>
    <w:p w14:paraId="27512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814</w:t>
      </w:r>
    </w:p>
    <w:p w14:paraId="6FC2DD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815</w:t>
      </w:r>
    </w:p>
    <w:p w14:paraId="21C73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816</w:t>
      </w:r>
    </w:p>
    <w:p w14:paraId="72A5B1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816</w:t>
      </w:r>
    </w:p>
    <w:p w14:paraId="5991A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816</w:t>
      </w:r>
    </w:p>
    <w:p w14:paraId="44B41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817</w:t>
      </w:r>
    </w:p>
    <w:p w14:paraId="4D2F07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204D5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817</w:t>
      </w:r>
    </w:p>
    <w:p w14:paraId="518DC6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818</w:t>
      </w:r>
    </w:p>
    <w:p w14:paraId="46FCE2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818</w:t>
      </w:r>
    </w:p>
    <w:p w14:paraId="6E832A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819</w:t>
      </w:r>
    </w:p>
    <w:p w14:paraId="3908DB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820</w:t>
      </w:r>
    </w:p>
    <w:p w14:paraId="23E82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820</w:t>
      </w:r>
    </w:p>
    <w:p w14:paraId="1C2DD4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821</w:t>
      </w:r>
    </w:p>
    <w:p w14:paraId="2536F7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821</w:t>
      </w:r>
    </w:p>
    <w:p w14:paraId="48C86F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822</w:t>
      </w:r>
    </w:p>
    <w:p w14:paraId="4C7ACD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823</w:t>
      </w:r>
    </w:p>
    <w:p w14:paraId="1E214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7DD303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823</w:t>
      </w:r>
    </w:p>
    <w:p w14:paraId="234C9C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823</w:t>
      </w:r>
    </w:p>
    <w:p w14:paraId="4D2D54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824</w:t>
      </w:r>
    </w:p>
    <w:p w14:paraId="5F068D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824</w:t>
      </w:r>
    </w:p>
    <w:p w14:paraId="1971D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824</w:t>
      </w:r>
    </w:p>
    <w:p w14:paraId="4058B6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825</w:t>
      </w:r>
    </w:p>
    <w:p w14:paraId="265B89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826</w:t>
      </w:r>
    </w:p>
    <w:p w14:paraId="20BDA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827</w:t>
      </w:r>
    </w:p>
    <w:p w14:paraId="27649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828</w:t>
      </w:r>
    </w:p>
    <w:p w14:paraId="597121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829</w:t>
      </w:r>
    </w:p>
    <w:p w14:paraId="642AF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829</w:t>
      </w:r>
    </w:p>
    <w:p w14:paraId="600B06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829</w:t>
      </w:r>
    </w:p>
    <w:p w14:paraId="22041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118E2D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</w:t>
      </w:r>
      <w:r>
        <w:rPr>
          <w:noProof/>
        </w:rPr>
        <w:lastRenderedPageBreak/>
        <w:t>quency Absolute RSRQ Accuracy for CA Idle Mode Measurements</w:t>
      </w:r>
      <w:r>
        <w:rPr>
          <w:noProof/>
        </w:rPr>
        <w:tab/>
        <w:t>829</w:t>
      </w:r>
    </w:p>
    <w:p w14:paraId="167EA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830</w:t>
      </w:r>
    </w:p>
    <w:p w14:paraId="14CBD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830</w:t>
      </w:r>
    </w:p>
    <w:p w14:paraId="6A5AE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831</w:t>
      </w:r>
    </w:p>
    <w:p w14:paraId="3C51B7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832</w:t>
      </w:r>
    </w:p>
    <w:p w14:paraId="25FE3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832</w:t>
      </w:r>
    </w:p>
    <w:p w14:paraId="23AA5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833</w:t>
      </w:r>
    </w:p>
    <w:p w14:paraId="5A10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834</w:t>
      </w:r>
    </w:p>
    <w:p w14:paraId="442D6D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834</w:t>
      </w:r>
    </w:p>
    <w:p w14:paraId="1DC7A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834</w:t>
      </w:r>
    </w:p>
    <w:p w14:paraId="0EE1E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835</w:t>
      </w:r>
    </w:p>
    <w:p w14:paraId="0BB83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836</w:t>
      </w:r>
    </w:p>
    <w:p w14:paraId="342CAF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152C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836</w:t>
      </w:r>
    </w:p>
    <w:p w14:paraId="4F9B0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836</w:t>
      </w:r>
    </w:p>
    <w:p w14:paraId="0A531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837</w:t>
      </w:r>
    </w:p>
    <w:p w14:paraId="2FB41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837</w:t>
      </w:r>
    </w:p>
    <w:p w14:paraId="2A4F3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3C42D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6B9D0D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032884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4467D1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A80B8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A80B8A">
        <w:rPr>
          <w:noProof/>
        </w:rPr>
        <w:t>for satellite access</w:t>
      </w:r>
      <w:r>
        <w:rPr>
          <w:noProof/>
        </w:rPr>
        <w:tab/>
        <w:t>838</w:t>
      </w:r>
    </w:p>
    <w:p w14:paraId="5DDE7F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839</w:t>
      </w:r>
    </w:p>
    <w:p w14:paraId="3BE0E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839</w:t>
      </w:r>
    </w:p>
    <w:p w14:paraId="3E827F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F661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839</w:t>
      </w:r>
    </w:p>
    <w:p w14:paraId="7A81D6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839</w:t>
      </w:r>
    </w:p>
    <w:p w14:paraId="620DCD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839</w:t>
      </w:r>
    </w:p>
    <w:p w14:paraId="46805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840</w:t>
      </w:r>
    </w:p>
    <w:p w14:paraId="44AB57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841</w:t>
      </w:r>
    </w:p>
    <w:p w14:paraId="7C59C0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842</w:t>
      </w:r>
    </w:p>
    <w:p w14:paraId="1A4248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843</w:t>
      </w:r>
    </w:p>
    <w:p w14:paraId="7BD3F1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843</w:t>
      </w:r>
    </w:p>
    <w:p w14:paraId="0CF0D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844</w:t>
      </w:r>
    </w:p>
    <w:p w14:paraId="0E22F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846</w:t>
      </w:r>
    </w:p>
    <w:p w14:paraId="6EA52F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846</w:t>
      </w:r>
    </w:p>
    <w:p w14:paraId="521C47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847</w:t>
      </w:r>
    </w:p>
    <w:p w14:paraId="21E61E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848</w:t>
      </w:r>
    </w:p>
    <w:p w14:paraId="142F82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849</w:t>
      </w:r>
    </w:p>
    <w:p w14:paraId="7DC0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850</w:t>
      </w:r>
    </w:p>
    <w:p w14:paraId="661FF0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850</w:t>
      </w:r>
    </w:p>
    <w:p w14:paraId="724D2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850</w:t>
      </w:r>
    </w:p>
    <w:p w14:paraId="14E740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850</w:t>
      </w:r>
    </w:p>
    <w:p w14:paraId="06B1AD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850</w:t>
      </w:r>
    </w:p>
    <w:p w14:paraId="695C70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851</w:t>
      </w:r>
    </w:p>
    <w:p w14:paraId="1A5DC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851</w:t>
      </w:r>
    </w:p>
    <w:p w14:paraId="1B90C6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851</w:t>
      </w:r>
    </w:p>
    <w:p w14:paraId="1C27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852</w:t>
      </w:r>
    </w:p>
    <w:p w14:paraId="445E00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853</w:t>
      </w:r>
    </w:p>
    <w:p w14:paraId="653F85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50E54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853</w:t>
      </w:r>
    </w:p>
    <w:p w14:paraId="05F2F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853</w:t>
      </w:r>
    </w:p>
    <w:p w14:paraId="54119D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853</w:t>
      </w:r>
    </w:p>
    <w:p w14:paraId="42DD869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853</w:t>
      </w:r>
    </w:p>
    <w:p w14:paraId="4780753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261E9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855</w:t>
      </w:r>
    </w:p>
    <w:p w14:paraId="7F56427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855</w:t>
      </w:r>
    </w:p>
    <w:p w14:paraId="2B41C174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855</w:t>
      </w:r>
    </w:p>
    <w:p w14:paraId="14A745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856</w:t>
      </w:r>
    </w:p>
    <w:p w14:paraId="701C48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856</w:t>
      </w:r>
    </w:p>
    <w:p w14:paraId="081F5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856</w:t>
      </w:r>
    </w:p>
    <w:p w14:paraId="35BCF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</w:t>
      </w:r>
      <w:r>
        <w:rPr>
          <w:noProof/>
        </w:rPr>
        <w:lastRenderedPageBreak/>
        <w:t>y for E-UTRAN carrier aggregation</w:t>
      </w:r>
      <w:r>
        <w:rPr>
          <w:noProof/>
        </w:rPr>
        <w:tab/>
        <w:t>857</w:t>
      </w:r>
    </w:p>
    <w:p w14:paraId="2E0765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6CD999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72ED50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1535C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4BF396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857</w:t>
      </w:r>
    </w:p>
    <w:p w14:paraId="5AD72A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0B8E0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63221D8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2ED2BB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6573B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858</w:t>
      </w:r>
    </w:p>
    <w:p w14:paraId="24802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858</w:t>
      </w:r>
    </w:p>
    <w:p w14:paraId="64ABBC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2B7173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859</w:t>
      </w:r>
    </w:p>
    <w:p w14:paraId="3A75CD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54644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859</w:t>
      </w:r>
    </w:p>
    <w:p w14:paraId="2518EB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4802D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860</w:t>
      </w:r>
    </w:p>
    <w:p w14:paraId="30767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861</w:t>
      </w:r>
    </w:p>
    <w:p w14:paraId="4ABE93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C400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861</w:t>
      </w:r>
    </w:p>
    <w:p w14:paraId="0E6E01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861</w:t>
      </w:r>
    </w:p>
    <w:p w14:paraId="2D44A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861</w:t>
      </w:r>
    </w:p>
    <w:p w14:paraId="3D70F0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862</w:t>
      </w:r>
    </w:p>
    <w:p w14:paraId="30B42E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862</w:t>
      </w:r>
    </w:p>
    <w:p w14:paraId="0B5C7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863</w:t>
      </w:r>
    </w:p>
    <w:p w14:paraId="74439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863</w:t>
      </w:r>
    </w:p>
    <w:p w14:paraId="612A57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863</w:t>
      </w:r>
    </w:p>
    <w:p w14:paraId="305DDE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863</w:t>
      </w:r>
    </w:p>
    <w:p w14:paraId="1C2496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864</w:t>
      </w:r>
    </w:p>
    <w:p w14:paraId="42B023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864</w:t>
      </w:r>
    </w:p>
    <w:p w14:paraId="7A3D40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865</w:t>
      </w:r>
    </w:p>
    <w:p w14:paraId="1AF18F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865</w:t>
      </w:r>
    </w:p>
    <w:p w14:paraId="402C70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865</w:t>
      </w:r>
    </w:p>
    <w:p w14:paraId="03D9A9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865</w:t>
      </w:r>
    </w:p>
    <w:p w14:paraId="50362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866</w:t>
      </w:r>
    </w:p>
    <w:p w14:paraId="48FA79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866</w:t>
      </w:r>
    </w:p>
    <w:p w14:paraId="4C1B6F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867</w:t>
      </w:r>
    </w:p>
    <w:p w14:paraId="538C2A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867</w:t>
      </w:r>
    </w:p>
    <w:p w14:paraId="4346B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867</w:t>
      </w:r>
    </w:p>
    <w:p w14:paraId="0C3BAC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868</w:t>
      </w:r>
    </w:p>
    <w:p w14:paraId="684CC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868</w:t>
      </w:r>
    </w:p>
    <w:p w14:paraId="6377B0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868</w:t>
      </w:r>
    </w:p>
    <w:p w14:paraId="01BE4E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868</w:t>
      </w:r>
    </w:p>
    <w:p w14:paraId="7CE2B0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869</w:t>
      </w:r>
    </w:p>
    <w:p w14:paraId="1F97DD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2011E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869</w:t>
      </w:r>
    </w:p>
    <w:p w14:paraId="6AB08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869</w:t>
      </w:r>
    </w:p>
    <w:p w14:paraId="11D337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869</w:t>
      </w:r>
    </w:p>
    <w:p w14:paraId="6EF308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870</w:t>
      </w:r>
    </w:p>
    <w:p w14:paraId="7C96DA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870</w:t>
      </w:r>
    </w:p>
    <w:p w14:paraId="42585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870</w:t>
      </w:r>
    </w:p>
    <w:p w14:paraId="53184C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871</w:t>
      </w:r>
    </w:p>
    <w:p w14:paraId="662C5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871</w:t>
      </w:r>
    </w:p>
    <w:p w14:paraId="4E077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873</w:t>
      </w:r>
    </w:p>
    <w:p w14:paraId="0FBCE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874</w:t>
      </w:r>
    </w:p>
    <w:p w14:paraId="5C57E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876</w:t>
      </w:r>
    </w:p>
    <w:p w14:paraId="3491E2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5BB622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877</w:t>
      </w:r>
    </w:p>
    <w:p w14:paraId="754E7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878</w:t>
      </w:r>
    </w:p>
    <w:p w14:paraId="5E82F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62340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</w:t>
      </w:r>
      <w:r>
        <w:rPr>
          <w:noProof/>
        </w:rPr>
        <w:lastRenderedPageBreak/>
        <w:t>te RSRP Accuracy for UE category M1 with CE mode A</w:t>
      </w:r>
      <w:r>
        <w:rPr>
          <w:noProof/>
        </w:rPr>
        <w:tab/>
        <w:t>879</w:t>
      </w:r>
    </w:p>
    <w:p w14:paraId="00806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880</w:t>
      </w:r>
    </w:p>
    <w:p w14:paraId="58DD3B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881</w:t>
      </w:r>
    </w:p>
    <w:p w14:paraId="3A388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26EFA6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52D13A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3FB4B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13D516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70C4AD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444AD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0540F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2790A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454A7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6EB28A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27BB9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6F9278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611B5C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A80B8A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A80B8A">
        <w:rPr>
          <w:noProof/>
        </w:rPr>
        <w:t>for satellite access</w:t>
      </w:r>
      <w:r>
        <w:rPr>
          <w:noProof/>
        </w:rPr>
        <w:tab/>
        <w:t>900</w:t>
      </w:r>
    </w:p>
    <w:p w14:paraId="71A85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61A35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5205D0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4427D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47144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71219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319384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35E18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4BDC5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5E676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409E8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1C5DD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56918F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294082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AD8B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8440A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4549F1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40CC04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6DD87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23D728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045C6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5FD71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59B8F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28749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AE09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34302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359EF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2F50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4EB0D0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03D9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04FB4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3795E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0BF65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03F284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09C974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107DC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4361D9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1BD7FA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A80B8A">
        <w:rPr>
          <w:noProof/>
        </w:rPr>
        <w:t xml:space="preserve"> for satellite access</w:t>
      </w:r>
      <w:r>
        <w:rPr>
          <w:noProof/>
        </w:rPr>
        <w:tab/>
        <w:t>929</w:t>
      </w:r>
    </w:p>
    <w:p w14:paraId="47BFB3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20644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41D30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7AC2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01A15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</w:t>
      </w:r>
      <w:r>
        <w:rPr>
          <w:noProof/>
        </w:rPr>
        <w:lastRenderedPageBreak/>
        <w:t>surement Report Mapping</w:t>
      </w:r>
      <w:r>
        <w:rPr>
          <w:noProof/>
        </w:rPr>
        <w:tab/>
        <w:t>933</w:t>
      </w:r>
    </w:p>
    <w:p w14:paraId="2575F5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3954D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06DC0F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43468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0360B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30FC9B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65DB1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221A55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75544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D1FC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576003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197254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521B1C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525D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A80B8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48111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5345DB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9F6B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96BC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47F908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938</w:t>
      </w:r>
    </w:p>
    <w:p w14:paraId="37B6F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938</w:t>
      </w:r>
    </w:p>
    <w:p w14:paraId="0268C9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939</w:t>
      </w:r>
    </w:p>
    <w:p w14:paraId="08FA9D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940</w:t>
      </w:r>
    </w:p>
    <w:p w14:paraId="11674C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941</w:t>
      </w:r>
    </w:p>
    <w:p w14:paraId="42E9A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943</w:t>
      </w:r>
    </w:p>
    <w:p w14:paraId="19494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944</w:t>
      </w:r>
    </w:p>
    <w:p w14:paraId="2B93CF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945</w:t>
      </w:r>
    </w:p>
    <w:p w14:paraId="60843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947</w:t>
      </w:r>
    </w:p>
    <w:p w14:paraId="4B1E6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947</w:t>
      </w:r>
    </w:p>
    <w:p w14:paraId="67A4E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949</w:t>
      </w:r>
    </w:p>
    <w:p w14:paraId="3D7A88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950</w:t>
      </w:r>
    </w:p>
    <w:p w14:paraId="20C3D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950</w:t>
      </w:r>
    </w:p>
    <w:p w14:paraId="14EF2E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950</w:t>
      </w:r>
    </w:p>
    <w:p w14:paraId="36CE7B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951</w:t>
      </w:r>
    </w:p>
    <w:p w14:paraId="2A5D5D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951</w:t>
      </w:r>
    </w:p>
    <w:p w14:paraId="5ADF26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952</w:t>
      </w:r>
    </w:p>
    <w:p w14:paraId="3DC31A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953</w:t>
      </w:r>
    </w:p>
    <w:p w14:paraId="00EE14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A80B8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954</w:t>
      </w:r>
    </w:p>
    <w:p w14:paraId="488AC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955</w:t>
      </w:r>
    </w:p>
    <w:p w14:paraId="0FC63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955</w:t>
      </w:r>
    </w:p>
    <w:p w14:paraId="423CC4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955</w:t>
      </w:r>
    </w:p>
    <w:p w14:paraId="30448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956</w:t>
      </w:r>
    </w:p>
    <w:p w14:paraId="4F5D22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957</w:t>
      </w:r>
    </w:p>
    <w:p w14:paraId="4302E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957</w:t>
      </w:r>
    </w:p>
    <w:p w14:paraId="60AC7E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959</w:t>
      </w:r>
    </w:p>
    <w:p w14:paraId="54870C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959</w:t>
      </w:r>
    </w:p>
    <w:p w14:paraId="5BE61E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960</w:t>
      </w:r>
    </w:p>
    <w:p w14:paraId="261C80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960</w:t>
      </w:r>
    </w:p>
    <w:p w14:paraId="2E6AC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250A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961</w:t>
      </w:r>
    </w:p>
    <w:p w14:paraId="7B9794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961</w:t>
      </w:r>
    </w:p>
    <w:p w14:paraId="012CAB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962</w:t>
      </w:r>
    </w:p>
    <w:p w14:paraId="29B8E8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35C91F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7FD2FA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962</w:t>
      </w:r>
    </w:p>
    <w:p w14:paraId="5BE3AD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962</w:t>
      </w:r>
    </w:p>
    <w:p w14:paraId="48718D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962</w:t>
      </w:r>
    </w:p>
    <w:p w14:paraId="475EB9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962</w:t>
      </w:r>
    </w:p>
    <w:p w14:paraId="18042AF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A80B8A">
        <w:rPr>
          <w:rFonts w:cs="v4.2.0"/>
          <w:noProof/>
          <w:vertAlign w:val="subscript"/>
        </w:rPr>
        <w:t>CMAX,</w:t>
      </w:r>
      <w:r w:rsidRPr="00A80B8A">
        <w:rPr>
          <w:rFonts w:cs="v4.2.0"/>
          <w:noProof/>
          <w:vertAlign w:val="subscript"/>
        </w:rPr>
        <w:lastRenderedPageBreak/>
        <w:t>c</w:t>
      </w:r>
      <w:r>
        <w:rPr>
          <w:noProof/>
        </w:rPr>
        <w:tab/>
        <w:t>963</w:t>
      </w:r>
    </w:p>
    <w:p w14:paraId="72F1C2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3FC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963</w:t>
      </w:r>
    </w:p>
    <w:p w14:paraId="462D9C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963</w:t>
      </w:r>
    </w:p>
    <w:p w14:paraId="5EDBD2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963</w:t>
      </w:r>
    </w:p>
    <w:p w14:paraId="3230B7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963</w:t>
      </w:r>
    </w:p>
    <w:p w14:paraId="11ECAE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963</w:t>
      </w:r>
    </w:p>
    <w:p w14:paraId="3FF6A5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964</w:t>
      </w:r>
    </w:p>
    <w:p w14:paraId="74299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964</w:t>
      </w:r>
    </w:p>
    <w:p w14:paraId="7B27B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964</w:t>
      </w:r>
    </w:p>
    <w:p w14:paraId="3E94F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964</w:t>
      </w:r>
    </w:p>
    <w:p w14:paraId="73387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965</w:t>
      </w:r>
    </w:p>
    <w:p w14:paraId="598CF3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965</w:t>
      </w:r>
    </w:p>
    <w:p w14:paraId="0F61CA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966</w:t>
      </w:r>
    </w:p>
    <w:p w14:paraId="35ABD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966</w:t>
      </w:r>
    </w:p>
    <w:p w14:paraId="1CEC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966</w:t>
      </w:r>
    </w:p>
    <w:p w14:paraId="2C69C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967</w:t>
      </w:r>
    </w:p>
    <w:p w14:paraId="70ED01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967</w:t>
      </w:r>
    </w:p>
    <w:p w14:paraId="4F6F0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967</w:t>
      </w:r>
    </w:p>
    <w:p w14:paraId="72482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968</w:t>
      </w:r>
    </w:p>
    <w:p w14:paraId="55278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968</w:t>
      </w:r>
    </w:p>
    <w:p w14:paraId="69AF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968</w:t>
      </w:r>
    </w:p>
    <w:p w14:paraId="189CD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969</w:t>
      </w:r>
    </w:p>
    <w:p w14:paraId="554522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969</w:t>
      </w:r>
    </w:p>
    <w:p w14:paraId="583F48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969</w:t>
      </w:r>
    </w:p>
    <w:p w14:paraId="0ED8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970</w:t>
      </w:r>
    </w:p>
    <w:p w14:paraId="19B2AD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971</w:t>
      </w:r>
    </w:p>
    <w:p w14:paraId="76A65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66E85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7B895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600E4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1DDC4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973</w:t>
      </w:r>
    </w:p>
    <w:p w14:paraId="267CA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973</w:t>
      </w:r>
    </w:p>
    <w:p w14:paraId="168DFB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973</w:t>
      </w:r>
    </w:p>
    <w:p w14:paraId="60076E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974</w:t>
      </w:r>
    </w:p>
    <w:p w14:paraId="1839FE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03EC55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974</w:t>
      </w:r>
    </w:p>
    <w:p w14:paraId="1C96B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974</w:t>
      </w:r>
    </w:p>
    <w:p w14:paraId="5BEC1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975</w:t>
      </w:r>
    </w:p>
    <w:p w14:paraId="0B372F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975</w:t>
      </w:r>
    </w:p>
    <w:p w14:paraId="5F365D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975</w:t>
      </w:r>
    </w:p>
    <w:p w14:paraId="43B4B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976</w:t>
      </w:r>
    </w:p>
    <w:p w14:paraId="07541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976</w:t>
      </w:r>
    </w:p>
    <w:p w14:paraId="40AC6C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976</w:t>
      </w:r>
    </w:p>
    <w:p w14:paraId="31BEDC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977</w:t>
      </w:r>
    </w:p>
    <w:p w14:paraId="022998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977</w:t>
      </w:r>
    </w:p>
    <w:p w14:paraId="10C227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977</w:t>
      </w:r>
    </w:p>
    <w:p w14:paraId="0384E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978</w:t>
      </w:r>
    </w:p>
    <w:p w14:paraId="1CBFB0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978</w:t>
      </w:r>
    </w:p>
    <w:p w14:paraId="00DC2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978</w:t>
      </w:r>
    </w:p>
    <w:p w14:paraId="19900F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979</w:t>
      </w:r>
    </w:p>
    <w:p w14:paraId="46A141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979</w:t>
      </w:r>
    </w:p>
    <w:p w14:paraId="33644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979</w:t>
      </w:r>
    </w:p>
    <w:p w14:paraId="2870C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979</w:t>
      </w:r>
    </w:p>
    <w:p w14:paraId="08FF3B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980</w:t>
      </w:r>
    </w:p>
    <w:p w14:paraId="42A6013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980</w:t>
      </w:r>
    </w:p>
    <w:p w14:paraId="758A4B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980</w:t>
      </w:r>
    </w:p>
    <w:p w14:paraId="558D3A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980</w:t>
      </w:r>
    </w:p>
    <w:p w14:paraId="26157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980</w:t>
      </w:r>
    </w:p>
    <w:p w14:paraId="1FC1B9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981</w:t>
      </w:r>
    </w:p>
    <w:p w14:paraId="65FBA9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981</w:t>
      </w:r>
    </w:p>
    <w:p w14:paraId="029568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981</w:t>
      </w:r>
    </w:p>
    <w:p w14:paraId="38E64C0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</w:t>
      </w:r>
      <w:r>
        <w:rPr>
          <w:noProof/>
        </w:rPr>
        <w:lastRenderedPageBreak/>
        <w:t>dvance (T</w:t>
      </w:r>
      <w:r w:rsidRPr="00A80B8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981</w:t>
      </w:r>
    </w:p>
    <w:p w14:paraId="760031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981</w:t>
      </w:r>
    </w:p>
    <w:p w14:paraId="0088C34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982</w:t>
      </w:r>
    </w:p>
    <w:p w14:paraId="19B7E3F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3EB05F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982</w:t>
      </w:r>
    </w:p>
    <w:p w14:paraId="0F3A8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3CD7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982</w:t>
      </w:r>
    </w:p>
    <w:p w14:paraId="0D6738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4BE17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24EF4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0BB6BA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983</w:t>
      </w:r>
    </w:p>
    <w:p w14:paraId="7C10F7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31F51C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23547E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983</w:t>
      </w:r>
    </w:p>
    <w:p w14:paraId="7B8A85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984</w:t>
      </w:r>
    </w:p>
    <w:p w14:paraId="0C252E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984</w:t>
      </w:r>
    </w:p>
    <w:p w14:paraId="096B37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71304D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984</w:t>
      </w:r>
    </w:p>
    <w:p w14:paraId="650BC3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45CD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03F78D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4B0898C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985</w:t>
      </w:r>
    </w:p>
    <w:p w14:paraId="23D96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6EF6E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985</w:t>
      </w:r>
    </w:p>
    <w:p w14:paraId="0A7DC02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985</w:t>
      </w:r>
    </w:p>
    <w:p w14:paraId="154148C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04928F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986</w:t>
      </w:r>
    </w:p>
    <w:p w14:paraId="05990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986</w:t>
      </w:r>
    </w:p>
    <w:p w14:paraId="5B37B61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03527B6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986</w:t>
      </w:r>
    </w:p>
    <w:p w14:paraId="0E543A5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986</w:t>
      </w:r>
    </w:p>
    <w:p w14:paraId="504DF5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9CFB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987</w:t>
      </w:r>
    </w:p>
    <w:p w14:paraId="10F3EB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7891DE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987</w:t>
      </w:r>
    </w:p>
    <w:p w14:paraId="0F15E8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987</w:t>
      </w:r>
    </w:p>
    <w:p w14:paraId="568665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987</w:t>
      </w:r>
    </w:p>
    <w:p w14:paraId="7CF38C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987</w:t>
      </w:r>
    </w:p>
    <w:p w14:paraId="266C4F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437F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987</w:t>
      </w:r>
    </w:p>
    <w:p w14:paraId="11898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988</w:t>
      </w:r>
    </w:p>
    <w:p w14:paraId="642EA5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988</w:t>
      </w:r>
    </w:p>
    <w:p w14:paraId="6C871C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989</w:t>
      </w:r>
    </w:p>
    <w:p w14:paraId="165ABC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990</w:t>
      </w:r>
    </w:p>
    <w:p w14:paraId="31FA42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68C626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990</w:t>
      </w:r>
    </w:p>
    <w:p w14:paraId="14B45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990</w:t>
      </w:r>
    </w:p>
    <w:p w14:paraId="652FF4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990</w:t>
      </w:r>
    </w:p>
    <w:p w14:paraId="7BCFE3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990</w:t>
      </w:r>
    </w:p>
    <w:p w14:paraId="716A80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990</w:t>
      </w:r>
    </w:p>
    <w:p w14:paraId="1DE210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990</w:t>
      </w:r>
    </w:p>
    <w:p w14:paraId="049601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A80B8A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A80B8A">
        <w:rPr>
          <w:rFonts w:eastAsia="Malgun Gothic"/>
          <w:noProof/>
        </w:rPr>
        <w:t>Carrier Aggregation</w:t>
      </w:r>
      <w:r>
        <w:rPr>
          <w:noProof/>
        </w:rPr>
        <w:tab/>
        <w:t>991</w:t>
      </w:r>
    </w:p>
    <w:p w14:paraId="09BAC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A80B8A">
        <w:rPr>
          <w:noProof/>
        </w:rPr>
        <w:t>3</w:t>
      </w:r>
      <w:r>
        <w:rPr>
          <w:noProof/>
        </w:rPr>
        <w:t>.7.</w:t>
      </w:r>
      <w:r w:rsidRPr="00A80B8A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A80B8A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991</w:t>
      </w:r>
    </w:p>
    <w:p w14:paraId="5EAC38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991</w:t>
      </w:r>
    </w:p>
    <w:p w14:paraId="0FF08C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992</w:t>
      </w:r>
    </w:p>
    <w:p w14:paraId="1A42ED1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992</w:t>
      </w:r>
    </w:p>
    <w:p w14:paraId="148E6F03" w14:textId="735750E3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993</w:t>
      </w:r>
    </w:p>
    <w:p w14:paraId="37458FE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993</w:t>
      </w:r>
    </w:p>
    <w:p w14:paraId="02AE1AD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993</w:t>
      </w:r>
    </w:p>
    <w:p w14:paraId="6C4750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</w:t>
      </w:r>
      <w:r>
        <w:rPr>
          <w:noProof/>
        </w:rPr>
        <w:lastRenderedPageBreak/>
        <w:t>quirements in TS 36.133</w:t>
      </w:r>
      <w:r>
        <w:rPr>
          <w:noProof/>
        </w:rPr>
        <w:tab/>
        <w:t>993</w:t>
      </w:r>
    </w:p>
    <w:p w14:paraId="06DA3F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993</w:t>
      </w:r>
    </w:p>
    <w:p w14:paraId="7DD0B0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993</w:t>
      </w:r>
    </w:p>
    <w:p w14:paraId="4A013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994</w:t>
      </w:r>
    </w:p>
    <w:p w14:paraId="2B95C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994</w:t>
      </w:r>
    </w:p>
    <w:p w14:paraId="2CB6AED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995</w:t>
      </w:r>
    </w:p>
    <w:p w14:paraId="775E2E0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995</w:t>
      </w:r>
    </w:p>
    <w:p w14:paraId="73184D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995</w:t>
      </w:r>
    </w:p>
    <w:p w14:paraId="065B95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995</w:t>
      </w:r>
    </w:p>
    <w:p w14:paraId="028B4D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1000</w:t>
      </w:r>
    </w:p>
    <w:p w14:paraId="351F3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1003</w:t>
      </w:r>
    </w:p>
    <w:p w14:paraId="090644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1004</w:t>
      </w:r>
    </w:p>
    <w:p w14:paraId="50776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1005</w:t>
      </w:r>
    </w:p>
    <w:p w14:paraId="0EC35A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1006</w:t>
      </w:r>
    </w:p>
    <w:p w14:paraId="7774DC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PCFICH/PDCCH/PHICH</w:t>
      </w:r>
      <w:r>
        <w:rPr>
          <w:noProof/>
        </w:rPr>
        <w:tab/>
        <w:t>1007</w:t>
      </w:r>
    </w:p>
    <w:p w14:paraId="594BB7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ab/>
        <w:t>1007</w:t>
      </w:r>
    </w:p>
    <w:p w14:paraId="48D52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1007</w:t>
      </w:r>
    </w:p>
    <w:p w14:paraId="34BFC9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 for UE category 0</w:t>
      </w:r>
      <w:r>
        <w:rPr>
          <w:noProof/>
        </w:rPr>
        <w:tab/>
        <w:t>1008</w:t>
      </w:r>
    </w:p>
    <w:p w14:paraId="3CA6F1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FS 3</w:t>
      </w:r>
      <w:r>
        <w:rPr>
          <w:noProof/>
        </w:rPr>
        <w:tab/>
        <w:t>1008</w:t>
      </w:r>
    </w:p>
    <w:p w14:paraId="6B92E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1008</w:t>
      </w:r>
    </w:p>
    <w:p w14:paraId="7D10C1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6E4D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138F5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7C25BE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4F0C5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27364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67B2D3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1012</w:t>
      </w:r>
    </w:p>
    <w:p w14:paraId="525CE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524E36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1D8BD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1014</w:t>
      </w:r>
    </w:p>
    <w:p w14:paraId="17D79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44478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07B75C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206E9E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A80B8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80B8A">
        <w:rPr>
          <w:rFonts w:cs="v5.0.0"/>
          <w:noProof/>
        </w:rPr>
        <w:t>Reference Channel for UE category NB1</w:t>
      </w:r>
      <w:r>
        <w:rPr>
          <w:noProof/>
        </w:rPr>
        <w:tab/>
        <w:t>1017</w:t>
      </w:r>
    </w:p>
    <w:p w14:paraId="4EC73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1017</w:t>
      </w:r>
    </w:p>
    <w:p w14:paraId="4B1AA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9B51B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1018</w:t>
      </w:r>
    </w:p>
    <w:p w14:paraId="13E81F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4B1E5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1019</w:t>
      </w:r>
    </w:p>
    <w:p w14:paraId="667889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92E04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1020</w:t>
      </w:r>
    </w:p>
    <w:p w14:paraId="357FA5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1020</w:t>
      </w:r>
    </w:p>
    <w:p w14:paraId="7D05C2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1021</w:t>
      </w:r>
    </w:p>
    <w:p w14:paraId="60F686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1021</w:t>
      </w:r>
    </w:p>
    <w:p w14:paraId="6C9EF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1021</w:t>
      </w:r>
    </w:p>
    <w:p w14:paraId="2A78C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695C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1022</w:t>
      </w:r>
    </w:p>
    <w:p w14:paraId="6B10B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C429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1022</w:t>
      </w:r>
    </w:p>
    <w:p w14:paraId="21EB52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5BD338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1023</w:t>
      </w:r>
    </w:p>
    <w:p w14:paraId="513E3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1023</w:t>
      </w:r>
    </w:p>
    <w:p w14:paraId="59FFE0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1024</w:t>
      </w:r>
    </w:p>
    <w:p w14:paraId="485F74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1024</w:t>
      </w:r>
    </w:p>
    <w:p w14:paraId="1110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1025</w:t>
      </w:r>
    </w:p>
    <w:p w14:paraId="52080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1026</w:t>
      </w:r>
    </w:p>
    <w:p w14:paraId="18FAB3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1026</w:t>
      </w:r>
    </w:p>
    <w:p w14:paraId="64C62A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1027</w:t>
      </w:r>
    </w:p>
    <w:p w14:paraId="216A4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1027</w:t>
      </w:r>
    </w:p>
    <w:p w14:paraId="04DD6F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1027</w:t>
      </w:r>
    </w:p>
    <w:p w14:paraId="3E054F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1028</w:t>
      </w:r>
    </w:p>
    <w:p w14:paraId="6CD21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1029</w:t>
      </w:r>
    </w:p>
    <w:p w14:paraId="53244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1029</w:t>
      </w:r>
    </w:p>
    <w:p w14:paraId="318840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1030</w:t>
      </w:r>
    </w:p>
    <w:p w14:paraId="531CD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</w:t>
      </w:r>
      <w:r>
        <w:rPr>
          <w:noProof/>
        </w:rPr>
        <w:lastRenderedPageBreak/>
        <w:t>NG FDD pattern 13: outer resource blocks allocation in 20 MHz (without MBSFN)</w:t>
      </w:r>
      <w:r>
        <w:rPr>
          <w:noProof/>
        </w:rPr>
        <w:tab/>
        <w:t>1030</w:t>
      </w:r>
    </w:p>
    <w:p w14:paraId="14F1D4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1031</w:t>
      </w:r>
    </w:p>
    <w:p w14:paraId="1C7DF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1031</w:t>
      </w:r>
    </w:p>
    <w:p w14:paraId="287DF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1032</w:t>
      </w:r>
    </w:p>
    <w:p w14:paraId="03F1DC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1032</w:t>
      </w:r>
    </w:p>
    <w:p w14:paraId="70AC53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1033</w:t>
      </w:r>
    </w:p>
    <w:p w14:paraId="1E000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1033</w:t>
      </w:r>
    </w:p>
    <w:p w14:paraId="0209C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1034</w:t>
      </w:r>
    </w:p>
    <w:p w14:paraId="4CB84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55300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1035</w:t>
      </w:r>
    </w:p>
    <w:p w14:paraId="2ECD8A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1035</w:t>
      </w:r>
    </w:p>
    <w:p w14:paraId="1E48B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1036</w:t>
      </w:r>
    </w:p>
    <w:p w14:paraId="67C403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1036</w:t>
      </w:r>
    </w:p>
    <w:p w14:paraId="65C996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1037</w:t>
      </w:r>
    </w:p>
    <w:p w14:paraId="01983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1037</w:t>
      </w:r>
    </w:p>
    <w:p w14:paraId="48719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1038</w:t>
      </w:r>
    </w:p>
    <w:p w14:paraId="498C0B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1039</w:t>
      </w:r>
    </w:p>
    <w:p w14:paraId="1CAD6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1040</w:t>
      </w:r>
    </w:p>
    <w:p w14:paraId="436883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1041</w:t>
      </w:r>
    </w:p>
    <w:p w14:paraId="1B98E5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1041</w:t>
      </w:r>
    </w:p>
    <w:p w14:paraId="53B0C1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1042</w:t>
      </w:r>
    </w:p>
    <w:p w14:paraId="3EE9B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1043</w:t>
      </w:r>
    </w:p>
    <w:p w14:paraId="263C66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1043</w:t>
      </w:r>
    </w:p>
    <w:p w14:paraId="762C62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1045</w:t>
      </w:r>
    </w:p>
    <w:p w14:paraId="1FD9D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1046</w:t>
      </w:r>
    </w:p>
    <w:p w14:paraId="0421C4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FDD pattern 3: standalone NB-IoT</w:t>
      </w:r>
      <w:r>
        <w:rPr>
          <w:noProof/>
        </w:rPr>
        <w:tab/>
        <w:t>1046</w:t>
      </w:r>
    </w:p>
    <w:p w14:paraId="1E83D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1047</w:t>
      </w:r>
    </w:p>
    <w:p w14:paraId="42E3A7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1048</w:t>
      </w:r>
    </w:p>
    <w:p w14:paraId="328AA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1049</w:t>
      </w:r>
    </w:p>
    <w:p w14:paraId="0BF3A5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1050</w:t>
      </w:r>
    </w:p>
    <w:p w14:paraId="1D2BAF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1051</w:t>
      </w:r>
    </w:p>
    <w:p w14:paraId="2FF27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1052</w:t>
      </w:r>
    </w:p>
    <w:p w14:paraId="03498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1053</w:t>
      </w:r>
    </w:p>
    <w:p w14:paraId="373FF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1054</w:t>
      </w:r>
    </w:p>
    <w:p w14:paraId="2D14B4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1054</w:t>
      </w:r>
    </w:p>
    <w:p w14:paraId="0E4EFEC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1054</w:t>
      </w:r>
    </w:p>
    <w:p w14:paraId="078FDE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1055</w:t>
      </w:r>
    </w:p>
    <w:p w14:paraId="3553AF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1055</w:t>
      </w:r>
    </w:p>
    <w:p w14:paraId="669195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1055</w:t>
      </w:r>
    </w:p>
    <w:p w14:paraId="7A319C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1055</w:t>
      </w:r>
    </w:p>
    <w:p w14:paraId="5C3DBC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1056</w:t>
      </w:r>
    </w:p>
    <w:p w14:paraId="47774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1056</w:t>
      </w:r>
    </w:p>
    <w:p w14:paraId="4718F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A80B8A">
        <w:rPr>
          <w:noProof/>
          <w:lang w:val="en-US"/>
        </w:rPr>
        <w:t>, 2x2 antenna</w:t>
      </w:r>
      <w:r>
        <w:rPr>
          <w:noProof/>
        </w:rPr>
        <w:tab/>
        <w:t>1057</w:t>
      </w:r>
    </w:p>
    <w:p w14:paraId="237D2D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1057</w:t>
      </w:r>
    </w:p>
    <w:p w14:paraId="1436B4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1057</w:t>
      </w:r>
    </w:p>
    <w:p w14:paraId="11A441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1058</w:t>
      </w:r>
    </w:p>
    <w:p w14:paraId="6563A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BF40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1058</w:t>
      </w:r>
    </w:p>
    <w:p w14:paraId="1C05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0E5150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608898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1058</w:t>
      </w:r>
    </w:p>
    <w:p w14:paraId="735FC9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4 Rx capable UEs</w:t>
      </w:r>
      <w:r>
        <w:rPr>
          <w:noProof/>
        </w:rPr>
        <w:tab/>
        <w:t>1058</w:t>
      </w:r>
    </w:p>
    <w:p w14:paraId="3CB051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1058</w:t>
      </w:r>
    </w:p>
    <w:p w14:paraId="53398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1058</w:t>
      </w:r>
    </w:p>
    <w:p w14:paraId="624C53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1058</w:t>
      </w:r>
    </w:p>
    <w:p w14:paraId="252F09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188442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1060</w:t>
      </w:r>
    </w:p>
    <w:p w14:paraId="24F396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</w:t>
      </w:r>
      <w:r w:rsidRPr="00A80B8A">
        <w:rPr>
          <w:noProof/>
          <w:snapToGrid w:val="0"/>
        </w:rPr>
        <w:lastRenderedPageBreak/>
        <w:t>a connection for bands where 4RX is supported</w:t>
      </w:r>
      <w:r>
        <w:rPr>
          <w:noProof/>
        </w:rPr>
        <w:tab/>
        <w:t>1060</w:t>
      </w:r>
    </w:p>
    <w:p w14:paraId="2FCF37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8 Rx capable UEs</w:t>
      </w:r>
      <w:r>
        <w:rPr>
          <w:noProof/>
        </w:rPr>
        <w:tab/>
        <w:t>1060</w:t>
      </w:r>
    </w:p>
    <w:p w14:paraId="3B96C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21AFC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6F75B8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1060</w:t>
      </w:r>
    </w:p>
    <w:p w14:paraId="123271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1061</w:t>
      </w:r>
    </w:p>
    <w:p w14:paraId="3435D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1061</w:t>
      </w:r>
    </w:p>
    <w:p w14:paraId="102F1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1061</w:t>
      </w:r>
    </w:p>
    <w:p w14:paraId="79EC38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1061</w:t>
      </w:r>
    </w:p>
    <w:p w14:paraId="7632512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1061</w:t>
      </w:r>
    </w:p>
    <w:p w14:paraId="03605F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233A72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143DF94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1062</w:t>
      </w:r>
    </w:p>
    <w:p w14:paraId="28913EE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7273E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67A3BCC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1062</w:t>
      </w:r>
    </w:p>
    <w:p w14:paraId="0F8D77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412200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507D9B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1062</w:t>
      </w:r>
    </w:p>
    <w:p w14:paraId="7DCC77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2809B6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1062</w:t>
      </w:r>
    </w:p>
    <w:p w14:paraId="17A7D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1063</w:t>
      </w:r>
    </w:p>
    <w:p w14:paraId="1D7BD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335359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1F9648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1063</w:t>
      </w:r>
    </w:p>
    <w:p w14:paraId="635ABD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1070</w:t>
      </w:r>
    </w:p>
    <w:p w14:paraId="2B3181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1073</w:t>
      </w:r>
    </w:p>
    <w:p w14:paraId="252FAB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30D541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1073</w:t>
      </w:r>
    </w:p>
    <w:p w14:paraId="003AC5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69BAF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1074</w:t>
      </w:r>
    </w:p>
    <w:p w14:paraId="4563B8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1074</w:t>
      </w:r>
    </w:p>
    <w:p w14:paraId="1DA4C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1074</w:t>
      </w:r>
    </w:p>
    <w:p w14:paraId="5487F2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1075</w:t>
      </w:r>
    </w:p>
    <w:p w14:paraId="7E7D0F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ED808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1075</w:t>
      </w:r>
    </w:p>
    <w:p w14:paraId="60C2734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1075</w:t>
      </w:r>
    </w:p>
    <w:p w14:paraId="1ECCF1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76C3B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4E26CC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1075</w:t>
      </w:r>
    </w:p>
    <w:p w14:paraId="418693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1075</w:t>
      </w:r>
    </w:p>
    <w:p w14:paraId="62C694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1075</w:t>
      </w:r>
    </w:p>
    <w:p w14:paraId="774D31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1076</w:t>
      </w:r>
    </w:p>
    <w:p w14:paraId="676471B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1076</w:t>
      </w:r>
    </w:p>
    <w:p w14:paraId="136AB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121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1076</w:t>
      </w:r>
    </w:p>
    <w:p w14:paraId="7415DB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1077</w:t>
      </w:r>
    </w:p>
    <w:p w14:paraId="058659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1078</w:t>
      </w:r>
    </w:p>
    <w:p w14:paraId="0E3442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05D875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C254B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1079</w:t>
      </w:r>
    </w:p>
    <w:p w14:paraId="1DE068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4525FA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1079</w:t>
      </w:r>
    </w:p>
    <w:p w14:paraId="5D1844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1080</w:t>
      </w:r>
    </w:p>
    <w:p w14:paraId="06F919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1081</w:t>
      </w:r>
    </w:p>
    <w:p w14:paraId="1D43A4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719F1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1081</w:t>
      </w:r>
    </w:p>
    <w:p w14:paraId="495F4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1082</w:t>
      </w:r>
    </w:p>
    <w:p w14:paraId="6888E4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1083</w:t>
      </w:r>
    </w:p>
    <w:p w14:paraId="66A0A0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3B2FE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</w:t>
      </w:r>
      <w:r>
        <w:rPr>
          <w:noProof/>
        </w:rPr>
        <w:lastRenderedPageBreak/>
        <w:t>tegory 1bis UE Testing</w:t>
      </w:r>
      <w:r>
        <w:rPr>
          <w:noProof/>
        </w:rPr>
        <w:tab/>
        <w:t>1083</w:t>
      </w:r>
    </w:p>
    <w:p w14:paraId="36C0E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1087</w:t>
      </w:r>
    </w:p>
    <w:p w14:paraId="20AA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38844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1087</w:t>
      </w:r>
    </w:p>
    <w:p w14:paraId="463B436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A80B8A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algun Gothic"/>
          <w:noProof/>
        </w:rPr>
        <w:t>V2X sidelink communication</w:t>
      </w:r>
      <w:r>
        <w:rPr>
          <w:noProof/>
        </w:rPr>
        <w:tab/>
        <w:t>1090</w:t>
      </w:r>
    </w:p>
    <w:p w14:paraId="6A94E5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6D44F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1091</w:t>
      </w:r>
    </w:p>
    <w:p w14:paraId="09CF64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1095</w:t>
      </w:r>
    </w:p>
    <w:p w14:paraId="7453C4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1096</w:t>
      </w:r>
    </w:p>
    <w:p w14:paraId="4CB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D86A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1096</w:t>
      </w:r>
    </w:p>
    <w:p w14:paraId="50F6EE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1097</w:t>
      </w:r>
    </w:p>
    <w:p w14:paraId="2C3047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1098</w:t>
      </w:r>
    </w:p>
    <w:p w14:paraId="5336F0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1098</w:t>
      </w:r>
    </w:p>
    <w:p w14:paraId="7DC681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1098</w:t>
      </w:r>
    </w:p>
    <w:p w14:paraId="4366DD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1098</w:t>
      </w:r>
    </w:p>
    <w:p w14:paraId="5C4452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442D14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1098</w:t>
      </w:r>
    </w:p>
    <w:p w14:paraId="10756F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1098</w:t>
      </w:r>
    </w:p>
    <w:p w14:paraId="043F28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05FB89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1098</w:t>
      </w:r>
    </w:p>
    <w:p w14:paraId="1DDF11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1099</w:t>
      </w:r>
    </w:p>
    <w:p w14:paraId="11BC2F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1103</w:t>
      </w:r>
    </w:p>
    <w:p w14:paraId="7B6BF6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1103</w:t>
      </w:r>
    </w:p>
    <w:p w14:paraId="77E5C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1103</w:t>
      </w:r>
    </w:p>
    <w:p w14:paraId="44E3BB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serving cell</w:t>
      </w:r>
      <w:r>
        <w:rPr>
          <w:noProof/>
        </w:rPr>
        <w:tab/>
        <w:t>1103</w:t>
      </w:r>
    </w:p>
    <w:p w14:paraId="6FA94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neighbour cell</w:t>
      </w:r>
      <w:r>
        <w:rPr>
          <w:noProof/>
        </w:rPr>
        <w:tab/>
        <w:t>1103</w:t>
      </w:r>
    </w:p>
    <w:p w14:paraId="4BBE5A7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1104</w:t>
      </w:r>
    </w:p>
    <w:p w14:paraId="60A0E7A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1104</w:t>
      </w:r>
    </w:p>
    <w:p w14:paraId="17E51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1104</w:t>
      </w:r>
    </w:p>
    <w:p w14:paraId="4A0BF7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4814A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5B8FEA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1107</w:t>
      </w:r>
    </w:p>
    <w:p w14:paraId="3B28A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217E28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FEF6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1109</w:t>
      </w:r>
    </w:p>
    <w:p w14:paraId="1ED3D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3EE978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1DBBD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1111</w:t>
      </w:r>
    </w:p>
    <w:p w14:paraId="499FE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161BF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4A99C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1113</w:t>
      </w:r>
    </w:p>
    <w:p w14:paraId="0870E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6F74C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5E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1115</w:t>
      </w:r>
    </w:p>
    <w:p w14:paraId="4333EA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39A619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3439F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1117</w:t>
      </w:r>
    </w:p>
    <w:p w14:paraId="2E4F5B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357C1B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531B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1119</w:t>
      </w:r>
    </w:p>
    <w:p w14:paraId="0EDC8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3E3FBF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EB20C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1121</w:t>
      </w:r>
    </w:p>
    <w:p w14:paraId="7F93E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714C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317C7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1121</w:t>
      </w:r>
    </w:p>
    <w:p w14:paraId="6259B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275D3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E76AB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1125</w:t>
      </w:r>
    </w:p>
    <w:p w14:paraId="69A1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0822C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1CEDE4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</w:t>
      </w:r>
      <w:r>
        <w:rPr>
          <w:noProof/>
        </w:rPr>
        <w:lastRenderedPageBreak/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1129</w:t>
      </w:r>
    </w:p>
    <w:p w14:paraId="6D67AD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1129</w:t>
      </w:r>
    </w:p>
    <w:p w14:paraId="3D771C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D833C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1132</w:t>
      </w:r>
    </w:p>
    <w:p w14:paraId="4EB7F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02091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7ABF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1134</w:t>
      </w:r>
    </w:p>
    <w:p w14:paraId="2A203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31B2B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314EC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1136</w:t>
      </w:r>
    </w:p>
    <w:p w14:paraId="354920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517AF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75EA32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1138</w:t>
      </w:r>
    </w:p>
    <w:p w14:paraId="34ADF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11751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4AAFB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1140</w:t>
      </w:r>
    </w:p>
    <w:p w14:paraId="3E83CB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11DA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ADD5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1142</w:t>
      </w:r>
    </w:p>
    <w:p w14:paraId="2776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37BD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23C2B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1145</w:t>
      </w:r>
    </w:p>
    <w:p w14:paraId="294E0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32BF6F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752DFB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1148</w:t>
      </w:r>
    </w:p>
    <w:p w14:paraId="0020C6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046CF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422F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1150</w:t>
      </w:r>
    </w:p>
    <w:p w14:paraId="2C0FF9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BF1E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0A1965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1152</w:t>
      </w:r>
    </w:p>
    <w:p w14:paraId="0B504A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22456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5B329D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1154</w:t>
      </w:r>
    </w:p>
    <w:p w14:paraId="3FE074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20EF5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192B1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1156</w:t>
      </w:r>
    </w:p>
    <w:p w14:paraId="25A77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5C5B7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2D1A12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1160</w:t>
      </w:r>
    </w:p>
    <w:p w14:paraId="5C43E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35A3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269EB4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1162</w:t>
      </w:r>
    </w:p>
    <w:p w14:paraId="318263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723BF8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01B673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1164</w:t>
      </w:r>
    </w:p>
    <w:p w14:paraId="4F8AD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4E6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7D34B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1166</w:t>
      </w:r>
    </w:p>
    <w:p w14:paraId="6AD53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100B6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0EE2F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1168</w:t>
      </w:r>
    </w:p>
    <w:p w14:paraId="6C8F26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4AB609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4486A5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1170</w:t>
      </w:r>
    </w:p>
    <w:p w14:paraId="7C8C93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3800F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93F24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1172</w:t>
      </w:r>
    </w:p>
    <w:p w14:paraId="265AD6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05DAD0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367740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</w:t>
      </w:r>
      <w:r>
        <w:rPr>
          <w:noProof/>
        </w:rPr>
        <w:lastRenderedPageBreak/>
        <w:t xml:space="preserve"> UE Category 1bis</w:t>
      </w:r>
      <w:r>
        <w:rPr>
          <w:noProof/>
        </w:rPr>
        <w:tab/>
        <w:t>1174</w:t>
      </w:r>
    </w:p>
    <w:p w14:paraId="17FAA5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05B15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7ED973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1176</w:t>
      </w:r>
    </w:p>
    <w:p w14:paraId="7732DF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5C69E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5FA98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1178</w:t>
      </w:r>
    </w:p>
    <w:p w14:paraId="05783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706AC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1179</w:t>
      </w:r>
    </w:p>
    <w:p w14:paraId="4AF40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1180</w:t>
      </w:r>
    </w:p>
    <w:p w14:paraId="0FD62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259F07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60EF40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1183</w:t>
      </w:r>
    </w:p>
    <w:p w14:paraId="558ED1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2F6CF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19234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1186</w:t>
      </w:r>
    </w:p>
    <w:p w14:paraId="50F2D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0E7CB7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1A571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1189</w:t>
      </w:r>
    </w:p>
    <w:p w14:paraId="22F56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3AA7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3B02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26FA77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1D075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653EB2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1194</w:t>
      </w:r>
    </w:p>
    <w:p w14:paraId="315B7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1DF5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6822B8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1196</w:t>
      </w:r>
    </w:p>
    <w:p w14:paraId="17197C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47B7D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218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1200</w:t>
      </w:r>
    </w:p>
    <w:p w14:paraId="4C9A4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52A8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5AA4BA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1203</w:t>
      </w:r>
    </w:p>
    <w:p w14:paraId="7C86C8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59BA6E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602513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1206</w:t>
      </w:r>
    </w:p>
    <w:p w14:paraId="09728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09677D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2340A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1209</w:t>
      </w:r>
    </w:p>
    <w:p w14:paraId="01790B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1BC071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40D82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1212</w:t>
      </w:r>
    </w:p>
    <w:p w14:paraId="40511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1B76C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74BEA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1215</w:t>
      </w:r>
    </w:p>
    <w:p w14:paraId="515458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BD7E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57D1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1218</w:t>
      </w:r>
    </w:p>
    <w:p w14:paraId="7AF57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356DD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50EE14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1220</w:t>
      </w:r>
    </w:p>
    <w:p w14:paraId="588E34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</w:t>
      </w:r>
      <w:r>
        <w:rPr>
          <w:noProof/>
        </w:rPr>
        <w:lastRenderedPageBreak/>
        <w:t>st Purpose and Environment</w:t>
      </w:r>
      <w:r>
        <w:rPr>
          <w:noProof/>
        </w:rPr>
        <w:tab/>
        <w:t>1220</w:t>
      </w:r>
    </w:p>
    <w:p w14:paraId="6284D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CF51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1223</w:t>
      </w:r>
    </w:p>
    <w:p w14:paraId="019CA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730BC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25B225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80B8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1226</w:t>
      </w:r>
    </w:p>
    <w:p w14:paraId="3E5FD9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7E23E7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42859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1229</w:t>
      </w:r>
    </w:p>
    <w:p w14:paraId="1A5B26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35CF1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66020B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1232</w:t>
      </w:r>
    </w:p>
    <w:p w14:paraId="77914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1B1644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403E90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1234</w:t>
      </w:r>
    </w:p>
    <w:p w14:paraId="3B3C50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13EA4D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1E9A7E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27F21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C9E70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355646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1240</w:t>
      </w:r>
    </w:p>
    <w:p w14:paraId="49EE28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50849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095900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1242</w:t>
      </w:r>
    </w:p>
    <w:p w14:paraId="367DC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FDD:</w:t>
      </w:r>
      <w:r>
        <w:rPr>
          <w:noProof/>
        </w:rPr>
        <w:tab/>
        <w:t>1242</w:t>
      </w:r>
    </w:p>
    <w:p w14:paraId="12C2A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1242</w:t>
      </w:r>
    </w:p>
    <w:p w14:paraId="50614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3FCD1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8EE5F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1244</w:t>
      </w:r>
    </w:p>
    <w:p w14:paraId="2BC242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56749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51AF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1247</w:t>
      </w:r>
    </w:p>
    <w:p w14:paraId="45570A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72E1F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F78E3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1250</w:t>
      </w:r>
    </w:p>
    <w:p w14:paraId="5BB401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23AE062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662E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1251</w:t>
      </w:r>
    </w:p>
    <w:p w14:paraId="2BE7C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759DBF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3FD39D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TDD:</w:t>
      </w:r>
      <w:r>
        <w:rPr>
          <w:noProof/>
        </w:rPr>
        <w:tab/>
        <w:t>1255</w:t>
      </w:r>
    </w:p>
    <w:p w14:paraId="34596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64CBF8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000003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1B8876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Void</w:t>
      </w:r>
      <w:r>
        <w:rPr>
          <w:noProof/>
        </w:rPr>
        <w:tab/>
        <w:t>1257</w:t>
      </w:r>
    </w:p>
    <w:p w14:paraId="5D2C64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B209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1257</w:t>
      </w:r>
    </w:p>
    <w:p w14:paraId="7CA7AF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1257</w:t>
      </w:r>
    </w:p>
    <w:p w14:paraId="47F6E0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65163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1261</w:t>
      </w:r>
    </w:p>
    <w:p w14:paraId="211E59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FDD:</w:t>
      </w:r>
      <w:r>
        <w:rPr>
          <w:noProof/>
        </w:rPr>
        <w:tab/>
        <w:t>1261</w:t>
      </w:r>
    </w:p>
    <w:p w14:paraId="2469A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03F0F8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4E70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1264</w:t>
      </w:r>
    </w:p>
    <w:p w14:paraId="478B5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4786F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2092E7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TDD:</w:t>
      </w:r>
      <w:r>
        <w:rPr>
          <w:noProof/>
        </w:rPr>
        <w:tab/>
        <w:t>1270</w:t>
      </w:r>
    </w:p>
    <w:p w14:paraId="3EC3B6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</w:t>
      </w:r>
      <w:r>
        <w:rPr>
          <w:noProof/>
        </w:rPr>
        <w:lastRenderedPageBreak/>
        <w:t>y</w:t>
      </w:r>
      <w:r>
        <w:rPr>
          <w:noProof/>
        </w:rPr>
        <w:tab/>
        <w:t>1270</w:t>
      </w:r>
    </w:p>
    <w:p w14:paraId="752CF3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883BE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513C3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1272</w:t>
      </w:r>
    </w:p>
    <w:p w14:paraId="0EC3A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03D31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54880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1274</w:t>
      </w:r>
    </w:p>
    <w:p w14:paraId="02AC29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21C7F1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0E80B8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1277</w:t>
      </w:r>
    </w:p>
    <w:p w14:paraId="7B31A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3AA69AB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489D3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1281</w:t>
      </w:r>
    </w:p>
    <w:p w14:paraId="568821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GSM:</w:t>
      </w:r>
      <w:r>
        <w:rPr>
          <w:noProof/>
        </w:rPr>
        <w:tab/>
        <w:t>1281</w:t>
      </w:r>
    </w:p>
    <w:p w14:paraId="3F7162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7BD15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28AA97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GSM:</w:t>
      </w:r>
      <w:r>
        <w:rPr>
          <w:noProof/>
        </w:rPr>
        <w:tab/>
        <w:t>1283</w:t>
      </w:r>
    </w:p>
    <w:p w14:paraId="338B0E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78C13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27A2AB6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1286</w:t>
      </w:r>
    </w:p>
    <w:p w14:paraId="26953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1286</w:t>
      </w:r>
    </w:p>
    <w:p w14:paraId="46C4B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1286</w:t>
      </w:r>
    </w:p>
    <w:p w14:paraId="04939F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2E4813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1288</w:t>
      </w:r>
    </w:p>
    <w:p w14:paraId="1E1389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1288</w:t>
      </w:r>
    </w:p>
    <w:p w14:paraId="6E918E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1288</w:t>
      </w:r>
    </w:p>
    <w:p w14:paraId="6102F3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1288</w:t>
      </w:r>
    </w:p>
    <w:p w14:paraId="49563E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0CB9993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1291</w:t>
      </w:r>
    </w:p>
    <w:p w14:paraId="4736A7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cdma2000 1X</w:t>
      </w:r>
      <w:r>
        <w:rPr>
          <w:noProof/>
        </w:rPr>
        <w:tab/>
        <w:t>1291</w:t>
      </w:r>
    </w:p>
    <w:p w14:paraId="16B249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1291</w:t>
      </w:r>
    </w:p>
    <w:p w14:paraId="50C709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ECF07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675570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cdma2000 1X</w:t>
      </w:r>
      <w:r>
        <w:rPr>
          <w:noProof/>
        </w:rPr>
        <w:tab/>
        <w:t>1294</w:t>
      </w:r>
    </w:p>
    <w:p w14:paraId="53D800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1294</w:t>
      </w:r>
    </w:p>
    <w:p w14:paraId="2093CC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612A71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44593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1297</w:t>
      </w:r>
    </w:p>
    <w:p w14:paraId="6C287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1297</w:t>
      </w:r>
    </w:p>
    <w:p w14:paraId="67C9F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4A98A9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5DA48F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1303</w:t>
      </w:r>
    </w:p>
    <w:p w14:paraId="0D1FE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1D095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1307</w:t>
      </w:r>
    </w:p>
    <w:p w14:paraId="09F531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1308</w:t>
      </w:r>
    </w:p>
    <w:p w14:paraId="1E6D2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5DCC7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07EC7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1313</w:t>
      </w:r>
    </w:p>
    <w:p w14:paraId="16AB89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4DCB3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0861528E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1318</w:t>
      </w:r>
    </w:p>
    <w:p w14:paraId="18A8CB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</w:t>
      </w:r>
      <w:r>
        <w:rPr>
          <w:noProof/>
        </w:rPr>
        <w:tab/>
        <w:t>1318</w:t>
      </w:r>
    </w:p>
    <w:p w14:paraId="1E911D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handover</w:t>
      </w:r>
      <w:r>
        <w:rPr>
          <w:noProof/>
        </w:rPr>
        <w:tab/>
        <w:t>1318</w:t>
      </w:r>
    </w:p>
    <w:p w14:paraId="40253F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6FF43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CE2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1320</w:t>
      </w:r>
    </w:p>
    <w:p w14:paraId="2D265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339F1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78CCB2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1322</w:t>
      </w:r>
    </w:p>
    <w:p w14:paraId="5FDC80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2932F1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276DB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lastRenderedPageBreak/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1324</w:t>
      </w:r>
    </w:p>
    <w:p w14:paraId="44DFB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56A11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CA72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1326</w:t>
      </w:r>
    </w:p>
    <w:p w14:paraId="333EBE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0931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46F2CA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1328</w:t>
      </w:r>
    </w:p>
    <w:p w14:paraId="6B5920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552DDB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5B383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1330</w:t>
      </w:r>
    </w:p>
    <w:p w14:paraId="16A46D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D17E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9BD6D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1333</w:t>
      </w:r>
    </w:p>
    <w:p w14:paraId="532A9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251726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42F9E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1336</w:t>
      </w:r>
    </w:p>
    <w:p w14:paraId="31D9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6EBE6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1ABF49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1337</w:t>
      </w:r>
    </w:p>
    <w:p w14:paraId="37863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2156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7A4E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1339</w:t>
      </w:r>
    </w:p>
    <w:p w14:paraId="38AFA7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5B11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365FB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1341</w:t>
      </w:r>
    </w:p>
    <w:p w14:paraId="112EF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510DF1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1EF4DD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1343</w:t>
      </w:r>
    </w:p>
    <w:p w14:paraId="32D174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286383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0CBE3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1346</w:t>
      </w:r>
    </w:p>
    <w:p w14:paraId="784AD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3A6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5D26C2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1348</w:t>
      </w:r>
    </w:p>
    <w:p w14:paraId="32F8E6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11A15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75B52F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1350</w:t>
      </w:r>
    </w:p>
    <w:p w14:paraId="42DAD7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607D7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485FF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1352</w:t>
      </w:r>
    </w:p>
    <w:p w14:paraId="23AF6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BE5D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5BEE3F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1354</w:t>
      </w:r>
    </w:p>
    <w:p w14:paraId="5DFA0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D1B0C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71CE0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1356</w:t>
      </w:r>
    </w:p>
    <w:p w14:paraId="071E6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35838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22278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1358</w:t>
      </w:r>
    </w:p>
    <w:p w14:paraId="4F75DA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775156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6767B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1360</w:t>
      </w:r>
    </w:p>
    <w:p w14:paraId="0A5E1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56109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63108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1361</w:t>
      </w:r>
    </w:p>
    <w:p w14:paraId="3225A9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69D58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4045A4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1363</w:t>
      </w:r>
    </w:p>
    <w:p w14:paraId="4ACE71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CD8CF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54928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1365</w:t>
      </w:r>
    </w:p>
    <w:p w14:paraId="1500BC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84497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lastRenderedPageBreak/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5A67DA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1367</w:t>
      </w:r>
    </w:p>
    <w:p w14:paraId="5D411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243C17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306FBF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1370</w:t>
      </w:r>
    </w:p>
    <w:p w14:paraId="4A037C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2C640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0AAE8D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1372</w:t>
      </w:r>
    </w:p>
    <w:p w14:paraId="6581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3481FB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79A69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1374</w:t>
      </w:r>
    </w:p>
    <w:p w14:paraId="05FF0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23A0A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65832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1376</w:t>
      </w:r>
    </w:p>
    <w:p w14:paraId="609074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20D9A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9F042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1378</w:t>
      </w:r>
    </w:p>
    <w:p w14:paraId="713C4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05F7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588844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1380</w:t>
      </w:r>
    </w:p>
    <w:p w14:paraId="7EC02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2D8E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55F6AE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1382</w:t>
      </w:r>
    </w:p>
    <w:p w14:paraId="739CF3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673DCB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48C26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1384</w:t>
      </w:r>
    </w:p>
    <w:p w14:paraId="6447E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35F98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4191C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1386</w:t>
      </w:r>
    </w:p>
    <w:p w14:paraId="110308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77A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55A8B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1388</w:t>
      </w:r>
    </w:p>
    <w:p w14:paraId="453AC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7B1498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0182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1390</w:t>
      </w:r>
    </w:p>
    <w:p w14:paraId="1AACE6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76013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282CA9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1392</w:t>
      </w:r>
    </w:p>
    <w:p w14:paraId="54658A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567BC4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6533DA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1394</w:t>
      </w:r>
    </w:p>
    <w:p w14:paraId="114CF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069A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00A14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1396</w:t>
      </w:r>
    </w:p>
    <w:p w14:paraId="1DCC84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4A039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7363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1398</w:t>
      </w:r>
    </w:p>
    <w:p w14:paraId="4710F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70C20F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5FCCBC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1400</w:t>
      </w:r>
    </w:p>
    <w:p w14:paraId="4C5A6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43B66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6FD6D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1403</w:t>
      </w:r>
    </w:p>
    <w:p w14:paraId="03633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F98D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55C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1405</w:t>
      </w:r>
    </w:p>
    <w:p w14:paraId="6E9C4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7C4848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</w:t>
      </w:r>
      <w:r>
        <w:rPr>
          <w:noProof/>
        </w:rPr>
        <w:lastRenderedPageBreak/>
        <w:t>06</w:t>
      </w:r>
    </w:p>
    <w:p w14:paraId="7C2481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1407</w:t>
      </w:r>
    </w:p>
    <w:p w14:paraId="1F88E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631ABD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13E8E0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DAPS handover</w:t>
      </w:r>
      <w:r>
        <w:rPr>
          <w:noProof/>
        </w:rPr>
        <w:tab/>
        <w:t>1409</w:t>
      </w:r>
    </w:p>
    <w:p w14:paraId="67FCCF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68A9C3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53D0CD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1411</w:t>
      </w:r>
    </w:p>
    <w:p w14:paraId="0C5EF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31809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D516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1413</w:t>
      </w:r>
    </w:p>
    <w:p w14:paraId="275CE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32DC5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4B500D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1415</w:t>
      </w:r>
    </w:p>
    <w:p w14:paraId="59136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58231A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55CC3C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1417</w:t>
      </w:r>
    </w:p>
    <w:p w14:paraId="174759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274A0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E45C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1419</w:t>
      </w:r>
    </w:p>
    <w:p w14:paraId="36E03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51A9AC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7558E7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1421</w:t>
      </w:r>
    </w:p>
    <w:p w14:paraId="6EB554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D65F5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B8053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1423</w:t>
      </w:r>
    </w:p>
    <w:p w14:paraId="55132E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1423</w:t>
      </w:r>
    </w:p>
    <w:p w14:paraId="5BFE21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3F51A5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1427</w:t>
      </w:r>
    </w:p>
    <w:p w14:paraId="3A34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1427</w:t>
      </w:r>
    </w:p>
    <w:p w14:paraId="16C1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B13D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1430</w:t>
      </w:r>
    </w:p>
    <w:p w14:paraId="327F46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7B335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112158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1433</w:t>
      </w:r>
    </w:p>
    <w:p w14:paraId="475C1C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33C746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1437</w:t>
      </w:r>
    </w:p>
    <w:p w14:paraId="7EE63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1437</w:t>
      </w:r>
    </w:p>
    <w:p w14:paraId="60E5D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1440</w:t>
      </w:r>
    </w:p>
    <w:p w14:paraId="6CDE7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1441</w:t>
      </w:r>
    </w:p>
    <w:p w14:paraId="2D444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0A1E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E2F874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1443</w:t>
      </w:r>
    </w:p>
    <w:p w14:paraId="1064F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0CB9B8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4BD6BB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1446</w:t>
      </w:r>
    </w:p>
    <w:p w14:paraId="07DDD2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</w:t>
      </w:r>
      <w:r>
        <w:rPr>
          <w:noProof/>
        </w:rPr>
        <w:tab/>
        <w:t>1446</w:t>
      </w:r>
    </w:p>
    <w:p w14:paraId="63E7D0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4F3E3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1448</w:t>
      </w:r>
    </w:p>
    <w:p w14:paraId="1FC658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Handover</w:t>
      </w:r>
      <w:r>
        <w:rPr>
          <w:noProof/>
        </w:rPr>
        <w:tab/>
        <w:t>1449</w:t>
      </w:r>
    </w:p>
    <w:p w14:paraId="173B8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60F249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49F17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 xml:space="preserve">A.5.2.3 </w:t>
      </w:r>
      <w:r w:rsidRPr="00A80B8A">
        <w:rPr>
          <w:noProof/>
          <w:lang w:val="sv-SE"/>
        </w:rPr>
        <w:t>E-UTRAN FDD- GSM Handover</w:t>
      </w:r>
      <w:r>
        <w:rPr>
          <w:noProof/>
        </w:rPr>
        <w:tab/>
        <w:t>1452</w:t>
      </w:r>
    </w:p>
    <w:p w14:paraId="4F42A5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4AD4FF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685B2B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TDD Handover</w:t>
      </w:r>
      <w:r>
        <w:rPr>
          <w:noProof/>
        </w:rPr>
        <w:tab/>
        <w:t>1454</w:t>
      </w:r>
    </w:p>
    <w:p w14:paraId="0CAAD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1DE47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</w:t>
      </w:r>
      <w:r>
        <w:rPr>
          <w:noProof/>
        </w:rPr>
        <w:lastRenderedPageBreak/>
        <w:t>d</w:t>
      </w:r>
      <w:r>
        <w:rPr>
          <w:noProof/>
        </w:rPr>
        <w:tab/>
        <w:t>1454</w:t>
      </w:r>
    </w:p>
    <w:p w14:paraId="177487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6C8C28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57EE6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7105FC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0DB3DA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1456</w:t>
      </w:r>
    </w:p>
    <w:p w14:paraId="47DB7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1456</w:t>
      </w:r>
    </w:p>
    <w:p w14:paraId="4AC16C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 Handover</w:t>
      </w:r>
      <w:r>
        <w:rPr>
          <w:noProof/>
        </w:rPr>
        <w:tab/>
        <w:t>1456</w:t>
      </w:r>
    </w:p>
    <w:p w14:paraId="7975E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3B252E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1C677D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49347B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7D848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604857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25BC1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GSM Handover</w:t>
      </w:r>
      <w:r>
        <w:rPr>
          <w:noProof/>
        </w:rPr>
        <w:tab/>
        <w:t>1459</w:t>
      </w:r>
    </w:p>
    <w:p w14:paraId="250E1C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95EEC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1461</w:t>
      </w:r>
    </w:p>
    <w:p w14:paraId="399304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1462</w:t>
      </w:r>
    </w:p>
    <w:p w14:paraId="5828D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1E77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185D8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1464</w:t>
      </w:r>
    </w:p>
    <w:p w14:paraId="56F9BE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461532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36371E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1466</w:t>
      </w:r>
    </w:p>
    <w:p w14:paraId="7B9016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1C78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3F9F0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1468</w:t>
      </w:r>
    </w:p>
    <w:p w14:paraId="523919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383D6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23D73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1470</w:t>
      </w:r>
    </w:p>
    <w:p w14:paraId="131534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F9DD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55F1C3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1473</w:t>
      </w:r>
    </w:p>
    <w:p w14:paraId="36E03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21189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05C1A4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1476</w:t>
      </w:r>
    </w:p>
    <w:p w14:paraId="70CF06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1290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D9DC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 to Non-3GPP RATs</w:t>
      </w:r>
      <w:r>
        <w:rPr>
          <w:noProof/>
        </w:rPr>
        <w:tab/>
        <w:t>1477</w:t>
      </w:r>
    </w:p>
    <w:p w14:paraId="19CE95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HRPD Handover</w:t>
      </w:r>
      <w:r>
        <w:rPr>
          <w:noProof/>
        </w:rPr>
        <w:tab/>
        <w:t>1477</w:t>
      </w:r>
    </w:p>
    <w:p w14:paraId="255980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5918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6AEE3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cdma2000 1X Handover</w:t>
      </w:r>
      <w:r>
        <w:rPr>
          <w:noProof/>
        </w:rPr>
        <w:tab/>
        <w:t>1479</w:t>
      </w:r>
    </w:p>
    <w:p w14:paraId="4FCB6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48DD53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6DCFE3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1482</w:t>
      </w:r>
    </w:p>
    <w:p w14:paraId="5B4D9A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B25D2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5034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1485</w:t>
      </w:r>
    </w:p>
    <w:p w14:paraId="69D2F3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5CD319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298C4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HRPD Handover</w:t>
      </w:r>
      <w:r>
        <w:rPr>
          <w:noProof/>
        </w:rPr>
        <w:tab/>
        <w:t>1487</w:t>
      </w:r>
    </w:p>
    <w:p w14:paraId="053785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3DF8EA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400D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– cdma2000 1X Handover</w:t>
      </w:r>
      <w:r>
        <w:rPr>
          <w:noProof/>
        </w:rPr>
        <w:tab/>
        <w:t>1490</w:t>
      </w:r>
    </w:p>
    <w:p w14:paraId="61592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3363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4243C55B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1493</w:t>
      </w:r>
    </w:p>
    <w:p w14:paraId="3CF717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RRC Re-establishment</w:t>
      </w:r>
      <w:r>
        <w:rPr>
          <w:noProof/>
        </w:rPr>
        <w:tab/>
        <w:t>1493</w:t>
      </w:r>
    </w:p>
    <w:p w14:paraId="6E5591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1493</w:t>
      </w:r>
    </w:p>
    <w:p w14:paraId="63B37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767B3B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0AC66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1495</w:t>
      </w:r>
    </w:p>
    <w:p w14:paraId="20F0F7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5760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6137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1497</w:t>
      </w:r>
    </w:p>
    <w:p w14:paraId="548333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486A4F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</w:t>
      </w:r>
      <w:r>
        <w:rPr>
          <w:noProof/>
        </w:rPr>
        <w:lastRenderedPageBreak/>
        <w:t>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16D39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</w:t>
      </w:r>
      <w:r>
        <w:rPr>
          <w:noProof/>
        </w:rPr>
        <w:tab/>
        <w:t>1499</w:t>
      </w:r>
    </w:p>
    <w:p w14:paraId="4636A7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9BFB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B5B37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1501</w:t>
      </w:r>
    </w:p>
    <w:p w14:paraId="456DEC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2522DF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5DD4A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1501</w:t>
      </w:r>
    </w:p>
    <w:p w14:paraId="557F7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16C97B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4A9451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1504</w:t>
      </w:r>
    </w:p>
    <w:p w14:paraId="36F4E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6D3618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4F675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1506</w:t>
      </w:r>
    </w:p>
    <w:p w14:paraId="4AAE77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22F7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12EF86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1508</w:t>
      </w:r>
    </w:p>
    <w:p w14:paraId="0A04CA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4C764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2074F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1510</w:t>
      </w:r>
    </w:p>
    <w:p w14:paraId="425FE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74B102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5B25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1512</w:t>
      </w:r>
    </w:p>
    <w:p w14:paraId="6601E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1148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3AF6F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1514</w:t>
      </w:r>
    </w:p>
    <w:p w14:paraId="2FDEE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152372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BE397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1516</w:t>
      </w:r>
    </w:p>
    <w:p w14:paraId="3541C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87115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655759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1518</w:t>
      </w:r>
    </w:p>
    <w:p w14:paraId="6315C8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55BDC3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6C0A22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1520</w:t>
      </w:r>
    </w:p>
    <w:p w14:paraId="5BD71B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664D3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C28EB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HD-FDD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1523</w:t>
      </w:r>
    </w:p>
    <w:p w14:paraId="08E84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1BFB7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43013E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1526</w:t>
      </w:r>
    </w:p>
    <w:p w14:paraId="21C757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77CE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0EFEFF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1528</w:t>
      </w:r>
    </w:p>
    <w:p w14:paraId="67AB97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CDF38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5A90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1530</w:t>
      </w:r>
    </w:p>
    <w:p w14:paraId="65126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F184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1594E8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1532</w:t>
      </w:r>
    </w:p>
    <w:p w14:paraId="4A263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3708CC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67889AA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1534</w:t>
      </w:r>
    </w:p>
    <w:p w14:paraId="7EA13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096747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5A34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1536</w:t>
      </w:r>
    </w:p>
    <w:p w14:paraId="29440C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29B9D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16F66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 for UE category NB1 in In-Ban</w:t>
      </w:r>
      <w:r w:rsidRPr="00A80B8A">
        <w:rPr>
          <w:noProof/>
          <w:snapToGrid w:val="0"/>
        </w:rPr>
        <w:lastRenderedPageBreak/>
        <w:t xml:space="preserve">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06E20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286F3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E637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1541</w:t>
      </w:r>
    </w:p>
    <w:p w14:paraId="58817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5CAC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733F68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1544</w:t>
      </w:r>
    </w:p>
    <w:p w14:paraId="6298AA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1544</w:t>
      </w:r>
    </w:p>
    <w:p w14:paraId="15D4A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1544</w:t>
      </w:r>
    </w:p>
    <w:p w14:paraId="1AEBC3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1AAC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1545</w:t>
      </w:r>
    </w:p>
    <w:p w14:paraId="6FEDB4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1545</w:t>
      </w:r>
    </w:p>
    <w:p w14:paraId="0D43D8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1545</w:t>
      </w:r>
    </w:p>
    <w:p w14:paraId="7EC505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1546</w:t>
      </w:r>
    </w:p>
    <w:p w14:paraId="677F4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1546</w:t>
      </w:r>
    </w:p>
    <w:p w14:paraId="199FE0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1546</w:t>
      </w:r>
    </w:p>
    <w:p w14:paraId="25611D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1546</w:t>
      </w:r>
    </w:p>
    <w:p w14:paraId="19AD9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327C19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DE4F7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3F980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05C8D1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1548</w:t>
      </w:r>
    </w:p>
    <w:p w14:paraId="042163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0FEEE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5B7A8B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1550</w:t>
      </w:r>
    </w:p>
    <w:p w14:paraId="074CE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1550</w:t>
      </w:r>
    </w:p>
    <w:p w14:paraId="2CA7A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1550</w:t>
      </w:r>
    </w:p>
    <w:p w14:paraId="35F26E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1551</w:t>
      </w:r>
    </w:p>
    <w:p w14:paraId="3087BE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1551</w:t>
      </w:r>
    </w:p>
    <w:p w14:paraId="62A93B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1551</w:t>
      </w:r>
    </w:p>
    <w:p w14:paraId="115D42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1551</w:t>
      </w:r>
    </w:p>
    <w:p w14:paraId="41BA98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E775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3447FC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48B96A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0C454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1553</w:t>
      </w:r>
    </w:p>
    <w:p w14:paraId="5946C1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0A7BFD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51BA5D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1554</w:t>
      </w:r>
    </w:p>
    <w:p w14:paraId="7598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30F4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7CE893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1555</w:t>
      </w:r>
    </w:p>
    <w:p w14:paraId="01673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FA995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7EBF0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1557</w:t>
      </w:r>
    </w:p>
    <w:p w14:paraId="1176C2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1557</w:t>
      </w:r>
    </w:p>
    <w:p w14:paraId="141684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1557</w:t>
      </w:r>
    </w:p>
    <w:p w14:paraId="3EE796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1558</w:t>
      </w:r>
    </w:p>
    <w:p w14:paraId="557FA3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1CB4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CB676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0EF9D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18E95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760DA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1561</w:t>
      </w:r>
    </w:p>
    <w:p w14:paraId="053CF4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E86C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6DDC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1564</w:t>
      </w:r>
    </w:p>
    <w:p w14:paraId="65B4E1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672D79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1565</w:t>
      </w:r>
    </w:p>
    <w:p w14:paraId="568879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</w:t>
      </w:r>
      <w:r>
        <w:rPr>
          <w:noProof/>
        </w:rPr>
        <w:lastRenderedPageBreak/>
        <w:t>r Cat-M1 UEs in Normal Coverage</w:t>
      </w:r>
      <w:r>
        <w:rPr>
          <w:noProof/>
        </w:rPr>
        <w:tab/>
        <w:t>1566</w:t>
      </w:r>
    </w:p>
    <w:p w14:paraId="4CBC3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6BCC6C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1C7CCC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7ACE2C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527B44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1569</w:t>
      </w:r>
    </w:p>
    <w:p w14:paraId="5DFA4C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1569</w:t>
      </w:r>
    </w:p>
    <w:p w14:paraId="66490A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1569</w:t>
      </w:r>
    </w:p>
    <w:p w14:paraId="1B174F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1569</w:t>
      </w:r>
    </w:p>
    <w:p w14:paraId="6857E9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1570</w:t>
      </w:r>
    </w:p>
    <w:p w14:paraId="0FB4F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1570</w:t>
      </w:r>
    </w:p>
    <w:p w14:paraId="2D9F43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1FBE6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47D70A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1FB253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1573</w:t>
      </w:r>
    </w:p>
    <w:p w14:paraId="173982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1573</w:t>
      </w:r>
    </w:p>
    <w:p w14:paraId="143E396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1573</w:t>
      </w:r>
    </w:p>
    <w:p w14:paraId="322D36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1573</w:t>
      </w:r>
    </w:p>
    <w:p w14:paraId="0B807B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1573</w:t>
      </w:r>
    </w:p>
    <w:p w14:paraId="5B0711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1574</w:t>
      </w:r>
    </w:p>
    <w:p w14:paraId="392D29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1574</w:t>
      </w:r>
    </w:p>
    <w:p w14:paraId="14AF32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20308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007AA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7DB5A2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3C291B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1009C4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61C8EB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7401F16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09976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1578</w:t>
      </w:r>
    </w:p>
    <w:p w14:paraId="0FED9E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1578</w:t>
      </w:r>
    </w:p>
    <w:p w14:paraId="29EF1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1578</w:t>
      </w:r>
    </w:p>
    <w:p w14:paraId="545B7E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1580</w:t>
      </w:r>
    </w:p>
    <w:p w14:paraId="5520A5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1580</w:t>
      </w:r>
    </w:p>
    <w:p w14:paraId="606FBA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39547F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1581</w:t>
      </w:r>
    </w:p>
    <w:p w14:paraId="79A0A8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1581</w:t>
      </w:r>
    </w:p>
    <w:p w14:paraId="236998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1581</w:t>
      </w:r>
    </w:p>
    <w:p w14:paraId="251287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1581</w:t>
      </w:r>
    </w:p>
    <w:p w14:paraId="52E14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1582</w:t>
      </w:r>
    </w:p>
    <w:p w14:paraId="2733F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1582</w:t>
      </w:r>
    </w:p>
    <w:p w14:paraId="0F02F2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1582</w:t>
      </w:r>
    </w:p>
    <w:p w14:paraId="7F13B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1584</w:t>
      </w:r>
    </w:p>
    <w:p w14:paraId="32AAE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1584</w:t>
      </w:r>
    </w:p>
    <w:p w14:paraId="6201F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1585</w:t>
      </w:r>
    </w:p>
    <w:p w14:paraId="7FA1C4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1585</w:t>
      </w:r>
    </w:p>
    <w:p w14:paraId="7BE936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1585</w:t>
      </w:r>
    </w:p>
    <w:p w14:paraId="3CE63C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1585</w:t>
      </w:r>
    </w:p>
    <w:p w14:paraId="67A1DD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1585</w:t>
      </w:r>
    </w:p>
    <w:p w14:paraId="47CBD1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1586</w:t>
      </w:r>
    </w:p>
    <w:p w14:paraId="71282D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1586</w:t>
      </w:r>
    </w:p>
    <w:p w14:paraId="2D718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1586</w:t>
      </w:r>
    </w:p>
    <w:p w14:paraId="76D00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24C33B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1588</w:t>
      </w:r>
    </w:p>
    <w:p w14:paraId="70DC3F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1589</w:t>
      </w:r>
    </w:p>
    <w:p w14:paraId="4C73CD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1589</w:t>
      </w:r>
    </w:p>
    <w:p w14:paraId="11901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1589</w:t>
      </w:r>
    </w:p>
    <w:p w14:paraId="5FDB531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1589</w:t>
      </w:r>
    </w:p>
    <w:p w14:paraId="7C0FA3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1589</w:t>
      </w:r>
    </w:p>
    <w:p w14:paraId="7EF883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1590</w:t>
      </w:r>
    </w:p>
    <w:p w14:paraId="1EE576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Contention Based Random Access Test for UE category NB1 UEs </w:t>
      </w:r>
      <w:r>
        <w:rPr>
          <w:noProof/>
        </w:rPr>
        <w:lastRenderedPageBreak/>
        <w:t>In-band mode in normal coverage</w:t>
      </w:r>
      <w:r>
        <w:rPr>
          <w:noProof/>
        </w:rPr>
        <w:tab/>
        <w:t>1590</w:t>
      </w:r>
    </w:p>
    <w:p w14:paraId="6410AD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6EE973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0CF886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353E1B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2AB46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66FB5D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544D1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2D77BA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653DA5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1594</w:t>
      </w:r>
    </w:p>
    <w:p w14:paraId="0914EB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1595</w:t>
      </w:r>
    </w:p>
    <w:p w14:paraId="02A0D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6F5305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5EF6E3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407434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5012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58B676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6AF6C1F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177D457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3BDE49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59BD90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1600</w:t>
      </w:r>
    </w:p>
    <w:p w14:paraId="585F1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1600</w:t>
      </w:r>
    </w:p>
    <w:p w14:paraId="536C0B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30520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6B80D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7DEA76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26C1FA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7AA54B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323F2E7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CE6552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1604</w:t>
      </w:r>
    </w:p>
    <w:p w14:paraId="6B5ED0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1605</w:t>
      </w:r>
    </w:p>
    <w:p w14:paraId="2F7681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7046DA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692796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1607</w:t>
      </w:r>
    </w:p>
    <w:p w14:paraId="2EB3C0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1608</w:t>
      </w:r>
    </w:p>
    <w:p w14:paraId="40E8B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1608</w:t>
      </w:r>
    </w:p>
    <w:p w14:paraId="3AACA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1608</w:t>
      </w:r>
    </w:p>
    <w:p w14:paraId="0CF17A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1608</w:t>
      </w:r>
    </w:p>
    <w:p w14:paraId="26F5C9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1608</w:t>
      </w:r>
    </w:p>
    <w:p w14:paraId="3E4CCC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1608</w:t>
      </w:r>
    </w:p>
    <w:p w14:paraId="235B33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1609</w:t>
      </w:r>
    </w:p>
    <w:p w14:paraId="7CD325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4B3FE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6D5F60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1611</w:t>
      </w:r>
    </w:p>
    <w:p w14:paraId="7F0250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1612</w:t>
      </w:r>
    </w:p>
    <w:p w14:paraId="16D4F7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1612</w:t>
      </w:r>
    </w:p>
    <w:p w14:paraId="031AC05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1612</w:t>
      </w:r>
    </w:p>
    <w:p w14:paraId="345127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1612</w:t>
      </w:r>
    </w:p>
    <w:p w14:paraId="286893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1612</w:t>
      </w:r>
    </w:p>
    <w:p w14:paraId="4EFD6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1612</w:t>
      </w:r>
    </w:p>
    <w:p w14:paraId="6A1D15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1613</w:t>
      </w:r>
    </w:p>
    <w:p w14:paraId="78DFF4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42AA27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B82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1615</w:t>
      </w:r>
    </w:p>
    <w:p w14:paraId="777D6E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1616</w:t>
      </w:r>
    </w:p>
    <w:p w14:paraId="21F75E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1616</w:t>
      </w:r>
    </w:p>
    <w:p w14:paraId="29F9E4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</w:t>
      </w:r>
      <w:r>
        <w:rPr>
          <w:noProof/>
        </w:rPr>
        <w:lastRenderedPageBreak/>
        <w:t>16</w:t>
      </w:r>
    </w:p>
    <w:p w14:paraId="72D147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1616</w:t>
      </w:r>
    </w:p>
    <w:p w14:paraId="61A717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1616</w:t>
      </w:r>
    </w:p>
    <w:p w14:paraId="6232CF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1616</w:t>
      </w:r>
    </w:p>
    <w:p w14:paraId="525813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1617</w:t>
      </w:r>
    </w:p>
    <w:p w14:paraId="17F4A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1617</w:t>
      </w:r>
    </w:p>
    <w:p w14:paraId="1F980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609BB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5E728D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1619</w:t>
      </w:r>
    </w:p>
    <w:p w14:paraId="6BA79E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186FF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BA13F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1621</w:t>
      </w:r>
    </w:p>
    <w:p w14:paraId="14198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1B8D8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1B59C3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1623</w:t>
      </w:r>
    </w:p>
    <w:p w14:paraId="5D9F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3BC6D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56F51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1625</w:t>
      </w:r>
    </w:p>
    <w:p w14:paraId="13B2D8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4F306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0ECDB9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1627</w:t>
      </w:r>
    </w:p>
    <w:p w14:paraId="055415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5D694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141553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1630</w:t>
      </w:r>
    </w:p>
    <w:p w14:paraId="113904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37F88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5EA8B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1633</w:t>
      </w:r>
    </w:p>
    <w:p w14:paraId="0A0A0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3D3EA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271851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1636</w:t>
      </w:r>
    </w:p>
    <w:p w14:paraId="6AF1B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57168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156948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1638</w:t>
      </w:r>
    </w:p>
    <w:p w14:paraId="0316A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6850F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09BC2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1640</w:t>
      </w:r>
    </w:p>
    <w:p w14:paraId="12DBD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1640</w:t>
      </w:r>
    </w:p>
    <w:p w14:paraId="1683C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591C49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1642</w:t>
      </w:r>
    </w:p>
    <w:p w14:paraId="2D483A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46E8E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70F4D7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1645</w:t>
      </w:r>
    </w:p>
    <w:p w14:paraId="7C0D8E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F16E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1645</w:t>
      </w:r>
    </w:p>
    <w:p w14:paraId="1BF18E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1CFD769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1650</w:t>
      </w:r>
    </w:p>
    <w:p w14:paraId="42BB9D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1650</w:t>
      </w:r>
    </w:p>
    <w:p w14:paraId="3289C0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1650</w:t>
      </w:r>
    </w:p>
    <w:p w14:paraId="699CAA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3A4D60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1651</w:t>
      </w:r>
    </w:p>
    <w:p w14:paraId="457845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1652</w:t>
      </w:r>
    </w:p>
    <w:p w14:paraId="3206A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44BF5E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7CA4C5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1655</w:t>
      </w:r>
    </w:p>
    <w:p w14:paraId="58422F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E285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6DB249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1658</w:t>
      </w:r>
    </w:p>
    <w:p w14:paraId="6BB3F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72626F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45601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1660</w:t>
      </w:r>
    </w:p>
    <w:p w14:paraId="12F971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069536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55F0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</w:t>
      </w:r>
      <w:r>
        <w:rPr>
          <w:noProof/>
        </w:rPr>
        <w:lastRenderedPageBreak/>
        <w:t>ansmit Timing Accuracy Tests for 5MHz Bandwidth</w:t>
      </w:r>
      <w:r>
        <w:rPr>
          <w:noProof/>
        </w:rPr>
        <w:tab/>
        <w:t>1660</w:t>
      </w:r>
    </w:p>
    <w:p w14:paraId="4A3E60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5F6A9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72D5A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1661</w:t>
      </w:r>
    </w:p>
    <w:p w14:paraId="088BD3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77495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549D84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1664</w:t>
      </w:r>
    </w:p>
    <w:p w14:paraId="39FFA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1F321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1665</w:t>
      </w:r>
    </w:p>
    <w:p w14:paraId="60842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A80B8A">
        <w:rPr>
          <w:noProof/>
          <w:snapToGrid w:val="0"/>
        </w:rPr>
        <w:t xml:space="preserve"> for 20MHz +20MHz</w:t>
      </w:r>
      <w:r>
        <w:rPr>
          <w:noProof/>
        </w:rPr>
        <w:tab/>
        <w:t>1666</w:t>
      </w:r>
    </w:p>
    <w:p w14:paraId="48BFC8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007F6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3363D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A80B8A">
        <w:rPr>
          <w:noProof/>
          <w:snapToGrid w:val="0"/>
        </w:rPr>
        <w:t>20MHz +10MHz</w:t>
      </w:r>
      <w:r>
        <w:rPr>
          <w:noProof/>
        </w:rPr>
        <w:tab/>
        <w:t>1666</w:t>
      </w:r>
    </w:p>
    <w:p w14:paraId="189F9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3C9D0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FC6F1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3E366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489B2A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3A944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FBEB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239E5A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D1187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1667</w:t>
      </w:r>
    </w:p>
    <w:p w14:paraId="747562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63F25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F9524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1669</w:t>
      </w:r>
    </w:p>
    <w:p w14:paraId="27950E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1C59D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3D8EB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1671</w:t>
      </w:r>
    </w:p>
    <w:p w14:paraId="27F22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105D4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65D7C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1673</w:t>
      </w:r>
    </w:p>
    <w:p w14:paraId="235214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1EFC1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8A7C1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1676</w:t>
      </w:r>
    </w:p>
    <w:p w14:paraId="66A6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D5036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1677</w:t>
      </w:r>
    </w:p>
    <w:p w14:paraId="594DE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1677</w:t>
      </w:r>
    </w:p>
    <w:p w14:paraId="1DEF8F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A657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70CD56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1679</w:t>
      </w:r>
    </w:p>
    <w:p w14:paraId="10753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C8C30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29204C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1681</w:t>
      </w:r>
    </w:p>
    <w:p w14:paraId="57120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AF6C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18413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1684</w:t>
      </w:r>
    </w:p>
    <w:p w14:paraId="18F6D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508C6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35617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1687</w:t>
      </w:r>
    </w:p>
    <w:p w14:paraId="77B7D7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1687</w:t>
      </w:r>
    </w:p>
    <w:p w14:paraId="62D84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DA779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1688</w:t>
      </w:r>
    </w:p>
    <w:p w14:paraId="3CE6D0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7DCB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1690</w:t>
      </w:r>
    </w:p>
    <w:p w14:paraId="7B66B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1690</w:t>
      </w:r>
    </w:p>
    <w:p w14:paraId="2FA7B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51693F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4DBAB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1692</w:t>
      </w:r>
    </w:p>
    <w:p w14:paraId="105484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56D21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16A0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</w:t>
      </w:r>
      <w:r>
        <w:rPr>
          <w:noProof/>
        </w:rPr>
        <w:lastRenderedPageBreak/>
        <w:t>or Cat-M2 UE in CEModeA</w:t>
      </w:r>
      <w:r>
        <w:rPr>
          <w:noProof/>
        </w:rPr>
        <w:tab/>
        <w:t>1694</w:t>
      </w:r>
    </w:p>
    <w:p w14:paraId="3201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A66C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245CE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1696</w:t>
      </w:r>
    </w:p>
    <w:p w14:paraId="1B421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17278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2F862D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1698</w:t>
      </w:r>
    </w:p>
    <w:p w14:paraId="499DC6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44E271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3E2A74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1700</w:t>
      </w:r>
    </w:p>
    <w:p w14:paraId="7DC53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12ED3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1701</w:t>
      </w:r>
    </w:p>
    <w:p w14:paraId="328C0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1702</w:t>
      </w:r>
    </w:p>
    <w:p w14:paraId="409BD6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357591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7A49E1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1704</w:t>
      </w:r>
    </w:p>
    <w:p w14:paraId="7F63C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1704</w:t>
      </w:r>
    </w:p>
    <w:p w14:paraId="30F4DE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3D0DF0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1707</w:t>
      </w:r>
    </w:p>
    <w:p w14:paraId="5ACA7E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1707</w:t>
      </w:r>
    </w:p>
    <w:p w14:paraId="255336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044D9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1708</w:t>
      </w:r>
    </w:p>
    <w:p w14:paraId="2F787D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1709</w:t>
      </w:r>
    </w:p>
    <w:p w14:paraId="3C6E32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6AA1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53EDA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1711</w:t>
      </w:r>
    </w:p>
    <w:p w14:paraId="5FA629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048C8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1E811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1711</w:t>
      </w:r>
    </w:p>
    <w:p w14:paraId="5A163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21C8B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CC64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1714</w:t>
      </w:r>
    </w:p>
    <w:p w14:paraId="4E6F7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47DF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1716</w:t>
      </w:r>
    </w:p>
    <w:p w14:paraId="0FD8B8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1716</w:t>
      </w:r>
    </w:p>
    <w:p w14:paraId="08281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053328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16A651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1717</w:t>
      </w:r>
    </w:p>
    <w:p w14:paraId="058EBE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501C0C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F155F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1717</w:t>
      </w:r>
    </w:p>
    <w:p w14:paraId="520A2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A2BF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345A1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1720</w:t>
      </w:r>
    </w:p>
    <w:p w14:paraId="005B9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54583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63BCC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1722</w:t>
      </w:r>
    </w:p>
    <w:p w14:paraId="4F191A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11236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75A7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4D499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1726</w:t>
      </w:r>
    </w:p>
    <w:p w14:paraId="6B0372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7E5577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2FE0F3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1727</w:t>
      </w:r>
    </w:p>
    <w:p w14:paraId="63E18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CFE0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17BB7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1729</w:t>
      </w:r>
    </w:p>
    <w:p w14:paraId="0E4449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</w:t>
      </w:r>
      <w:r>
        <w:rPr>
          <w:noProof/>
        </w:rPr>
        <w:lastRenderedPageBreak/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6CC215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6CC716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2CB6CE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C2BE9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1733</w:t>
      </w:r>
    </w:p>
    <w:p w14:paraId="3B988A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1734</w:t>
      </w:r>
    </w:p>
    <w:p w14:paraId="6617E7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3E10F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2D2AFB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1736</w:t>
      </w:r>
    </w:p>
    <w:p w14:paraId="650FC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1736</w:t>
      </w:r>
    </w:p>
    <w:p w14:paraId="296F1F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712197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Radio Link Monitoring</w:t>
      </w:r>
      <w:r>
        <w:rPr>
          <w:noProof/>
        </w:rPr>
        <w:tab/>
        <w:t>1738</w:t>
      </w:r>
    </w:p>
    <w:p w14:paraId="7C686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1738</w:t>
      </w:r>
    </w:p>
    <w:p w14:paraId="4CEF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14F4D8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102C04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1742</w:t>
      </w:r>
    </w:p>
    <w:p w14:paraId="03C60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60098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1746</w:t>
      </w:r>
    </w:p>
    <w:p w14:paraId="69B2A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1746</w:t>
      </w:r>
    </w:p>
    <w:p w14:paraId="05BFD7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1746</w:t>
      </w:r>
    </w:p>
    <w:p w14:paraId="2BAB9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1901F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1750</w:t>
      </w:r>
    </w:p>
    <w:p w14:paraId="41168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17D07E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49D7E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1754</w:t>
      </w:r>
    </w:p>
    <w:p w14:paraId="191A2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AE8F9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6B3CD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1758</w:t>
      </w:r>
    </w:p>
    <w:p w14:paraId="6AE2D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1758</w:t>
      </w:r>
    </w:p>
    <w:p w14:paraId="1BFA1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6345F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1761</w:t>
      </w:r>
    </w:p>
    <w:p w14:paraId="0E31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231422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68C4B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1764</w:t>
      </w:r>
    </w:p>
    <w:p w14:paraId="5F39D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4A2CA0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2D16FD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1767</w:t>
      </w:r>
    </w:p>
    <w:p w14:paraId="6616B2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FD250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80B8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80B8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80B8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80B8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1770</w:t>
      </w:r>
    </w:p>
    <w:p w14:paraId="1269DF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  <w:snapToGrid w:val="0"/>
        </w:rPr>
        <w:t>A.7.3.</w:t>
      </w:r>
      <w:r w:rsidRPr="00A80B8A">
        <w:rPr>
          <w:noProof/>
          <w:snapToGrid w:val="0"/>
        </w:rPr>
        <w:t>10</w:t>
      </w:r>
      <w:r w:rsidRPr="00A80B8A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02A3E8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1774</w:t>
      </w:r>
    </w:p>
    <w:p w14:paraId="65160C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1774</w:t>
      </w:r>
    </w:p>
    <w:p w14:paraId="19F9E0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22378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1779</w:t>
      </w:r>
    </w:p>
    <w:p w14:paraId="47EB4F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294C0E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5D57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1784</w:t>
      </w:r>
    </w:p>
    <w:p w14:paraId="4A33B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3DF6AD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B70B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6EF0FD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2E301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52FB2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1790</w:t>
      </w:r>
    </w:p>
    <w:p w14:paraId="11E038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61F6FC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5B501B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</w:t>
      </w:r>
      <w:r>
        <w:rPr>
          <w:noProof/>
        </w:rPr>
        <w:lastRenderedPageBreak/>
        <w:t>r In-sync under Time Domain Measurement Resource Restriction with MBSFN ABS</w:t>
      </w:r>
      <w:r>
        <w:rPr>
          <w:noProof/>
        </w:rPr>
        <w:tab/>
        <w:t>1794</w:t>
      </w:r>
    </w:p>
    <w:p w14:paraId="2B43A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5E1DB2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4619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1799</w:t>
      </w:r>
    </w:p>
    <w:p w14:paraId="1F6DF8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58DB7E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78B67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1803</w:t>
      </w:r>
    </w:p>
    <w:p w14:paraId="3A1B6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7C3CD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3DB48D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1807</w:t>
      </w:r>
    </w:p>
    <w:p w14:paraId="52B5A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1CF8F5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15DC54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1812</w:t>
      </w:r>
    </w:p>
    <w:p w14:paraId="4097E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F0331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89102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1817</w:t>
      </w:r>
    </w:p>
    <w:p w14:paraId="4E115A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1817</w:t>
      </w:r>
    </w:p>
    <w:p w14:paraId="0ADCD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51D11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1822</w:t>
      </w:r>
    </w:p>
    <w:p w14:paraId="5733C1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791FE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6CEC9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1827</w:t>
      </w:r>
    </w:p>
    <w:p w14:paraId="362160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9714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AF5F5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1828</w:t>
      </w:r>
    </w:p>
    <w:p w14:paraId="58DE4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39FA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7F933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1829</w:t>
      </w:r>
    </w:p>
    <w:p w14:paraId="4DBE6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1D689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F8DFF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1830</w:t>
      </w:r>
    </w:p>
    <w:p w14:paraId="159ABA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6BFA63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7FC0C3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211B3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2CA08D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658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1836</w:t>
      </w:r>
    </w:p>
    <w:p w14:paraId="36D2F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6DF4E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4FCD58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1839</w:t>
      </w:r>
    </w:p>
    <w:p w14:paraId="13D326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6B7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A15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1842</w:t>
      </w:r>
    </w:p>
    <w:p w14:paraId="42DC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28FF1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DA604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45186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4E54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7BB8F0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1848</w:t>
      </w:r>
    </w:p>
    <w:p w14:paraId="00DE65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6EDBBD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F0279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1851</w:t>
      </w:r>
    </w:p>
    <w:p w14:paraId="1CEF7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2A4ADB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14DCCA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1854</w:t>
      </w:r>
    </w:p>
    <w:p w14:paraId="754275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</w:t>
      </w:r>
      <w:r w:rsidRPr="00A80B8A">
        <w:rPr>
          <w:noProof/>
          <w:snapToGrid w:val="0"/>
        </w:rPr>
        <w:lastRenderedPageBreak/>
        <w:t>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11B3ED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3E99F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47DE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E4C8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3807B5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1860</w:t>
      </w:r>
    </w:p>
    <w:p w14:paraId="1AD8C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0953BA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C26A2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1863</w:t>
      </w:r>
    </w:p>
    <w:p w14:paraId="21437E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355A1D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5D32EE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1866</w:t>
      </w:r>
    </w:p>
    <w:p w14:paraId="05F13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121C8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B6F5C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1869</w:t>
      </w:r>
    </w:p>
    <w:p w14:paraId="2A36B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0F2892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227F2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1873</w:t>
      </w:r>
    </w:p>
    <w:p w14:paraId="030BA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709F7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19E6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1876</w:t>
      </w:r>
    </w:p>
    <w:p w14:paraId="24FF0F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680F4B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DCF4C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1879</w:t>
      </w:r>
    </w:p>
    <w:p w14:paraId="04C15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082998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3ED7F2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1882</w:t>
      </w:r>
    </w:p>
    <w:p w14:paraId="7D754B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17E9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445A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1885</w:t>
      </w:r>
    </w:p>
    <w:p w14:paraId="7FCCD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F8B21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7A37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1889</w:t>
      </w:r>
    </w:p>
    <w:p w14:paraId="65FA0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4C4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4B6891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1892</w:t>
      </w:r>
    </w:p>
    <w:p w14:paraId="05A40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00BA74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C2311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1895</w:t>
      </w:r>
    </w:p>
    <w:p w14:paraId="38750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BB370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2DF9E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1898</w:t>
      </w:r>
    </w:p>
    <w:p w14:paraId="681D74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4D15E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5B5F7D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79524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65B4B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13C83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1904</w:t>
      </w:r>
    </w:p>
    <w:p w14:paraId="6999C4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B13C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50E8B0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1907</w:t>
      </w:r>
    </w:p>
    <w:p w14:paraId="09BE5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72C8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22537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</w:t>
      </w:r>
      <w:r w:rsidRPr="00A80B8A">
        <w:rPr>
          <w:rFonts w:eastAsia="MS Mincho"/>
          <w:noProof/>
        </w:rPr>
        <w:lastRenderedPageBreak/>
        <w:t>sync for Cat-M1 UE in CEMode A</w:t>
      </w:r>
      <w:r>
        <w:rPr>
          <w:noProof/>
        </w:rPr>
        <w:tab/>
        <w:t>1910</w:t>
      </w:r>
    </w:p>
    <w:p w14:paraId="58C790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B102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6904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58022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696F8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48B927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1916</w:t>
      </w:r>
    </w:p>
    <w:p w14:paraId="02371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15C5B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D4DF1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1919</w:t>
      </w:r>
    </w:p>
    <w:p w14:paraId="124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0BAA09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15378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1922</w:t>
      </w:r>
    </w:p>
    <w:p w14:paraId="0D5103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77EF1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2AD7DE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3673B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0D4B1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ABA1A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1928</w:t>
      </w:r>
    </w:p>
    <w:p w14:paraId="609C4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65E749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750AA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1931</w:t>
      </w:r>
    </w:p>
    <w:p w14:paraId="356C1B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7917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385F0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1934</w:t>
      </w:r>
    </w:p>
    <w:p w14:paraId="3457B3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237E3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3C0EC7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1938</w:t>
      </w:r>
    </w:p>
    <w:p w14:paraId="1E0BD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1938</w:t>
      </w:r>
    </w:p>
    <w:p w14:paraId="4777C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5A522E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1942</w:t>
      </w:r>
    </w:p>
    <w:p w14:paraId="1DCB2A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162CC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FE3C6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1946</w:t>
      </w:r>
    </w:p>
    <w:p w14:paraId="7042D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1946</w:t>
      </w:r>
    </w:p>
    <w:p w14:paraId="502884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1950</w:t>
      </w:r>
    </w:p>
    <w:p w14:paraId="3D7DCD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1950</w:t>
      </w:r>
    </w:p>
    <w:p w14:paraId="1E324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0B0753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31224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1954</w:t>
      </w:r>
    </w:p>
    <w:p w14:paraId="5A06A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4CB6D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E0A57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1958</w:t>
      </w:r>
    </w:p>
    <w:p w14:paraId="0DC8C5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A5BA4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8B8F3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1961</w:t>
      </w:r>
    </w:p>
    <w:p w14:paraId="4A619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1C615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5CABAD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41280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37252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26EDD3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</w:t>
      </w:r>
      <w:r w:rsidRPr="00A80B8A">
        <w:rPr>
          <w:rFonts w:eastAsia="MS Mincho"/>
          <w:noProof/>
        </w:rPr>
        <w:lastRenderedPageBreak/>
        <w:t>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0CCBF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76A6D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18F3C5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1969</w:t>
      </w:r>
    </w:p>
    <w:p w14:paraId="5AE08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71E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070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1971</w:t>
      </w:r>
    </w:p>
    <w:p w14:paraId="2CF22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12B7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5C5364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1974</w:t>
      </w:r>
    </w:p>
    <w:p w14:paraId="06486E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3C5C6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55FED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1976</w:t>
      </w:r>
    </w:p>
    <w:p w14:paraId="7C331A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F89C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4B44A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1978</w:t>
      </w:r>
    </w:p>
    <w:p w14:paraId="439564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553E0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476CA3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2DB61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3DED0B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49E10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1984</w:t>
      </w:r>
    </w:p>
    <w:p w14:paraId="57E2FE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A3B1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085A2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1987</w:t>
      </w:r>
    </w:p>
    <w:p w14:paraId="06E6EE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44E3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76A81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1990</w:t>
      </w:r>
    </w:p>
    <w:p w14:paraId="3BF311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70486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3B038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A6DA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B3CDB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68B6D8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1996</w:t>
      </w:r>
    </w:p>
    <w:p w14:paraId="49929B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185D2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49EB30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1999</w:t>
      </w:r>
    </w:p>
    <w:p w14:paraId="5EAD8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43439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13895A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2002</w:t>
      </w:r>
    </w:p>
    <w:p w14:paraId="175E5B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19DC3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16E01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2005</w:t>
      </w:r>
    </w:p>
    <w:p w14:paraId="6445B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19AD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0C0C91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2007</w:t>
      </w:r>
    </w:p>
    <w:p w14:paraId="5930F7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468FC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49476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2009</w:t>
      </w:r>
    </w:p>
    <w:p w14:paraId="1E859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9C06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DBC7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2011</w:t>
      </w:r>
    </w:p>
    <w:p w14:paraId="538717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0A151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47B12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2013</w:t>
      </w:r>
    </w:p>
    <w:p w14:paraId="72B2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1F28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</w:t>
      </w:r>
      <w:r w:rsidRPr="00A80B8A">
        <w:rPr>
          <w:noProof/>
          <w:snapToGrid w:val="0"/>
        </w:rPr>
        <w:lastRenderedPageBreak/>
        <w:t>nts</w:t>
      </w:r>
      <w:r>
        <w:rPr>
          <w:noProof/>
        </w:rPr>
        <w:tab/>
        <w:t>2015</w:t>
      </w:r>
    </w:p>
    <w:p w14:paraId="3F5EC7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2016</w:t>
      </w:r>
    </w:p>
    <w:p w14:paraId="322A3E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19BE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440DDE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2020</w:t>
      </w:r>
    </w:p>
    <w:p w14:paraId="6329C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2DB7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78DAE1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2024</w:t>
      </w:r>
    </w:p>
    <w:p w14:paraId="7FFE0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2024</w:t>
      </w:r>
    </w:p>
    <w:p w14:paraId="503987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2028</w:t>
      </w:r>
    </w:p>
    <w:p w14:paraId="4A0BDD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2028</w:t>
      </w:r>
    </w:p>
    <w:p w14:paraId="444B85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05FE3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9A570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2032</w:t>
      </w:r>
    </w:p>
    <w:p w14:paraId="7ADA6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285D7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5B4EE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2036</w:t>
      </w:r>
    </w:p>
    <w:p w14:paraId="2939F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2F07F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60874A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2040</w:t>
      </w:r>
    </w:p>
    <w:p w14:paraId="4134D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23736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1DECC7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2043</w:t>
      </w:r>
    </w:p>
    <w:p w14:paraId="1FBBEA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713ED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2296E4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2047</w:t>
      </w:r>
    </w:p>
    <w:p w14:paraId="11D3AA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00426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2048</w:t>
      </w:r>
    </w:p>
    <w:p w14:paraId="0D895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6A289F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3369D1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2051</w:t>
      </w:r>
    </w:p>
    <w:p w14:paraId="7D9DA8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45F8B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0772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2054</w:t>
      </w:r>
    </w:p>
    <w:p w14:paraId="772D8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7A4FD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F9E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7C9089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004B9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604486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2059</w:t>
      </w:r>
    </w:p>
    <w:p w14:paraId="3FF70E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03E2D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308252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2061</w:t>
      </w:r>
    </w:p>
    <w:p w14:paraId="129E03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2061</w:t>
      </w:r>
    </w:p>
    <w:p w14:paraId="52F7AB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027FBF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9F057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</w:t>
      </w:r>
      <w:r>
        <w:rPr>
          <w:noProof/>
        </w:rPr>
        <w:lastRenderedPageBreak/>
        <w:t>064</w:t>
      </w:r>
    </w:p>
    <w:p w14:paraId="145D92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64C55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2DFC1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2066</w:t>
      </w:r>
    </w:p>
    <w:p w14:paraId="5D220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7D49B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10090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2068</w:t>
      </w:r>
    </w:p>
    <w:p w14:paraId="44FA7C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587C4E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3EBD6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2071</w:t>
      </w:r>
    </w:p>
    <w:p w14:paraId="79948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531423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469AC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2073</w:t>
      </w:r>
    </w:p>
    <w:p w14:paraId="3B067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03092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11AEA2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2075</w:t>
      </w:r>
    </w:p>
    <w:p w14:paraId="73A17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149D21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6B1A75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2079</w:t>
      </w:r>
    </w:p>
    <w:p w14:paraId="710865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2079</w:t>
      </w:r>
    </w:p>
    <w:p w14:paraId="6A254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3471E7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10D83A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2081</w:t>
      </w:r>
    </w:p>
    <w:p w14:paraId="5258D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352EE4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62FF54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2082</w:t>
      </w:r>
    </w:p>
    <w:p w14:paraId="7846E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3E8FC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2C321B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2084</w:t>
      </w:r>
    </w:p>
    <w:p w14:paraId="195D1A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3CFC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760464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2086</w:t>
      </w:r>
    </w:p>
    <w:p w14:paraId="21851F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0B17E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2FE009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2089</w:t>
      </w:r>
    </w:p>
    <w:p w14:paraId="40E9E2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796B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BC5C7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2091</w:t>
      </w:r>
    </w:p>
    <w:p w14:paraId="0D715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FE6F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994A2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2093</w:t>
      </w:r>
    </w:p>
    <w:p w14:paraId="06207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2610B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A2A5A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2096</w:t>
      </w:r>
    </w:p>
    <w:p w14:paraId="75E78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4DEA60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33834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4E69B2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47E137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262976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1FAD2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FF857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5438E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2104</w:t>
      </w:r>
    </w:p>
    <w:p w14:paraId="0BB5C2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Test Purpose </w:t>
      </w:r>
      <w:r>
        <w:rPr>
          <w:noProof/>
        </w:rPr>
        <w:lastRenderedPageBreak/>
        <w:t>and Environment</w:t>
      </w:r>
      <w:r>
        <w:rPr>
          <w:noProof/>
        </w:rPr>
        <w:tab/>
        <w:t>2104</w:t>
      </w:r>
    </w:p>
    <w:p w14:paraId="57042A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55EB14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2109</w:t>
      </w:r>
    </w:p>
    <w:p w14:paraId="368AC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2109</w:t>
      </w:r>
    </w:p>
    <w:p w14:paraId="04767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F3B9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2112</w:t>
      </w:r>
    </w:p>
    <w:p w14:paraId="3D6C2C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2112</w:t>
      </w:r>
    </w:p>
    <w:p w14:paraId="79FC49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E9D0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970DEE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2116</w:t>
      </w:r>
    </w:p>
    <w:p w14:paraId="0A246A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2116</w:t>
      </w:r>
    </w:p>
    <w:p w14:paraId="321308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2116</w:t>
      </w:r>
    </w:p>
    <w:p w14:paraId="1F474A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CFBDF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35C64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2118</w:t>
      </w:r>
    </w:p>
    <w:p w14:paraId="13275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673D6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3AB98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2120</w:t>
      </w:r>
    </w:p>
    <w:p w14:paraId="79897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99826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D1352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2122</w:t>
      </w:r>
    </w:p>
    <w:p w14:paraId="795AF9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2122</w:t>
      </w:r>
    </w:p>
    <w:p w14:paraId="322EF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FE92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FBE3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</w:t>
      </w:r>
      <w:r>
        <w:rPr>
          <w:noProof/>
        </w:rPr>
        <w:tab/>
        <w:t>2124</w:t>
      </w:r>
    </w:p>
    <w:p w14:paraId="7FBA27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237E04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348EC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2126</w:t>
      </w:r>
    </w:p>
    <w:p w14:paraId="64B5F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351E4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668AC7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2129</w:t>
      </w:r>
    </w:p>
    <w:p w14:paraId="75141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1FB8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7F306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2132</w:t>
      </w:r>
    </w:p>
    <w:p w14:paraId="7EC802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A0373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518534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2132</w:t>
      </w:r>
    </w:p>
    <w:p w14:paraId="7E2DC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3E6814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9D4C7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2133</w:t>
      </w:r>
    </w:p>
    <w:p w14:paraId="32E42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6E2B2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1F232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2136</w:t>
      </w:r>
    </w:p>
    <w:p w14:paraId="738DC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21C75B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781232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2138</w:t>
      </w:r>
    </w:p>
    <w:p w14:paraId="6D311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0953D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85685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2140</w:t>
      </w:r>
    </w:p>
    <w:p w14:paraId="3A45F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29BFCE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3E4F7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</w:t>
      </w:r>
      <w:r w:rsidRPr="00A80B8A">
        <w:rPr>
          <w:rFonts w:cs="v4.2.0"/>
          <w:noProof/>
        </w:rPr>
        <w:lastRenderedPageBreak/>
        <w:t xml:space="preserve"> HD-FDD intra-frequency event triggered reporting under fading propagation conditions in synchronous cells for UE category 0</w:t>
      </w:r>
      <w:r>
        <w:rPr>
          <w:noProof/>
        </w:rPr>
        <w:tab/>
        <w:t>2143</w:t>
      </w:r>
    </w:p>
    <w:p w14:paraId="096FA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B5B68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CC44B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2145</w:t>
      </w:r>
    </w:p>
    <w:p w14:paraId="318291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909EA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0C793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2147</w:t>
      </w:r>
    </w:p>
    <w:p w14:paraId="221D98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2147</w:t>
      </w:r>
    </w:p>
    <w:p w14:paraId="647BC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2147</w:t>
      </w:r>
    </w:p>
    <w:p w14:paraId="7BF3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4099B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64E7DD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2150</w:t>
      </w:r>
    </w:p>
    <w:p w14:paraId="2E231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1350A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18200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2152</w:t>
      </w:r>
    </w:p>
    <w:p w14:paraId="1FF96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D246C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2154</w:t>
      </w:r>
    </w:p>
    <w:p w14:paraId="39656D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2155</w:t>
      </w:r>
    </w:p>
    <w:p w14:paraId="03251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093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04C742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2157</w:t>
      </w:r>
    </w:p>
    <w:p w14:paraId="6B408F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6D3E5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A0C55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2159</w:t>
      </w:r>
    </w:p>
    <w:p w14:paraId="36371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7A544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E302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2161</w:t>
      </w:r>
    </w:p>
    <w:p w14:paraId="680CC1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C6DB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281DC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2163</w:t>
      </w:r>
    </w:p>
    <w:p w14:paraId="1A9DF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A3531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2166</w:t>
      </w:r>
    </w:p>
    <w:p w14:paraId="25AB4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376C3B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4E2119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2168</w:t>
      </w:r>
    </w:p>
    <w:p w14:paraId="66D12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149CA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06EEE3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2170</w:t>
      </w:r>
    </w:p>
    <w:p w14:paraId="15A1E4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7EC426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46007E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2173</w:t>
      </w:r>
    </w:p>
    <w:p w14:paraId="1C128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0CFCDE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5BEF2B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2175</w:t>
      </w:r>
    </w:p>
    <w:p w14:paraId="01726C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DB32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C31A5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 xml:space="preserve">A.8.1.32 E-UTRAN FDD-FDD intra-frequency event triggered </w:t>
      </w:r>
      <w:r w:rsidRPr="00A80B8A">
        <w:rPr>
          <w:rFonts w:cs="v4.2.0"/>
          <w:noProof/>
        </w:rPr>
        <w:lastRenderedPageBreak/>
        <w:t>reporting under fading propagation conditions in synchronous cells for Cat-M1 UE in CEModeB</w:t>
      </w:r>
      <w:r>
        <w:rPr>
          <w:noProof/>
        </w:rPr>
        <w:tab/>
        <w:t>2178</w:t>
      </w:r>
    </w:p>
    <w:p w14:paraId="17A45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16A86C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5652F0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2180</w:t>
      </w:r>
    </w:p>
    <w:p w14:paraId="46D0E8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2180</w:t>
      </w:r>
    </w:p>
    <w:p w14:paraId="57665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0CCCA2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2176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01470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B283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2184</w:t>
      </w:r>
    </w:p>
    <w:p w14:paraId="20FF9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8740B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66E84F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2186</w:t>
      </w:r>
    </w:p>
    <w:p w14:paraId="79395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28CBAD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28C0B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2188</w:t>
      </w:r>
    </w:p>
    <w:p w14:paraId="036F26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5A326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A2C34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2190</w:t>
      </w:r>
    </w:p>
    <w:p w14:paraId="6CF90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293910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D2F2A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2192</w:t>
      </w:r>
    </w:p>
    <w:p w14:paraId="6585FB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60099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6AE812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2194</w:t>
      </w:r>
    </w:p>
    <w:p w14:paraId="642A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3742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2961A5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221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7A2965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2198</w:t>
      </w:r>
    </w:p>
    <w:p w14:paraId="213A0D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2198</w:t>
      </w:r>
    </w:p>
    <w:p w14:paraId="4B2A6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35B5A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2199</w:t>
      </w:r>
    </w:p>
    <w:p w14:paraId="15DE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</w:t>
      </w:r>
      <w:r w:rsidRPr="00A80B8A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2199</w:t>
      </w:r>
    </w:p>
    <w:p w14:paraId="20CD93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09B04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4A01DD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2202</w:t>
      </w:r>
    </w:p>
    <w:p w14:paraId="44964B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4CCB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4C2D2E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2206</w:t>
      </w:r>
    </w:p>
    <w:p w14:paraId="7C4CD1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1237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17E9C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2209</w:t>
      </w:r>
    </w:p>
    <w:p w14:paraId="7DDDA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3C70CE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4EAC9E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In-Band mode under normal coverag</w:t>
      </w:r>
      <w:r w:rsidRPr="00A80B8A">
        <w:rPr>
          <w:noProof/>
          <w:snapToGrid w:val="0"/>
        </w:rPr>
        <w:lastRenderedPageBreak/>
        <w:t>e</w:t>
      </w:r>
      <w:r>
        <w:rPr>
          <w:noProof/>
        </w:rPr>
        <w:tab/>
        <w:t>2211</w:t>
      </w:r>
    </w:p>
    <w:p w14:paraId="4F5862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0CC7A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2213</w:t>
      </w:r>
    </w:p>
    <w:p w14:paraId="619A7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2214</w:t>
      </w:r>
    </w:p>
    <w:p w14:paraId="7DAFC2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AD27E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583BCC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2217</w:t>
      </w:r>
    </w:p>
    <w:p w14:paraId="09275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447BE5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2218</w:t>
      </w:r>
    </w:p>
    <w:p w14:paraId="6023EA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2219</w:t>
      </w:r>
    </w:p>
    <w:p w14:paraId="5CE491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479EF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2221</w:t>
      </w:r>
    </w:p>
    <w:p w14:paraId="393ADF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2222</w:t>
      </w:r>
    </w:p>
    <w:p w14:paraId="22A84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BCD6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0121AD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2225</w:t>
      </w:r>
    </w:p>
    <w:p w14:paraId="041991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63F54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534470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2227</w:t>
      </w:r>
    </w:p>
    <w:p w14:paraId="0389BD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562AD6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4467D8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2230</w:t>
      </w:r>
    </w:p>
    <w:p w14:paraId="5EF47F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64D39F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25AD7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2233</w:t>
      </w:r>
    </w:p>
    <w:p w14:paraId="0B7958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493389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5929C0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2235</w:t>
      </w:r>
    </w:p>
    <w:p w14:paraId="31BD6C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2235</w:t>
      </w:r>
    </w:p>
    <w:p w14:paraId="4AF11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1D551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64F036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2236</w:t>
      </w:r>
    </w:p>
    <w:p w14:paraId="6E5D40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0A781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3CD5BE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2239</w:t>
      </w:r>
    </w:p>
    <w:p w14:paraId="6F078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100BC2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2241</w:t>
      </w:r>
    </w:p>
    <w:p w14:paraId="2E3E1C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2242</w:t>
      </w:r>
    </w:p>
    <w:p w14:paraId="1FC51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66E21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0BD4F8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2244</w:t>
      </w:r>
    </w:p>
    <w:p w14:paraId="044A0B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2244</w:t>
      </w:r>
    </w:p>
    <w:p w14:paraId="27BAC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343EC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2247</w:t>
      </w:r>
    </w:p>
    <w:p w14:paraId="1FC62B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1071E1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7BEB0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2251</w:t>
      </w:r>
    </w:p>
    <w:p w14:paraId="0327F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</w:t>
      </w:r>
      <w:r w:rsidRPr="00A80B8A">
        <w:rPr>
          <w:noProof/>
          <w:snapToGrid w:val="0"/>
        </w:rPr>
        <w:lastRenderedPageBreak/>
        <w:t>ent</w:t>
      </w:r>
      <w:r>
        <w:rPr>
          <w:noProof/>
        </w:rPr>
        <w:tab/>
        <w:t>2251</w:t>
      </w:r>
    </w:p>
    <w:p w14:paraId="2F5ED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63E0F8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2253</w:t>
      </w:r>
    </w:p>
    <w:p w14:paraId="48B88D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B23F4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D6480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for Cat-M1 UE in CEModeB</w:t>
      </w:r>
      <w:r>
        <w:rPr>
          <w:noProof/>
        </w:rPr>
        <w:tab/>
        <w:t>2255</w:t>
      </w:r>
    </w:p>
    <w:p w14:paraId="73A7F0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0CBEEE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3CB80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2258</w:t>
      </w:r>
    </w:p>
    <w:p w14:paraId="0113BE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D81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227A69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2260</w:t>
      </w:r>
    </w:p>
    <w:p w14:paraId="4D36E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4E74E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53578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2262</w:t>
      </w:r>
    </w:p>
    <w:p w14:paraId="1F4D5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74E97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3CCEB1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2265</w:t>
      </w:r>
    </w:p>
    <w:p w14:paraId="608778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82703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1BB17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2267</w:t>
      </w:r>
    </w:p>
    <w:p w14:paraId="013D4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6189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2269</w:t>
      </w:r>
    </w:p>
    <w:p w14:paraId="1775DE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</w:t>
      </w:r>
      <w:r w:rsidRPr="00A80B8A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2269</w:t>
      </w:r>
    </w:p>
    <w:p w14:paraId="1FE30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4B5A8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812A15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2271</w:t>
      </w:r>
    </w:p>
    <w:p w14:paraId="6DC41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2271</w:t>
      </w:r>
    </w:p>
    <w:p w14:paraId="171861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D598D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FA0F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2273</w:t>
      </w:r>
    </w:p>
    <w:p w14:paraId="2E404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74484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149E98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2276</w:t>
      </w:r>
    </w:p>
    <w:p w14:paraId="23583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09B8F5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17A365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2279</w:t>
      </w:r>
    </w:p>
    <w:p w14:paraId="7288B6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01D95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8FFA3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2281</w:t>
      </w:r>
    </w:p>
    <w:p w14:paraId="5232F2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079B8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2283</w:t>
      </w:r>
    </w:p>
    <w:p w14:paraId="754C10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021DE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50C87A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2286</w:t>
      </w:r>
    </w:p>
    <w:p w14:paraId="361811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545F73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</w:t>
      </w:r>
      <w:r>
        <w:rPr>
          <w:noProof/>
        </w:rPr>
        <w:lastRenderedPageBreak/>
        <w:t>288</w:t>
      </w:r>
    </w:p>
    <w:p w14:paraId="6CDA32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2289</w:t>
      </w:r>
    </w:p>
    <w:p w14:paraId="09CF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65EAAE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773484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2292</w:t>
      </w:r>
    </w:p>
    <w:p w14:paraId="34C9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3B297F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420E04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2297</w:t>
      </w:r>
    </w:p>
    <w:p w14:paraId="2EC064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5CE74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7C666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2298</w:t>
      </w:r>
    </w:p>
    <w:p w14:paraId="7F8688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672510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14057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300C9E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6F3AB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3B77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2303</w:t>
      </w:r>
    </w:p>
    <w:p w14:paraId="66BB54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BAB91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4000F2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7F73DD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1AF2AC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6ACCF6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2307</w:t>
      </w:r>
    </w:p>
    <w:p w14:paraId="5415F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8EA80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2308</w:t>
      </w:r>
    </w:p>
    <w:p w14:paraId="0741E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2309</w:t>
      </w:r>
    </w:p>
    <w:p w14:paraId="06D39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7F4B1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2311</w:t>
      </w:r>
    </w:p>
    <w:p w14:paraId="7FCFFF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2311</w:t>
      </w:r>
    </w:p>
    <w:p w14:paraId="69935D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56DBE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2314</w:t>
      </w:r>
    </w:p>
    <w:p w14:paraId="6E3471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2314</w:t>
      </w:r>
    </w:p>
    <w:p w14:paraId="6CEE72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12B03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0E124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2317</w:t>
      </w:r>
    </w:p>
    <w:p w14:paraId="6D4CF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3D852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398271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2320</w:t>
      </w:r>
    </w:p>
    <w:p w14:paraId="5C5BB9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2320</w:t>
      </w:r>
    </w:p>
    <w:p w14:paraId="45EBE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074B6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72318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2322</w:t>
      </w:r>
    </w:p>
    <w:p w14:paraId="702306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0ABA7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E203B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2325</w:t>
      </w:r>
    </w:p>
    <w:p w14:paraId="25878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B68B7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5B6572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identification of a new CGI of E-UTRA</w:t>
      </w:r>
      <w:r>
        <w:rPr>
          <w:noProof/>
        </w:rPr>
        <w:lastRenderedPageBreak/>
        <w:t xml:space="preserve">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2328</w:t>
      </w:r>
    </w:p>
    <w:p w14:paraId="5DE51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2328</w:t>
      </w:r>
    </w:p>
    <w:p w14:paraId="38D19B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5C3EE7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2331</w:t>
      </w:r>
    </w:p>
    <w:p w14:paraId="744DC5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66A68E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1EB534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2333</w:t>
      </w:r>
    </w:p>
    <w:p w14:paraId="28A1F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68C365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2B06AC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2334</w:t>
      </w:r>
    </w:p>
    <w:p w14:paraId="3A085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6C475C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08A25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2338</w:t>
      </w:r>
    </w:p>
    <w:p w14:paraId="567E88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4F478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750B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2341</w:t>
      </w:r>
    </w:p>
    <w:p w14:paraId="3E5DD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028C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27B57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2346</w:t>
      </w:r>
    </w:p>
    <w:p w14:paraId="781AC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36C0B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194136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2348</w:t>
      </w:r>
    </w:p>
    <w:p w14:paraId="75E54D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D68B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59AA2B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2350</w:t>
      </w:r>
    </w:p>
    <w:p w14:paraId="70551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ADF5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34464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2353</w:t>
      </w:r>
    </w:p>
    <w:p w14:paraId="069BB2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1E0E4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2354</w:t>
      </w:r>
    </w:p>
    <w:p w14:paraId="23FE77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2355</w:t>
      </w:r>
    </w:p>
    <w:p w14:paraId="74417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FA6F0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2357</w:t>
      </w:r>
    </w:p>
    <w:p w14:paraId="126BC7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2357</w:t>
      </w:r>
    </w:p>
    <w:p w14:paraId="4BCAE1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133C2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2360</w:t>
      </w:r>
    </w:p>
    <w:p w14:paraId="79AC8C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FDD Measurements</w:t>
      </w:r>
      <w:r>
        <w:rPr>
          <w:noProof/>
        </w:rPr>
        <w:tab/>
        <w:t>2360</w:t>
      </w:r>
    </w:p>
    <w:p w14:paraId="6BA5D3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2360</w:t>
      </w:r>
    </w:p>
    <w:p w14:paraId="53A36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F059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5821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2362</w:t>
      </w:r>
    </w:p>
    <w:p w14:paraId="7B80D2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182AA3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36D7E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2364</w:t>
      </w:r>
    </w:p>
    <w:p w14:paraId="13D5C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0C333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22FC5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</w:t>
      </w:r>
      <w:r>
        <w:rPr>
          <w:noProof/>
        </w:rPr>
        <w:lastRenderedPageBreak/>
        <w:t>GN propagation conditions</w:t>
      </w:r>
      <w:r>
        <w:rPr>
          <w:noProof/>
        </w:rPr>
        <w:tab/>
        <w:t>2367</w:t>
      </w:r>
    </w:p>
    <w:p w14:paraId="4694D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584145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B11B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2369</w:t>
      </w:r>
    </w:p>
    <w:p w14:paraId="52FE3E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7EA6D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61883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2372</w:t>
      </w:r>
    </w:p>
    <w:p w14:paraId="41AED8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6BAD6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78FAD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2374</w:t>
      </w:r>
    </w:p>
    <w:p w14:paraId="5E0D5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1725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53048C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2374</w:t>
      </w:r>
    </w:p>
    <w:p w14:paraId="707F03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3BB1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B6C2B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Measurements</w:t>
      </w:r>
      <w:r>
        <w:rPr>
          <w:noProof/>
        </w:rPr>
        <w:tab/>
        <w:t>2377</w:t>
      </w:r>
    </w:p>
    <w:p w14:paraId="0FD2F1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2377</w:t>
      </w:r>
    </w:p>
    <w:p w14:paraId="2A828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C3DF9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093F8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2379</w:t>
      </w:r>
    </w:p>
    <w:p w14:paraId="67B0CA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0465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4720A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2382</w:t>
      </w:r>
    </w:p>
    <w:p w14:paraId="49C6AE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6613A6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1AD6D83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2385</w:t>
      </w:r>
    </w:p>
    <w:p w14:paraId="3F3130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2385</w:t>
      </w:r>
    </w:p>
    <w:p w14:paraId="5D24A1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2385</w:t>
      </w:r>
    </w:p>
    <w:p w14:paraId="614931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500139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59FBC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2387</w:t>
      </w:r>
    </w:p>
    <w:p w14:paraId="2B486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2387</w:t>
      </w:r>
    </w:p>
    <w:p w14:paraId="13AD6F9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7F9EEB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2387</w:t>
      </w:r>
    </w:p>
    <w:p w14:paraId="0EB564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5FD3DA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2387</w:t>
      </w:r>
    </w:p>
    <w:p w14:paraId="5D72F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1D6F9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C80A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2391</w:t>
      </w:r>
    </w:p>
    <w:p w14:paraId="4E9513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070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2391</w:t>
      </w:r>
    </w:p>
    <w:p w14:paraId="51C5A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2624A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2393</w:t>
      </w:r>
    </w:p>
    <w:p w14:paraId="664CD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2D56A8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0996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47EB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40FFD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31130F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2397</w:t>
      </w:r>
    </w:p>
    <w:p w14:paraId="434F42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2397</w:t>
      </w:r>
    </w:p>
    <w:p w14:paraId="52B4A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76FC8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519A3D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2400</w:t>
      </w:r>
    </w:p>
    <w:p w14:paraId="252D26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2400</w:t>
      </w:r>
    </w:p>
    <w:p w14:paraId="5019C4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07922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</w:t>
      </w:r>
      <w:r w:rsidRPr="00A80B8A">
        <w:rPr>
          <w:rFonts w:cs="v4.2.0"/>
          <w:noProof/>
          <w:snapToGrid w:val="0"/>
        </w:rPr>
        <w:lastRenderedPageBreak/>
        <w:t>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E3C70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2402</w:t>
      </w:r>
    </w:p>
    <w:p w14:paraId="3FC0E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2402</w:t>
      </w:r>
    </w:p>
    <w:p w14:paraId="65A1B5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07BDE5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2405</w:t>
      </w:r>
    </w:p>
    <w:p w14:paraId="1B07B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1F6E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77841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SE"/>
        </w:rPr>
        <w:t>A.8</w:t>
      </w:r>
      <w:r w:rsidRPr="00A80B8A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TDD measurements</w:t>
      </w:r>
      <w:r>
        <w:rPr>
          <w:noProof/>
        </w:rPr>
        <w:tab/>
        <w:t>2407</w:t>
      </w:r>
    </w:p>
    <w:p w14:paraId="6B87CA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A80B8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2407</w:t>
      </w:r>
    </w:p>
    <w:p w14:paraId="5379B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2407</w:t>
      </w:r>
    </w:p>
    <w:p w14:paraId="7FEE2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6EE1E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2409</w:t>
      </w:r>
    </w:p>
    <w:p w14:paraId="6BC44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4790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2C979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GSM Measurements</w:t>
      </w:r>
      <w:r>
        <w:rPr>
          <w:noProof/>
        </w:rPr>
        <w:tab/>
        <w:t>2411</w:t>
      </w:r>
    </w:p>
    <w:p w14:paraId="5646F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2411</w:t>
      </w:r>
    </w:p>
    <w:p w14:paraId="7B88EE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4F3C3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530BC5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2413</w:t>
      </w:r>
    </w:p>
    <w:p w14:paraId="05B2F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3EE73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473AA9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</w:t>
      </w:r>
      <w:r>
        <w:rPr>
          <w:noProof/>
        </w:rPr>
        <w:t>8.</w:t>
      </w:r>
      <w:r w:rsidRPr="00A80B8A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Monitoring of Multiple Layers</w:t>
      </w:r>
      <w:r>
        <w:rPr>
          <w:noProof/>
        </w:rPr>
        <w:tab/>
        <w:t>2415</w:t>
      </w:r>
    </w:p>
    <w:p w14:paraId="307B1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2415</w:t>
      </w:r>
    </w:p>
    <w:p w14:paraId="7D4BC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5FA4FD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57A39F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2418</w:t>
      </w:r>
    </w:p>
    <w:p w14:paraId="3B1B5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23829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653A68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2420</w:t>
      </w:r>
    </w:p>
    <w:p w14:paraId="0CC2F4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2E3D0D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77347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2422</w:t>
      </w:r>
    </w:p>
    <w:p w14:paraId="33E680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CE01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CE293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2425</w:t>
      </w:r>
    </w:p>
    <w:p w14:paraId="0B4D61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2A0CF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5E5750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2428</w:t>
      </w:r>
    </w:p>
    <w:p w14:paraId="56C014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21CC6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3A54CC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2431</w:t>
      </w:r>
    </w:p>
    <w:p w14:paraId="6223B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2431</w:t>
      </w:r>
    </w:p>
    <w:p w14:paraId="0F4D3C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106C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C9BCD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2435</w:t>
      </w:r>
    </w:p>
    <w:p w14:paraId="2029C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2435</w:t>
      </w:r>
    </w:p>
    <w:p w14:paraId="7D31D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B754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DA3D6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2440</w:t>
      </w:r>
    </w:p>
    <w:p w14:paraId="7159C5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2440</w:t>
      </w:r>
    </w:p>
    <w:p w14:paraId="1BF56E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1A7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0ABE19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2446</w:t>
      </w:r>
    </w:p>
    <w:p w14:paraId="39D547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461BF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42A8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2451</w:t>
      </w:r>
    </w:p>
    <w:p w14:paraId="2A58C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2451</w:t>
      </w:r>
    </w:p>
    <w:p w14:paraId="2B80B0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030D3A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</w:t>
      </w:r>
      <w:r>
        <w:rPr>
          <w:noProof/>
        </w:rPr>
        <w:lastRenderedPageBreak/>
        <w:t>D intra-frequency RSTD measurement period test case in CE Mode B</w:t>
      </w:r>
      <w:r>
        <w:rPr>
          <w:noProof/>
        </w:rPr>
        <w:tab/>
        <w:t>2456</w:t>
      </w:r>
    </w:p>
    <w:p w14:paraId="2D907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2456</w:t>
      </w:r>
    </w:p>
    <w:p w14:paraId="193FD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421295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2461</w:t>
      </w:r>
    </w:p>
    <w:p w14:paraId="5E0A9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57254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D473C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2466</w:t>
      </w:r>
    </w:p>
    <w:p w14:paraId="40D7A1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2B54E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745C0B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2471</w:t>
      </w:r>
    </w:p>
    <w:p w14:paraId="0A245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303C3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119D66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2476</w:t>
      </w:r>
    </w:p>
    <w:p w14:paraId="5E682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D2A79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41811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2481</w:t>
      </w:r>
    </w:p>
    <w:p w14:paraId="100409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05EDF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15E0A7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2486</w:t>
      </w:r>
    </w:p>
    <w:p w14:paraId="667B7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28EA0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3634F6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2491</w:t>
      </w:r>
    </w:p>
    <w:p w14:paraId="28EAE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55BCA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4251E3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2496</w:t>
      </w:r>
    </w:p>
    <w:p w14:paraId="5A9289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2B1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2FAFE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2501</w:t>
      </w:r>
    </w:p>
    <w:p w14:paraId="120E80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2501</w:t>
      </w:r>
    </w:p>
    <w:p w14:paraId="516584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E951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779C4C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2506</w:t>
      </w:r>
    </w:p>
    <w:p w14:paraId="422AC7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2506</w:t>
      </w:r>
    </w:p>
    <w:p w14:paraId="7E30B4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2D774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534B10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2512</w:t>
      </w:r>
    </w:p>
    <w:p w14:paraId="01C446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2512</w:t>
      </w:r>
    </w:p>
    <w:p w14:paraId="61D5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2512</w:t>
      </w:r>
    </w:p>
    <w:p w14:paraId="54091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CF129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2519</w:t>
      </w:r>
    </w:p>
    <w:p w14:paraId="4AE21A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5F18C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54E4FA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2525</w:t>
      </w:r>
    </w:p>
    <w:p w14:paraId="6F68A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1CBFD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073B5D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2531</w:t>
      </w:r>
    </w:p>
    <w:p w14:paraId="0B7BC0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25993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013B24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2537</w:t>
      </w:r>
    </w:p>
    <w:p w14:paraId="54EB2E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5D6C7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241A8A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2543</w:t>
      </w:r>
    </w:p>
    <w:p w14:paraId="294DE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</w:t>
      </w:r>
      <w:r>
        <w:rPr>
          <w:noProof/>
        </w:rPr>
        <w:lastRenderedPageBreak/>
        <w:t>nvironment</w:t>
      </w:r>
      <w:r>
        <w:rPr>
          <w:noProof/>
        </w:rPr>
        <w:tab/>
        <w:t>2543</w:t>
      </w:r>
    </w:p>
    <w:p w14:paraId="2C3D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41D3B2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2549</w:t>
      </w:r>
    </w:p>
    <w:p w14:paraId="7173CC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027E77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48C9F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2555</w:t>
      </w:r>
    </w:p>
    <w:p w14:paraId="081D86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6FB7B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75867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2561</w:t>
      </w:r>
    </w:p>
    <w:p w14:paraId="42BE6C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E621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3325B8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2567</w:t>
      </w:r>
    </w:p>
    <w:p w14:paraId="491F0F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79B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354223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2573</w:t>
      </w:r>
    </w:p>
    <w:p w14:paraId="45560C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12D4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0F7B5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2579</w:t>
      </w:r>
    </w:p>
    <w:p w14:paraId="09EDB3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7EF8B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68F92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2585</w:t>
      </w:r>
    </w:p>
    <w:p w14:paraId="6CE397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2585</w:t>
      </w:r>
    </w:p>
    <w:p w14:paraId="724656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0F6A8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2587</w:t>
      </w:r>
    </w:p>
    <w:p w14:paraId="0409F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2587</w:t>
      </w:r>
    </w:p>
    <w:p w14:paraId="0D63A1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2587</w:t>
      </w:r>
    </w:p>
    <w:p w14:paraId="4247AD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2CD8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2590</w:t>
      </w:r>
    </w:p>
    <w:p w14:paraId="322A5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C98E6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30D36D8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2593</w:t>
      </w:r>
    </w:p>
    <w:p w14:paraId="3A1E7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2593</w:t>
      </w:r>
    </w:p>
    <w:p w14:paraId="3DF8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2593</w:t>
      </w:r>
    </w:p>
    <w:p w14:paraId="030B28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E0A64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2594</w:t>
      </w:r>
    </w:p>
    <w:p w14:paraId="4FC58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713E8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01CC7C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2597</w:t>
      </w:r>
    </w:p>
    <w:p w14:paraId="1CDCA4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57A689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2AFF29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2600</w:t>
      </w:r>
    </w:p>
    <w:p w14:paraId="19E3EC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2600</w:t>
      </w:r>
    </w:p>
    <w:p w14:paraId="57FC3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2B5AA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0E5591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2602</w:t>
      </w:r>
    </w:p>
    <w:p w14:paraId="03BA8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24E8A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0C80DD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2604</w:t>
      </w:r>
    </w:p>
    <w:p w14:paraId="46CB4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F844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</w:t>
      </w:r>
      <w:r>
        <w:rPr>
          <w:noProof/>
        </w:rPr>
        <w:lastRenderedPageBreak/>
        <w:t>606</w:t>
      </w:r>
    </w:p>
    <w:p w14:paraId="10F47D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2607</w:t>
      </w:r>
    </w:p>
    <w:p w14:paraId="0E73E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107CC7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1DFC02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2609</w:t>
      </w:r>
    </w:p>
    <w:p w14:paraId="67E7C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1150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F9D2E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2611</w:t>
      </w:r>
    </w:p>
    <w:p w14:paraId="2C190E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583B9B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2613</w:t>
      </w:r>
    </w:p>
    <w:p w14:paraId="01C394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2614</w:t>
      </w:r>
    </w:p>
    <w:p w14:paraId="472E67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A420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17768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2614</w:t>
      </w:r>
    </w:p>
    <w:p w14:paraId="4CFE9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E214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CF68E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2615</w:t>
      </w:r>
    </w:p>
    <w:p w14:paraId="59BD0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2615</w:t>
      </w:r>
    </w:p>
    <w:p w14:paraId="42BBA1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2616</w:t>
      </w:r>
    </w:p>
    <w:p w14:paraId="332205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2616</w:t>
      </w:r>
    </w:p>
    <w:p w14:paraId="3B39B9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2616</w:t>
      </w:r>
    </w:p>
    <w:p w14:paraId="307CC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2617</w:t>
      </w:r>
    </w:p>
    <w:p w14:paraId="3E1226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2617</w:t>
      </w:r>
    </w:p>
    <w:p w14:paraId="59546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16962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197D69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2618</w:t>
      </w:r>
    </w:p>
    <w:p w14:paraId="7B536F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ADCB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10A5F9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2619</w:t>
      </w:r>
    </w:p>
    <w:p w14:paraId="4A5BB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2619</w:t>
      </w:r>
    </w:p>
    <w:p w14:paraId="3C2694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2F25E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2620</w:t>
      </w:r>
    </w:p>
    <w:p w14:paraId="5C9DA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6315A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4E72C2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2620</w:t>
      </w:r>
    </w:p>
    <w:p w14:paraId="2395D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465E38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27A9C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2621</w:t>
      </w:r>
    </w:p>
    <w:p w14:paraId="376522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DE7A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7BD88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2622</w:t>
      </w:r>
    </w:p>
    <w:p w14:paraId="3CFFF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42132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2622</w:t>
      </w:r>
    </w:p>
    <w:p w14:paraId="74FCA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2622</w:t>
      </w:r>
    </w:p>
    <w:p w14:paraId="1B8953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7E430C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2623</w:t>
      </w:r>
    </w:p>
    <w:p w14:paraId="6D487B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2623</w:t>
      </w:r>
    </w:p>
    <w:p w14:paraId="10B94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EBBE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7A6F1F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2626</w:t>
      </w:r>
    </w:p>
    <w:p w14:paraId="14271D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</w:t>
      </w:r>
      <w:r>
        <w:rPr>
          <w:noProof/>
        </w:rPr>
        <w:lastRenderedPageBreak/>
        <w:t>ment</w:t>
      </w:r>
      <w:r>
        <w:rPr>
          <w:noProof/>
        </w:rPr>
        <w:tab/>
        <w:t>2626</w:t>
      </w:r>
    </w:p>
    <w:p w14:paraId="3BA5C5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61987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2626</w:t>
      </w:r>
    </w:p>
    <w:p w14:paraId="319E9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B4F2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15B6D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2627</w:t>
      </w:r>
    </w:p>
    <w:p w14:paraId="22936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0B71F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2DC951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2627</w:t>
      </w:r>
    </w:p>
    <w:p w14:paraId="1F48DD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49716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1EAF84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2630</w:t>
      </w:r>
    </w:p>
    <w:p w14:paraId="4E853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67E6D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E96CE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2630</w:t>
      </w:r>
    </w:p>
    <w:p w14:paraId="1A6E8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1CF345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3BB84A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2631</w:t>
      </w:r>
    </w:p>
    <w:p w14:paraId="2807B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AFFA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D531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2631</w:t>
      </w:r>
    </w:p>
    <w:p w14:paraId="0820DA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6F707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4984B8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2632</w:t>
      </w:r>
    </w:p>
    <w:p w14:paraId="03A28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0C7D4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3CB223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2634</w:t>
      </w:r>
    </w:p>
    <w:p w14:paraId="18F784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AAFDA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776931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2635</w:t>
      </w:r>
    </w:p>
    <w:p w14:paraId="198CA0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303F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09CBD2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2635</w:t>
      </w:r>
    </w:p>
    <w:p w14:paraId="6B5B0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1F2E34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A921C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2636</w:t>
      </w:r>
    </w:p>
    <w:p w14:paraId="624BA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B946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584A7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2639</w:t>
      </w:r>
    </w:p>
    <w:p w14:paraId="3C592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42A50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504E4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2639</w:t>
      </w:r>
    </w:p>
    <w:p w14:paraId="657AF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9C0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181CF5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2640</w:t>
      </w:r>
    </w:p>
    <w:p w14:paraId="2A0A0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5D6253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023F9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2640</w:t>
      </w:r>
    </w:p>
    <w:p w14:paraId="1F16A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4314F3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5D7D0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2641</w:t>
      </w:r>
    </w:p>
    <w:p w14:paraId="137186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34B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24089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2643</w:t>
      </w:r>
    </w:p>
    <w:p w14:paraId="10E98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8F745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711FD0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2645</w:t>
      </w:r>
    </w:p>
    <w:p w14:paraId="6C7D20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747FA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3F5A06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2648</w:t>
      </w:r>
    </w:p>
    <w:p w14:paraId="7BA55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0177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6F3AE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2651</w:t>
      </w:r>
    </w:p>
    <w:p w14:paraId="41CB0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26303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2067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2654</w:t>
      </w:r>
    </w:p>
    <w:p w14:paraId="6D0E7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FF84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39CF2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2657</w:t>
      </w:r>
    </w:p>
    <w:p w14:paraId="471C2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F1C4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B06F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2662</w:t>
      </w:r>
    </w:p>
    <w:p w14:paraId="748FF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73AB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A967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2667</w:t>
      </w:r>
    </w:p>
    <w:p w14:paraId="39489A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1497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0465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2672</w:t>
      </w:r>
    </w:p>
    <w:p w14:paraId="45C20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3EC71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6CB1E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2677</w:t>
      </w:r>
    </w:p>
    <w:p w14:paraId="695C9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0A17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6E1614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2682</w:t>
      </w:r>
    </w:p>
    <w:p w14:paraId="600B1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2401A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EF322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2687</w:t>
      </w:r>
    </w:p>
    <w:p w14:paraId="00876C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664D95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2692</w:t>
      </w:r>
    </w:p>
    <w:p w14:paraId="496EF3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2692</w:t>
      </w:r>
    </w:p>
    <w:p w14:paraId="4075D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0389C3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713D2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2697</w:t>
      </w:r>
    </w:p>
    <w:p w14:paraId="2E861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920F7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30BAA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2700</w:t>
      </w:r>
    </w:p>
    <w:p w14:paraId="04BE1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0CC20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0B4F90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2703</w:t>
      </w:r>
    </w:p>
    <w:p w14:paraId="0665B5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06FBE5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2705</w:t>
      </w:r>
    </w:p>
    <w:p w14:paraId="08A792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2706</w:t>
      </w:r>
    </w:p>
    <w:p w14:paraId="1FBCE0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2706</w:t>
      </w:r>
    </w:p>
    <w:p w14:paraId="2C0303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2708</w:t>
      </w:r>
    </w:p>
    <w:p w14:paraId="0AAA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2709</w:t>
      </w:r>
    </w:p>
    <w:p w14:paraId="521B7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032209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2712</w:t>
      </w:r>
    </w:p>
    <w:p w14:paraId="4BC378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2712</w:t>
      </w:r>
    </w:p>
    <w:p w14:paraId="24F167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C1D0E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61B73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2715</w:t>
      </w:r>
    </w:p>
    <w:p w14:paraId="4CC453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</w:t>
      </w:r>
      <w:r>
        <w:rPr>
          <w:noProof/>
        </w:rPr>
        <w:lastRenderedPageBreak/>
        <w:t>e and Environment</w:t>
      </w:r>
      <w:r>
        <w:rPr>
          <w:noProof/>
        </w:rPr>
        <w:tab/>
        <w:t>2715</w:t>
      </w:r>
    </w:p>
    <w:p w14:paraId="22B807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09016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2718</w:t>
      </w:r>
    </w:p>
    <w:p w14:paraId="1636D8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510F7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59EEB4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2721</w:t>
      </w:r>
    </w:p>
    <w:p w14:paraId="35932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692F48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609D6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2724</w:t>
      </w:r>
    </w:p>
    <w:p w14:paraId="526BD6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0E1929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76566F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2727</w:t>
      </w:r>
    </w:p>
    <w:p w14:paraId="6CFE3B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702F75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67BE43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2730</w:t>
      </w:r>
    </w:p>
    <w:p w14:paraId="092B6B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1C9E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1A34ED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2733</w:t>
      </w:r>
    </w:p>
    <w:p w14:paraId="7B7B2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F39A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227403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2736</w:t>
      </w:r>
    </w:p>
    <w:p w14:paraId="57BCB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7D0D1F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Requirements</w:t>
      </w:r>
      <w:r>
        <w:rPr>
          <w:noProof/>
        </w:rPr>
        <w:tab/>
        <w:t>2738</w:t>
      </w:r>
    </w:p>
    <w:p w14:paraId="7B7F3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2739</w:t>
      </w:r>
    </w:p>
    <w:p w14:paraId="5BA3D5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37457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7FEFA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2742</w:t>
      </w:r>
    </w:p>
    <w:p w14:paraId="2936EE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3B7A17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55E381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2745</w:t>
      </w:r>
    </w:p>
    <w:p w14:paraId="13E938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751DAA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0E2F90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2750</w:t>
      </w:r>
    </w:p>
    <w:p w14:paraId="51D8F0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0A86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6CEDC3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2755</w:t>
      </w:r>
    </w:p>
    <w:p w14:paraId="7882E9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1481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2759</w:t>
      </w:r>
    </w:p>
    <w:p w14:paraId="55625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2759</w:t>
      </w:r>
    </w:p>
    <w:p w14:paraId="382AD0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5D9977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2763</w:t>
      </w:r>
    </w:p>
    <w:p w14:paraId="638D5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2763</w:t>
      </w:r>
    </w:p>
    <w:p w14:paraId="401845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E25E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2769</w:t>
      </w:r>
    </w:p>
    <w:p w14:paraId="1024E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2769</w:t>
      </w:r>
    </w:p>
    <w:p w14:paraId="7248E4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17971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2775</w:t>
      </w:r>
    </w:p>
    <w:p w14:paraId="5B0BCA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2775</w:t>
      </w:r>
    </w:p>
    <w:p w14:paraId="6E5EA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2775</w:t>
      </w:r>
    </w:p>
    <w:p w14:paraId="416A41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2472A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2778</w:t>
      </w:r>
    </w:p>
    <w:p w14:paraId="5CFA84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11A93A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24269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2781</w:t>
      </w:r>
    </w:p>
    <w:p w14:paraId="7710F8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611DA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49A804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2786</w:t>
      </w:r>
    </w:p>
    <w:p w14:paraId="4DD1A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7E992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541EAA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2790</w:t>
      </w:r>
    </w:p>
    <w:p w14:paraId="378F09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0577E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64A26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2793</w:t>
      </w:r>
    </w:p>
    <w:p w14:paraId="45366A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3A51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7F93A1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2796</w:t>
      </w:r>
    </w:p>
    <w:p w14:paraId="5DA6E9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675279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2102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2800</w:t>
      </w:r>
    </w:p>
    <w:p w14:paraId="20F5F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1652ED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0674FE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2804</w:t>
      </w:r>
    </w:p>
    <w:p w14:paraId="515C3F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5AEC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2809</w:t>
      </w:r>
    </w:p>
    <w:p w14:paraId="38B0C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2809</w:t>
      </w:r>
    </w:p>
    <w:p w14:paraId="71DB0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7AD47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2814</w:t>
      </w:r>
    </w:p>
    <w:p w14:paraId="44FAA0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2814</w:t>
      </w:r>
    </w:p>
    <w:p w14:paraId="5DE77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14B672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64B24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2819</w:t>
      </w:r>
    </w:p>
    <w:p w14:paraId="7BBD5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2A5010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2824</w:t>
      </w:r>
    </w:p>
    <w:p w14:paraId="5C9616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2824</w:t>
      </w:r>
    </w:p>
    <w:p w14:paraId="04D9E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6C17A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377594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2828</w:t>
      </w:r>
    </w:p>
    <w:p w14:paraId="34CA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A3E7C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2832</w:t>
      </w:r>
    </w:p>
    <w:p w14:paraId="5A3958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2832</w:t>
      </w:r>
    </w:p>
    <w:p w14:paraId="64F25E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4113E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3333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2837</w:t>
      </w:r>
    </w:p>
    <w:p w14:paraId="64621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2255DA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52A6A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2842</w:t>
      </w:r>
    </w:p>
    <w:p w14:paraId="5D741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9B7EA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F996F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2849</w:t>
      </w:r>
    </w:p>
    <w:p w14:paraId="2C697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6557A5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6E75DF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2855</w:t>
      </w:r>
    </w:p>
    <w:p w14:paraId="3B1282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502E11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125221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2861</w:t>
      </w:r>
    </w:p>
    <w:p w14:paraId="73DFF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D41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D346C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5 DL FDD CA activation and deactivation of know </w:t>
      </w:r>
      <w:r>
        <w:rPr>
          <w:noProof/>
        </w:rPr>
        <w:lastRenderedPageBreak/>
        <w:t>SCell in non-DRX</w:t>
      </w:r>
      <w:r>
        <w:rPr>
          <w:noProof/>
        </w:rPr>
        <w:tab/>
        <w:t>2867</w:t>
      </w:r>
    </w:p>
    <w:p w14:paraId="6F34E8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BBE3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BD8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2871</w:t>
      </w:r>
    </w:p>
    <w:p w14:paraId="29D7F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D857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654D5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2874</w:t>
      </w:r>
    </w:p>
    <w:p w14:paraId="640E75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2874</w:t>
      </w:r>
    </w:p>
    <w:p w14:paraId="19AD8C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31F112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2881</w:t>
      </w:r>
    </w:p>
    <w:p w14:paraId="085EC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37F319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042767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2888</w:t>
      </w:r>
    </w:p>
    <w:p w14:paraId="76C7C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9965C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4876B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2894</w:t>
      </w:r>
    </w:p>
    <w:p w14:paraId="0CFF2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3455D6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C207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2900</w:t>
      </w:r>
    </w:p>
    <w:p w14:paraId="65B6FA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37AF2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2905</w:t>
      </w:r>
    </w:p>
    <w:p w14:paraId="555F85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2905</w:t>
      </w:r>
    </w:p>
    <w:p w14:paraId="4C858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3989F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7D0B1F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2911</w:t>
      </w:r>
    </w:p>
    <w:p w14:paraId="2ED18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6B08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D8D10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2915</w:t>
      </w:r>
    </w:p>
    <w:p w14:paraId="17C83C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77BF9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0D1CB8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2918</w:t>
      </w:r>
    </w:p>
    <w:p w14:paraId="21D416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608099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2924</w:t>
      </w:r>
    </w:p>
    <w:p w14:paraId="408BCD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2924</w:t>
      </w:r>
    </w:p>
    <w:p w14:paraId="4E5E8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1B0FB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2932</w:t>
      </w:r>
    </w:p>
    <w:p w14:paraId="45EF9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2932</w:t>
      </w:r>
    </w:p>
    <w:p w14:paraId="14C9E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204B4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21C5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2939</w:t>
      </w:r>
    </w:p>
    <w:p w14:paraId="14B40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5A987B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26BA5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2946</w:t>
      </w:r>
    </w:p>
    <w:p w14:paraId="5601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004FB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2952</w:t>
      </w:r>
    </w:p>
    <w:p w14:paraId="2A21F0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2952</w:t>
      </w:r>
    </w:p>
    <w:p w14:paraId="731854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07625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6368A1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2960</w:t>
      </w:r>
    </w:p>
    <w:p w14:paraId="40014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0CC3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3A2EE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2967</w:t>
      </w:r>
    </w:p>
    <w:p w14:paraId="33A731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noProof/>
        </w:rPr>
        <w:lastRenderedPageBreak/>
        <w:t>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30100C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72ABC9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2974</w:t>
      </w:r>
    </w:p>
    <w:p w14:paraId="434D18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FC3B7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26C98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2982</w:t>
      </w:r>
    </w:p>
    <w:p w14:paraId="6B2C64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123D3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767B9D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2991</w:t>
      </w:r>
    </w:p>
    <w:p w14:paraId="7F4632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43120C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267A6B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2998</w:t>
      </w:r>
    </w:p>
    <w:p w14:paraId="41753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49822F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226D0F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3006</w:t>
      </w:r>
    </w:p>
    <w:p w14:paraId="4CF350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2D54F6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F74D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3016</w:t>
      </w:r>
    </w:p>
    <w:p w14:paraId="2FABDF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FA7E9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17AC88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3026</w:t>
      </w:r>
    </w:p>
    <w:p w14:paraId="51091C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658A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CB1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3036</w:t>
      </w:r>
    </w:p>
    <w:p w14:paraId="51963A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B5B1C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16C92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3047</w:t>
      </w:r>
    </w:p>
    <w:p w14:paraId="7D47B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498B7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1B96D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3053</w:t>
      </w:r>
    </w:p>
    <w:p w14:paraId="31A51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515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338A84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3058</w:t>
      </w:r>
    </w:p>
    <w:p w14:paraId="640305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3058</w:t>
      </w:r>
    </w:p>
    <w:p w14:paraId="62FC6C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>8.16.105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08CFB1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3063</w:t>
      </w:r>
    </w:p>
    <w:p w14:paraId="22DA4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2B3277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4A2257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A80B8A">
        <w:rPr>
          <w:rFonts w:cs="Arial"/>
          <w:noProof/>
        </w:rPr>
        <w:t xml:space="preserve">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3067</w:t>
      </w:r>
    </w:p>
    <w:p w14:paraId="228401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3D49AF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ECE09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3070</w:t>
      </w:r>
    </w:p>
    <w:p w14:paraId="5143C4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FCA5D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016DE4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3073</w:t>
      </w:r>
    </w:p>
    <w:p w14:paraId="6FE2E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3073</w:t>
      </w:r>
    </w:p>
    <w:p w14:paraId="6FEAE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0D9C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DA26A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3079</w:t>
      </w:r>
    </w:p>
    <w:p w14:paraId="3AD437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7A5A7B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7C3E31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3086</w:t>
      </w:r>
    </w:p>
    <w:p w14:paraId="790A9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5534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0645A5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3087</w:t>
      </w:r>
    </w:p>
    <w:p w14:paraId="38E79B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2848B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</w:t>
      </w:r>
      <w:r>
        <w:rPr>
          <w:noProof/>
        </w:rPr>
        <w:lastRenderedPageBreak/>
        <w:t>ts</w:t>
      </w:r>
      <w:r>
        <w:rPr>
          <w:noProof/>
        </w:rPr>
        <w:tab/>
        <w:t>3088</w:t>
      </w:r>
    </w:p>
    <w:p w14:paraId="09ED5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3088</w:t>
      </w:r>
    </w:p>
    <w:p w14:paraId="70D5E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58F0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13F6D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3089</w:t>
      </w:r>
    </w:p>
    <w:p w14:paraId="00582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FF999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358AC3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3091</w:t>
      </w:r>
    </w:p>
    <w:p w14:paraId="278341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7177E5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1FBA4F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3092</w:t>
      </w:r>
    </w:p>
    <w:p w14:paraId="49828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E854B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A9F3A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3093</w:t>
      </w:r>
    </w:p>
    <w:p w14:paraId="599520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901A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5FC81E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3094</w:t>
      </w:r>
    </w:p>
    <w:p w14:paraId="1B35A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75131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0DA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3102</w:t>
      </w:r>
    </w:p>
    <w:p w14:paraId="1C2EA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44BBD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6364E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3109</w:t>
      </w:r>
    </w:p>
    <w:p w14:paraId="1C6724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3109</w:t>
      </w:r>
    </w:p>
    <w:p w14:paraId="3BFBF9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4CA48C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3111</w:t>
      </w:r>
    </w:p>
    <w:p w14:paraId="5FBF281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3111</w:t>
      </w:r>
    </w:p>
    <w:p w14:paraId="43725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3111</w:t>
      </w:r>
    </w:p>
    <w:p w14:paraId="1558C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0A0A4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839F1D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3113</w:t>
      </w:r>
    </w:p>
    <w:p w14:paraId="71FEA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3113</w:t>
      </w:r>
    </w:p>
    <w:p w14:paraId="50F80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56EE3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0C45F0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3114</w:t>
      </w:r>
    </w:p>
    <w:p w14:paraId="72226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2E20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3116</w:t>
      </w:r>
    </w:p>
    <w:p w14:paraId="2D4FC0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3117</w:t>
      </w:r>
    </w:p>
    <w:p w14:paraId="67A806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3403D4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120124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3117</w:t>
      </w:r>
    </w:p>
    <w:p w14:paraId="50E0C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B0CCB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14DB4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3120</w:t>
      </w:r>
    </w:p>
    <w:p w14:paraId="3BC3F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67782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06762D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3122</w:t>
      </w:r>
    </w:p>
    <w:p w14:paraId="7EABC8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1F2A7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3C3DF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2F6D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0F8C7F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3124</w:t>
      </w:r>
    </w:p>
    <w:p w14:paraId="1C169E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2AC382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29717D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01E2C9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74506B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</w:t>
      </w:r>
      <w:r>
        <w:rPr>
          <w:noProof/>
        </w:rPr>
        <w:lastRenderedPageBreak/>
        <w:t xml:space="preserve"> +10 MHz bandwidth to UTRAN TDD cell search under fading propagation conditions</w:t>
      </w:r>
      <w:r>
        <w:rPr>
          <w:noProof/>
        </w:rPr>
        <w:tab/>
        <w:t>3125</w:t>
      </w:r>
    </w:p>
    <w:p w14:paraId="4C3DDA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7BE9D2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442A2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B6CD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3127</w:t>
      </w:r>
    </w:p>
    <w:p w14:paraId="39D1CE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3127</w:t>
      </w:r>
    </w:p>
    <w:p w14:paraId="40FD4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3127</w:t>
      </w:r>
    </w:p>
    <w:p w14:paraId="4EB0BF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3131</w:t>
      </w:r>
    </w:p>
    <w:p w14:paraId="6DB277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3131</w:t>
      </w:r>
    </w:p>
    <w:p w14:paraId="72AA7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3131</w:t>
      </w:r>
    </w:p>
    <w:p w14:paraId="10AC7C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44304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BE57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3134</w:t>
      </w:r>
    </w:p>
    <w:p w14:paraId="7D598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6E367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B2D0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3137</w:t>
      </w:r>
    </w:p>
    <w:p w14:paraId="488357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1C4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2C6738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3140</w:t>
      </w:r>
    </w:p>
    <w:p w14:paraId="0EFEC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5EA36C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E76E3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3143</w:t>
      </w:r>
    </w:p>
    <w:p w14:paraId="721219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B6AB0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06FA6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3147</w:t>
      </w:r>
    </w:p>
    <w:p w14:paraId="502E3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3147</w:t>
      </w:r>
    </w:p>
    <w:p w14:paraId="184F12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3151</w:t>
      </w:r>
    </w:p>
    <w:p w14:paraId="2C8C02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A80B8A">
        <w:rPr>
          <w:bCs/>
          <w:noProof/>
        </w:rPr>
        <w:t xml:space="preserve"> CSI-RS based discovery signal</w:t>
      </w:r>
      <w:r>
        <w:rPr>
          <w:noProof/>
        </w:rPr>
        <w:tab/>
        <w:t>3151</w:t>
      </w:r>
    </w:p>
    <w:p w14:paraId="12446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657397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E80EB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3155</w:t>
      </w:r>
    </w:p>
    <w:p w14:paraId="52C9D9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24B4CA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46D188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3159</w:t>
      </w:r>
    </w:p>
    <w:p w14:paraId="6F5C3B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4057F8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09E08D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3162</w:t>
      </w:r>
    </w:p>
    <w:p w14:paraId="06B2DF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3162</w:t>
      </w:r>
    </w:p>
    <w:p w14:paraId="172F30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85236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3165</w:t>
      </w:r>
    </w:p>
    <w:p w14:paraId="54F1D7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5CD27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09074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3168</w:t>
      </w:r>
    </w:p>
    <w:p w14:paraId="10C3AA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3D7741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30795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3172</w:t>
      </w:r>
    </w:p>
    <w:p w14:paraId="74F55F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3172</w:t>
      </w:r>
    </w:p>
    <w:p w14:paraId="0460E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144571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724E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3175</w:t>
      </w:r>
    </w:p>
    <w:p w14:paraId="6D80CD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</w:t>
      </w:r>
      <w:r w:rsidRPr="00A80B8A">
        <w:rPr>
          <w:noProof/>
          <w:snapToGrid w:val="0"/>
        </w:rPr>
        <w:lastRenderedPageBreak/>
        <w:t>ronment</w:t>
      </w:r>
      <w:r>
        <w:rPr>
          <w:noProof/>
        </w:rPr>
        <w:tab/>
        <w:t>3175</w:t>
      </w:r>
    </w:p>
    <w:p w14:paraId="0162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3178</w:t>
      </w:r>
    </w:p>
    <w:p w14:paraId="4BD21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3178</w:t>
      </w:r>
    </w:p>
    <w:p w14:paraId="5564F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3178</w:t>
      </w:r>
    </w:p>
    <w:p w14:paraId="1E291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3181</w:t>
      </w:r>
    </w:p>
    <w:p w14:paraId="2908C5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3181</w:t>
      </w:r>
    </w:p>
    <w:p w14:paraId="5094FE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7EF08C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3184</w:t>
      </w:r>
    </w:p>
    <w:p w14:paraId="6D58A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3184</w:t>
      </w:r>
    </w:p>
    <w:p w14:paraId="7DE98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3184</w:t>
      </w:r>
    </w:p>
    <w:p w14:paraId="02AD51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3187</w:t>
      </w:r>
    </w:p>
    <w:p w14:paraId="4E119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3187</w:t>
      </w:r>
    </w:p>
    <w:p w14:paraId="143A9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273D20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F17D3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3190</w:t>
      </w:r>
    </w:p>
    <w:p w14:paraId="002B6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1C9E7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05D4D1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3193</w:t>
      </w:r>
    </w:p>
    <w:p w14:paraId="50726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50ED33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36E4C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3196</w:t>
      </w:r>
    </w:p>
    <w:p w14:paraId="02625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10D764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323294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3199</w:t>
      </w:r>
    </w:p>
    <w:p w14:paraId="597EFE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77EEAC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1A4B9E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3202</w:t>
      </w:r>
    </w:p>
    <w:p w14:paraId="6206D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BE272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7958DE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3205</w:t>
      </w:r>
    </w:p>
    <w:p w14:paraId="615FC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1992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5AC18F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3208</w:t>
      </w:r>
    </w:p>
    <w:p w14:paraId="4E9DF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E2C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343BC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3211</w:t>
      </w:r>
    </w:p>
    <w:p w14:paraId="758DD5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5D54F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F323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3214</w:t>
      </w:r>
    </w:p>
    <w:p w14:paraId="63CBDD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1EEE90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13BBE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3217</w:t>
      </w:r>
    </w:p>
    <w:p w14:paraId="2C006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2732D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659CF2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3219</w:t>
      </w:r>
    </w:p>
    <w:p w14:paraId="5109F1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05934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7D3576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3221</w:t>
      </w:r>
    </w:p>
    <w:p w14:paraId="0701E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6E379B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66570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3223</w:t>
      </w:r>
    </w:p>
    <w:p w14:paraId="33AEA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4F483B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2115FB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</w:t>
      </w:r>
      <w:r>
        <w:rPr>
          <w:noProof/>
        </w:rPr>
        <w:lastRenderedPageBreak/>
        <w:t xml:space="preserve"> TDD DC Intra-frequency identification of a new CGI of E-UTRA cell using autonomous gaps in synchronous DC</w:t>
      </w:r>
      <w:r>
        <w:rPr>
          <w:noProof/>
        </w:rPr>
        <w:tab/>
        <w:t>3225</w:t>
      </w:r>
    </w:p>
    <w:p w14:paraId="636A34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7C6085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DED7F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3227</w:t>
      </w:r>
    </w:p>
    <w:p w14:paraId="3B30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59A1C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A.8.23.21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D8627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3229</w:t>
      </w:r>
    </w:p>
    <w:p w14:paraId="0EA33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2664EA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A.8.23.22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08917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3231</w:t>
      </w:r>
    </w:p>
    <w:p w14:paraId="4F5A2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19DD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3030B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3233</w:t>
      </w:r>
    </w:p>
    <w:p w14:paraId="574B52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FABE6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00BF94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3236</w:t>
      </w:r>
    </w:p>
    <w:p w14:paraId="50B13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391AC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2FD14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3239</w:t>
      </w:r>
    </w:p>
    <w:p w14:paraId="52125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4606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21179F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3242</w:t>
      </w:r>
    </w:p>
    <w:p w14:paraId="224D3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079DF0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51114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3245</w:t>
      </w:r>
    </w:p>
    <w:p w14:paraId="1EFB5C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2C16D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2ABEF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3249</w:t>
      </w:r>
    </w:p>
    <w:p w14:paraId="190F9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0623C0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48D43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3253</w:t>
      </w:r>
    </w:p>
    <w:p w14:paraId="5A6E8B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3253</w:t>
      </w:r>
    </w:p>
    <w:p w14:paraId="5DF8F5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2DBF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CD39D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3255</w:t>
      </w:r>
    </w:p>
    <w:p w14:paraId="1D46E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43A0C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0AB4D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3256</w:t>
      </w:r>
    </w:p>
    <w:p w14:paraId="55ADAD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2F3A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5794BB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3259</w:t>
      </w:r>
    </w:p>
    <w:p w14:paraId="7FF95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3259</w:t>
      </w:r>
    </w:p>
    <w:p w14:paraId="1C97B8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03858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34CA22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3261</w:t>
      </w:r>
    </w:p>
    <w:p w14:paraId="498B0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74B840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3263</w:t>
      </w:r>
    </w:p>
    <w:p w14:paraId="5B9C1B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3263</w:t>
      </w:r>
    </w:p>
    <w:p w14:paraId="0ED3E0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3263</w:t>
      </w:r>
    </w:p>
    <w:p w14:paraId="71644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2FF83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1136E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</w:t>
      </w:r>
      <w:r>
        <w:rPr>
          <w:noProof/>
        </w:rPr>
        <w:lastRenderedPageBreak/>
        <w:t>RX</w:t>
      </w:r>
      <w:r>
        <w:rPr>
          <w:noProof/>
        </w:rPr>
        <w:tab/>
        <w:t>3266</w:t>
      </w:r>
    </w:p>
    <w:p w14:paraId="4192FD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3F0FE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FD9E4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3269</w:t>
      </w:r>
    </w:p>
    <w:p w14:paraId="452385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EB5B6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3272</w:t>
      </w:r>
    </w:p>
    <w:p w14:paraId="1C250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3272</w:t>
      </w:r>
    </w:p>
    <w:p w14:paraId="547A4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236D1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3275</w:t>
      </w:r>
    </w:p>
    <w:p w14:paraId="3C1AA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3275</w:t>
      </w:r>
    </w:p>
    <w:p w14:paraId="66D59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B36A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6BA7D0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3279</w:t>
      </w:r>
    </w:p>
    <w:p w14:paraId="1FF263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30D07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3283</w:t>
      </w:r>
    </w:p>
    <w:p w14:paraId="48684D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3283</w:t>
      </w:r>
    </w:p>
    <w:p w14:paraId="647FC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3283</w:t>
      </w:r>
    </w:p>
    <w:p w14:paraId="160B2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3286</w:t>
      </w:r>
    </w:p>
    <w:p w14:paraId="44E71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3286</w:t>
      </w:r>
    </w:p>
    <w:p w14:paraId="7052B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3286</w:t>
      </w:r>
    </w:p>
    <w:p w14:paraId="2F80A2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4E2D9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3290</w:t>
      </w:r>
    </w:p>
    <w:p w14:paraId="3DC5A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3290</w:t>
      </w:r>
    </w:p>
    <w:p w14:paraId="6356C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2D2D4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3294</w:t>
      </w:r>
    </w:p>
    <w:p w14:paraId="3D398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3294</w:t>
      </w:r>
    </w:p>
    <w:p w14:paraId="621F6A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6A5802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3298</w:t>
      </w:r>
    </w:p>
    <w:p w14:paraId="4D521D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623C23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38296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3301</w:t>
      </w:r>
    </w:p>
    <w:p w14:paraId="267CF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3B14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62974C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3305</w:t>
      </w:r>
    </w:p>
    <w:p w14:paraId="61598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421D2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3B855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3308</w:t>
      </w:r>
    </w:p>
    <w:p w14:paraId="01BAD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8250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3311</w:t>
      </w:r>
    </w:p>
    <w:p w14:paraId="3EB237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3313</w:t>
      </w:r>
    </w:p>
    <w:p w14:paraId="560773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3313</w:t>
      </w:r>
    </w:p>
    <w:p w14:paraId="76F16A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3313</w:t>
      </w:r>
    </w:p>
    <w:p w14:paraId="267EE0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C7DF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8CE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524699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3316</w:t>
      </w:r>
    </w:p>
    <w:p w14:paraId="798334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</w:t>
      </w:r>
      <w:r>
        <w:rPr>
          <w:noProof/>
        </w:rPr>
        <w:lastRenderedPageBreak/>
        <w:t>16</w:t>
      </w:r>
    </w:p>
    <w:p w14:paraId="396EEB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6F43A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09DF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3318</w:t>
      </w:r>
    </w:p>
    <w:p w14:paraId="42C82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1488EE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420D1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A1A6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3321</w:t>
      </w:r>
    </w:p>
    <w:p w14:paraId="414B30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7C9437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5D109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6152BB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3324</w:t>
      </w:r>
    </w:p>
    <w:p w14:paraId="3DE7FF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84436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BFB95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3DA94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3326</w:t>
      </w:r>
    </w:p>
    <w:p w14:paraId="224AE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2FD502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3326</w:t>
      </w:r>
    </w:p>
    <w:p w14:paraId="19CE3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685B2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3329</w:t>
      </w:r>
    </w:p>
    <w:p w14:paraId="222D0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5C5E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03316C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1A159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3332</w:t>
      </w:r>
    </w:p>
    <w:p w14:paraId="48D8D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42524D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A860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32DD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3336</w:t>
      </w:r>
    </w:p>
    <w:p w14:paraId="71245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9B761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B136D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23577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3339</w:t>
      </w:r>
    </w:p>
    <w:p w14:paraId="6EA55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7C639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A98A4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7CF5AE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3342</w:t>
      </w:r>
    </w:p>
    <w:p w14:paraId="783BC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28032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1B83D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B34B2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3346</w:t>
      </w:r>
    </w:p>
    <w:p w14:paraId="1FC3BD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33D2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C1AE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3FF87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3347</w:t>
      </w:r>
    </w:p>
    <w:p w14:paraId="3A04E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69CE9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35C063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30BE70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3348</w:t>
      </w:r>
    </w:p>
    <w:p w14:paraId="14F44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7B0F93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3348</w:t>
      </w:r>
    </w:p>
    <w:p w14:paraId="1F9519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5F0A4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3352</w:t>
      </w:r>
    </w:p>
    <w:p w14:paraId="6BE2D8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8A03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5B587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10251F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3355</w:t>
      </w:r>
    </w:p>
    <w:p w14:paraId="7B42A4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69BE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66905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98425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3357</w:t>
      </w:r>
    </w:p>
    <w:p w14:paraId="6D9E2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67BC93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8659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7D8706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RSRP for E-UTRAN Carrier </w:t>
      </w:r>
      <w:r>
        <w:rPr>
          <w:noProof/>
        </w:rPr>
        <w:lastRenderedPageBreak/>
        <w:t>Aggregation for 10MHz + 5MHz</w:t>
      </w:r>
      <w:r>
        <w:rPr>
          <w:noProof/>
        </w:rPr>
        <w:tab/>
        <w:t>3359</w:t>
      </w:r>
    </w:p>
    <w:p w14:paraId="400F9B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3359</w:t>
      </w:r>
    </w:p>
    <w:p w14:paraId="31DBF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3359</w:t>
      </w:r>
    </w:p>
    <w:p w14:paraId="5FA46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41F676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3361</w:t>
      </w:r>
    </w:p>
    <w:p w14:paraId="272A6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21BA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3397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4F44F2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3361</w:t>
      </w:r>
    </w:p>
    <w:p w14:paraId="2328B5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6BCA0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17AD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08978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3363</w:t>
      </w:r>
    </w:p>
    <w:p w14:paraId="54DE74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52BDA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E69BD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989A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3363</w:t>
      </w:r>
    </w:p>
    <w:p w14:paraId="209A6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E69D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D0927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032F22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3368</w:t>
      </w:r>
    </w:p>
    <w:p w14:paraId="425A28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7D61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AF1F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005C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3372</w:t>
      </w:r>
    </w:p>
    <w:p w14:paraId="6E84D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7846E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53D9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54B4D4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3373</w:t>
      </w:r>
    </w:p>
    <w:p w14:paraId="38451C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4E512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9D02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626F7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3376</w:t>
      </w:r>
    </w:p>
    <w:p w14:paraId="697536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50AB3D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54660E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A3C1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3379</w:t>
      </w:r>
    </w:p>
    <w:p w14:paraId="1E5849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3C1279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2BCE3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0A8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3382</w:t>
      </w:r>
    </w:p>
    <w:p w14:paraId="079E30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5AB6F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37A518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53B17A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3385</w:t>
      </w:r>
    </w:p>
    <w:p w14:paraId="5AA7C5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71541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43149D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08EBE6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3388</w:t>
      </w:r>
    </w:p>
    <w:p w14:paraId="5CFF97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54756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3801C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7F372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3392</w:t>
      </w:r>
    </w:p>
    <w:p w14:paraId="11813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25EB21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48763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7A3D94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3396</w:t>
      </w:r>
    </w:p>
    <w:p w14:paraId="27713E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E692E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641CC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E2E6C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</w:t>
      </w:r>
      <w:r>
        <w:rPr>
          <w:noProof/>
        </w:rPr>
        <w:lastRenderedPageBreak/>
        <w:t>solute and relative RSRP accuracies for E-UTRAN Carrier Aggregation in CRS based discovery signal</w:t>
      </w:r>
      <w:r>
        <w:rPr>
          <w:noProof/>
        </w:rPr>
        <w:tab/>
        <w:t>3399</w:t>
      </w:r>
    </w:p>
    <w:p w14:paraId="160054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25ABF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50E7F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F26F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3402</w:t>
      </w:r>
    </w:p>
    <w:p w14:paraId="45AEC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D4AD2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1A8CF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2CE897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3405</w:t>
      </w:r>
    </w:p>
    <w:p w14:paraId="7216E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7500F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40643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EB7D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3409</w:t>
      </w:r>
    </w:p>
    <w:p w14:paraId="4E15B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2A642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F59C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229088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3412</w:t>
      </w:r>
    </w:p>
    <w:p w14:paraId="1DD9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3412</w:t>
      </w:r>
    </w:p>
    <w:p w14:paraId="2EB15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3412</w:t>
      </w:r>
    </w:p>
    <w:p w14:paraId="650CB1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2F0F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3416</w:t>
      </w:r>
    </w:p>
    <w:p w14:paraId="60DCB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0F03C5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1EAFD6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AD1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3420</w:t>
      </w:r>
    </w:p>
    <w:p w14:paraId="3F14B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9BF3A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83BA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0450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3426</w:t>
      </w:r>
    </w:p>
    <w:p w14:paraId="105924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46CE03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6876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2B1022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3433</w:t>
      </w:r>
    </w:p>
    <w:p w14:paraId="250DA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179D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103565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6B960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3436</w:t>
      </w:r>
    </w:p>
    <w:p w14:paraId="7696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3EECE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7B6A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332CF7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3439</w:t>
      </w:r>
    </w:p>
    <w:p w14:paraId="5F1A7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3439</w:t>
      </w:r>
    </w:p>
    <w:p w14:paraId="152B5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3439</w:t>
      </w:r>
    </w:p>
    <w:p w14:paraId="3B07BB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2C16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3441</w:t>
      </w:r>
    </w:p>
    <w:p w14:paraId="41321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38C30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2C68DD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4E0A09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3446</w:t>
      </w:r>
    </w:p>
    <w:p w14:paraId="721F3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3446</w:t>
      </w:r>
    </w:p>
    <w:p w14:paraId="336789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3446</w:t>
      </w:r>
    </w:p>
    <w:p w14:paraId="26176B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6B805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36578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67AB5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3C86F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1FD37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EC09A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0DFA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</w:t>
      </w:r>
      <w:r>
        <w:rPr>
          <w:noProof/>
        </w:rPr>
        <w:lastRenderedPageBreak/>
        <w:t xml:space="preserve"> parameters</w:t>
      </w:r>
      <w:r>
        <w:rPr>
          <w:noProof/>
        </w:rPr>
        <w:tab/>
        <w:t>3442</w:t>
      </w:r>
    </w:p>
    <w:p w14:paraId="4E95DD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662C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747C6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7909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21487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3D727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201A93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36A62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1F2C3B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7EECD4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EA94A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1F8C5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6F933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13CCE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4CE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F333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7A19B5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474CC9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67DA0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379CB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27F8C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23D8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D3F32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C85A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DFBF9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6942F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DF62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7380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A49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8E0C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C81AE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6186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177E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03ABD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88FF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59B3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ECD0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B1A3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8E13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72C03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3A0C3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597145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6993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5A0C8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CE43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B6B8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76DED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DB9D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E702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FE7FB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319C2C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F639F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3BE47D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B39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063F7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62CC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1FCD8F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2C0D54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670D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1AFD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3246A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0EF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4C960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</w:t>
      </w:r>
      <w:r>
        <w:rPr>
          <w:noProof/>
        </w:rPr>
        <w:lastRenderedPageBreak/>
        <w:t>nvironment</w:t>
      </w:r>
      <w:r>
        <w:rPr>
          <w:noProof/>
        </w:rPr>
        <w:tab/>
        <w:t>3518</w:t>
      </w:r>
    </w:p>
    <w:p w14:paraId="4C7E5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2524CF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0296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1F6C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FE162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2479D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135E5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3BBE0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0557A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E126F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45C0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08F5A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52B9DA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3F09F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CD339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E4A3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0F6F69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034F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BE7CB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689C3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E2BC1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2F996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B4F0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22E6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501E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54AD13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0EC725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08F00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7C4245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5734D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3814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0CC2B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39D2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3FF7B5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CFB4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F388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6155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C3B3C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79479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6130C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3D8B9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C5B1A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1E173D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CA84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EEAF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773661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C5183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15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414D7D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54C8A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1065E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C660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20437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06D33A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06779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CBEB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CCF7D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F01D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4ECC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5A63CC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1A084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</w:t>
      </w:r>
      <w:r>
        <w:rPr>
          <w:noProof/>
        </w:rPr>
        <w:lastRenderedPageBreak/>
        <w:t>601</w:t>
      </w:r>
    </w:p>
    <w:p w14:paraId="460DD1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B33F5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36512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7965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E1FF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5BCD7D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7560A3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7659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0164D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2AA0A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306BD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3BC52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AE6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0A5E8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7D7D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1E984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3C2AE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EA52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12754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CEAC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05B24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4051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D56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FEDA7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5B4A35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8EFFF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3A21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3DDAED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2E5D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726D2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777A7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547399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1E5FC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1F1C88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249FA5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1B9F99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4CBA8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24067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664F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B47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BAAC2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70F13B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173DD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512FC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47E7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419DC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CCFD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2BCF18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42E1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69E19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EF975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3108A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C9C2E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0EAFC9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8DF6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D898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057A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5D7B97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697A23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0DB88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A2BDB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7F96B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</w:t>
      </w:r>
      <w:r>
        <w:rPr>
          <w:noProof/>
        </w:rPr>
        <w:lastRenderedPageBreak/>
        <w:t>rements</w:t>
      </w:r>
      <w:r>
        <w:rPr>
          <w:noProof/>
        </w:rPr>
        <w:tab/>
        <w:t>3647</w:t>
      </w:r>
    </w:p>
    <w:p w14:paraId="533EEC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30121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0F917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F021E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7F526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7D2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08AAA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150CCA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26B5D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2867DF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3E6A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32D5A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9BEDF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3A7EA8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8213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D130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7D189B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3422E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AEAF6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2FCE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1C32CD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FFFB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E617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B8335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AA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D9C9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C69C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25286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30D59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421E3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C1C5E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07719E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2CD7C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DB95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7B39B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6F76BA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8DCB3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05E71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0E13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3845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262727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7162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36F8B2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7DDA4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3AFDF4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3B93BF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E319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E8E1D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D0189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6EFD6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A489B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E7936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B2BB7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732E5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68EF4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35439D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DFD9E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5B56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C5E4A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686B23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noProof/>
        </w:rPr>
        <w:lastRenderedPageBreak/>
        <w:t>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713730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6D5D8F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94A9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7D2EF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D0C6F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312CB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1B6AA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4EC23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522D9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39EF99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7E84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66363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49AF34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618209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54A8F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224BF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6DE32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1546FF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FD22E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D5C47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782344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7C1A8E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21CF2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23CC49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F36D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62D6F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81161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CFE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7B3052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07C81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305D6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31FAAB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788C66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3D4C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42A414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2BA387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B83CF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ABBA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1B2A34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3D1B5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D538B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691FE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0871B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D0C06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215BC7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5903D3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02D991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6FA3B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7745E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500638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19BDB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1EF39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34970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337193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723EC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828C5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F2703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56CAA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386D72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</w:t>
      </w:r>
      <w:r>
        <w:rPr>
          <w:noProof/>
        </w:rPr>
        <w:lastRenderedPageBreak/>
        <w:t>ers</w:t>
      </w:r>
      <w:r>
        <w:rPr>
          <w:noProof/>
        </w:rPr>
        <w:tab/>
        <w:t>3726</w:t>
      </w:r>
    </w:p>
    <w:p w14:paraId="59D6B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C53C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557FA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DAFD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F13A9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305405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2276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3292B3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40F7D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7E3F19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55C0E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653EF2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3AE805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234B7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6B6A3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6560A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87A64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1A6A3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774215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3D3B4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264D2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7A1F8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25F8B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51C369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0B3DD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1F3F64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5DFF0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1B0A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6A1281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62FEB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61C350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CF67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5A343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53575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58FA2B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074CC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BCA2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467F72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22673D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DA43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50CAB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0ADA37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708415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63EE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067BB1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24CE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6C16E0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4A3CC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5AF30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2856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5B8663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DAEF7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4C62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749B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629CB0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01FF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55F1E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BE06E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2C08F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6FA85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7F533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04D5C1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177B5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noProof/>
        </w:rPr>
        <w:lastRenderedPageBreak/>
        <w:t>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7220E8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73839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1A070D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BAED7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1D7CF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EC04E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12A27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7D9CA6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7DB58D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38FAD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951CD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224EF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A5905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5425F5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F59C2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418F08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27523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184219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3AC6CC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77A500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0232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303736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5121E1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BCDFB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82324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0741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7251AE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42919B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66F52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5A0D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7797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3A0E2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4C899A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55E5E4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6F8CBD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054C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1FC22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0CD0E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05BF1C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0FC2D3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40443B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4BC1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0061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54A7D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A80B8A">
        <w:rPr>
          <w:bCs/>
          <w:noProof/>
        </w:rPr>
        <w:t>E-UTRAN TDD</w:t>
      </w:r>
      <w:r>
        <w:rPr>
          <w:noProof/>
        </w:rPr>
        <w:tab/>
        <w:t>3846</w:t>
      </w:r>
    </w:p>
    <w:p w14:paraId="4513B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20F6E9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B73E6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685D35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5AD1BA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3AF2C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E8AE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1EDEA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1F378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30788E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1C1094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432C7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1C53C1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543172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080F1A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466E6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156126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4B0D2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53CDD4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1A4E9E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5511F9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2D9C32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C4B5F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291F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5C677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9D35D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3860</w:t>
      </w:r>
    </w:p>
    <w:p w14:paraId="6CBB02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5D600B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3860</w:t>
      </w:r>
    </w:p>
    <w:p w14:paraId="48B20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71FDA2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2A4E9D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24E9E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3C4B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3233B8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</w:t>
      </w:r>
      <w:r>
        <w:rPr>
          <w:noProof/>
        </w:rPr>
        <w:tab/>
        <w:t>3864</w:t>
      </w:r>
    </w:p>
    <w:p w14:paraId="05448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31D86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572CF6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730C67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DEE9B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5DF4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2E1A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04ED04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3868</w:t>
      </w:r>
    </w:p>
    <w:p w14:paraId="13C468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70FB92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7E3744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29441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3870</w:t>
      </w:r>
    </w:p>
    <w:p w14:paraId="34AE54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1EDFE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0F5CA3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6FE7AB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3873</w:t>
      </w:r>
    </w:p>
    <w:p w14:paraId="25ABF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0E0A3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4EC8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380E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A80B8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3876</w:t>
      </w:r>
    </w:p>
    <w:p w14:paraId="0B943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50934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3C857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67B885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3879</w:t>
      </w:r>
    </w:p>
    <w:p w14:paraId="2CEDBC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75DD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2513D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54C7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3882</w:t>
      </w:r>
    </w:p>
    <w:p w14:paraId="62C4C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317C54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09BE6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69397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3884</w:t>
      </w:r>
    </w:p>
    <w:p w14:paraId="5C934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9D536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388EC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6E66D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3885</w:t>
      </w:r>
    </w:p>
    <w:p w14:paraId="61102A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444494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160FB3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7377976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3887</w:t>
      </w:r>
    </w:p>
    <w:p w14:paraId="4DF7CB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3887</w:t>
      </w:r>
    </w:p>
    <w:p w14:paraId="3656C2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noProof/>
        </w:rPr>
        <w:lastRenderedPageBreak/>
        <w:t>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396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024A2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3889</w:t>
      </w:r>
    </w:p>
    <w:p w14:paraId="71009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3890</w:t>
      </w:r>
    </w:p>
    <w:p w14:paraId="3E9BD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C3D5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7BC9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3893</w:t>
      </w:r>
    </w:p>
    <w:p w14:paraId="793DEA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FDD-FDD RSTD inter frequency case</w:t>
      </w:r>
      <w:r>
        <w:rPr>
          <w:noProof/>
        </w:rPr>
        <w:tab/>
        <w:t>3894</w:t>
      </w:r>
    </w:p>
    <w:p w14:paraId="5762B2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06C2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0E49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3896</w:t>
      </w:r>
    </w:p>
    <w:p w14:paraId="6BBC1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TDD-TDD RSTD inter frequency case</w:t>
      </w:r>
      <w:r>
        <w:rPr>
          <w:noProof/>
        </w:rPr>
        <w:tab/>
        <w:t>3897</w:t>
      </w:r>
    </w:p>
    <w:p w14:paraId="2A0CC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47FF7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2EB282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3899</w:t>
      </w:r>
    </w:p>
    <w:p w14:paraId="1140C5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3900</w:t>
      </w:r>
    </w:p>
    <w:p w14:paraId="7CDB9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0EE15A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766BD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3902</w:t>
      </w:r>
    </w:p>
    <w:p w14:paraId="228D65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25829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E542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3905</w:t>
      </w:r>
    </w:p>
    <w:p w14:paraId="22292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F11D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A13C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3906</w:t>
      </w:r>
    </w:p>
    <w:p w14:paraId="33AFBC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7D5EB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64A8DD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3907</w:t>
      </w:r>
    </w:p>
    <w:p w14:paraId="3D4AF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0114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10C7C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3908</w:t>
      </w:r>
    </w:p>
    <w:p w14:paraId="46FF5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E0D1B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F6B0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3909</w:t>
      </w:r>
    </w:p>
    <w:p w14:paraId="7DDF8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036BC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57F345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3910</w:t>
      </w:r>
    </w:p>
    <w:p w14:paraId="2AB846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A699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DEEB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3911</w:t>
      </w:r>
    </w:p>
    <w:p w14:paraId="42EDD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3A9295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4781D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3912</w:t>
      </w:r>
    </w:p>
    <w:p w14:paraId="2F0F6F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7E445B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F8505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3919</w:t>
      </w:r>
    </w:p>
    <w:p w14:paraId="4D32C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30A8D5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58019E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3925</w:t>
      </w:r>
    </w:p>
    <w:p w14:paraId="5133F5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15D3F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01537C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3928</w:t>
      </w:r>
    </w:p>
    <w:p w14:paraId="7AECF3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6F57B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145FE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3931</w:t>
      </w:r>
    </w:p>
    <w:p w14:paraId="3D328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57A294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3225A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3934</w:t>
      </w:r>
    </w:p>
    <w:p w14:paraId="2808DC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76F541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39DB36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3937</w:t>
      </w:r>
    </w:p>
    <w:p w14:paraId="29CC98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911E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2E997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</w:t>
      </w:r>
      <w:r>
        <w:rPr>
          <w:noProof/>
        </w:rPr>
        <w:lastRenderedPageBreak/>
        <w:t>quency measurement accuracy in CEModeA</w:t>
      </w:r>
      <w:r>
        <w:rPr>
          <w:noProof/>
        </w:rPr>
        <w:tab/>
        <w:t>3941</w:t>
      </w:r>
    </w:p>
    <w:p w14:paraId="50158B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3941</w:t>
      </w:r>
    </w:p>
    <w:p w14:paraId="65960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78C8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3945</w:t>
      </w:r>
    </w:p>
    <w:p w14:paraId="75A73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2B4E7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B51FD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3949</w:t>
      </w:r>
    </w:p>
    <w:p w14:paraId="13647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0F62F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2963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3952</w:t>
      </w:r>
    </w:p>
    <w:p w14:paraId="36F81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67AC8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61541F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3957</w:t>
      </w:r>
    </w:p>
    <w:p w14:paraId="7350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2A48E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DEC7A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3961</w:t>
      </w:r>
    </w:p>
    <w:p w14:paraId="741CA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9B1D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64F0A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3963</w:t>
      </w:r>
    </w:p>
    <w:p w14:paraId="21502C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1BD289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6F9E6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3966</w:t>
      </w:r>
    </w:p>
    <w:p w14:paraId="6C0DB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65A3E2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5B229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3969</w:t>
      </w:r>
    </w:p>
    <w:p w14:paraId="5811C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3C550E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62B5E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3974</w:t>
      </w:r>
    </w:p>
    <w:p w14:paraId="68E7DA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21A957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7887CB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3978</w:t>
      </w:r>
    </w:p>
    <w:p w14:paraId="0C91A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3978</w:t>
      </w:r>
    </w:p>
    <w:p w14:paraId="4A0767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1921FF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3982</w:t>
      </w:r>
    </w:p>
    <w:p w14:paraId="4848B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295C1A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D6410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3985</w:t>
      </w:r>
    </w:p>
    <w:p w14:paraId="12CF54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6EB1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7436C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3988</w:t>
      </w:r>
    </w:p>
    <w:p w14:paraId="74F468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5F69C3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3991</w:t>
      </w:r>
    </w:p>
    <w:p w14:paraId="7782E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3991</w:t>
      </w:r>
    </w:p>
    <w:p w14:paraId="7362B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2CDED9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7C4323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3994</w:t>
      </w:r>
    </w:p>
    <w:p w14:paraId="36B6F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3994</w:t>
      </w:r>
    </w:p>
    <w:p w14:paraId="24A03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3994</w:t>
      </w:r>
    </w:p>
    <w:p w14:paraId="32AC9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3994</w:t>
      </w:r>
    </w:p>
    <w:p w14:paraId="232F4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67D6B4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3997</w:t>
      </w:r>
    </w:p>
    <w:p w14:paraId="32D91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3997</w:t>
      </w:r>
    </w:p>
    <w:p w14:paraId="4D64B6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3997</w:t>
      </w:r>
    </w:p>
    <w:p w14:paraId="2BAB9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FE515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3999</w:t>
      </w:r>
    </w:p>
    <w:p w14:paraId="426616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3999</w:t>
      </w:r>
    </w:p>
    <w:p w14:paraId="6166D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21F9D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3999</w:t>
      </w:r>
    </w:p>
    <w:p w14:paraId="51D791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</w:t>
      </w:r>
      <w:r w:rsidRPr="00A80B8A">
        <w:rPr>
          <w:noProof/>
          <w:snapToGrid w:val="0"/>
        </w:rPr>
        <w:lastRenderedPageBreak/>
        <w:t>st Requirements</w:t>
      </w:r>
      <w:r>
        <w:rPr>
          <w:noProof/>
        </w:rPr>
        <w:tab/>
        <w:t>4001</w:t>
      </w:r>
    </w:p>
    <w:p w14:paraId="55E736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22348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532D59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0DCCD5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4001</w:t>
      </w:r>
    </w:p>
    <w:p w14:paraId="0627C2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4001</w:t>
      </w:r>
    </w:p>
    <w:p w14:paraId="3E5AC6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3B7E4D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4001</w:t>
      </w:r>
    </w:p>
    <w:p w14:paraId="7763C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94B99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4004</w:t>
      </w:r>
    </w:p>
    <w:p w14:paraId="744B1E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00D679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4004</w:t>
      </w:r>
    </w:p>
    <w:p w14:paraId="3EFBD0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4007</w:t>
      </w:r>
    </w:p>
    <w:p w14:paraId="5D717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4007</w:t>
      </w:r>
    </w:p>
    <w:p w14:paraId="654EF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4007</w:t>
      </w:r>
    </w:p>
    <w:p w14:paraId="223FE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4007</w:t>
      </w:r>
    </w:p>
    <w:p w14:paraId="0851F8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4BAA54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4010</w:t>
      </w:r>
    </w:p>
    <w:p w14:paraId="607791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661208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4010</w:t>
      </w:r>
    </w:p>
    <w:p w14:paraId="5CD8B4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4013</w:t>
      </w:r>
    </w:p>
    <w:p w14:paraId="008BBA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4013</w:t>
      </w:r>
    </w:p>
    <w:p w14:paraId="0B746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4013</w:t>
      </w:r>
    </w:p>
    <w:p w14:paraId="0C5E7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205CB2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4013</w:t>
      </w:r>
    </w:p>
    <w:p w14:paraId="1F4A96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B71B4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4016</w:t>
      </w:r>
    </w:p>
    <w:p w14:paraId="2423A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06A93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4016</w:t>
      </w:r>
    </w:p>
    <w:p w14:paraId="23CD33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4019</w:t>
      </w:r>
    </w:p>
    <w:p w14:paraId="123EC7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4019</w:t>
      </w:r>
    </w:p>
    <w:p w14:paraId="0D73A3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285BE8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4019</w:t>
      </w:r>
    </w:p>
    <w:p w14:paraId="6900B4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5B21DD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4022</w:t>
      </w:r>
    </w:p>
    <w:p w14:paraId="3D4AF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7F8E2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4022</w:t>
      </w:r>
    </w:p>
    <w:p w14:paraId="0C161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47846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4027</w:t>
      </w:r>
    </w:p>
    <w:p w14:paraId="3E132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4027</w:t>
      </w:r>
    </w:p>
    <w:p w14:paraId="7EC1C6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4027</w:t>
      </w:r>
    </w:p>
    <w:p w14:paraId="6AF94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FFF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4033</w:t>
      </w:r>
    </w:p>
    <w:p w14:paraId="30F6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4033</w:t>
      </w:r>
    </w:p>
    <w:p w14:paraId="02A557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4033</w:t>
      </w:r>
    </w:p>
    <w:p w14:paraId="1C0FB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10F96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4037</w:t>
      </w:r>
    </w:p>
    <w:p w14:paraId="6E1465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4037</w:t>
      </w:r>
    </w:p>
    <w:p w14:paraId="1F75AD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0971B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0192A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207B75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4039</w:t>
      </w:r>
    </w:p>
    <w:p w14:paraId="3B5A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150A7B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4E21BD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7F77AF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4040</w:t>
      </w:r>
    </w:p>
    <w:p w14:paraId="2D857D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5248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49D5A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39E1D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4041</w:t>
      </w:r>
    </w:p>
    <w:p w14:paraId="13D711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3CBF9A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</w:t>
      </w:r>
      <w:r>
        <w:rPr>
          <w:noProof/>
        </w:rPr>
        <w:lastRenderedPageBreak/>
        <w:t>rs</w:t>
      </w:r>
      <w:r>
        <w:rPr>
          <w:noProof/>
        </w:rPr>
        <w:tab/>
        <w:t>4041</w:t>
      </w:r>
    </w:p>
    <w:p w14:paraId="1D933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348BC23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4065</w:t>
      </w:r>
    </w:p>
    <w:p w14:paraId="70A5A9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4065</w:t>
      </w:r>
    </w:p>
    <w:p w14:paraId="1E68E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398F39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46A4203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4067</w:t>
      </w:r>
    </w:p>
    <w:p w14:paraId="21741E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7EC38D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4068</w:t>
      </w:r>
    </w:p>
    <w:p w14:paraId="2F1A9E7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4068</w:t>
      </w:r>
    </w:p>
    <w:p w14:paraId="2B3DE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005D7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1D2009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4071</w:t>
      </w:r>
    </w:p>
    <w:p w14:paraId="71222F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795EC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DA7234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4073</w:t>
      </w:r>
    </w:p>
    <w:p w14:paraId="70019C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4073</w:t>
      </w:r>
    </w:p>
    <w:p w14:paraId="08DFE9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10030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4F513B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Interruptions due to V2V sidelink communication</w:t>
      </w:r>
      <w:r>
        <w:rPr>
          <w:noProof/>
        </w:rPr>
        <w:tab/>
        <w:t>4074</w:t>
      </w:r>
    </w:p>
    <w:p w14:paraId="7A72B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1E957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66ECB9D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4076</w:t>
      </w:r>
    </w:p>
    <w:p w14:paraId="22A163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4076</w:t>
      </w:r>
    </w:p>
    <w:p w14:paraId="247A2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4076</w:t>
      </w:r>
    </w:p>
    <w:p w14:paraId="7DF05C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091977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103FA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4078</w:t>
      </w:r>
    </w:p>
    <w:p w14:paraId="00A18B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0786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36B941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4079</w:t>
      </w:r>
    </w:p>
    <w:p w14:paraId="7C19E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4079</w:t>
      </w:r>
    </w:p>
    <w:p w14:paraId="08652A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C0A9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2EA7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4081</w:t>
      </w:r>
    </w:p>
    <w:p w14:paraId="73B8C5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127699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6ADD659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4082</w:t>
      </w:r>
    </w:p>
    <w:p w14:paraId="4A906E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4082</w:t>
      </w:r>
    </w:p>
    <w:p w14:paraId="21E89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71FB8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5A4853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4086</w:t>
      </w:r>
    </w:p>
    <w:p w14:paraId="23ABA3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4086</w:t>
      </w:r>
    </w:p>
    <w:p w14:paraId="0AB65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4088</w:t>
      </w:r>
    </w:p>
    <w:p w14:paraId="0FF8B5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4088</w:t>
      </w:r>
    </w:p>
    <w:p w14:paraId="535ACD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4088</w:t>
      </w:r>
    </w:p>
    <w:p w14:paraId="5D83C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42F8C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4090</w:t>
      </w:r>
    </w:p>
    <w:p w14:paraId="4F34FB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3E9D72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93DF7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4092</w:t>
      </w:r>
    </w:p>
    <w:p w14:paraId="1950D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4092</w:t>
      </w:r>
    </w:p>
    <w:p w14:paraId="4DA605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4092</w:t>
      </w:r>
    </w:p>
    <w:p w14:paraId="752543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318EA2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</w:t>
      </w:r>
      <w:r>
        <w:rPr>
          <w:noProof/>
        </w:rPr>
        <w:lastRenderedPageBreak/>
        <w:t>ements</w:t>
      </w:r>
      <w:r>
        <w:rPr>
          <w:noProof/>
        </w:rPr>
        <w:tab/>
        <w:t>4094</w:t>
      </w:r>
    </w:p>
    <w:p w14:paraId="47F59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344345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13D261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4096</w:t>
      </w:r>
    </w:p>
    <w:p w14:paraId="08EF0C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55BF55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284B885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4100</w:t>
      </w:r>
    </w:p>
    <w:p w14:paraId="74BB51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4100</w:t>
      </w:r>
    </w:p>
    <w:p w14:paraId="512E61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B710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39E4C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4101</w:t>
      </w:r>
    </w:p>
    <w:p w14:paraId="1910B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31D79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6B9A4E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4104</w:t>
      </w:r>
    </w:p>
    <w:p w14:paraId="0AF72D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4104</w:t>
      </w:r>
    </w:p>
    <w:p w14:paraId="478BC3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4104</w:t>
      </w:r>
    </w:p>
    <w:p w14:paraId="57D319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4104</w:t>
      </w:r>
    </w:p>
    <w:p w14:paraId="58743B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7E2D80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32B2D4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1191C3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200107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628F59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307B8A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0E7025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4113</w:t>
      </w:r>
    </w:p>
    <w:p w14:paraId="7F5C9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1DE78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55F8CC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4115</w:t>
      </w:r>
    </w:p>
    <w:p w14:paraId="44C363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16D376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49875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67C8F3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2329B0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169CF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23391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08AFC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F0A65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5CE22EF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C3072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19B1F2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5AA672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3E7E2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8534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4125</w:t>
      </w:r>
    </w:p>
    <w:p w14:paraId="7EABE5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386E5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91A6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55601D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635D1E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655AE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200271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EDA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291E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4266E0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7FB64A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</w:t>
      </w:r>
      <w:r>
        <w:rPr>
          <w:noProof/>
        </w:rPr>
        <w:lastRenderedPageBreak/>
        <w:t>131</w:t>
      </w:r>
    </w:p>
    <w:p w14:paraId="0F599F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7C3F9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2F8D71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058D4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4ACF1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4138</w:t>
      </w:r>
    </w:p>
    <w:p w14:paraId="057071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5CAAE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A756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4142</w:t>
      </w:r>
    </w:p>
    <w:p w14:paraId="2DB625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4142</w:t>
      </w:r>
    </w:p>
    <w:p w14:paraId="3FD65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4142</w:t>
      </w:r>
    </w:p>
    <w:p w14:paraId="1C2963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7ACCD1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E8E7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4144</w:t>
      </w:r>
    </w:p>
    <w:p w14:paraId="5A851C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3F91D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8146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4146</w:t>
      </w:r>
    </w:p>
    <w:p w14:paraId="20FBDD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4146</w:t>
      </w:r>
    </w:p>
    <w:p w14:paraId="79671B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03A87F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4148</w:t>
      </w:r>
    </w:p>
    <w:p w14:paraId="72319C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4148</w:t>
      </w:r>
    </w:p>
    <w:p w14:paraId="7450FC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620534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7CBCB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4150</w:t>
      </w:r>
    </w:p>
    <w:p w14:paraId="6E393F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2550F5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2DF7AB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4152</w:t>
      </w:r>
    </w:p>
    <w:p w14:paraId="11816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4152</w:t>
      </w:r>
    </w:p>
    <w:p w14:paraId="2CDCD7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4152</w:t>
      </w:r>
    </w:p>
    <w:p w14:paraId="2F3E65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4155</w:t>
      </w:r>
    </w:p>
    <w:p w14:paraId="07D8DA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4155</w:t>
      </w:r>
    </w:p>
    <w:p w14:paraId="2542B9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4155</w:t>
      </w:r>
    </w:p>
    <w:p w14:paraId="0BCEEB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1C3AB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4158</w:t>
      </w:r>
    </w:p>
    <w:p w14:paraId="13BF2A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7C816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421B11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4161</w:t>
      </w:r>
    </w:p>
    <w:p w14:paraId="237DA0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25934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1F460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4164</w:t>
      </w:r>
    </w:p>
    <w:p w14:paraId="5BF0DA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420D71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D95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4167</w:t>
      </w:r>
    </w:p>
    <w:p w14:paraId="65A7AA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6C55F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8725E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4170</w:t>
      </w:r>
    </w:p>
    <w:p w14:paraId="169BBF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7007B8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73366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Radio Link Monitoring Test for Out-of-sync without DRX for </w:t>
      </w:r>
      <w:r>
        <w:rPr>
          <w:noProof/>
        </w:rPr>
        <w:lastRenderedPageBreak/>
        <w:t>UE Category NB1 Standalone mode in Enhanced Coverage</w:t>
      </w:r>
      <w:r>
        <w:rPr>
          <w:noProof/>
        </w:rPr>
        <w:tab/>
        <w:t>4173</w:t>
      </w:r>
    </w:p>
    <w:p w14:paraId="099D5B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74DA3B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731B0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4176</w:t>
      </w:r>
    </w:p>
    <w:p w14:paraId="7009D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4441CC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2B3CB9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4179</w:t>
      </w:r>
    </w:p>
    <w:p w14:paraId="53B2B8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4186</w:t>
      </w:r>
    </w:p>
    <w:p w14:paraId="0A5B5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4186</w:t>
      </w:r>
    </w:p>
    <w:p w14:paraId="6E719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162A51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4188</w:t>
      </w:r>
    </w:p>
    <w:p w14:paraId="70862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4188</w:t>
      </w:r>
    </w:p>
    <w:p w14:paraId="652E2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37AE29E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4191</w:t>
      </w:r>
    </w:p>
    <w:p w14:paraId="2F8B17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4191</w:t>
      </w:r>
    </w:p>
    <w:p w14:paraId="06192D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4191</w:t>
      </w:r>
    </w:p>
    <w:p w14:paraId="0EF2A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4191</w:t>
      </w:r>
    </w:p>
    <w:p w14:paraId="0D0045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E6F18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671460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3BA7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4192</w:t>
      </w:r>
    </w:p>
    <w:p w14:paraId="73AFFA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41286C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46C4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0115B2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4193</w:t>
      </w:r>
    </w:p>
    <w:p w14:paraId="386C9B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9A026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4194</w:t>
      </w:r>
    </w:p>
    <w:p w14:paraId="4FE2F4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50BDA9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4195</w:t>
      </w:r>
    </w:p>
    <w:p w14:paraId="17214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73702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31651B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0EED3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4196</w:t>
      </w:r>
    </w:p>
    <w:p w14:paraId="3CF5B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39B1BA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7258AF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4F5B5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4198</w:t>
      </w:r>
    </w:p>
    <w:p w14:paraId="7D67E6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5FA5A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406A2F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44B6C3E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A80B8A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4199</w:t>
      </w:r>
    </w:p>
    <w:p w14:paraId="32861EA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RRC_IDLE state for satellite access</w:t>
      </w:r>
      <w:r>
        <w:rPr>
          <w:noProof/>
        </w:rPr>
        <w:tab/>
        <w:t>4199</w:t>
      </w:r>
    </w:p>
    <w:p w14:paraId="5E52CD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4199</w:t>
      </w:r>
    </w:p>
    <w:p w14:paraId="29960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4199</w:t>
      </w:r>
    </w:p>
    <w:p w14:paraId="7CD93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338E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7EF18C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4202</w:t>
      </w:r>
    </w:p>
    <w:p w14:paraId="13B155E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53942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50BC0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</w:t>
      </w:r>
      <w:r>
        <w:rPr>
          <w:noProof/>
        </w:rPr>
        <w:lastRenderedPageBreak/>
        <w:t>ncy case for Cat-M1 UE in normal coverage with serving cell RRM measurement relaxation</w:t>
      </w:r>
      <w:r>
        <w:rPr>
          <w:noProof/>
        </w:rPr>
        <w:tab/>
        <w:t>4205</w:t>
      </w:r>
    </w:p>
    <w:p w14:paraId="57B60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D4CCB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0622C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4208</w:t>
      </w:r>
    </w:p>
    <w:p w14:paraId="00403C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3B590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12E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4211</w:t>
      </w:r>
    </w:p>
    <w:p w14:paraId="5B53F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E4C2D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B6F9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4214</w:t>
      </w:r>
    </w:p>
    <w:p w14:paraId="53D3CE9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7FA85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75F25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4217</w:t>
      </w:r>
    </w:p>
    <w:p w14:paraId="183E60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2C02DD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50490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4219</w:t>
      </w:r>
    </w:p>
    <w:p w14:paraId="1B2AC4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2D064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FA0D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4221</w:t>
      </w:r>
    </w:p>
    <w:p w14:paraId="798A9C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55A6F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01082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4223</w:t>
      </w:r>
    </w:p>
    <w:p w14:paraId="3110B7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96904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7CE1687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4225</w:t>
      </w:r>
    </w:p>
    <w:p w14:paraId="6E714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handover for satellite access</w:t>
      </w:r>
      <w:r>
        <w:rPr>
          <w:noProof/>
        </w:rPr>
        <w:tab/>
        <w:t>4225</w:t>
      </w:r>
    </w:p>
    <w:p w14:paraId="0B7CE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4225</w:t>
      </w:r>
    </w:p>
    <w:p w14:paraId="52197C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36DB5A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182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4228</w:t>
      </w:r>
    </w:p>
    <w:p w14:paraId="55B071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6D058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082E5C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4230</w:t>
      </w:r>
    </w:p>
    <w:p w14:paraId="758C71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7E34F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56780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4232</w:t>
      </w:r>
    </w:p>
    <w:p w14:paraId="559B0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37479A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0ECB7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4234</w:t>
      </w:r>
    </w:p>
    <w:p w14:paraId="243C92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42CF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2F913B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4236</w:t>
      </w:r>
    </w:p>
    <w:p w14:paraId="71ABB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632E78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08C545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4238</w:t>
      </w:r>
    </w:p>
    <w:p w14:paraId="1306C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7284B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FE5A6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4240</w:t>
      </w:r>
    </w:p>
    <w:p w14:paraId="1822E2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D5F0A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1230E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4242</w:t>
      </w:r>
    </w:p>
    <w:p w14:paraId="795FC7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6A7581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38EA3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4244</w:t>
      </w:r>
    </w:p>
    <w:p w14:paraId="0BBB3C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</w:t>
      </w:r>
      <w:r>
        <w:rPr>
          <w:noProof/>
        </w:rPr>
        <w:lastRenderedPageBreak/>
        <w:t>t</w:t>
      </w:r>
      <w:r>
        <w:rPr>
          <w:noProof/>
        </w:rPr>
        <w:tab/>
        <w:t>4244</w:t>
      </w:r>
    </w:p>
    <w:p w14:paraId="28FEFA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58D48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4246</w:t>
      </w:r>
    </w:p>
    <w:p w14:paraId="6C68CA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0B337D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51560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4248</w:t>
      </w:r>
    </w:p>
    <w:p w14:paraId="6B8F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63F3A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72BB43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4254</w:t>
      </w:r>
    </w:p>
    <w:p w14:paraId="150F31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02F5AF8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265BC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4256</w:t>
      </w:r>
    </w:p>
    <w:p w14:paraId="290D0F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750CB3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034E1FA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connection mobility control for satellite access</w:t>
      </w:r>
      <w:r>
        <w:rPr>
          <w:noProof/>
        </w:rPr>
        <w:tab/>
        <w:t>4258</w:t>
      </w:r>
    </w:p>
    <w:p w14:paraId="6720CB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4258</w:t>
      </w:r>
    </w:p>
    <w:p w14:paraId="703E9A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4258</w:t>
      </w:r>
    </w:p>
    <w:p w14:paraId="2CCB5E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4258</w:t>
      </w:r>
    </w:p>
    <w:p w14:paraId="10FB08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0985F7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4260</w:t>
      </w:r>
    </w:p>
    <w:p w14:paraId="736C37E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19A8B1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77BA7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4263</w:t>
      </w:r>
    </w:p>
    <w:p w14:paraId="4813C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96F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7E467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4266</w:t>
      </w:r>
    </w:p>
    <w:p w14:paraId="714F82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4266</w:t>
      </w:r>
    </w:p>
    <w:p w14:paraId="1246AF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 xml:space="preserve"> Test Requirements</w:t>
      </w:r>
      <w:r>
        <w:rPr>
          <w:noProof/>
        </w:rPr>
        <w:tab/>
        <w:t>4268</w:t>
      </w:r>
    </w:p>
    <w:p w14:paraId="3CD8A7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4269</w:t>
      </w:r>
    </w:p>
    <w:p w14:paraId="5E8BFE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4269</w:t>
      </w:r>
    </w:p>
    <w:p w14:paraId="3BB30B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4269</w:t>
      </w:r>
    </w:p>
    <w:p w14:paraId="5ED1BD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4271</w:t>
      </w:r>
    </w:p>
    <w:p w14:paraId="2F4CE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4272</w:t>
      </w:r>
    </w:p>
    <w:p w14:paraId="340559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4272</w:t>
      </w:r>
    </w:p>
    <w:p w14:paraId="4C54870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61CC6C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4276</w:t>
      </w:r>
    </w:p>
    <w:p w14:paraId="7A61141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794C6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02CFCA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4279</w:t>
      </w:r>
    </w:p>
    <w:p w14:paraId="788CD7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4279</w:t>
      </w:r>
    </w:p>
    <w:p w14:paraId="4E23D7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4281</w:t>
      </w:r>
    </w:p>
    <w:p w14:paraId="501CE9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4283</w:t>
      </w:r>
    </w:p>
    <w:p w14:paraId="002F8C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transmit timing for satellite access</w:t>
      </w:r>
      <w:r>
        <w:rPr>
          <w:noProof/>
        </w:rPr>
        <w:tab/>
        <w:t>4283</w:t>
      </w:r>
    </w:p>
    <w:p w14:paraId="3B2C6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4283</w:t>
      </w:r>
    </w:p>
    <w:p w14:paraId="30B8CA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3C2D6A4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35543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4286</w:t>
      </w:r>
    </w:p>
    <w:p w14:paraId="7B687B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724ADA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3CBB6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4288</w:t>
      </w:r>
    </w:p>
    <w:p w14:paraId="7DABE7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46EB52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4CD5F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4290</w:t>
      </w:r>
    </w:p>
    <w:p w14:paraId="46EFFB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</w:t>
      </w:r>
      <w:r>
        <w:rPr>
          <w:noProof/>
        </w:rPr>
        <w:lastRenderedPageBreak/>
        <w:t>onment</w:t>
      </w:r>
      <w:r>
        <w:rPr>
          <w:noProof/>
        </w:rPr>
        <w:tab/>
        <w:t>4290</w:t>
      </w:r>
    </w:p>
    <w:p w14:paraId="7F989D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1CD897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4292</w:t>
      </w:r>
    </w:p>
    <w:p w14:paraId="3C351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4292</w:t>
      </w:r>
    </w:p>
    <w:p w14:paraId="5B94E2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9C153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4294</w:t>
      </w:r>
    </w:p>
    <w:p w14:paraId="08B45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4294</w:t>
      </w:r>
    </w:p>
    <w:p w14:paraId="09EBEF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3B58D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59331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4296</w:t>
      </w:r>
    </w:p>
    <w:p w14:paraId="17BAD3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7553E8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2F14DD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4299</w:t>
      </w:r>
    </w:p>
    <w:p w14:paraId="4E870E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E5299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1DFE2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4300</w:t>
      </w:r>
    </w:p>
    <w:p w14:paraId="74FBDE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D8C2B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05800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4303</w:t>
      </w:r>
    </w:p>
    <w:p w14:paraId="1BA64F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 xml:space="preserve">E-UTRAN </w:t>
      </w:r>
      <w:r>
        <w:rPr>
          <w:noProof/>
        </w:rPr>
        <w:t>FD-</w:t>
      </w:r>
      <w:r w:rsidRPr="00A80B8A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4303</w:t>
      </w:r>
    </w:p>
    <w:p w14:paraId="563C12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59AD5B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6AAA1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4306</w:t>
      </w:r>
    </w:p>
    <w:p w14:paraId="1B865E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0CDB33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4309</w:t>
      </w:r>
    </w:p>
    <w:p w14:paraId="50523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4309</w:t>
      </w:r>
    </w:p>
    <w:p w14:paraId="7C336A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B92FE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312FA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4312</w:t>
      </w:r>
    </w:p>
    <w:p w14:paraId="0CFF0A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2F5265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0715B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4315</w:t>
      </w:r>
    </w:p>
    <w:p w14:paraId="66F46D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A12F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4318</w:t>
      </w:r>
    </w:p>
    <w:p w14:paraId="550D74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4318</w:t>
      </w:r>
    </w:p>
    <w:p w14:paraId="003148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4318</w:t>
      </w:r>
    </w:p>
    <w:p w14:paraId="7DC048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4321</w:t>
      </w:r>
    </w:p>
    <w:p w14:paraId="54B618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4321</w:t>
      </w:r>
    </w:p>
    <w:p w14:paraId="68D0EC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4321</w:t>
      </w:r>
    </w:p>
    <w:p w14:paraId="3219E9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4324</w:t>
      </w:r>
    </w:p>
    <w:p w14:paraId="2724F8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506391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4327</w:t>
      </w:r>
    </w:p>
    <w:p w14:paraId="16BFB7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4327</w:t>
      </w:r>
    </w:p>
    <w:p w14:paraId="53EF69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4327</w:t>
      </w:r>
    </w:p>
    <w:p w14:paraId="22BFF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4327</w:t>
      </w:r>
    </w:p>
    <w:p w14:paraId="3A84AE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F1D8F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C195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4330</w:t>
      </w:r>
    </w:p>
    <w:p w14:paraId="7343D7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0CA617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5ADEA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2C01C2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5A8D13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712209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</w:t>
      </w:r>
      <w:r>
        <w:rPr>
          <w:noProof/>
        </w:rPr>
        <w:lastRenderedPageBreak/>
        <w:t xml:space="preserve">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41C07FA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10EDC8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0D3BC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4337</w:t>
      </w:r>
    </w:p>
    <w:p w14:paraId="49A5FD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00013E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4ABAE8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4340</w:t>
      </w:r>
    </w:p>
    <w:p w14:paraId="7F77C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0E894B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4341</w:t>
      </w:r>
    </w:p>
    <w:p w14:paraId="659DC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4342</w:t>
      </w:r>
    </w:p>
    <w:p w14:paraId="714B2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C11CF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4343</w:t>
      </w:r>
    </w:p>
    <w:p w14:paraId="025AD0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4344</w:t>
      </w:r>
    </w:p>
    <w:p w14:paraId="70EDB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4344</w:t>
      </w:r>
    </w:p>
    <w:p w14:paraId="6B2335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4344</w:t>
      </w:r>
    </w:p>
    <w:p w14:paraId="40C8F5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4345</w:t>
      </w:r>
    </w:p>
    <w:p w14:paraId="789136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4346</w:t>
      </w:r>
    </w:p>
    <w:p w14:paraId="75E041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372FDF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4347</w:t>
      </w:r>
    </w:p>
    <w:p w14:paraId="429E91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4348</w:t>
      </w:r>
    </w:p>
    <w:p w14:paraId="58507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213292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2C371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4350</w:t>
      </w:r>
    </w:p>
    <w:p w14:paraId="58B284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538FB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4351</w:t>
      </w:r>
    </w:p>
    <w:p w14:paraId="4C3FE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4352</w:t>
      </w:r>
    </w:p>
    <w:p w14:paraId="4AE01E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12FC7B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4354</w:t>
      </w:r>
    </w:p>
    <w:p w14:paraId="7B090B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4354</w:t>
      </w:r>
    </w:p>
    <w:p w14:paraId="251DF5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961F9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0EB987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4356</w:t>
      </w:r>
    </w:p>
    <w:p w14:paraId="7E8ADC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04241D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4358</w:t>
      </w:r>
    </w:p>
    <w:p w14:paraId="78E44A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4358</w:t>
      </w:r>
    </w:p>
    <w:p w14:paraId="6917F8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4358</w:t>
      </w:r>
    </w:p>
    <w:p w14:paraId="579FF5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4360</w:t>
      </w:r>
    </w:p>
    <w:p w14:paraId="2E8AE7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4361</w:t>
      </w:r>
    </w:p>
    <w:p w14:paraId="21D3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44F31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4362</w:t>
      </w:r>
    </w:p>
    <w:p w14:paraId="3CFD9E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4363</w:t>
      </w:r>
    </w:p>
    <w:p w14:paraId="68AD49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4363</w:t>
      </w:r>
    </w:p>
    <w:p w14:paraId="5AF53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4363</w:t>
      </w:r>
    </w:p>
    <w:p w14:paraId="0C99AF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</w:t>
      </w:r>
      <w:r w:rsidRPr="00A80B8A">
        <w:rPr>
          <w:noProof/>
          <w:snapToGrid w:val="0"/>
        </w:rPr>
        <w:lastRenderedPageBreak/>
        <w:t>vironment</w:t>
      </w:r>
      <w:r>
        <w:rPr>
          <w:noProof/>
        </w:rPr>
        <w:tab/>
        <w:t>4363</w:t>
      </w:r>
    </w:p>
    <w:p w14:paraId="7EF00D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4363</w:t>
      </w:r>
    </w:p>
    <w:p w14:paraId="5A422B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4365</w:t>
      </w:r>
    </w:p>
    <w:p w14:paraId="37881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4365</w:t>
      </w:r>
    </w:p>
    <w:p w14:paraId="7B88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4365</w:t>
      </w:r>
    </w:p>
    <w:p w14:paraId="4449E8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4365</w:t>
      </w:r>
    </w:p>
    <w:p w14:paraId="62635E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4367</w:t>
      </w:r>
    </w:p>
    <w:p w14:paraId="193A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4367</w:t>
      </w:r>
    </w:p>
    <w:p w14:paraId="718294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4367</w:t>
      </w:r>
    </w:p>
    <w:p w14:paraId="39830F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4367</w:t>
      </w:r>
    </w:p>
    <w:p w14:paraId="7406C4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29BE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4369</w:t>
      </w:r>
    </w:p>
    <w:p w14:paraId="7330A4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2C1AAD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4369</w:t>
      </w:r>
    </w:p>
    <w:p w14:paraId="167193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E25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4370</w:t>
      </w:r>
    </w:p>
    <w:p w14:paraId="0ECDD7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09D658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7F0F75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4371</w:t>
      </w:r>
    </w:p>
    <w:p w14:paraId="0F0F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4371</w:t>
      </w:r>
    </w:p>
    <w:p w14:paraId="5AA64C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4371</w:t>
      </w:r>
    </w:p>
    <w:p w14:paraId="38C8E6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0E2CA6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2014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4373</w:t>
      </w:r>
    </w:p>
    <w:p w14:paraId="6643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4373</w:t>
      </w:r>
    </w:p>
    <w:p w14:paraId="442EC4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513D95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4373</w:t>
      </w:r>
    </w:p>
    <w:p w14:paraId="429AFE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4F27D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4375</w:t>
      </w:r>
    </w:p>
    <w:p w14:paraId="477018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4375</w:t>
      </w:r>
    </w:p>
    <w:p w14:paraId="326CB5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4375</w:t>
      </w:r>
    </w:p>
    <w:p w14:paraId="0F7107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4376</w:t>
      </w:r>
    </w:p>
    <w:p w14:paraId="7E2852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4376</w:t>
      </w:r>
    </w:p>
    <w:p w14:paraId="6BE50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4377</w:t>
      </w:r>
    </w:p>
    <w:p w14:paraId="4CC8D4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4378</w:t>
      </w:r>
    </w:p>
    <w:p w14:paraId="4F9EA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13D1DC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74FEF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75708920" w14:textId="289F3641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4380</w:t>
      </w:r>
    </w:p>
    <w:p w14:paraId="794986EF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4380</w:t>
      </w:r>
    </w:p>
    <w:p w14:paraId="14CA77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4380</w:t>
      </w:r>
    </w:p>
    <w:p w14:paraId="36640D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4380</w:t>
      </w:r>
    </w:p>
    <w:p w14:paraId="376E9E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4380</w:t>
      </w:r>
    </w:p>
    <w:p w14:paraId="29CC85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4382</w:t>
      </w:r>
    </w:p>
    <w:p w14:paraId="261D613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4383</w:t>
      </w:r>
    </w:p>
    <w:p w14:paraId="502672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4383</w:t>
      </w:r>
    </w:p>
    <w:p w14:paraId="6E10540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4383</w:t>
      </w:r>
    </w:p>
    <w:p w14:paraId="0373A9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4383</w:t>
      </w:r>
    </w:p>
    <w:p w14:paraId="073B10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4385</w:t>
      </w:r>
    </w:p>
    <w:p w14:paraId="7FEA9B1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4386</w:t>
      </w:r>
    </w:p>
    <w:p w14:paraId="664DDF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4386</w:t>
      </w:r>
    </w:p>
    <w:p w14:paraId="54836F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4387</w:t>
      </w:r>
    </w:p>
    <w:p w14:paraId="514D67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4388</w:t>
      </w:r>
    </w:p>
    <w:p w14:paraId="2193AB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4388</w:t>
      </w:r>
    </w:p>
    <w:p w14:paraId="391585B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4388</w:t>
      </w:r>
    </w:p>
    <w:p w14:paraId="09B854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4388</w:t>
      </w:r>
    </w:p>
    <w:p w14:paraId="7F97AF8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4389</w:t>
      </w:r>
    </w:p>
    <w:p w14:paraId="793591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4389</w:t>
      </w:r>
    </w:p>
    <w:p w14:paraId="172940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</w:t>
      </w:r>
      <w:r>
        <w:rPr>
          <w:noProof/>
        </w:rPr>
        <w:lastRenderedPageBreak/>
        <w:t>ts with autonomous gaps</w:t>
      </w:r>
      <w:r>
        <w:rPr>
          <w:noProof/>
        </w:rPr>
        <w:tab/>
        <w:t>4390</w:t>
      </w:r>
    </w:p>
    <w:p w14:paraId="24AA7B6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4390</w:t>
      </w:r>
    </w:p>
    <w:p w14:paraId="3B4D41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4390</w:t>
      </w:r>
    </w:p>
    <w:p w14:paraId="1DC9AF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4391</w:t>
      </w:r>
    </w:p>
    <w:p w14:paraId="5D6AAA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4391</w:t>
      </w:r>
    </w:p>
    <w:p w14:paraId="60147A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4392</w:t>
      </w:r>
    </w:p>
    <w:p w14:paraId="0CA01C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4392</w:t>
      </w:r>
    </w:p>
    <w:p w14:paraId="75768E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4392</w:t>
      </w:r>
    </w:p>
    <w:p w14:paraId="6035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4392</w:t>
      </w:r>
    </w:p>
    <w:p w14:paraId="7571272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4393</w:t>
      </w:r>
    </w:p>
    <w:p w14:paraId="10F7BE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4393</w:t>
      </w:r>
    </w:p>
    <w:p w14:paraId="0B65B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4393</w:t>
      </w:r>
    </w:p>
    <w:p w14:paraId="58D36F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4394</w:t>
      </w:r>
    </w:p>
    <w:p w14:paraId="42574F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4394</w:t>
      </w:r>
    </w:p>
    <w:p w14:paraId="2A82D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4394</w:t>
      </w:r>
    </w:p>
    <w:p w14:paraId="778FE9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4395</w:t>
      </w:r>
    </w:p>
    <w:p w14:paraId="66EEC5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4395</w:t>
      </w:r>
    </w:p>
    <w:p w14:paraId="71148E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4396</w:t>
      </w:r>
    </w:p>
    <w:p w14:paraId="3CB997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4397</w:t>
      </w:r>
    </w:p>
    <w:p w14:paraId="36EFC38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4398</w:t>
      </w:r>
    </w:p>
    <w:p w14:paraId="272D64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4399</w:t>
      </w:r>
    </w:p>
    <w:p w14:paraId="136D5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4400</w:t>
      </w:r>
    </w:p>
    <w:p w14:paraId="65E051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4400</w:t>
      </w:r>
    </w:p>
    <w:p w14:paraId="69A7DC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4400</w:t>
      </w:r>
    </w:p>
    <w:p w14:paraId="67D0C2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4400</w:t>
      </w:r>
    </w:p>
    <w:p w14:paraId="4EB64BE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4401</w:t>
      </w:r>
    </w:p>
    <w:p w14:paraId="4289E9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4401</w:t>
      </w:r>
    </w:p>
    <w:p w14:paraId="3FD0C4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4403</w:t>
      </w:r>
    </w:p>
    <w:p w14:paraId="470A52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4403</w:t>
      </w:r>
    </w:p>
    <w:p w14:paraId="721242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4403</w:t>
      </w:r>
    </w:p>
    <w:p w14:paraId="417B49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4403</w:t>
      </w:r>
    </w:p>
    <w:p w14:paraId="31BBC5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4404</w:t>
      </w:r>
    </w:p>
    <w:p w14:paraId="0BA29A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4405</w:t>
      </w:r>
    </w:p>
    <w:p w14:paraId="77FFE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4405</w:t>
      </w:r>
    </w:p>
    <w:p w14:paraId="2EFEBC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4406</w:t>
      </w:r>
    </w:p>
    <w:p w14:paraId="7D86074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4406</w:t>
      </w:r>
    </w:p>
    <w:p w14:paraId="19D11A9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4406</w:t>
      </w:r>
    </w:p>
    <w:p w14:paraId="05F5BB8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3F288F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4407</w:t>
      </w:r>
    </w:p>
    <w:p w14:paraId="120976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4407</w:t>
      </w:r>
    </w:p>
    <w:p w14:paraId="100E66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4407</w:t>
      </w:r>
    </w:p>
    <w:p w14:paraId="136E47F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4407</w:t>
      </w:r>
    </w:p>
    <w:p w14:paraId="08CB5B2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4407</w:t>
      </w:r>
    </w:p>
    <w:p w14:paraId="7C75604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4407</w:t>
      </w:r>
    </w:p>
    <w:p w14:paraId="3DFC687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4408</w:t>
      </w:r>
    </w:p>
    <w:p w14:paraId="173FF4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4408</w:t>
      </w:r>
    </w:p>
    <w:p w14:paraId="0BA69FB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4408</w:t>
      </w:r>
    </w:p>
    <w:p w14:paraId="124A41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4408</w:t>
      </w:r>
    </w:p>
    <w:p w14:paraId="45CBB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4408</w:t>
      </w:r>
    </w:p>
    <w:p w14:paraId="346949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lastRenderedPageBreak/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4408</w:t>
      </w:r>
    </w:p>
    <w:p w14:paraId="4641B3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4408</w:t>
      </w:r>
    </w:p>
    <w:p w14:paraId="61803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0FABDD6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4409</w:t>
      </w:r>
    </w:p>
    <w:p w14:paraId="4F5885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4409</w:t>
      </w:r>
    </w:p>
    <w:p w14:paraId="120E8F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5396A4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4410</w:t>
      </w:r>
    </w:p>
    <w:p w14:paraId="5533D0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3FC61A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DE4236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4410</w:t>
      </w:r>
    </w:p>
    <w:p w14:paraId="242FC7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57F69E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B28448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4411</w:t>
      </w:r>
    </w:p>
    <w:p w14:paraId="42D947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4411</w:t>
      </w:r>
    </w:p>
    <w:p w14:paraId="2486D7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4411</w:t>
      </w:r>
    </w:p>
    <w:p w14:paraId="64154B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4411</w:t>
      </w:r>
    </w:p>
    <w:p w14:paraId="2009C8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4411</w:t>
      </w:r>
    </w:p>
    <w:p w14:paraId="32624A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4411</w:t>
      </w:r>
    </w:p>
    <w:p w14:paraId="7FD9F9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4411</w:t>
      </w:r>
    </w:p>
    <w:p w14:paraId="68407A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4412</w:t>
      </w:r>
    </w:p>
    <w:p w14:paraId="0CADC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02332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4412</w:t>
      </w:r>
    </w:p>
    <w:p w14:paraId="000267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4412</w:t>
      </w:r>
    </w:p>
    <w:p w14:paraId="773BAD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4412</w:t>
      </w:r>
    </w:p>
    <w:p w14:paraId="478ADE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357AA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3CC21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7DA7E9D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4413</w:t>
      </w:r>
    </w:p>
    <w:p w14:paraId="2DC262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4413</w:t>
      </w:r>
    </w:p>
    <w:p w14:paraId="154F6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21EB43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598E3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4413</w:t>
      </w:r>
    </w:p>
    <w:p w14:paraId="40ED36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4414</w:t>
      </w:r>
    </w:p>
    <w:p w14:paraId="6752B4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4414</w:t>
      </w:r>
    </w:p>
    <w:p w14:paraId="6AD19DE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4414</w:t>
      </w:r>
    </w:p>
    <w:p w14:paraId="06A473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4415</w:t>
      </w:r>
    </w:p>
    <w:p w14:paraId="6DDF8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4415</w:t>
      </w:r>
    </w:p>
    <w:p w14:paraId="328A717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4415</w:t>
      </w:r>
    </w:p>
    <w:p w14:paraId="042FE9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4415</w:t>
      </w:r>
    </w:p>
    <w:p w14:paraId="3D0B82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4415</w:t>
      </w:r>
    </w:p>
    <w:p w14:paraId="7D9EAF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4415</w:t>
      </w:r>
    </w:p>
    <w:p w14:paraId="4BBBF1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4416</w:t>
      </w:r>
    </w:p>
    <w:p w14:paraId="0430DC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4416</w:t>
      </w:r>
    </w:p>
    <w:p w14:paraId="619319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4416</w:t>
      </w:r>
    </w:p>
    <w:p w14:paraId="634762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4416</w:t>
      </w:r>
    </w:p>
    <w:p w14:paraId="44A17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Inter-band carrier aggregation</w:t>
      </w:r>
      <w:r>
        <w:rPr>
          <w:noProof/>
        </w:rPr>
        <w:tab/>
        <w:t>4416</w:t>
      </w:r>
    </w:p>
    <w:p w14:paraId="00BB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4416</w:t>
      </w:r>
    </w:p>
    <w:p w14:paraId="408516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4416</w:t>
      </w:r>
    </w:p>
    <w:p w14:paraId="4CC51FE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4417</w:t>
      </w:r>
    </w:p>
    <w:p w14:paraId="4165D9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4417</w:t>
      </w:r>
    </w:p>
    <w:p w14:paraId="7B6080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4417</w:t>
      </w:r>
    </w:p>
    <w:p w14:paraId="4032A7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4417</w:t>
      </w:r>
    </w:p>
    <w:p w14:paraId="7261256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4418</w:t>
      </w:r>
    </w:p>
    <w:p w14:paraId="13E4F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4418</w:t>
      </w:r>
    </w:p>
    <w:p w14:paraId="5332EFEA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4419</w:t>
      </w:r>
    </w:p>
    <w:p w14:paraId="642AB5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4419</w:t>
      </w:r>
    </w:p>
    <w:p w14:paraId="5571AE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4419</w:t>
      </w:r>
    </w:p>
    <w:p w14:paraId="05456C0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4419</w:t>
      </w:r>
    </w:p>
    <w:p w14:paraId="534ED1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4419</w:t>
      </w:r>
    </w:p>
    <w:p w14:paraId="11B92D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4420</w:t>
      </w:r>
    </w:p>
    <w:p w14:paraId="081A7ED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4420</w:t>
      </w:r>
    </w:p>
    <w:p w14:paraId="7B81105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4420</w:t>
      </w:r>
    </w:p>
    <w:p w14:paraId="215DAF3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4422</w:t>
      </w:r>
    </w:p>
    <w:p w14:paraId="22173BA1" w14:textId="065777EC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4422</w:t>
      </w:r>
    </w:p>
    <w:p w14:paraId="6B7D5F00" w14:textId="70574BE1" w:rsidR="00080512" w:rsidRPr="00875157" w:rsidRDefault="0067614F">
      <w:r>
        <w:rPr>
          <w:sz w:val="22"/>
        </w:rPr>
        <w:fldChar w:fldCharType="end"/>
      </w:r>
    </w:p>
    <w:p w14:paraId="43B27F4E" w14:textId="69164387" w:rsidR="00174903" w:rsidRPr="00875157" w:rsidRDefault="00F9371A" w:rsidP="00174903">
      <w:pPr>
        <w:rPr>
          <w:rFonts w:cs="v4.2.0"/>
          <w:noProof/>
          <w:sz w:val="22"/>
        </w:rPr>
      </w:pP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36133-ic0_s00-11.docx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36133-ic0_sA.1-A.6.docx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36133-ic0_sA.7-A.7.docx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36133-ic0_sA.8-A.8.docx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36133-ic0_sA.9-XX.docx \f </w:instrText>
      </w:r>
      <w:r>
        <w:rPr>
          <w:rFonts w:cs="v4.2.0"/>
          <w:noProof/>
          <w:sz w:val="22"/>
        </w:rPr>
        <w:fldChar w:fldCharType="end"/>
      </w:r>
    </w:p>
    <w:sectPr w:rsidR="00174903" w:rsidRPr="008751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A199" w14:textId="77777777" w:rsidR="00837A50" w:rsidRDefault="00837A50">
      <w:r>
        <w:separator/>
      </w:r>
    </w:p>
  </w:endnote>
  <w:endnote w:type="continuationSeparator" w:id="0">
    <w:p w14:paraId="35A424C2" w14:textId="77777777" w:rsidR="00837A50" w:rsidRDefault="0083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0D7A" w14:textId="77777777" w:rsidR="00F9371A" w:rsidRDefault="00F93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7C17" w14:textId="77777777" w:rsidR="00F9371A" w:rsidRDefault="00F93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6DC2" w14:textId="77777777" w:rsidR="00F9371A" w:rsidRDefault="00F937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F130" w14:textId="77777777" w:rsidR="00837A50" w:rsidRDefault="00837A50">
      <w:r>
        <w:separator/>
      </w:r>
    </w:p>
  </w:footnote>
  <w:footnote w:type="continuationSeparator" w:id="0">
    <w:p w14:paraId="2CC88924" w14:textId="77777777" w:rsidR="00837A50" w:rsidRDefault="0083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5856" w14:textId="77777777" w:rsidR="00F9371A" w:rsidRDefault="00F93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B965" w14:textId="77777777" w:rsidR="00F9371A" w:rsidRDefault="00F93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39F" w14:textId="77777777" w:rsidR="00F9371A" w:rsidRDefault="00F93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F486" w14:textId="77777777" w:rsidR="0027462F" w:rsidRPr="003F6DCB" w:rsidRDefault="0027462F" w:rsidP="0027462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D6C6C18" w14:textId="728C8DFA" w:rsidR="0027462F" w:rsidRDefault="0027462F" w:rsidP="0027462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8332035" w14:textId="5E95498D" w:rsidR="0027462F" w:rsidRDefault="0027462F" w:rsidP="00274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36.133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7462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37A50"/>
    <w:rsid w:val="0085144B"/>
    <w:rsid w:val="0086236F"/>
    <w:rsid w:val="00875157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75FA1"/>
    <w:rsid w:val="00F9008D"/>
    <w:rsid w:val="00F9371A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104</Pages>
  <Words>50098</Words>
  <Characters>285565</Characters>
  <Application>Microsoft Office Word</Application>
  <DocSecurity>0</DocSecurity>
  <Lines>2379</Lines>
  <Paragraphs>669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67</cp:revision>
  <cp:lastPrinted>2019-02-25T14:05:00Z</cp:lastPrinted>
  <dcterms:created xsi:type="dcterms:W3CDTF">2021-09-30T15:24:00Z</dcterms:created>
  <dcterms:modified xsi:type="dcterms:W3CDTF">2025-12-10T15:10:00Z</dcterms:modified>
</cp:coreProperties>
</file>