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8804F06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61218F">
              <w:t>0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CE7A7A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0" w:name="copyrightDate"/>
            <w:r w:rsidRPr="00174903">
              <w:rPr>
                <w:noProof/>
                <w:sz w:val="18"/>
              </w:rPr>
              <w:t>20</w:t>
            </w:r>
            <w:bookmarkEnd w:id="10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1880534" w14:textId="77777777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14:paraId="3A3C829E" w14:textId="7F4B9979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63C2">
        <w:t>1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Scope</w:t>
      </w:r>
      <w:r>
        <w:tab/>
        <w:t>91</w:t>
      </w:r>
    </w:p>
    <w:p w14:paraId="3E6BC25D" w14:textId="544C8C0B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14:paraId="470C30E4" w14:textId="27C8E245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14:paraId="39BC832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14:paraId="0FFF5CD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14:paraId="52993B0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14:paraId="5B7A921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3.4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tolerances</w:t>
      </w:r>
      <w:r>
        <w:tab/>
        <w:t>99</w:t>
      </w:r>
    </w:p>
    <w:p w14:paraId="0842B98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14:paraId="02D3FC4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14:paraId="19813AC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14:paraId="0DB7E29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14:paraId="627CC1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14:paraId="672974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14:paraId="3C5C8C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14:paraId="458A6D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14:paraId="6A9974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14:paraId="1C2631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14:paraId="003D8AED" w14:textId="15AD6C96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14:paraId="54074B9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14:paraId="36EAA64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14:paraId="62F91D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09DF24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5090AD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14:paraId="59651D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172A61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116</w:t>
      </w:r>
    </w:p>
    <w:p w14:paraId="4FEDC0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14:paraId="6F0D63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14:paraId="6FA8ADC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14:paraId="351FE6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14:paraId="23D093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14:paraId="13B720B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14:paraId="736FD5F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14:paraId="246F4BE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14:paraId="5CBEBB9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128</w:t>
      </w:r>
    </w:p>
    <w:p w14:paraId="1C2FB3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129</w:t>
      </w:r>
    </w:p>
    <w:p w14:paraId="6D0BC3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130</w:t>
      </w:r>
    </w:p>
    <w:p w14:paraId="775F35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130</w:t>
      </w:r>
    </w:p>
    <w:p w14:paraId="1A9C94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130</w:t>
      </w:r>
    </w:p>
    <w:p w14:paraId="03EE90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131</w:t>
      </w:r>
    </w:p>
    <w:p w14:paraId="72225B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131</w:t>
      </w:r>
    </w:p>
    <w:p w14:paraId="2B163CF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132</w:t>
      </w:r>
    </w:p>
    <w:p w14:paraId="0F2DCA6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132</w:t>
      </w:r>
    </w:p>
    <w:p w14:paraId="6ABA1F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146A6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E72D4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6645F88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133</w:t>
      </w:r>
    </w:p>
    <w:p w14:paraId="255BAD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4923374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134</w:t>
      </w:r>
    </w:p>
    <w:p w14:paraId="670C0E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4.3.2.1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?? ??"/>
        </w:rPr>
        <w:t>Requirements</w:t>
      </w:r>
      <w:r>
        <w:tab/>
        <w:t>134</w:t>
      </w:r>
    </w:p>
    <w:p w14:paraId="54A7A6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134</w:t>
      </w:r>
    </w:p>
    <w:p w14:paraId="3EB9A4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4.3.3.1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14:paraId="72DE68D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134</w:t>
      </w:r>
    </w:p>
    <w:p w14:paraId="5969C2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134</w:t>
      </w:r>
    </w:p>
    <w:p w14:paraId="495E18F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135</w:t>
      </w:r>
    </w:p>
    <w:p w14:paraId="39F0F6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96437">
        <w:rPr>
          <w:i/>
        </w:rPr>
        <w:t>timeSinceFailure</w:t>
      </w:r>
      <w:r>
        <w:tab/>
        <w:t>135</w:t>
      </w:r>
    </w:p>
    <w:p w14:paraId="6C200D0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135</w:t>
      </w:r>
    </w:p>
    <w:p w14:paraId="249FF39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7500C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135</w:t>
      </w:r>
    </w:p>
    <w:p w14:paraId="450E53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135</w:t>
      </w:r>
    </w:p>
    <w:p w14:paraId="519D5B5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136</w:t>
      </w:r>
    </w:p>
    <w:p w14:paraId="1CC66B0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136</w:t>
      </w:r>
    </w:p>
    <w:p w14:paraId="0303E1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46DB9C7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720E1E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136</w:t>
      </w:r>
    </w:p>
    <w:p w14:paraId="22A4D3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136</w:t>
      </w:r>
    </w:p>
    <w:p w14:paraId="28521D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136</w:t>
      </w:r>
    </w:p>
    <w:p w14:paraId="713DEA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137</w:t>
      </w:r>
    </w:p>
    <w:p w14:paraId="6F4EB02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137</w:t>
      </w:r>
    </w:p>
    <w:p w14:paraId="38C9556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137</w:t>
      </w:r>
    </w:p>
    <w:p w14:paraId="1EDD82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137</w:t>
      </w:r>
    </w:p>
    <w:p w14:paraId="32F258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138</w:t>
      </w:r>
    </w:p>
    <w:p w14:paraId="163C64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139</w:t>
      </w:r>
    </w:p>
    <w:p w14:paraId="25F9B9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140</w:t>
      </w:r>
    </w:p>
    <w:p w14:paraId="785DEE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141</w:t>
      </w:r>
    </w:p>
    <w:p w14:paraId="4689AF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142</w:t>
      </w:r>
    </w:p>
    <w:p w14:paraId="2B0FEF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143</w:t>
      </w:r>
    </w:p>
    <w:p w14:paraId="1D68FC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145</w:t>
      </w:r>
    </w:p>
    <w:p w14:paraId="5FAFAF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146</w:t>
      </w:r>
    </w:p>
    <w:p w14:paraId="71EFC8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147</w:t>
      </w:r>
    </w:p>
    <w:p w14:paraId="16F88E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148</w:t>
      </w:r>
    </w:p>
    <w:p w14:paraId="587396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148</w:t>
      </w:r>
    </w:p>
    <w:p w14:paraId="655585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148</w:t>
      </w:r>
    </w:p>
    <w:p w14:paraId="1CF360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148</w:t>
      </w:r>
    </w:p>
    <w:p w14:paraId="3FD57B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7C0208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148</w:t>
      </w:r>
    </w:p>
    <w:p w14:paraId="74FBB9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149</w:t>
      </w:r>
    </w:p>
    <w:p w14:paraId="780B617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149</w:t>
      </w:r>
    </w:p>
    <w:p w14:paraId="67A718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150</w:t>
      </w:r>
    </w:p>
    <w:p w14:paraId="1060F3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150</w:t>
      </w:r>
    </w:p>
    <w:p w14:paraId="7272F0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150</w:t>
      </w:r>
    </w:p>
    <w:p w14:paraId="3E73C9E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 and evaluation of serving cell for UE category M1 in normal coverage</w:t>
      </w:r>
      <w:r>
        <w:tab/>
        <w:t>150</w:t>
      </w:r>
    </w:p>
    <w:p w14:paraId="7B14A21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intra-frequency cells for UE category M1 in normal coverage</w:t>
      </w:r>
      <w:r>
        <w:tab/>
        <w:t>151</w:t>
      </w:r>
    </w:p>
    <w:p w14:paraId="619C298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inter-frequency cells for UE category M1 in normal coverage</w:t>
      </w:r>
      <w:r>
        <w:tab/>
        <w:t>153</w:t>
      </w:r>
    </w:p>
    <w:p w14:paraId="3EF1BE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4.7.2.1.4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Maximum allowed layers for multiple monitoring for UE category M1 in normal coverage</w:t>
      </w:r>
      <w:r>
        <w:tab/>
        <w:t>155</w:t>
      </w:r>
    </w:p>
    <w:p w14:paraId="5B1C0B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155</w:t>
      </w:r>
    </w:p>
    <w:p w14:paraId="5DFA58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156</w:t>
      </w:r>
    </w:p>
    <w:p w14:paraId="681C4B9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 and evaluation of serving cell for UE category M1 in enhanced coverage</w:t>
      </w:r>
      <w:r>
        <w:tab/>
        <w:t>156</w:t>
      </w:r>
    </w:p>
    <w:p w14:paraId="208D947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157</w:t>
      </w:r>
    </w:p>
    <w:p w14:paraId="728639B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intra-frequency cells for UE category M1 in enhanced coverage</w:t>
      </w:r>
      <w:r>
        <w:tab/>
        <w:t>158</w:t>
      </w:r>
    </w:p>
    <w:p w14:paraId="2260945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4.7.2.2.3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inter-frequency cells for UE category M1 in enhanced coverage</w:t>
      </w:r>
      <w:r>
        <w:tab/>
        <w:t>160</w:t>
      </w:r>
    </w:p>
    <w:p w14:paraId="6E28BC3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4.7.2.2.4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Maximum allowed layers for multiple monitoring for UE category M1 in enhanced coverage</w:t>
      </w:r>
      <w:r>
        <w:tab/>
        <w:t>162</w:t>
      </w:r>
    </w:p>
    <w:p w14:paraId="2BC9F45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163</w:t>
      </w:r>
    </w:p>
    <w:p w14:paraId="7DB027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163</w:t>
      </w:r>
    </w:p>
    <w:p w14:paraId="69E7DDD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163</w:t>
      </w:r>
    </w:p>
    <w:p w14:paraId="7F3695F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164</w:t>
      </w:r>
    </w:p>
    <w:p w14:paraId="6C24E1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164</w:t>
      </w:r>
    </w:p>
    <w:p w14:paraId="5DF290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164</w:t>
      </w:r>
    </w:p>
    <w:p w14:paraId="3DACB1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164</w:t>
      </w:r>
    </w:p>
    <w:p w14:paraId="25328EB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165</w:t>
      </w:r>
    </w:p>
    <w:p w14:paraId="1F98DB9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165</w:t>
      </w:r>
    </w:p>
    <w:p w14:paraId="462E02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167</w:t>
      </w:r>
    </w:p>
    <w:p w14:paraId="6E23F5D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167</w:t>
      </w:r>
    </w:p>
    <w:p w14:paraId="749B42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168</w:t>
      </w:r>
    </w:p>
    <w:p w14:paraId="0353ED9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45CF7F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170</w:t>
      </w:r>
    </w:p>
    <w:p w14:paraId="44524E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24A37C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172</w:t>
      </w:r>
    </w:p>
    <w:p w14:paraId="2EFAA3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173</w:t>
      </w:r>
    </w:p>
    <w:p w14:paraId="606D7D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174</w:t>
      </w:r>
    </w:p>
    <w:p w14:paraId="637748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174</w:t>
      </w:r>
    </w:p>
    <w:p w14:paraId="723440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175</w:t>
      </w:r>
    </w:p>
    <w:p w14:paraId="599C2B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573E7B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177</w:t>
      </w:r>
    </w:p>
    <w:p w14:paraId="130A98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188AED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178</w:t>
      </w:r>
    </w:p>
    <w:p w14:paraId="24D875B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179</w:t>
      </w:r>
    </w:p>
    <w:p w14:paraId="1F29153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179</w:t>
      </w:r>
    </w:p>
    <w:p w14:paraId="0620DFF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179</w:t>
      </w:r>
    </w:p>
    <w:p w14:paraId="363CC4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179</w:t>
      </w:r>
    </w:p>
    <w:p w14:paraId="544D03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180</w:t>
      </w:r>
    </w:p>
    <w:p w14:paraId="297BF66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180</w:t>
      </w:r>
    </w:p>
    <w:p w14:paraId="13A8829F" w14:textId="6E933AB5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181</w:t>
      </w:r>
    </w:p>
    <w:p w14:paraId="42A7BFE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181</w:t>
      </w:r>
    </w:p>
    <w:p w14:paraId="387955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Introduction</w:t>
      </w:r>
      <w:r>
        <w:tab/>
        <w:t>181</w:t>
      </w:r>
    </w:p>
    <w:p w14:paraId="21C4DC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Requirements</w:t>
      </w:r>
      <w:r>
        <w:tab/>
        <w:t>182</w:t>
      </w:r>
    </w:p>
    <w:p w14:paraId="185506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UE measurement capability</w:t>
      </w:r>
      <w:r>
        <w:tab/>
        <w:t>182</w:t>
      </w:r>
    </w:p>
    <w:p w14:paraId="10D977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4A.1.2.2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Measurement and evaluation of serving cell</w:t>
      </w:r>
      <w:r>
        <w:tab/>
        <w:t>182</w:t>
      </w:r>
    </w:p>
    <w:p w14:paraId="01D7F2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4A.1.2.3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Measurements of intra-frequency E-UTRAN cells</w:t>
      </w:r>
      <w:r>
        <w:tab/>
        <w:t>182</w:t>
      </w:r>
    </w:p>
    <w:p w14:paraId="5471F4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4A.1.2.4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Measurements of inter-frequency E-UTRAN cells</w:t>
      </w:r>
      <w:r>
        <w:tab/>
        <w:t>182</w:t>
      </w:r>
    </w:p>
    <w:p w14:paraId="32BAB1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Evaluation of cell re-selection criteria</w:t>
      </w:r>
      <w:r>
        <w:tab/>
        <w:t>182</w:t>
      </w:r>
    </w:p>
    <w:p w14:paraId="3F43B26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182</w:t>
      </w:r>
    </w:p>
    <w:p w14:paraId="2320FF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of inter-RAT NR cells</w:t>
      </w:r>
      <w:r>
        <w:tab/>
        <w:t>182</w:t>
      </w:r>
    </w:p>
    <w:p w14:paraId="43EB2E2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182</w:t>
      </w:r>
    </w:p>
    <w:p w14:paraId="30576E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Introduction</w:t>
      </w:r>
      <w:r>
        <w:tab/>
        <w:t>182</w:t>
      </w:r>
    </w:p>
    <w:p w14:paraId="253EE0F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Cell Selection</w:t>
      </w:r>
      <w:r>
        <w:tab/>
        <w:t>182</w:t>
      </w:r>
    </w:p>
    <w:p w14:paraId="7849E5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Cell Reselection</w:t>
      </w:r>
      <w:r>
        <w:tab/>
        <w:t>182</w:t>
      </w:r>
    </w:p>
    <w:p w14:paraId="45E73A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requirements for UE category M1 in normal coverage</w:t>
      </w:r>
      <w:r>
        <w:tab/>
        <w:t>182</w:t>
      </w:r>
    </w:p>
    <w:p w14:paraId="52BD922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 and evaluation of serving cell for UE category M1 in normal coverage</w:t>
      </w:r>
      <w:r>
        <w:tab/>
        <w:t>182</w:t>
      </w:r>
    </w:p>
    <w:p w14:paraId="4D9DC49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intra-frequency cells for UE category M1 in normal coverage</w:t>
      </w:r>
      <w:r>
        <w:tab/>
        <w:t>182</w:t>
      </w:r>
    </w:p>
    <w:p w14:paraId="388B41C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Measurements of inter-frequency cells for UE category M1 in normal coverage</w:t>
      </w:r>
      <w:r>
        <w:tab/>
        <w:t>182</w:t>
      </w:r>
    </w:p>
    <w:p w14:paraId="5166306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4A.2.3.1.4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Maximum allowed layers for multiple monitoring for UE category M1 in normal coverage</w:t>
      </w:r>
      <w:r>
        <w:tab/>
        <w:t>183</w:t>
      </w:r>
    </w:p>
    <w:p w14:paraId="585AB39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4A.2.3.1.5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>Maximum interruption in paging reception for Category M1 UEs in normal coverage</w:t>
      </w:r>
      <w:r>
        <w:tab/>
        <w:t>183</w:t>
      </w:r>
    </w:p>
    <w:p w14:paraId="2AA92E4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4A.2.4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Channel quality report for UE Category M1 in idle mode</w:t>
      </w:r>
      <w:r>
        <w:tab/>
        <w:t>183</w:t>
      </w:r>
    </w:p>
    <w:p w14:paraId="37605180" w14:textId="65DDA09B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183</w:t>
      </w:r>
    </w:p>
    <w:p w14:paraId="052365D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184</w:t>
      </w:r>
    </w:p>
    <w:p w14:paraId="3A06570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</w:t>
      </w:r>
    </w:p>
    <w:p w14:paraId="204649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184</w:t>
      </w:r>
    </w:p>
    <w:p w14:paraId="438AA454" w14:textId="77777777" w:rsidR="000C63C2" w:rsidRPr="00116A4B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FDD – FDD</w:t>
      </w:r>
      <w:r w:rsidRPr="00116A4B">
        <w:rPr>
          <w:lang w:val="sv-FI"/>
        </w:rPr>
        <w:tab/>
        <w:t>184</w:t>
      </w:r>
    </w:p>
    <w:p w14:paraId="38CEF658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5.1.2.1.1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Handover delay</w:t>
      </w:r>
      <w:r w:rsidRPr="00116A4B">
        <w:rPr>
          <w:lang w:val="sv-FI"/>
        </w:rPr>
        <w:tab/>
        <w:t>184</w:t>
      </w:r>
    </w:p>
    <w:p w14:paraId="76CD60E9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5.1.2.1.2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Interruption time</w:t>
      </w:r>
      <w:r w:rsidRPr="00116A4B">
        <w:rPr>
          <w:lang w:val="sv-FI"/>
        </w:rPr>
        <w:tab/>
        <w:t>184</w:t>
      </w:r>
    </w:p>
    <w:p w14:paraId="400BCDC5" w14:textId="77777777" w:rsidR="000C63C2" w:rsidRPr="00116A4B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5.1.2.2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FDD – TDD</w:t>
      </w:r>
      <w:r w:rsidRPr="00116A4B">
        <w:rPr>
          <w:lang w:val="sv-FI"/>
        </w:rPr>
        <w:tab/>
        <w:t>186</w:t>
      </w:r>
    </w:p>
    <w:p w14:paraId="1FE1D39D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5.1.2.2.1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(Void)</w:t>
      </w:r>
      <w:r w:rsidRPr="00116A4B">
        <w:rPr>
          <w:lang w:val="sv-FI"/>
        </w:rPr>
        <w:tab/>
        <w:t>186</w:t>
      </w:r>
    </w:p>
    <w:p w14:paraId="357FE7BB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5.1.2.2.2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(Void)</w:t>
      </w:r>
      <w:r w:rsidRPr="00116A4B">
        <w:rPr>
          <w:lang w:val="sv-FI"/>
        </w:rPr>
        <w:tab/>
        <w:t>186</w:t>
      </w:r>
    </w:p>
    <w:p w14:paraId="06E9C588" w14:textId="77777777" w:rsidR="000C63C2" w:rsidRPr="00116A4B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5.1.2.3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E-UTRAN TDD – FDD</w:t>
      </w:r>
      <w:r w:rsidRPr="00116A4B">
        <w:rPr>
          <w:lang w:val="sv-FI"/>
        </w:rPr>
        <w:tab/>
        <w:t>186</w:t>
      </w:r>
    </w:p>
    <w:p w14:paraId="514BA8A7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5.1.2.3.1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(Void)</w:t>
      </w:r>
      <w:r w:rsidRPr="00116A4B">
        <w:rPr>
          <w:lang w:val="sv-FI"/>
        </w:rPr>
        <w:tab/>
        <w:t>186</w:t>
      </w:r>
    </w:p>
    <w:p w14:paraId="5E91FBFD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5.1.2.3.2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(Void)</w:t>
      </w:r>
      <w:r w:rsidRPr="00116A4B">
        <w:rPr>
          <w:lang w:val="sv-FI"/>
        </w:rPr>
        <w:tab/>
        <w:t>186</w:t>
      </w:r>
    </w:p>
    <w:p w14:paraId="217CF347" w14:textId="77777777" w:rsidR="000C63C2" w:rsidRPr="00116A4B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5.1.2.4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E-UTRAN TDD – TDD</w:t>
      </w:r>
      <w:r w:rsidRPr="00116A4B">
        <w:rPr>
          <w:lang w:val="sv-FI"/>
        </w:rPr>
        <w:tab/>
        <w:t>186</w:t>
      </w:r>
    </w:p>
    <w:p w14:paraId="518DA0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186</w:t>
      </w:r>
    </w:p>
    <w:p w14:paraId="4153CAD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186</w:t>
      </w:r>
    </w:p>
    <w:p w14:paraId="469A2A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188</w:t>
      </w:r>
    </w:p>
    <w:p w14:paraId="2367A10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188</w:t>
      </w:r>
    </w:p>
    <w:p w14:paraId="5999851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14:paraId="7193FE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189</w:t>
      </w:r>
    </w:p>
    <w:p w14:paraId="5587119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5.1.2.6.1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Handover delay</w:t>
      </w:r>
      <w:r>
        <w:tab/>
        <w:t>189</w:t>
      </w:r>
    </w:p>
    <w:p w14:paraId="39BBB7D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5.1.2.6.2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Measurement time</w:t>
      </w:r>
      <w:r>
        <w:tab/>
        <w:t>190</w:t>
      </w:r>
    </w:p>
    <w:p w14:paraId="718853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5.1.2.6.3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Preparation time</w:t>
      </w:r>
      <w:r>
        <w:tab/>
        <w:t>190</w:t>
      </w:r>
    </w:p>
    <w:p w14:paraId="15FCF48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5.1.2.6.4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Interruption time</w:t>
      </w:r>
      <w:r>
        <w:tab/>
        <w:t>190</w:t>
      </w:r>
    </w:p>
    <w:p w14:paraId="243D72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191</w:t>
      </w:r>
    </w:p>
    <w:p w14:paraId="646241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191</w:t>
      </w:r>
    </w:p>
    <w:p w14:paraId="286792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191</w:t>
      </w:r>
    </w:p>
    <w:p w14:paraId="287A89D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191</w:t>
      </w:r>
    </w:p>
    <w:p w14:paraId="00060D1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191</w:t>
      </w:r>
    </w:p>
    <w:p w14:paraId="0330EFFE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- UTRAN FDD Handover</w:t>
      </w:r>
      <w:r w:rsidRPr="00116A4B">
        <w:rPr>
          <w:lang w:val="sv-FI"/>
        </w:rPr>
        <w:tab/>
        <w:t>191</w:t>
      </w:r>
    </w:p>
    <w:p w14:paraId="0773A5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7A9E89B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F169CA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118377BA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5.3.2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SE"/>
        </w:rPr>
        <w:t>E-UTRAN - UTRAN TDD Handover</w:t>
      </w:r>
      <w:r w:rsidRPr="00116A4B">
        <w:rPr>
          <w:lang w:val="sv-FI"/>
        </w:rPr>
        <w:tab/>
        <w:t>192</w:t>
      </w:r>
    </w:p>
    <w:p w14:paraId="7B94C6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16A4B">
        <w:t>Introduction</w:t>
      </w:r>
      <w:r>
        <w:tab/>
        <w:t>192</w:t>
      </w:r>
    </w:p>
    <w:p w14:paraId="1594E0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192</w:t>
      </w:r>
    </w:p>
    <w:p w14:paraId="0B823D3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1E727DA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294A7ADB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5.3.3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- GSM Handover</w:t>
      </w:r>
      <w:r w:rsidRPr="00116A4B">
        <w:rPr>
          <w:lang w:val="sv-FI"/>
        </w:rPr>
        <w:tab/>
        <w:t>193</w:t>
      </w:r>
    </w:p>
    <w:p w14:paraId="2957F695" w14:textId="77777777" w:rsidR="000C63C2" w:rsidRPr="00116A4B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5.3.3.1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Introduction</w:t>
      </w:r>
      <w:r w:rsidRPr="00116A4B">
        <w:rPr>
          <w:lang w:val="sv-FI"/>
        </w:rPr>
        <w:tab/>
        <w:t>193</w:t>
      </w:r>
    </w:p>
    <w:p w14:paraId="2E9B6F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14:paraId="1C112BE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9CE5C2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5CB1AA64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5.3.4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- NR FR1 Handover</w:t>
      </w:r>
      <w:r w:rsidRPr="00116A4B">
        <w:rPr>
          <w:lang w:val="sv-FI"/>
        </w:rPr>
        <w:tab/>
        <w:t>194</w:t>
      </w:r>
    </w:p>
    <w:p w14:paraId="26E2AB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Introduction</w:t>
      </w:r>
      <w:r>
        <w:tab/>
        <w:t>194</w:t>
      </w:r>
    </w:p>
    <w:p w14:paraId="60EB59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Handover delay</w:t>
      </w:r>
      <w:r>
        <w:tab/>
        <w:t>194</w:t>
      </w:r>
    </w:p>
    <w:p w14:paraId="3FC7F8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5.3.4.3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Interruption time</w:t>
      </w:r>
      <w:r>
        <w:tab/>
        <w:t>194</w:t>
      </w:r>
    </w:p>
    <w:p w14:paraId="759F81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5.3.4A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E-UTRAN - NR FR1 Handover to target cell using CCA</w:t>
      </w:r>
      <w:r>
        <w:tab/>
        <w:t>194</w:t>
      </w:r>
    </w:p>
    <w:p w14:paraId="0349F0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5.3.4A.1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Introduction</w:t>
      </w:r>
      <w:r>
        <w:tab/>
        <w:t>194</w:t>
      </w:r>
    </w:p>
    <w:p w14:paraId="469168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5.3.4A.2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Handover delay</w:t>
      </w:r>
      <w:r>
        <w:tab/>
        <w:t>195</w:t>
      </w:r>
    </w:p>
    <w:p w14:paraId="5356DD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5.3.4A.3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Interruption time</w:t>
      </w:r>
      <w:r>
        <w:tab/>
        <w:t>195</w:t>
      </w:r>
    </w:p>
    <w:p w14:paraId="466CC287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5.3.5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96437">
        <w:rPr>
          <w:lang w:val="sv-FI"/>
        </w:rPr>
        <w:t>E-UTRAN - NR FR2 Handover</w:t>
      </w:r>
      <w:r w:rsidRPr="00116A4B">
        <w:rPr>
          <w:lang w:val="sv-FI"/>
        </w:rPr>
        <w:tab/>
        <w:t>196</w:t>
      </w:r>
    </w:p>
    <w:p w14:paraId="556F82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16A4B">
        <w:rPr>
          <w:lang w:eastAsia="zh-CN"/>
        </w:rPr>
        <w:t>Introduction</w:t>
      </w:r>
      <w:r>
        <w:tab/>
        <w:t>196</w:t>
      </w:r>
    </w:p>
    <w:p w14:paraId="31F1DA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5.3.5.2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Handover delay</w:t>
      </w:r>
      <w:r>
        <w:tab/>
        <w:t>196</w:t>
      </w:r>
    </w:p>
    <w:p w14:paraId="266AC0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5.3.5.3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Interruption time</w:t>
      </w:r>
      <w:r>
        <w:tab/>
        <w:t>196</w:t>
      </w:r>
    </w:p>
    <w:p w14:paraId="685E34C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197</w:t>
      </w:r>
    </w:p>
    <w:p w14:paraId="011AEAB2" w14:textId="77777777" w:rsidR="000C63C2" w:rsidRPr="00116A4B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5.4.1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E-UTRAN – HRPD Handover</w:t>
      </w:r>
      <w:r w:rsidRPr="00116A4B">
        <w:rPr>
          <w:lang w:val="sv-FI"/>
        </w:rPr>
        <w:tab/>
        <w:t>197</w:t>
      </w:r>
    </w:p>
    <w:p w14:paraId="00AA5794" w14:textId="77777777" w:rsidR="000C63C2" w:rsidRPr="00116A4B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16A4B">
        <w:rPr>
          <w:lang w:val="sv-FI"/>
        </w:rPr>
        <w:t>5.4.1.1</w:t>
      </w:r>
      <w:r w:rsidRPr="00116A4B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16A4B">
        <w:rPr>
          <w:lang w:val="sv-FI"/>
        </w:rPr>
        <w:t>Introduction</w:t>
      </w:r>
      <w:r w:rsidRPr="00116A4B">
        <w:rPr>
          <w:lang w:val="sv-FI"/>
        </w:rPr>
        <w:tab/>
        <w:t>197</w:t>
      </w:r>
    </w:p>
    <w:p w14:paraId="21EE82F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5623E8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3A8A3ED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– cdma2000 1X Handover</w:t>
      </w:r>
      <w:r>
        <w:tab/>
        <w:t>198</w:t>
      </w:r>
    </w:p>
    <w:p w14:paraId="649A50F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5.4.2.1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Introduction</w:t>
      </w:r>
      <w:r>
        <w:tab/>
        <w:t>198</w:t>
      </w:r>
    </w:p>
    <w:p w14:paraId="0F20114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C43C7E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2F59C7F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198</w:t>
      </w:r>
    </w:p>
    <w:p w14:paraId="2258DB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5E2A00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198</w:t>
      </w:r>
    </w:p>
    <w:p w14:paraId="2222BC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198</w:t>
      </w:r>
    </w:p>
    <w:p w14:paraId="299C156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63EDCE7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351647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199</w:t>
      </w:r>
    </w:p>
    <w:p w14:paraId="32C6BF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199</w:t>
      </w:r>
    </w:p>
    <w:p w14:paraId="0DA423A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</w:t>
      </w:r>
    </w:p>
    <w:p w14:paraId="6CF8FEA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</w:t>
      </w:r>
    </w:p>
    <w:p w14:paraId="274F55D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Requirements in CEModeB</w:t>
      </w:r>
      <w:r>
        <w:tab/>
        <w:t>200</w:t>
      </w:r>
    </w:p>
    <w:p w14:paraId="299C0F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FDD UEs</w:t>
      </w:r>
      <w:r>
        <w:tab/>
        <w:t>200</w:t>
      </w:r>
    </w:p>
    <w:p w14:paraId="630A083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Handover delay</w:t>
      </w:r>
      <w:r>
        <w:tab/>
        <w:t>200</w:t>
      </w:r>
    </w:p>
    <w:p w14:paraId="12EA2AD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Interruption time</w:t>
      </w:r>
      <w:r>
        <w:tab/>
        <w:t>200</w:t>
      </w:r>
    </w:p>
    <w:p w14:paraId="3C79E2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HD – FDD UEs</w:t>
      </w:r>
      <w:r>
        <w:tab/>
        <w:t>201</w:t>
      </w:r>
    </w:p>
    <w:p w14:paraId="2AFBE0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5.5.3.3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201</w:t>
      </w:r>
    </w:p>
    <w:p w14:paraId="1BCD1F1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272E8CF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201</w:t>
      </w:r>
    </w:p>
    <w:p w14:paraId="3FE206B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5D287C6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7539B1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201</w:t>
      </w:r>
    </w:p>
    <w:p w14:paraId="415B177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201</w:t>
      </w:r>
    </w:p>
    <w:p w14:paraId="5E9F672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2445FF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202</w:t>
      </w:r>
    </w:p>
    <w:p w14:paraId="2C6280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202</w:t>
      </w:r>
    </w:p>
    <w:p w14:paraId="59F065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203</w:t>
      </w:r>
    </w:p>
    <w:p w14:paraId="7664D132" w14:textId="6C789C8C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203</w:t>
      </w:r>
    </w:p>
    <w:p w14:paraId="14BA511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203</w:t>
      </w:r>
    </w:p>
    <w:p w14:paraId="4AC4D4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C0E100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14:paraId="428ACD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203</w:t>
      </w:r>
    </w:p>
    <w:p w14:paraId="61F17DF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204</w:t>
      </w:r>
    </w:p>
    <w:p w14:paraId="087B86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05ECD8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204</w:t>
      </w:r>
    </w:p>
    <w:p w14:paraId="6A2B36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204</w:t>
      </w:r>
    </w:p>
    <w:p w14:paraId="16CF5EE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204</w:t>
      </w:r>
    </w:p>
    <w:p w14:paraId="2C77799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204</w:t>
      </w:r>
    </w:p>
    <w:p w14:paraId="7E81456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204</w:t>
      </w:r>
    </w:p>
    <w:p w14:paraId="404FE08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204</w:t>
      </w:r>
    </w:p>
    <w:p w14:paraId="536459F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204</w:t>
      </w:r>
    </w:p>
    <w:p w14:paraId="4BDBBC1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204</w:t>
      </w:r>
    </w:p>
    <w:p w14:paraId="47CC49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205</w:t>
      </w:r>
    </w:p>
    <w:p w14:paraId="0320165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205</w:t>
      </w:r>
    </w:p>
    <w:p w14:paraId="0106F7E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205</w:t>
      </w:r>
    </w:p>
    <w:p w14:paraId="036043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205</w:t>
      </w:r>
    </w:p>
    <w:p w14:paraId="1F0AE21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205</w:t>
      </w:r>
    </w:p>
    <w:p w14:paraId="7F9023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579FF9A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14:paraId="2F389D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205</w:t>
      </w:r>
    </w:p>
    <w:p w14:paraId="29FE6B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206</w:t>
      </w:r>
    </w:p>
    <w:p w14:paraId="206FC6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206</w:t>
      </w:r>
    </w:p>
    <w:p w14:paraId="7B1E05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207</w:t>
      </w:r>
    </w:p>
    <w:p w14:paraId="49B839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96437">
        <w:rPr>
          <w:lang w:val="en-US" w:eastAsia="zh-CN"/>
        </w:rPr>
        <w:t>carrier subject to CCA</w:t>
      </w:r>
      <w:r>
        <w:tab/>
        <w:t>207</w:t>
      </w:r>
    </w:p>
    <w:p w14:paraId="3B85B43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208</w:t>
      </w:r>
    </w:p>
    <w:p w14:paraId="135F667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4DEABD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4180EBE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209</w:t>
      </w:r>
    </w:p>
    <w:p w14:paraId="09E76C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E4A1EF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4C9352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209</w:t>
      </w:r>
    </w:p>
    <w:p w14:paraId="4AC0D3B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210</w:t>
      </w:r>
    </w:p>
    <w:p w14:paraId="6287A08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210</w:t>
      </w:r>
    </w:p>
    <w:p w14:paraId="0826FF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B15D6B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6FDB53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4C1467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211</w:t>
      </w:r>
    </w:p>
    <w:p w14:paraId="45CB0A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211</w:t>
      </w:r>
    </w:p>
    <w:p w14:paraId="195326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211</w:t>
      </w:r>
    </w:p>
    <w:p w14:paraId="25FC1D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211</w:t>
      </w:r>
    </w:p>
    <w:p w14:paraId="53F4B1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211</w:t>
      </w:r>
    </w:p>
    <w:p w14:paraId="6D4E4E4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212</w:t>
      </w:r>
    </w:p>
    <w:p w14:paraId="701D611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212</w:t>
      </w:r>
    </w:p>
    <w:p w14:paraId="3221A56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4FD39E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212</w:t>
      </w:r>
    </w:p>
    <w:p w14:paraId="04639B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212</w:t>
      </w:r>
    </w:p>
    <w:p w14:paraId="7C4CFB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6.7.2.2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UE Re-establishment delay requirement for CEModeB</w:t>
      </w:r>
      <w:r>
        <w:tab/>
        <w:t>213</w:t>
      </w:r>
    </w:p>
    <w:p w14:paraId="30483CF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213</w:t>
      </w:r>
    </w:p>
    <w:p w14:paraId="5E58041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71A17B7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213</w:t>
      </w:r>
    </w:p>
    <w:p w14:paraId="5B0B26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213</w:t>
      </w:r>
    </w:p>
    <w:p w14:paraId="55CE107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214</w:t>
      </w:r>
    </w:p>
    <w:p w14:paraId="5D5AA2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9194A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5A3A424A" w14:textId="061C6322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215</w:t>
      </w:r>
    </w:p>
    <w:p w14:paraId="080DF70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215</w:t>
      </w:r>
    </w:p>
    <w:p w14:paraId="1AC9F7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Introduction</w:t>
      </w:r>
      <w:r>
        <w:tab/>
        <w:t>215</w:t>
      </w:r>
    </w:p>
    <w:p w14:paraId="512F433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Requirements</w:t>
      </w:r>
      <w:r>
        <w:tab/>
        <w:t>215</w:t>
      </w:r>
    </w:p>
    <w:p w14:paraId="1D31BA7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217</w:t>
      </w:r>
    </w:p>
    <w:p w14:paraId="17CB57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217</w:t>
      </w:r>
    </w:p>
    <w:p w14:paraId="6EDEFA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Requirements</w:t>
      </w:r>
      <w:r>
        <w:tab/>
        <w:t>217</w:t>
      </w:r>
    </w:p>
    <w:p w14:paraId="7B4D5DA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217</w:t>
      </w:r>
    </w:p>
    <w:p w14:paraId="620E4D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217</w:t>
      </w:r>
    </w:p>
    <w:p w14:paraId="59AE91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91310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7.3.2.1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?? ??"/>
        </w:rPr>
        <w:t>Timing Advance adjustment delay</w:t>
      </w:r>
      <w:r>
        <w:tab/>
        <w:t>217</w:t>
      </w:r>
    </w:p>
    <w:p w14:paraId="0B75EA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218</w:t>
      </w:r>
    </w:p>
    <w:p w14:paraId="45BE2AB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 xml:space="preserve">Cell </w:t>
      </w:r>
      <w:r w:rsidRPr="00196437">
        <w:rPr>
          <w:rFonts w:cs="v4.2.0"/>
          <w:lang w:eastAsia="zh-CN"/>
        </w:rPr>
        <w:t xml:space="preserve">phase </w:t>
      </w:r>
      <w:r w:rsidRPr="00196437">
        <w:rPr>
          <w:rFonts w:cs="v4.2.0"/>
        </w:rPr>
        <w:t>synchronization accuracy</w:t>
      </w:r>
      <w:r w:rsidRPr="00196437">
        <w:rPr>
          <w:rFonts w:cs="v4.2.0"/>
          <w:lang w:eastAsia="zh-CN"/>
        </w:rPr>
        <w:t xml:space="preserve"> (TDD)</w:t>
      </w:r>
      <w:r>
        <w:tab/>
        <w:t>218</w:t>
      </w:r>
    </w:p>
    <w:p w14:paraId="2B78AF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4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Definition</w:t>
      </w:r>
      <w:r>
        <w:tab/>
        <w:t>218</w:t>
      </w:r>
    </w:p>
    <w:p w14:paraId="4FE53A3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4</w:t>
      </w:r>
      <w:r w:rsidRPr="000C63C2"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Minimum requirements</w:t>
      </w:r>
      <w:r>
        <w:tab/>
        <w:t>218</w:t>
      </w:r>
    </w:p>
    <w:p w14:paraId="27F8681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218</w:t>
      </w:r>
    </w:p>
    <w:p w14:paraId="7FBF099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5EDF8C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219</w:t>
      </w:r>
    </w:p>
    <w:p w14:paraId="4115FA2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219</w:t>
      </w:r>
    </w:p>
    <w:p w14:paraId="032998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219</w:t>
      </w:r>
    </w:p>
    <w:p w14:paraId="6DCC88D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219</w:t>
      </w:r>
    </w:p>
    <w:p w14:paraId="5AAB9E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7.6.1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219</w:t>
      </w:r>
    </w:p>
    <w:p w14:paraId="04DCC9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221</w:t>
      </w:r>
    </w:p>
    <w:p w14:paraId="252811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7.6.2.1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221</w:t>
      </w:r>
    </w:p>
    <w:p w14:paraId="0D3D9A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7.6.2.2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221</w:t>
      </w:r>
    </w:p>
    <w:p w14:paraId="0F52E5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7.6.2.3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222</w:t>
      </w:r>
    </w:p>
    <w:p w14:paraId="7A38B3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7.6.2.4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223</w:t>
      </w:r>
    </w:p>
    <w:p w14:paraId="6C5AAA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223</w:t>
      </w:r>
    </w:p>
    <w:p w14:paraId="6D43BF0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223</w:t>
      </w:r>
    </w:p>
    <w:p w14:paraId="5B039F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35142B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223</w:t>
      </w:r>
    </w:p>
    <w:p w14:paraId="61C7EC3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225</w:t>
      </w:r>
    </w:p>
    <w:p w14:paraId="4DBE59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226</w:t>
      </w:r>
    </w:p>
    <w:p w14:paraId="1A764A8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227</w:t>
      </w:r>
    </w:p>
    <w:p w14:paraId="4714FF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228</w:t>
      </w:r>
    </w:p>
    <w:p w14:paraId="0BAAB8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229</w:t>
      </w:r>
    </w:p>
    <w:p w14:paraId="2F62E6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229</w:t>
      </w:r>
    </w:p>
    <w:p w14:paraId="003901B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229</w:t>
      </w:r>
    </w:p>
    <w:p w14:paraId="2602EAF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230</w:t>
      </w:r>
    </w:p>
    <w:p w14:paraId="58FE10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231</w:t>
      </w:r>
    </w:p>
    <w:p w14:paraId="25CFD5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232</w:t>
      </w:r>
    </w:p>
    <w:p w14:paraId="3142B09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233</w:t>
      </w:r>
    </w:p>
    <w:p w14:paraId="667C7D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233</w:t>
      </w:r>
    </w:p>
    <w:p w14:paraId="50F799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234</w:t>
      </w:r>
    </w:p>
    <w:p w14:paraId="45B5A62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235</w:t>
      </w:r>
    </w:p>
    <w:p w14:paraId="64B360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237</w:t>
      </w:r>
    </w:p>
    <w:p w14:paraId="508391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237</w:t>
      </w:r>
    </w:p>
    <w:p w14:paraId="628493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239</w:t>
      </w:r>
    </w:p>
    <w:p w14:paraId="13192B8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241</w:t>
      </w:r>
    </w:p>
    <w:p w14:paraId="47A857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14:paraId="201E7D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241</w:t>
      </w:r>
    </w:p>
    <w:p w14:paraId="4CB71F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241</w:t>
      </w:r>
    </w:p>
    <w:p w14:paraId="283858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241</w:t>
      </w:r>
    </w:p>
    <w:p w14:paraId="14A592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241</w:t>
      </w:r>
    </w:p>
    <w:p w14:paraId="2EF26C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241</w:t>
      </w:r>
    </w:p>
    <w:p w14:paraId="253B49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242</w:t>
      </w:r>
    </w:p>
    <w:p w14:paraId="6E8232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242</w:t>
      </w:r>
    </w:p>
    <w:p w14:paraId="13D9C3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242</w:t>
      </w:r>
    </w:p>
    <w:p w14:paraId="242B30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242</w:t>
      </w:r>
    </w:p>
    <w:p w14:paraId="28037E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243</w:t>
      </w:r>
    </w:p>
    <w:p w14:paraId="29283C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244</w:t>
      </w:r>
    </w:p>
    <w:p w14:paraId="07ADCE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244</w:t>
      </w:r>
    </w:p>
    <w:p w14:paraId="31E979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244</w:t>
      </w:r>
    </w:p>
    <w:p w14:paraId="64EF9D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96437">
        <w:rPr>
          <w:rFonts w:ascii="Times" w:eastAsia="MS Mincho" w:hAnsi="Times"/>
        </w:rPr>
        <w:t>SRS carrier based switching</w:t>
      </w:r>
      <w:r>
        <w:tab/>
        <w:t>245</w:t>
      </w:r>
    </w:p>
    <w:p w14:paraId="577C00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245</w:t>
      </w:r>
    </w:p>
    <w:p w14:paraId="4B3BF0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246</w:t>
      </w:r>
    </w:p>
    <w:p w14:paraId="55962E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246</w:t>
      </w:r>
    </w:p>
    <w:p w14:paraId="7D70A7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246</w:t>
      </w:r>
    </w:p>
    <w:p w14:paraId="65D2BA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246</w:t>
      </w:r>
    </w:p>
    <w:p w14:paraId="60407D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247</w:t>
      </w:r>
    </w:p>
    <w:p w14:paraId="2527C7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247</w:t>
      </w:r>
    </w:p>
    <w:p w14:paraId="02117D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247</w:t>
      </w:r>
    </w:p>
    <w:p w14:paraId="74156F2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248</w:t>
      </w:r>
    </w:p>
    <w:p w14:paraId="75571B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29D5E50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248</w:t>
      </w:r>
    </w:p>
    <w:p w14:paraId="0DC0FA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248</w:t>
      </w:r>
    </w:p>
    <w:p w14:paraId="3F64D3A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249</w:t>
      </w:r>
    </w:p>
    <w:p w14:paraId="1A180EE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249</w:t>
      </w:r>
    </w:p>
    <w:p w14:paraId="27FF68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249</w:t>
      </w:r>
    </w:p>
    <w:p w14:paraId="0C49F7F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249</w:t>
      </w:r>
    </w:p>
    <w:p w14:paraId="0CBB0A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249</w:t>
      </w:r>
    </w:p>
    <w:p w14:paraId="7E95C5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249</w:t>
      </w:r>
    </w:p>
    <w:p w14:paraId="52D018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250</w:t>
      </w:r>
    </w:p>
    <w:p w14:paraId="145B6B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250</w:t>
      </w:r>
    </w:p>
    <w:p w14:paraId="122EE2E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250</w:t>
      </w:r>
    </w:p>
    <w:p w14:paraId="2BC276A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250</w:t>
      </w:r>
    </w:p>
    <w:p w14:paraId="5E4FB9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252</w:t>
      </w:r>
    </w:p>
    <w:p w14:paraId="339581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7.11.2.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252</w:t>
      </w:r>
    </w:p>
    <w:p w14:paraId="098D06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7.11.2.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252</w:t>
      </w:r>
    </w:p>
    <w:p w14:paraId="0238FC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7.11.2.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253</w:t>
      </w:r>
    </w:p>
    <w:p w14:paraId="5F28F9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253</w:t>
      </w:r>
    </w:p>
    <w:p w14:paraId="41E81C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253</w:t>
      </w:r>
    </w:p>
    <w:p w14:paraId="00A01F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253</w:t>
      </w:r>
    </w:p>
    <w:p w14:paraId="19F247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7.11.3.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254</w:t>
      </w:r>
    </w:p>
    <w:p w14:paraId="7EAF10B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254</w:t>
      </w:r>
    </w:p>
    <w:p w14:paraId="1D21E9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9191C3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135C5D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254</w:t>
      </w:r>
    </w:p>
    <w:p w14:paraId="5976D4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255</w:t>
      </w:r>
    </w:p>
    <w:p w14:paraId="3ED0E3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255</w:t>
      </w:r>
    </w:p>
    <w:p w14:paraId="6EB373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255</w:t>
      </w:r>
    </w:p>
    <w:p w14:paraId="75700B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255</w:t>
      </w:r>
    </w:p>
    <w:p w14:paraId="668815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256</w:t>
      </w:r>
    </w:p>
    <w:p w14:paraId="0DAE3C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256</w:t>
      </w:r>
    </w:p>
    <w:p w14:paraId="7053C24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 xml:space="preserve">Cell </w:t>
      </w:r>
      <w:r w:rsidRPr="00196437">
        <w:rPr>
          <w:rFonts w:cs="v4.2.0"/>
          <w:lang w:eastAsia="zh-CN"/>
        </w:rPr>
        <w:t xml:space="preserve">phase </w:t>
      </w:r>
      <w:r w:rsidRPr="00196437">
        <w:rPr>
          <w:rFonts w:cs="v4.2.0"/>
        </w:rPr>
        <w:t>synchronization accuracy</w:t>
      </w:r>
      <w:r w:rsidRPr="00196437">
        <w:rPr>
          <w:rFonts w:cs="v4.2.0"/>
          <w:lang w:eastAsia="zh-CN"/>
        </w:rPr>
        <w:t xml:space="preserve"> (</w:t>
      </w:r>
      <w:r w:rsidRPr="00196437">
        <w:rPr>
          <w:rFonts w:cs="v4.2.0"/>
        </w:rPr>
        <w:t>Synchronized mode of dual connectivity</w:t>
      </w:r>
      <w:r w:rsidRPr="00196437">
        <w:rPr>
          <w:rFonts w:cs="v4.2.0"/>
          <w:lang w:eastAsia="zh-CN"/>
        </w:rPr>
        <w:t>)</w:t>
      </w:r>
      <w:r>
        <w:tab/>
        <w:t>257</w:t>
      </w:r>
    </w:p>
    <w:p w14:paraId="58511E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Definition</w:t>
      </w:r>
      <w:r>
        <w:tab/>
        <w:t>257</w:t>
      </w:r>
    </w:p>
    <w:p w14:paraId="3B09D0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Minimum requirements</w:t>
      </w:r>
      <w:r>
        <w:tab/>
        <w:t>257</w:t>
      </w:r>
    </w:p>
    <w:p w14:paraId="0294B84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257</w:t>
      </w:r>
    </w:p>
    <w:p w14:paraId="1E6F54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3010C1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257</w:t>
      </w:r>
    </w:p>
    <w:p w14:paraId="0DD47DE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258</w:t>
      </w:r>
    </w:p>
    <w:p w14:paraId="2BEE624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258</w:t>
      </w:r>
    </w:p>
    <w:p w14:paraId="733D1E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14:paraId="0AC607C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258</w:t>
      </w:r>
    </w:p>
    <w:p w14:paraId="6A24593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259</w:t>
      </w:r>
    </w:p>
    <w:p w14:paraId="0F7EA4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0869C0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5C07E6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259</w:t>
      </w:r>
    </w:p>
    <w:p w14:paraId="36291C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259</w:t>
      </w:r>
    </w:p>
    <w:p w14:paraId="6236D69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259</w:t>
      </w:r>
    </w:p>
    <w:p w14:paraId="6CD3C1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259</w:t>
      </w:r>
    </w:p>
    <w:p w14:paraId="12A26A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260</w:t>
      </w:r>
    </w:p>
    <w:p w14:paraId="7BEE4B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260</w:t>
      </w:r>
    </w:p>
    <w:p w14:paraId="7FDE57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260</w:t>
      </w:r>
    </w:p>
    <w:p w14:paraId="0FDD2D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260</w:t>
      </w:r>
    </w:p>
    <w:p w14:paraId="332833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261</w:t>
      </w:r>
    </w:p>
    <w:p w14:paraId="2855AD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261</w:t>
      </w:r>
    </w:p>
    <w:p w14:paraId="79DFB2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261</w:t>
      </w:r>
    </w:p>
    <w:p w14:paraId="15C2D3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261</w:t>
      </w:r>
    </w:p>
    <w:p w14:paraId="6E3F1BD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262</w:t>
      </w:r>
    </w:p>
    <w:p w14:paraId="061CD7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ProSe operation under deactivated SCell</w:t>
      </w:r>
      <w:r>
        <w:tab/>
        <w:t>262</w:t>
      </w:r>
    </w:p>
    <w:p w14:paraId="1B90EB9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263</w:t>
      </w:r>
    </w:p>
    <w:p w14:paraId="21AB82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4BB4D03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263</w:t>
      </w:r>
    </w:p>
    <w:p w14:paraId="72A4FB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E51C48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263</w:t>
      </w:r>
    </w:p>
    <w:p w14:paraId="61EC62B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263</w:t>
      </w:r>
    </w:p>
    <w:p w14:paraId="4493651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263</w:t>
      </w:r>
    </w:p>
    <w:p w14:paraId="6598F03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263</w:t>
      </w:r>
    </w:p>
    <w:p w14:paraId="3743C9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264</w:t>
      </w:r>
    </w:p>
    <w:p w14:paraId="3E874F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7.19.2.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266</w:t>
      </w:r>
    </w:p>
    <w:p w14:paraId="680785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7.19.2.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039EEB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7.19.2.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14:paraId="02C9D2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268</w:t>
      </w:r>
    </w:p>
    <w:p w14:paraId="1390B7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268</w:t>
      </w:r>
    </w:p>
    <w:p w14:paraId="31E166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268</w:t>
      </w:r>
    </w:p>
    <w:p w14:paraId="2F28B9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7.19.3.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270</w:t>
      </w:r>
    </w:p>
    <w:p w14:paraId="4867AB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270</w:t>
      </w:r>
    </w:p>
    <w:p w14:paraId="4C316A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7.19.4.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1ED856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7.19.4.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6C880D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7.19.4.3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3A7A1B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274</w:t>
      </w:r>
    </w:p>
    <w:p w14:paraId="797616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425AD7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320423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7.19.5.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3BFEDF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276</w:t>
      </w:r>
    </w:p>
    <w:p w14:paraId="551959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87926C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6AD173D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277</w:t>
      </w:r>
    </w:p>
    <w:p w14:paraId="0055C6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75BBCCE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277</w:t>
      </w:r>
    </w:p>
    <w:p w14:paraId="40B09CF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277</w:t>
      </w:r>
    </w:p>
    <w:p w14:paraId="5282E9A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277</w:t>
      </w:r>
    </w:p>
    <w:p w14:paraId="034991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277</w:t>
      </w:r>
    </w:p>
    <w:p w14:paraId="386FA25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7.22.2.1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?? ??"/>
          <w:lang w:eastAsia="zh-CN"/>
        </w:rPr>
        <w:t>Timing Advance adjustment delay</w:t>
      </w:r>
      <w:r>
        <w:tab/>
        <w:t>277</w:t>
      </w:r>
    </w:p>
    <w:p w14:paraId="2DB39F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Timing Advance adjustment accuracy</w:t>
      </w:r>
      <w:r>
        <w:tab/>
        <w:t>277</w:t>
      </w:r>
    </w:p>
    <w:p w14:paraId="5EF6FAF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277</w:t>
      </w:r>
    </w:p>
    <w:p w14:paraId="44060F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378E59F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277</w:t>
      </w:r>
    </w:p>
    <w:p w14:paraId="6B1DAA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7.23.2.</w:t>
      </w:r>
      <w:r w:rsidRPr="000C63C2">
        <w:rPr>
          <w:lang w:eastAsia="zh-CN"/>
        </w:rPr>
        <w:t>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6C1188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7.23.2.</w:t>
      </w:r>
      <w:r w:rsidRPr="000C63C2">
        <w:rPr>
          <w:lang w:eastAsia="zh-CN"/>
        </w:rPr>
        <w:t>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77A866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7.23.2.</w:t>
      </w:r>
      <w:r w:rsidRPr="000C63C2">
        <w:rPr>
          <w:lang w:eastAsia="zh-CN"/>
        </w:rPr>
        <w:t>3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1279771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279</w:t>
      </w:r>
    </w:p>
    <w:p w14:paraId="58DA63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D2918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3C99B92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280</w:t>
      </w:r>
    </w:p>
    <w:p w14:paraId="7061CF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280</w:t>
      </w:r>
    </w:p>
    <w:p w14:paraId="735158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25</w:t>
      </w:r>
      <w:r w:rsidRPr="000C63C2"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Minimum requirements</w:t>
      </w:r>
      <w:r>
        <w:tab/>
        <w:t>280</w:t>
      </w:r>
    </w:p>
    <w:p w14:paraId="12CB6EE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UE transmit timing for Category M2</w:t>
      </w:r>
      <w:r>
        <w:tab/>
        <w:t>281</w:t>
      </w:r>
    </w:p>
    <w:p w14:paraId="216A728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0BB974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64C56D3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281</w:t>
      </w:r>
    </w:p>
    <w:p w14:paraId="04FAFD5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27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281</w:t>
      </w:r>
    </w:p>
    <w:p w14:paraId="2BD6CFB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</w:t>
      </w:r>
      <w:r w:rsidRPr="000C63C2">
        <w:rPr>
          <w:lang w:eastAsia="zh-CN"/>
        </w:rPr>
        <w:t>27</w:t>
      </w:r>
      <w:r w:rsidRPr="000C63C2"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Requirements</w:t>
      </w:r>
      <w:r>
        <w:tab/>
        <w:t>281</w:t>
      </w:r>
    </w:p>
    <w:p w14:paraId="6AEAC39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282</w:t>
      </w:r>
    </w:p>
    <w:p w14:paraId="4B5F6A1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7.28.1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3.7.0"/>
        </w:rPr>
        <w:t>Introduction</w:t>
      </w:r>
      <w:r>
        <w:tab/>
        <w:t>282</w:t>
      </w:r>
    </w:p>
    <w:p w14:paraId="2675477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C43CE5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282</w:t>
      </w:r>
    </w:p>
    <w:p w14:paraId="5050A4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0CC061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6E1201E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282</w:t>
      </w:r>
    </w:p>
    <w:p w14:paraId="43E111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C6585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4DC6B90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282</w:t>
      </w:r>
    </w:p>
    <w:p w14:paraId="5BB456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305AA4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283</w:t>
      </w:r>
    </w:p>
    <w:p w14:paraId="206BB69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283</w:t>
      </w:r>
    </w:p>
    <w:p w14:paraId="5F48BED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284</w:t>
      </w:r>
    </w:p>
    <w:p w14:paraId="04CDD4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675E64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284</w:t>
      </w:r>
    </w:p>
    <w:p w14:paraId="2B54BE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285</w:t>
      </w:r>
    </w:p>
    <w:p w14:paraId="6D14CCD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285</w:t>
      </w:r>
    </w:p>
    <w:p w14:paraId="520311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5AB6A0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B3153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286</w:t>
      </w:r>
    </w:p>
    <w:p w14:paraId="1E664D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286</w:t>
      </w:r>
    </w:p>
    <w:p w14:paraId="55B271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286</w:t>
      </w:r>
    </w:p>
    <w:p w14:paraId="39C3B1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286</w:t>
      </w:r>
    </w:p>
    <w:p w14:paraId="23772C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286</w:t>
      </w:r>
    </w:p>
    <w:p w14:paraId="2DF1FD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287</w:t>
      </w:r>
    </w:p>
    <w:p w14:paraId="37A7D42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287</w:t>
      </w:r>
    </w:p>
    <w:p w14:paraId="3C83A31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287</w:t>
      </w:r>
    </w:p>
    <w:p w14:paraId="2114233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287</w:t>
      </w:r>
    </w:p>
    <w:p w14:paraId="1C97AC8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287</w:t>
      </w:r>
    </w:p>
    <w:p w14:paraId="01C19B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287</w:t>
      </w:r>
    </w:p>
    <w:p w14:paraId="7B6B87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288</w:t>
      </w:r>
    </w:p>
    <w:p w14:paraId="6746D8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288</w:t>
      </w:r>
    </w:p>
    <w:p w14:paraId="23F96E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288</w:t>
      </w:r>
    </w:p>
    <w:p w14:paraId="33064A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289</w:t>
      </w:r>
    </w:p>
    <w:p w14:paraId="13627A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289</w:t>
      </w:r>
    </w:p>
    <w:p w14:paraId="43FC12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289</w:t>
      </w:r>
    </w:p>
    <w:p w14:paraId="385704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290</w:t>
      </w:r>
    </w:p>
    <w:p w14:paraId="7D5DAE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290</w:t>
      </w:r>
    </w:p>
    <w:p w14:paraId="0E0267B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290</w:t>
      </w:r>
    </w:p>
    <w:p w14:paraId="0D523E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290</w:t>
      </w:r>
    </w:p>
    <w:p w14:paraId="273F74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SRS carrier based switching</w:t>
      </w:r>
      <w:r>
        <w:tab/>
        <w:t>291</w:t>
      </w:r>
    </w:p>
    <w:p w14:paraId="485D41D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96437">
        <w:rPr>
          <w:i/>
        </w:rPr>
        <w:t xml:space="preserve"> </w:t>
      </w:r>
      <w:r>
        <w:t>sTTI and 1ms-TTI with 3 subframe HARQ processing</w:t>
      </w:r>
      <w:r>
        <w:tab/>
        <w:t>291</w:t>
      </w:r>
    </w:p>
    <w:p w14:paraId="3CB341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43D2694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7A1EC54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292</w:t>
      </w:r>
    </w:p>
    <w:p w14:paraId="09831CD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292</w:t>
      </w:r>
    </w:p>
    <w:p w14:paraId="05F7560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7CAC1B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719B052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292</w:t>
      </w:r>
    </w:p>
    <w:p w14:paraId="632297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4114D8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293</w:t>
      </w:r>
    </w:p>
    <w:p w14:paraId="57C340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293</w:t>
      </w:r>
    </w:p>
    <w:p w14:paraId="787E30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293</w:t>
      </w:r>
    </w:p>
    <w:p w14:paraId="1C110A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293</w:t>
      </w:r>
    </w:p>
    <w:p w14:paraId="54C86C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293</w:t>
      </w:r>
    </w:p>
    <w:p w14:paraId="27EAEF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294</w:t>
      </w:r>
    </w:p>
    <w:p w14:paraId="7B05772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294</w:t>
      </w:r>
    </w:p>
    <w:p w14:paraId="1BB80C0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294</w:t>
      </w:r>
    </w:p>
    <w:p w14:paraId="7EB11BC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294</w:t>
      </w:r>
    </w:p>
    <w:p w14:paraId="6B82F7C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294</w:t>
      </w:r>
    </w:p>
    <w:p w14:paraId="1A689B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3A30FA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295</w:t>
      </w:r>
    </w:p>
    <w:p w14:paraId="03F5B3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03F2C7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13EBC3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56B53C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296</w:t>
      </w:r>
    </w:p>
    <w:p w14:paraId="01F16A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25846B3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6411EF6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1F1A2B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E-UTRA measurement with autonomous gaps</w:t>
      </w:r>
      <w:r>
        <w:tab/>
        <w:t>297</w:t>
      </w:r>
    </w:p>
    <w:p w14:paraId="4A0DE6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125F16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SRS carrier based switching</w:t>
      </w:r>
      <w:r>
        <w:tab/>
        <w:t>298</w:t>
      </w:r>
    </w:p>
    <w:p w14:paraId="64DE32D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298</w:t>
      </w:r>
    </w:p>
    <w:p w14:paraId="3B5213F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56D4AF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3866CAAA" w14:textId="5862D566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299</w:t>
      </w:r>
    </w:p>
    <w:p w14:paraId="5A79AFE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299</w:t>
      </w:r>
    </w:p>
    <w:p w14:paraId="095E0A1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77B5A74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0EE080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299</w:t>
      </w:r>
    </w:p>
    <w:p w14:paraId="55A22F9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306</w:t>
      </w:r>
    </w:p>
    <w:p w14:paraId="4A0792C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307</w:t>
      </w:r>
    </w:p>
    <w:p w14:paraId="1F96087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308</w:t>
      </w:r>
    </w:p>
    <w:p w14:paraId="59CEF3C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310</w:t>
      </w:r>
    </w:p>
    <w:p w14:paraId="736BD90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311</w:t>
      </w:r>
    </w:p>
    <w:p w14:paraId="0B7124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312</w:t>
      </w:r>
    </w:p>
    <w:p w14:paraId="0E88954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312</w:t>
      </w:r>
    </w:p>
    <w:p w14:paraId="28D3791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317</w:t>
      </w:r>
    </w:p>
    <w:p w14:paraId="53D95F5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321</w:t>
      </w:r>
    </w:p>
    <w:p w14:paraId="552A78D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322</w:t>
      </w:r>
    </w:p>
    <w:p w14:paraId="596AEF2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323</w:t>
      </w:r>
    </w:p>
    <w:p w14:paraId="766683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324</w:t>
      </w:r>
    </w:p>
    <w:p w14:paraId="55BFD8D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324</w:t>
      </w:r>
    </w:p>
    <w:p w14:paraId="3BEF18C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330</w:t>
      </w:r>
    </w:p>
    <w:p w14:paraId="5E95A41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336</w:t>
      </w:r>
    </w:p>
    <w:p w14:paraId="2DC4E97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336</w:t>
      </w:r>
    </w:p>
    <w:p w14:paraId="763E1FC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337</w:t>
      </w:r>
    </w:p>
    <w:p w14:paraId="4856C89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338</w:t>
      </w:r>
    </w:p>
    <w:p w14:paraId="445985C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339</w:t>
      </w:r>
    </w:p>
    <w:p w14:paraId="396EA72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340</w:t>
      </w:r>
    </w:p>
    <w:p w14:paraId="650F0D9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8.1.2.3.9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341</w:t>
      </w:r>
    </w:p>
    <w:p w14:paraId="0D88F07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348</w:t>
      </w:r>
    </w:p>
    <w:p w14:paraId="597E99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348</w:t>
      </w:r>
    </w:p>
    <w:p w14:paraId="68CD85B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348</w:t>
      </w:r>
    </w:p>
    <w:p w14:paraId="2F8F483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353</w:t>
      </w:r>
    </w:p>
    <w:p w14:paraId="26D17F0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353</w:t>
      </w:r>
    </w:p>
    <w:p w14:paraId="4E0319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357</w:t>
      </w:r>
    </w:p>
    <w:p w14:paraId="67FE6A1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357</w:t>
      </w:r>
    </w:p>
    <w:p w14:paraId="263870F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362</w:t>
      </w:r>
    </w:p>
    <w:p w14:paraId="5E5346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362</w:t>
      </w:r>
    </w:p>
    <w:p w14:paraId="3BCCCC2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364</w:t>
      </w:r>
    </w:p>
    <w:p w14:paraId="3AC0965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364</w:t>
      </w:r>
    </w:p>
    <w:p w14:paraId="095434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364</w:t>
      </w:r>
    </w:p>
    <w:p w14:paraId="7E6E71A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365</w:t>
      </w:r>
    </w:p>
    <w:p w14:paraId="6E0C0AF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365</w:t>
      </w:r>
    </w:p>
    <w:p w14:paraId="5F0E39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365</w:t>
      </w:r>
    </w:p>
    <w:p w14:paraId="3FB6D55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365</w:t>
      </w:r>
    </w:p>
    <w:p w14:paraId="64225D7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367</w:t>
      </w:r>
    </w:p>
    <w:p w14:paraId="156789C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8.1.2.4.</w:t>
      </w:r>
      <w:r w:rsidRPr="000C63C2">
        <w:rPr>
          <w:lang w:eastAsia="zh-CN"/>
        </w:rPr>
        <w:t>15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 xml:space="preserve">E-UTRAN </w:t>
      </w:r>
      <w:r w:rsidRPr="00196437">
        <w:rPr>
          <w:lang w:val="en-US" w:eastAsia="zh-CN"/>
        </w:rPr>
        <w:t>F</w:t>
      </w:r>
      <w:r w:rsidRPr="00196437">
        <w:rPr>
          <w:lang w:val="en-US"/>
        </w:rPr>
        <w:t>DD – cdma2000 1xRTT measurements</w:t>
      </w:r>
      <w:r w:rsidRPr="00196437">
        <w:rPr>
          <w:lang w:val="en-US" w:eastAsia="zh-CN"/>
        </w:rPr>
        <w:t xml:space="preserve"> for SON ANR</w:t>
      </w:r>
      <w:r>
        <w:tab/>
        <w:t>367</w:t>
      </w:r>
    </w:p>
    <w:p w14:paraId="401E37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8.1.2.4.</w:t>
      </w:r>
      <w:r w:rsidRPr="000C63C2">
        <w:rPr>
          <w:lang w:eastAsia="zh-CN"/>
        </w:rPr>
        <w:t>16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 xml:space="preserve">E-UTRAN </w:t>
      </w:r>
      <w:r w:rsidRPr="00196437">
        <w:rPr>
          <w:lang w:val="en-US" w:eastAsia="zh-CN"/>
        </w:rPr>
        <w:t>T</w:t>
      </w:r>
      <w:r w:rsidRPr="00196437">
        <w:rPr>
          <w:lang w:val="en-US"/>
        </w:rPr>
        <w:t>DD – cdma2000 1xRTT measurements</w:t>
      </w:r>
      <w:r w:rsidRPr="00196437">
        <w:rPr>
          <w:lang w:val="en-US" w:eastAsia="zh-CN"/>
        </w:rPr>
        <w:t xml:space="preserve"> for SON ANR</w:t>
      </w:r>
      <w:r>
        <w:tab/>
        <w:t>367</w:t>
      </w:r>
    </w:p>
    <w:p w14:paraId="6242C0B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367</w:t>
      </w:r>
    </w:p>
    <w:p w14:paraId="35E75F2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368</w:t>
      </w:r>
    </w:p>
    <w:p w14:paraId="083A49F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368</w:t>
      </w:r>
    </w:p>
    <w:p w14:paraId="3F353B3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370</w:t>
      </w:r>
    </w:p>
    <w:p w14:paraId="782C76D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370</w:t>
      </w:r>
    </w:p>
    <w:p w14:paraId="5CD78D6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374</w:t>
      </w:r>
    </w:p>
    <w:p w14:paraId="5458F2A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378</w:t>
      </w:r>
    </w:p>
    <w:p w14:paraId="7361AD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378</w:t>
      </w:r>
    </w:p>
    <w:p w14:paraId="055000B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378</w:t>
      </w:r>
    </w:p>
    <w:p w14:paraId="6937471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378</w:t>
      </w:r>
    </w:p>
    <w:p w14:paraId="08B001F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8.1.2.4.25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E-UTRAN FDD – NR SFTD Measurements</w:t>
      </w:r>
      <w:r>
        <w:tab/>
        <w:t>378</w:t>
      </w:r>
    </w:p>
    <w:p w14:paraId="634775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8.1.2.4.26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E-UTRAN TDD – NR SFTD Measurements</w:t>
      </w:r>
      <w:r>
        <w:tab/>
        <w:t>380</w:t>
      </w:r>
    </w:p>
    <w:p w14:paraId="4779989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 xml:space="preserve">8.1.2.4.27 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E-UTRA FDD - NR measurements with autonomous gaps</w:t>
      </w:r>
      <w:r>
        <w:tab/>
        <w:t>380</w:t>
      </w:r>
    </w:p>
    <w:p w14:paraId="1EDF4AD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 xml:space="preserve">8.1.2.4.28 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E-UTRA TDD - NR measurements with autonomous gaps</w:t>
      </w:r>
      <w:r>
        <w:tab/>
        <w:t>381</w:t>
      </w:r>
    </w:p>
    <w:p w14:paraId="77471B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381</w:t>
      </w:r>
    </w:p>
    <w:p w14:paraId="7DF9F82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382</w:t>
      </w:r>
    </w:p>
    <w:p w14:paraId="79B2901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383</w:t>
      </w:r>
    </w:p>
    <w:p w14:paraId="524FAA8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 for UE Category 1bis</w:t>
      </w:r>
      <w:r>
        <w:tab/>
        <w:t>385</w:t>
      </w:r>
    </w:p>
    <w:p w14:paraId="554E294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 for UE Category 1bis</w:t>
      </w:r>
      <w:r>
        <w:tab/>
        <w:t>387</w:t>
      </w:r>
    </w:p>
    <w:p w14:paraId="32935F8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388</w:t>
      </w:r>
    </w:p>
    <w:p w14:paraId="5AC41E0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388</w:t>
      </w:r>
    </w:p>
    <w:p w14:paraId="30C19D0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388</w:t>
      </w:r>
    </w:p>
    <w:p w14:paraId="0EB3151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388</w:t>
      </w:r>
    </w:p>
    <w:p w14:paraId="073D59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388</w:t>
      </w:r>
    </w:p>
    <w:p w14:paraId="57984E3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ab/>
        <w:t>389</w:t>
      </w:r>
    </w:p>
    <w:p w14:paraId="08FD935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ab/>
        <w:t>390</w:t>
      </w:r>
    </w:p>
    <w:p w14:paraId="030B022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ab/>
        <w:t>392</w:t>
      </w:r>
    </w:p>
    <w:p w14:paraId="585F0BF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ab/>
        <w:t>394</w:t>
      </w:r>
    </w:p>
    <w:p w14:paraId="515B664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396</w:t>
      </w:r>
    </w:p>
    <w:p w14:paraId="3A70080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397</w:t>
      </w:r>
    </w:p>
    <w:p w14:paraId="76F040D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399</w:t>
      </w:r>
    </w:p>
    <w:p w14:paraId="79F46B9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401</w:t>
      </w:r>
    </w:p>
    <w:p w14:paraId="30CF96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403</w:t>
      </w:r>
    </w:p>
    <w:p w14:paraId="26CAE47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403</w:t>
      </w:r>
    </w:p>
    <w:p w14:paraId="50AA546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tab/>
        <w:t>404</w:t>
      </w:r>
    </w:p>
    <w:p w14:paraId="3176058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E-CID RSRP and RSRQ Measurements</w:t>
      </w:r>
      <w:r>
        <w:tab/>
        <w:t>405</w:t>
      </w:r>
    </w:p>
    <w:p w14:paraId="17C013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E-CID RSRP and RSRQ Measurements</w:t>
      </w:r>
      <w:r>
        <w:tab/>
        <w:t>406</w:t>
      </w:r>
    </w:p>
    <w:p w14:paraId="3EBD77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406</w:t>
      </w:r>
    </w:p>
    <w:p w14:paraId="05B09B0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407</w:t>
      </w:r>
    </w:p>
    <w:p w14:paraId="6337E98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409</w:t>
      </w:r>
    </w:p>
    <w:p w14:paraId="7307C52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412</w:t>
      </w:r>
    </w:p>
    <w:p w14:paraId="0C23377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416</w:t>
      </w:r>
    </w:p>
    <w:p w14:paraId="3E13C9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419</w:t>
      </w:r>
    </w:p>
    <w:p w14:paraId="1821D02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419</w:t>
      </w:r>
    </w:p>
    <w:p w14:paraId="643B454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420</w:t>
      </w:r>
    </w:p>
    <w:p w14:paraId="50DE92B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 with CRS Assistance Information</w:t>
      </w:r>
      <w:r>
        <w:tab/>
        <w:t>420</w:t>
      </w:r>
    </w:p>
    <w:p w14:paraId="05AF0DA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421</w:t>
      </w:r>
    </w:p>
    <w:p w14:paraId="27AADE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8.1.2.10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Void</w:t>
      </w:r>
      <w:r>
        <w:tab/>
        <w:t>421</w:t>
      </w:r>
    </w:p>
    <w:p w14:paraId="6129049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421</w:t>
      </w:r>
    </w:p>
    <w:p w14:paraId="7DA108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421</w:t>
      </w:r>
    </w:p>
    <w:p w14:paraId="25D9213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421</w:t>
      </w:r>
    </w:p>
    <w:p w14:paraId="15DCEE4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426</w:t>
      </w:r>
    </w:p>
    <w:p w14:paraId="57AD56A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426</w:t>
      </w:r>
    </w:p>
    <w:p w14:paraId="2FE24E7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426</w:t>
      </w:r>
    </w:p>
    <w:p w14:paraId="17E8E0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426</w:t>
      </w:r>
    </w:p>
    <w:p w14:paraId="5BEB34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426</w:t>
      </w:r>
    </w:p>
    <w:p w14:paraId="695BE5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427</w:t>
      </w:r>
    </w:p>
    <w:p w14:paraId="058FF0F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427</w:t>
      </w:r>
    </w:p>
    <w:p w14:paraId="7E1CEF7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428</w:t>
      </w:r>
    </w:p>
    <w:p w14:paraId="371C05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430</w:t>
      </w:r>
    </w:p>
    <w:p w14:paraId="49171A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430</w:t>
      </w:r>
    </w:p>
    <w:p w14:paraId="167102A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430</w:t>
      </w:r>
    </w:p>
    <w:p w14:paraId="0880044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430</w:t>
      </w:r>
    </w:p>
    <w:p w14:paraId="323208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the primary component carrier</w:t>
      </w:r>
      <w:r>
        <w:tab/>
        <w:t>431</w:t>
      </w:r>
    </w:p>
    <w:p w14:paraId="4474E49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a secondary component carrier</w:t>
      </w:r>
      <w:r>
        <w:tab/>
        <w:t>432</w:t>
      </w:r>
    </w:p>
    <w:p w14:paraId="53712E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432</w:t>
      </w:r>
    </w:p>
    <w:p w14:paraId="380FA5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different secondary component carriers</w:t>
      </w:r>
      <w:r>
        <w:tab/>
        <w:t>433</w:t>
      </w:r>
    </w:p>
    <w:p w14:paraId="4B5A7F4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434</w:t>
      </w:r>
    </w:p>
    <w:p w14:paraId="69D0990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028BBF7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435</w:t>
      </w:r>
    </w:p>
    <w:p w14:paraId="463E1A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435</w:t>
      </w:r>
    </w:p>
    <w:p w14:paraId="5793C56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435</w:t>
      </w:r>
    </w:p>
    <w:p w14:paraId="5B0A13D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438</w:t>
      </w:r>
    </w:p>
    <w:p w14:paraId="2CA7AA6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440</w:t>
      </w:r>
    </w:p>
    <w:p w14:paraId="3741B51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444</w:t>
      </w:r>
    </w:p>
    <w:p w14:paraId="6ECE2F7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445</w:t>
      </w:r>
    </w:p>
    <w:p w14:paraId="76FFD3D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445</w:t>
      </w:r>
    </w:p>
    <w:p w14:paraId="4F6E3F8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446</w:t>
      </w:r>
    </w:p>
    <w:p w14:paraId="53893F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446</w:t>
      </w:r>
    </w:p>
    <w:p w14:paraId="534935E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</w:t>
      </w:r>
      <w:r>
        <w:tab/>
        <w:t>446</w:t>
      </w:r>
    </w:p>
    <w:p w14:paraId="3AA4C9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446</w:t>
      </w:r>
    </w:p>
    <w:p w14:paraId="5EDC18B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446</w:t>
      </w:r>
    </w:p>
    <w:p w14:paraId="3CAC57F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449</w:t>
      </w:r>
    </w:p>
    <w:p w14:paraId="3AB800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451</w:t>
      </w:r>
    </w:p>
    <w:p w14:paraId="3FFA7FF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452</w:t>
      </w:r>
    </w:p>
    <w:p w14:paraId="080CC11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8.6.2.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454</w:t>
      </w:r>
    </w:p>
    <w:p w14:paraId="6C5746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457</w:t>
      </w:r>
    </w:p>
    <w:p w14:paraId="6B376A9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457</w:t>
      </w:r>
    </w:p>
    <w:p w14:paraId="480227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</w:t>
      </w:r>
      <w:r>
        <w:tab/>
        <w:t>457</w:t>
      </w:r>
    </w:p>
    <w:p w14:paraId="15B286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457</w:t>
      </w:r>
    </w:p>
    <w:p w14:paraId="7CE4D27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458</w:t>
      </w:r>
    </w:p>
    <w:p w14:paraId="716B0D9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460</w:t>
      </w:r>
    </w:p>
    <w:p w14:paraId="32F595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462</w:t>
      </w:r>
    </w:p>
    <w:p w14:paraId="12829BF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8.6.3.</w:t>
      </w:r>
      <w:r w:rsidRPr="000C63C2">
        <w:rPr>
          <w:lang w:eastAsia="zh-CN"/>
        </w:rPr>
        <w:t>2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463</w:t>
      </w:r>
    </w:p>
    <w:p w14:paraId="37A74A4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8.6.3.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465</w:t>
      </w:r>
    </w:p>
    <w:p w14:paraId="27D9219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468</w:t>
      </w:r>
    </w:p>
    <w:p w14:paraId="4FEA869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468</w:t>
      </w:r>
    </w:p>
    <w:p w14:paraId="733ABF9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468</w:t>
      </w:r>
    </w:p>
    <w:p w14:paraId="2FD541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468</w:t>
      </w:r>
    </w:p>
    <w:p w14:paraId="234CFA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469</w:t>
      </w:r>
    </w:p>
    <w:p w14:paraId="5B300F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469</w:t>
      </w:r>
    </w:p>
    <w:p w14:paraId="5DCD7F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469</w:t>
      </w:r>
    </w:p>
    <w:p w14:paraId="2F94B7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469</w:t>
      </w:r>
    </w:p>
    <w:p w14:paraId="774B58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469</w:t>
      </w:r>
    </w:p>
    <w:p w14:paraId="2096DD2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469</w:t>
      </w:r>
    </w:p>
    <w:p w14:paraId="56AE695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470</w:t>
      </w:r>
    </w:p>
    <w:p w14:paraId="7C0C48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472</w:t>
      </w:r>
    </w:p>
    <w:p w14:paraId="7E51FF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472</w:t>
      </w:r>
    </w:p>
    <w:p w14:paraId="2AD6A8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472</w:t>
      </w:r>
    </w:p>
    <w:p w14:paraId="080C73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472</w:t>
      </w:r>
    </w:p>
    <w:p w14:paraId="60C905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472</w:t>
      </w:r>
    </w:p>
    <w:p w14:paraId="1AE4B94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472</w:t>
      </w:r>
    </w:p>
    <w:p w14:paraId="53A467A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474</w:t>
      </w:r>
    </w:p>
    <w:p w14:paraId="652863F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475</w:t>
      </w:r>
    </w:p>
    <w:p w14:paraId="59905B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475</w:t>
      </w:r>
    </w:p>
    <w:p w14:paraId="1213AD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475</w:t>
      </w:r>
    </w:p>
    <w:p w14:paraId="17FF329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476</w:t>
      </w:r>
    </w:p>
    <w:p w14:paraId="3444AF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476</w:t>
      </w:r>
    </w:p>
    <w:p w14:paraId="4A12BF7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measurements with autonomous gaps</w:t>
      </w:r>
      <w:r>
        <w:tab/>
        <w:t>476</w:t>
      </w:r>
    </w:p>
    <w:p w14:paraId="4C47AA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476</w:t>
      </w:r>
    </w:p>
    <w:p w14:paraId="746B40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477</w:t>
      </w:r>
    </w:p>
    <w:p w14:paraId="519D35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measurements with autonomous gaps</w:t>
      </w:r>
      <w:r>
        <w:tab/>
        <w:t>477</w:t>
      </w:r>
    </w:p>
    <w:p w14:paraId="17294E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477</w:t>
      </w:r>
    </w:p>
    <w:p w14:paraId="26AA34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478</w:t>
      </w:r>
    </w:p>
    <w:p w14:paraId="6A9BA6A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478</w:t>
      </w:r>
    </w:p>
    <w:p w14:paraId="7055E7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478</w:t>
      </w:r>
    </w:p>
    <w:p w14:paraId="2A8DE4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SSTD Measurement requirements</w:t>
      </w:r>
      <w:r>
        <w:tab/>
        <w:t>478</w:t>
      </w:r>
    </w:p>
    <w:p w14:paraId="207ED3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479</w:t>
      </w:r>
    </w:p>
    <w:p w14:paraId="3C8D37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479</w:t>
      </w:r>
    </w:p>
    <w:p w14:paraId="1094149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479</w:t>
      </w:r>
    </w:p>
    <w:p w14:paraId="1BE582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479</w:t>
      </w:r>
    </w:p>
    <w:p w14:paraId="4EBDC6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479</w:t>
      </w:r>
    </w:p>
    <w:p w14:paraId="617E14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480</w:t>
      </w:r>
    </w:p>
    <w:p w14:paraId="3CE85C6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480</w:t>
      </w:r>
    </w:p>
    <w:p w14:paraId="392D2E0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480</w:t>
      </w:r>
    </w:p>
    <w:p w14:paraId="154B001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794EFB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480</w:t>
      </w:r>
    </w:p>
    <w:p w14:paraId="6601D7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480</w:t>
      </w:r>
    </w:p>
    <w:p w14:paraId="6FC452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481</w:t>
      </w:r>
    </w:p>
    <w:p w14:paraId="59A25CD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481</w:t>
      </w:r>
    </w:p>
    <w:p w14:paraId="44D0EEF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481</w:t>
      </w:r>
    </w:p>
    <w:p w14:paraId="1E6B3B9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CRS based discovery signal measurements</w:t>
      </w:r>
      <w:r>
        <w:tab/>
        <w:t>482</w:t>
      </w:r>
    </w:p>
    <w:p w14:paraId="12D8DD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482</w:t>
      </w:r>
    </w:p>
    <w:p w14:paraId="24A3331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482</w:t>
      </w:r>
    </w:p>
    <w:p w14:paraId="23EC27B7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482</w:t>
      </w:r>
    </w:p>
    <w:p w14:paraId="35BC64F5" w14:textId="77777777" w:rsidR="000C63C2" w:rsidRDefault="000C63C2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484</w:t>
      </w:r>
    </w:p>
    <w:p w14:paraId="1779DDCD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485</w:t>
      </w:r>
    </w:p>
    <w:p w14:paraId="393ED04C" w14:textId="77777777" w:rsidR="000C63C2" w:rsidRDefault="000C63C2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487</w:t>
      </w:r>
    </w:p>
    <w:p w14:paraId="39C9D0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488</w:t>
      </w:r>
    </w:p>
    <w:p w14:paraId="0E5A00C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488</w:t>
      </w:r>
    </w:p>
    <w:p w14:paraId="2DDBF65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8.11.2.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492</w:t>
      </w:r>
    </w:p>
    <w:p w14:paraId="6A86DFC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discovery signal measurements</w:t>
      </w:r>
      <w:r>
        <w:tab/>
        <w:t>492</w:t>
      </w:r>
    </w:p>
    <w:p w14:paraId="534352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492</w:t>
      </w:r>
    </w:p>
    <w:p w14:paraId="58CD1C5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492</w:t>
      </w:r>
    </w:p>
    <w:p w14:paraId="4FC58F46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492</w:t>
      </w:r>
    </w:p>
    <w:p w14:paraId="69163D74" w14:textId="77777777" w:rsidR="000C63C2" w:rsidRDefault="000C63C2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494</w:t>
      </w:r>
    </w:p>
    <w:p w14:paraId="154080DB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494</w:t>
      </w:r>
    </w:p>
    <w:p w14:paraId="669C12BF" w14:textId="77777777" w:rsidR="000C63C2" w:rsidRDefault="000C63C2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0C8804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5918D7E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8.11.3.</w:t>
      </w:r>
      <w:r w:rsidRPr="000C63C2">
        <w:rPr>
          <w:lang w:eastAsia="zh-CN"/>
        </w:rPr>
        <w:t>2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496</w:t>
      </w:r>
    </w:p>
    <w:p w14:paraId="2920B1E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8.11.3.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6654FE9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500</w:t>
      </w:r>
    </w:p>
    <w:p w14:paraId="65B70E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3AA932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500</w:t>
      </w:r>
    </w:p>
    <w:p w14:paraId="07FEFB1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501</w:t>
      </w:r>
    </w:p>
    <w:p w14:paraId="5BF2CC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501</w:t>
      </w:r>
    </w:p>
    <w:p w14:paraId="0C8C4D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501</w:t>
      </w:r>
    </w:p>
    <w:p w14:paraId="7D7586A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501</w:t>
      </w:r>
    </w:p>
    <w:p w14:paraId="20BB89B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559EEB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501</w:t>
      </w:r>
    </w:p>
    <w:p w14:paraId="4CB3D1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501</w:t>
      </w:r>
    </w:p>
    <w:p w14:paraId="2984F1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501</w:t>
      </w:r>
    </w:p>
    <w:p w14:paraId="6C206D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501</w:t>
      </w:r>
    </w:p>
    <w:p w14:paraId="331278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502</w:t>
      </w:r>
    </w:p>
    <w:p w14:paraId="66ADCC0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502</w:t>
      </w:r>
    </w:p>
    <w:p w14:paraId="3479610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504</w:t>
      </w:r>
    </w:p>
    <w:p w14:paraId="2F8BB7F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507</w:t>
      </w:r>
    </w:p>
    <w:p w14:paraId="1E1C31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3AAC87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07DB39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004338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507</w:t>
      </w:r>
    </w:p>
    <w:p w14:paraId="2DDDE6E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507</w:t>
      </w:r>
    </w:p>
    <w:p w14:paraId="34EFBF5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509</w:t>
      </w:r>
    </w:p>
    <w:p w14:paraId="6C8BBD1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511</w:t>
      </w:r>
    </w:p>
    <w:p w14:paraId="47E262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511</w:t>
      </w:r>
    </w:p>
    <w:p w14:paraId="52DBD4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511</w:t>
      </w:r>
    </w:p>
    <w:p w14:paraId="568248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512</w:t>
      </w:r>
    </w:p>
    <w:p w14:paraId="5F12064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512</w:t>
      </w:r>
    </w:p>
    <w:p w14:paraId="518825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516</w:t>
      </w:r>
    </w:p>
    <w:p w14:paraId="6F0985A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519</w:t>
      </w:r>
    </w:p>
    <w:p w14:paraId="5B583D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523</w:t>
      </w:r>
    </w:p>
    <w:p w14:paraId="63409E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523</w:t>
      </w:r>
    </w:p>
    <w:p w14:paraId="411B03D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523</w:t>
      </w:r>
    </w:p>
    <w:p w14:paraId="446EFF2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526</w:t>
      </w:r>
    </w:p>
    <w:p w14:paraId="713EA5B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528</w:t>
      </w:r>
    </w:p>
    <w:p w14:paraId="0B698D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6B75474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529</w:t>
      </w:r>
    </w:p>
    <w:p w14:paraId="0D3B8A3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531</w:t>
      </w:r>
    </w:p>
    <w:p w14:paraId="4033294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534</w:t>
      </w:r>
    </w:p>
    <w:p w14:paraId="05C3E1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534</w:t>
      </w:r>
    </w:p>
    <w:p w14:paraId="46B3F75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534</w:t>
      </w:r>
    </w:p>
    <w:p w14:paraId="0123B4B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534</w:t>
      </w:r>
    </w:p>
    <w:p w14:paraId="51D9C07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29B8FD6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38DE46D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536</w:t>
      </w:r>
    </w:p>
    <w:p w14:paraId="42515C1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536</w:t>
      </w:r>
    </w:p>
    <w:p w14:paraId="46467CA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536</w:t>
      </w:r>
    </w:p>
    <w:p w14:paraId="1927EEA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537</w:t>
      </w:r>
    </w:p>
    <w:p w14:paraId="2BFB3F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538</w:t>
      </w:r>
    </w:p>
    <w:p w14:paraId="60AED3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539</w:t>
      </w:r>
    </w:p>
    <w:p w14:paraId="2DEFFB2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539</w:t>
      </w:r>
    </w:p>
    <w:p w14:paraId="6A836CA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543</w:t>
      </w:r>
    </w:p>
    <w:p w14:paraId="4EECEA5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545</w:t>
      </w:r>
    </w:p>
    <w:p w14:paraId="71E6B5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549</w:t>
      </w:r>
    </w:p>
    <w:p w14:paraId="3AD32A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549</w:t>
      </w:r>
    </w:p>
    <w:p w14:paraId="5215F72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550</w:t>
      </w:r>
    </w:p>
    <w:p w14:paraId="2FB6E5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550</w:t>
      </w:r>
    </w:p>
    <w:p w14:paraId="168DC15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551</w:t>
      </w:r>
    </w:p>
    <w:p w14:paraId="573F593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555</w:t>
      </w:r>
    </w:p>
    <w:p w14:paraId="344F2DD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558</w:t>
      </w:r>
    </w:p>
    <w:p w14:paraId="5C9E38D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563</w:t>
      </w:r>
    </w:p>
    <w:p w14:paraId="3CF68E1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564</w:t>
      </w:r>
    </w:p>
    <w:p w14:paraId="59B6760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564</w:t>
      </w:r>
    </w:p>
    <w:p w14:paraId="47DACA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565</w:t>
      </w:r>
    </w:p>
    <w:p w14:paraId="2F9E2A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565</w:t>
      </w:r>
    </w:p>
    <w:p w14:paraId="61CDD6A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565</w:t>
      </w:r>
    </w:p>
    <w:p w14:paraId="30AFF28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568</w:t>
      </w:r>
    </w:p>
    <w:p w14:paraId="68F8BBB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570</w:t>
      </w:r>
    </w:p>
    <w:p w14:paraId="2945AF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571</w:t>
      </w:r>
    </w:p>
    <w:p w14:paraId="7178E2C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45A144F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6E05D1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572</w:t>
      </w:r>
    </w:p>
    <w:p w14:paraId="785F807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572</w:t>
      </w:r>
    </w:p>
    <w:p w14:paraId="02D0118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572</w:t>
      </w:r>
    </w:p>
    <w:p w14:paraId="033E0A3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7E1BB2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573</w:t>
      </w:r>
    </w:p>
    <w:p w14:paraId="07AD47F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573</w:t>
      </w:r>
    </w:p>
    <w:p w14:paraId="1DAE1D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578</w:t>
      </w:r>
    </w:p>
    <w:p w14:paraId="3BB46A7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580</w:t>
      </w:r>
    </w:p>
    <w:p w14:paraId="1365D0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584</w:t>
      </w:r>
    </w:p>
    <w:p w14:paraId="43F1BE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2C26EDC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585</w:t>
      </w:r>
    </w:p>
    <w:p w14:paraId="6C7CAFA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587</w:t>
      </w:r>
    </w:p>
    <w:p w14:paraId="066A802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589</w:t>
      </w:r>
    </w:p>
    <w:p w14:paraId="3EC2B8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590</w:t>
      </w:r>
    </w:p>
    <w:p w14:paraId="4F1A9AF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590</w:t>
      </w:r>
    </w:p>
    <w:p w14:paraId="4AB6E4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590</w:t>
      </w:r>
    </w:p>
    <w:p w14:paraId="6566BB8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591</w:t>
      </w:r>
    </w:p>
    <w:p w14:paraId="313553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591</w:t>
      </w:r>
    </w:p>
    <w:p w14:paraId="65D53D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591</w:t>
      </w:r>
    </w:p>
    <w:p w14:paraId="40988EF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591</w:t>
      </w:r>
    </w:p>
    <w:p w14:paraId="37B236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591</w:t>
      </w:r>
    </w:p>
    <w:p w14:paraId="4AEB88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591</w:t>
      </w:r>
    </w:p>
    <w:p w14:paraId="48EC99A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591</w:t>
      </w:r>
    </w:p>
    <w:p w14:paraId="37D0ADA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592</w:t>
      </w:r>
    </w:p>
    <w:p w14:paraId="5BA2F32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592</w:t>
      </w:r>
    </w:p>
    <w:p w14:paraId="1555FE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592</w:t>
      </w:r>
    </w:p>
    <w:p w14:paraId="1F0F43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592</w:t>
      </w:r>
    </w:p>
    <w:p w14:paraId="27AB57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592</w:t>
      </w:r>
    </w:p>
    <w:p w14:paraId="7338029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593</w:t>
      </w:r>
    </w:p>
    <w:p w14:paraId="46C825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593</w:t>
      </w:r>
    </w:p>
    <w:p w14:paraId="074FFCC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594</w:t>
      </w:r>
    </w:p>
    <w:p w14:paraId="22A1D4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594</w:t>
      </w:r>
    </w:p>
    <w:p w14:paraId="356DD39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594</w:t>
      </w:r>
    </w:p>
    <w:p w14:paraId="515BA2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595</w:t>
      </w:r>
    </w:p>
    <w:p w14:paraId="4386FC4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595</w:t>
      </w:r>
    </w:p>
    <w:p w14:paraId="2C87F10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597</w:t>
      </w:r>
    </w:p>
    <w:p w14:paraId="763661D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600</w:t>
      </w:r>
    </w:p>
    <w:p w14:paraId="1F54A6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600</w:t>
      </w:r>
    </w:p>
    <w:p w14:paraId="0D85B46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600</w:t>
      </w:r>
    </w:p>
    <w:p w14:paraId="5D66BD1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603</w:t>
      </w:r>
    </w:p>
    <w:p w14:paraId="4970135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605</w:t>
      </w:r>
    </w:p>
    <w:p w14:paraId="6BA396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8.16.3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Requirements for UE category M2 with CE mode B</w:t>
      </w:r>
      <w:r>
        <w:tab/>
        <w:t>606</w:t>
      </w:r>
    </w:p>
    <w:p w14:paraId="7DD648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606</w:t>
      </w:r>
    </w:p>
    <w:p w14:paraId="20AED28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606</w:t>
      </w:r>
    </w:p>
    <w:p w14:paraId="6DCED84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608</w:t>
      </w:r>
    </w:p>
    <w:p w14:paraId="334D3E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611</w:t>
      </w:r>
    </w:p>
    <w:p w14:paraId="355202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611</w:t>
      </w:r>
    </w:p>
    <w:p w14:paraId="2643B99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612</w:t>
      </w:r>
    </w:p>
    <w:p w14:paraId="0F33944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614</w:t>
      </w:r>
    </w:p>
    <w:p w14:paraId="48CC00A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616</w:t>
      </w:r>
    </w:p>
    <w:p w14:paraId="554285A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617</w:t>
      </w:r>
    </w:p>
    <w:p w14:paraId="740E0FD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617</w:t>
      </w:r>
    </w:p>
    <w:p w14:paraId="5A8373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617</w:t>
      </w:r>
    </w:p>
    <w:p w14:paraId="0004AD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8.17.1A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Intrafrequency Measurements</w:t>
      </w:r>
      <w:r>
        <w:tab/>
        <w:t>617</w:t>
      </w:r>
    </w:p>
    <w:p w14:paraId="4E71F7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618</w:t>
      </w:r>
    </w:p>
    <w:p w14:paraId="0542B5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618</w:t>
      </w:r>
    </w:p>
    <w:p w14:paraId="6B2847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618</w:t>
      </w:r>
    </w:p>
    <w:p w14:paraId="034918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 w:rsidRPr="00196437">
        <w:rPr>
          <w:rFonts w:eastAsia="SimSun"/>
          <w:lang w:val="en-US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 w:rsidRPr="00196437">
        <w:rPr>
          <w:rFonts w:eastAsia="SimSun"/>
          <w:lang w:val="en-US" w:eastAsia="zh-CN"/>
        </w:rPr>
        <w:t xml:space="preserve"> with CCA on target frequency</w:t>
      </w:r>
      <w:r>
        <w:tab/>
        <w:t>618</w:t>
      </w:r>
    </w:p>
    <w:p w14:paraId="262BD9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620</w:t>
      </w:r>
    </w:p>
    <w:p w14:paraId="7B41015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620</w:t>
      </w:r>
    </w:p>
    <w:p w14:paraId="07DE4A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620</w:t>
      </w:r>
    </w:p>
    <w:p w14:paraId="75E33B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8.17.3.2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</w:t>
      </w:r>
      <w:r>
        <w:tab/>
        <w:t>620</w:t>
      </w:r>
    </w:p>
    <w:p w14:paraId="2971F5E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8.17.3.2.1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 when no DRX is used</w:t>
      </w:r>
      <w:r>
        <w:tab/>
        <w:t>620</w:t>
      </w:r>
    </w:p>
    <w:p w14:paraId="13F3AE6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622</w:t>
      </w:r>
    </w:p>
    <w:p w14:paraId="06769F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624</w:t>
      </w:r>
    </w:p>
    <w:p w14:paraId="0FD3C0E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624</w:t>
      </w:r>
    </w:p>
    <w:p w14:paraId="499C789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8.17.3.3.2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625</w:t>
      </w:r>
    </w:p>
    <w:p w14:paraId="12CA4F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627</w:t>
      </w:r>
    </w:p>
    <w:p w14:paraId="765059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627</w:t>
      </w:r>
    </w:p>
    <w:p w14:paraId="038AE1C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cell identification</w:t>
      </w:r>
      <w:r>
        <w:tab/>
        <w:t>628</w:t>
      </w:r>
    </w:p>
    <w:p w14:paraId="0204985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measurement</w:t>
      </w:r>
      <w:r>
        <w:tab/>
        <w:t>629</w:t>
      </w:r>
    </w:p>
    <w:p w14:paraId="0554FD8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measurement reporting</w:t>
      </w:r>
      <w:r>
        <w:tab/>
        <w:t>630</w:t>
      </w:r>
    </w:p>
    <w:p w14:paraId="288FC9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631</w:t>
      </w:r>
    </w:p>
    <w:p w14:paraId="2F3950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631</w:t>
      </w:r>
    </w:p>
    <w:p w14:paraId="44BEF0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631</w:t>
      </w:r>
    </w:p>
    <w:p w14:paraId="6C1373B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cell identification</w:t>
      </w:r>
      <w:r>
        <w:tab/>
        <w:t>632</w:t>
      </w:r>
    </w:p>
    <w:p w14:paraId="414B3F4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measurement</w:t>
      </w:r>
      <w:r>
        <w:tab/>
        <w:t>633</w:t>
      </w:r>
    </w:p>
    <w:p w14:paraId="7EC81E5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</w:rPr>
        <w:t>NR I</w:t>
      </w:r>
      <w:r>
        <w:t>nter-RAT measurement reporting</w:t>
      </w:r>
      <w:r>
        <w:tab/>
        <w:t>634</w:t>
      </w:r>
    </w:p>
    <w:p w14:paraId="5E41311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8.17.4A.1.4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  <w:lang w:val="en-US"/>
        </w:rPr>
        <w:t>NR inter-RAT RSSI measurements</w:t>
      </w:r>
      <w:r>
        <w:tab/>
        <w:t>634</w:t>
      </w:r>
    </w:p>
    <w:p w14:paraId="0604596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8.17.4A.1.5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Calibri"/>
          <w:lang w:val="en-US"/>
        </w:rPr>
        <w:t>NR inter-RAT channel occupancy measurements</w:t>
      </w:r>
      <w:r>
        <w:tab/>
        <w:t>635</w:t>
      </w:r>
    </w:p>
    <w:p w14:paraId="6FE5AF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635</w:t>
      </w:r>
    </w:p>
    <w:p w14:paraId="599A570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635</w:t>
      </w:r>
    </w:p>
    <w:p w14:paraId="1109C2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14:paraId="3E7A2D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635</w:t>
      </w:r>
    </w:p>
    <w:p w14:paraId="703A59B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635</w:t>
      </w:r>
    </w:p>
    <w:p w14:paraId="098FE2E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636</w:t>
      </w:r>
    </w:p>
    <w:p w14:paraId="700148E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8.17.5.2.3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UE UTRA FDD CPICH measurement capability</w:t>
      </w:r>
      <w:r>
        <w:tab/>
        <w:t>636</w:t>
      </w:r>
    </w:p>
    <w:p w14:paraId="7C55D51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636</w:t>
      </w:r>
    </w:p>
    <w:p w14:paraId="03DC252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636</w:t>
      </w:r>
    </w:p>
    <w:p w14:paraId="2F8913C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637</w:t>
      </w:r>
    </w:p>
    <w:p w14:paraId="38C829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637</w:t>
      </w:r>
    </w:p>
    <w:p w14:paraId="71EF273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638</w:t>
      </w:r>
    </w:p>
    <w:p w14:paraId="7EC15C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638</w:t>
      </w:r>
    </w:p>
    <w:p w14:paraId="5B0B3D9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639</w:t>
      </w:r>
    </w:p>
    <w:p w14:paraId="5945BC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639</w:t>
      </w:r>
    </w:p>
    <w:p w14:paraId="6361C4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639</w:t>
      </w:r>
    </w:p>
    <w:p w14:paraId="38AFD6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639</w:t>
      </w:r>
    </w:p>
    <w:p w14:paraId="4CD14C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639</w:t>
      </w:r>
    </w:p>
    <w:p w14:paraId="147A0B0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639</w:t>
      </w:r>
    </w:p>
    <w:p w14:paraId="2906355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640</w:t>
      </w:r>
    </w:p>
    <w:p w14:paraId="6E38C84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640</w:t>
      </w:r>
    </w:p>
    <w:p w14:paraId="13685A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641</w:t>
      </w:r>
    </w:p>
    <w:p w14:paraId="25578E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641</w:t>
      </w:r>
    </w:p>
    <w:p w14:paraId="2B10A8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391A25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641</w:t>
      </w:r>
    </w:p>
    <w:p w14:paraId="3B2CF3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641</w:t>
      </w:r>
    </w:p>
    <w:p w14:paraId="468AF96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641</w:t>
      </w:r>
    </w:p>
    <w:p w14:paraId="5C8E815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642</w:t>
      </w:r>
    </w:p>
    <w:p w14:paraId="6204C4C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642</w:t>
      </w:r>
    </w:p>
    <w:p w14:paraId="6BFE5F9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642</w:t>
      </w:r>
    </w:p>
    <w:p w14:paraId="18A5CE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2BDE39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643</w:t>
      </w:r>
    </w:p>
    <w:p w14:paraId="0756F5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644</w:t>
      </w:r>
    </w:p>
    <w:p w14:paraId="2E03690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644</w:t>
      </w:r>
    </w:p>
    <w:p w14:paraId="53E04C8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644</w:t>
      </w:r>
    </w:p>
    <w:p w14:paraId="5EE529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645</w:t>
      </w:r>
    </w:p>
    <w:p w14:paraId="187C4F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645</w:t>
      </w:r>
    </w:p>
    <w:p w14:paraId="73FB10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645</w:t>
      </w:r>
    </w:p>
    <w:p w14:paraId="01A446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645</w:t>
      </w:r>
    </w:p>
    <w:p w14:paraId="163FCC0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645</w:t>
      </w:r>
    </w:p>
    <w:p w14:paraId="2882FB6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645</w:t>
      </w:r>
    </w:p>
    <w:p w14:paraId="43F3F2C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646</w:t>
      </w:r>
    </w:p>
    <w:p w14:paraId="00B68A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646</w:t>
      </w:r>
    </w:p>
    <w:p w14:paraId="75DE32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647</w:t>
      </w:r>
    </w:p>
    <w:p w14:paraId="685118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647</w:t>
      </w:r>
    </w:p>
    <w:p w14:paraId="0A28CD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647</w:t>
      </w:r>
    </w:p>
    <w:p w14:paraId="5A56977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647</w:t>
      </w:r>
    </w:p>
    <w:p w14:paraId="46FCB4A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647</w:t>
      </w:r>
    </w:p>
    <w:p w14:paraId="67AC168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649</w:t>
      </w:r>
    </w:p>
    <w:p w14:paraId="4FE9366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40D8BC7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55C34A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400DAA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650</w:t>
      </w:r>
    </w:p>
    <w:p w14:paraId="67446C1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650</w:t>
      </w:r>
    </w:p>
    <w:p w14:paraId="46F449E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650</w:t>
      </w:r>
    </w:p>
    <w:p w14:paraId="24C3498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652</w:t>
      </w:r>
    </w:p>
    <w:p w14:paraId="72E8A5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652</w:t>
      </w:r>
    </w:p>
    <w:p w14:paraId="6221D0B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465156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652</w:t>
      </w:r>
    </w:p>
    <w:p w14:paraId="396E3C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652</w:t>
      </w:r>
    </w:p>
    <w:p w14:paraId="550CAE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652</w:t>
      </w:r>
    </w:p>
    <w:p w14:paraId="628735E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653</w:t>
      </w:r>
    </w:p>
    <w:p w14:paraId="782CDE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653</w:t>
      </w:r>
    </w:p>
    <w:p w14:paraId="6C6580E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653</w:t>
      </w:r>
    </w:p>
    <w:p w14:paraId="0D101E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653</w:t>
      </w:r>
    </w:p>
    <w:p w14:paraId="3E6A22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654</w:t>
      </w:r>
    </w:p>
    <w:p w14:paraId="08C298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654</w:t>
      </w:r>
    </w:p>
    <w:p w14:paraId="2C53E98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654</w:t>
      </w:r>
    </w:p>
    <w:p w14:paraId="2A33E1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655</w:t>
      </w:r>
    </w:p>
    <w:p w14:paraId="235247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8.17.16.1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67E7C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8.17.16.2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655</w:t>
      </w:r>
    </w:p>
    <w:p w14:paraId="5D781C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8.17.16.3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655</w:t>
      </w:r>
    </w:p>
    <w:p w14:paraId="63DB7F6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655</w:t>
      </w:r>
    </w:p>
    <w:p w14:paraId="76B401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8.17.17.1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72AAF0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8.17.17.2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655</w:t>
      </w:r>
    </w:p>
    <w:p w14:paraId="22C73D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8.17.17.3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using autonomous gaps</w:t>
      </w:r>
      <w:r>
        <w:tab/>
        <w:t>655</w:t>
      </w:r>
    </w:p>
    <w:p w14:paraId="507DBC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8.17.17.4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655</w:t>
      </w:r>
    </w:p>
    <w:p w14:paraId="02B9C9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8.17.17.5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using autonomous gaps</w:t>
      </w:r>
      <w:r>
        <w:tab/>
        <w:t>655</w:t>
      </w:r>
    </w:p>
    <w:p w14:paraId="2C6B4E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FDD - NR CGI measurements with autonomous gaps</w:t>
      </w:r>
      <w:r>
        <w:tab/>
        <w:t>655</w:t>
      </w:r>
    </w:p>
    <w:p w14:paraId="2B9D6D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TDD - NR CGI measurements with autonomous gaps</w:t>
      </w:r>
      <w:r>
        <w:tab/>
        <w:t>655</w:t>
      </w:r>
    </w:p>
    <w:p w14:paraId="51776FD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655</w:t>
      </w:r>
    </w:p>
    <w:p w14:paraId="6E09E2B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655</w:t>
      </w:r>
    </w:p>
    <w:p w14:paraId="0C4B8A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656</w:t>
      </w:r>
    </w:p>
    <w:p w14:paraId="490792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656</w:t>
      </w:r>
    </w:p>
    <w:p w14:paraId="429BC3E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656</w:t>
      </w:r>
    </w:p>
    <w:p w14:paraId="6CB7EEF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656</w:t>
      </w:r>
    </w:p>
    <w:p w14:paraId="6756E5A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657</w:t>
      </w:r>
    </w:p>
    <w:p w14:paraId="0BB4F76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658</w:t>
      </w:r>
    </w:p>
    <w:p w14:paraId="388526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673253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Intra-frequency Measurements</w:t>
      </w:r>
      <w:r>
        <w:tab/>
        <w:t>658</w:t>
      </w:r>
    </w:p>
    <w:p w14:paraId="10CD1C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658</w:t>
      </w:r>
    </w:p>
    <w:p w14:paraId="27CE23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8.19.4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658</w:t>
      </w:r>
    </w:p>
    <w:p w14:paraId="2A31AE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8.19.5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Intra-frequency E-CID Measurements</w:t>
      </w:r>
      <w:r>
        <w:tab/>
        <w:t>658</w:t>
      </w:r>
    </w:p>
    <w:p w14:paraId="4F10283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 with autonomous gaps</w:t>
      </w:r>
      <w:r>
        <w:tab/>
        <w:t>659</w:t>
      </w:r>
    </w:p>
    <w:p w14:paraId="39E2A9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8.19.6.1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659</w:t>
      </w:r>
    </w:p>
    <w:p w14:paraId="479A15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8.19.6.2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659</w:t>
      </w:r>
    </w:p>
    <w:p w14:paraId="7D391B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8.19.6.3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659</w:t>
      </w:r>
    </w:p>
    <w:p w14:paraId="12E8E1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 with autonomous gaps</w:t>
      </w:r>
      <w:r>
        <w:tab/>
        <w:t>659</w:t>
      </w:r>
    </w:p>
    <w:p w14:paraId="0B0D56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8.19.7.1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659</w:t>
      </w:r>
    </w:p>
    <w:p w14:paraId="19C7FC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8.19.7.2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659</w:t>
      </w:r>
    </w:p>
    <w:p w14:paraId="282C72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8.19.7.3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with autonomous gaps</w:t>
      </w:r>
      <w:r>
        <w:tab/>
        <w:t>659</w:t>
      </w:r>
    </w:p>
    <w:p w14:paraId="4C33CD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8.19.7.4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659</w:t>
      </w:r>
    </w:p>
    <w:p w14:paraId="7A5754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8.19.7.5</w:t>
      </w:r>
      <w:r w:rsidRPr="000C63C2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with autonomous gaps</w:t>
      </w:r>
      <w:r>
        <w:tab/>
        <w:t>659</w:t>
      </w:r>
    </w:p>
    <w:p w14:paraId="0355145A" w14:textId="16F98EC2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659</w:t>
      </w:r>
    </w:p>
    <w:p w14:paraId="71FA7EF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659</w:t>
      </w:r>
    </w:p>
    <w:p w14:paraId="31E57B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4BADE6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660</w:t>
      </w:r>
    </w:p>
    <w:p w14:paraId="697A55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660</w:t>
      </w:r>
    </w:p>
    <w:p w14:paraId="153B66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660</w:t>
      </w:r>
    </w:p>
    <w:p w14:paraId="22C7F2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661</w:t>
      </w:r>
    </w:p>
    <w:p w14:paraId="6BB754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662</w:t>
      </w:r>
    </w:p>
    <w:p w14:paraId="732F0D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663</w:t>
      </w:r>
    </w:p>
    <w:p w14:paraId="6F1766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664</w:t>
      </w:r>
    </w:p>
    <w:p w14:paraId="6FC63F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665</w:t>
      </w:r>
    </w:p>
    <w:p w14:paraId="236C1F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666</w:t>
      </w:r>
    </w:p>
    <w:p w14:paraId="05FF2B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667</w:t>
      </w:r>
    </w:p>
    <w:p w14:paraId="293AC4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667</w:t>
      </w:r>
    </w:p>
    <w:p w14:paraId="4E9798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667</w:t>
      </w:r>
    </w:p>
    <w:p w14:paraId="28C36D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668</w:t>
      </w:r>
    </w:p>
    <w:p w14:paraId="6C3A74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98C37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668</w:t>
      </w:r>
    </w:p>
    <w:p w14:paraId="3336B32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669</w:t>
      </w:r>
    </w:p>
    <w:p w14:paraId="5483AA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5A270C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670</w:t>
      </w:r>
    </w:p>
    <w:p w14:paraId="2725CC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671</w:t>
      </w:r>
    </w:p>
    <w:p w14:paraId="7035B0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671</w:t>
      </w:r>
    </w:p>
    <w:p w14:paraId="56C86B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672</w:t>
      </w:r>
    </w:p>
    <w:p w14:paraId="61D637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672</w:t>
      </w:r>
    </w:p>
    <w:p w14:paraId="72199A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673</w:t>
      </w:r>
    </w:p>
    <w:p w14:paraId="5B52BA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674</w:t>
      </w:r>
    </w:p>
    <w:p w14:paraId="0FC998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674</w:t>
      </w:r>
    </w:p>
    <w:p w14:paraId="43FF0F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674</w:t>
      </w:r>
    </w:p>
    <w:p w14:paraId="2B0684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674</w:t>
      </w:r>
    </w:p>
    <w:p w14:paraId="340893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675</w:t>
      </w:r>
    </w:p>
    <w:p w14:paraId="48152C1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675</w:t>
      </w:r>
    </w:p>
    <w:p w14:paraId="6F4907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675</w:t>
      </w:r>
    </w:p>
    <w:p w14:paraId="5FA747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676</w:t>
      </w:r>
    </w:p>
    <w:p w14:paraId="2F8087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677</w:t>
      </w:r>
    </w:p>
    <w:p w14:paraId="70C7F4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678</w:t>
      </w:r>
    </w:p>
    <w:p w14:paraId="420162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679</w:t>
      </w:r>
    </w:p>
    <w:p w14:paraId="4A2C3BB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680</w:t>
      </w:r>
    </w:p>
    <w:p w14:paraId="1DFAA6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680</w:t>
      </w:r>
    </w:p>
    <w:p w14:paraId="33D08F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680</w:t>
      </w:r>
    </w:p>
    <w:p w14:paraId="633029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680</w:t>
      </w:r>
    </w:p>
    <w:p w14:paraId="49B549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680</w:t>
      </w:r>
    </w:p>
    <w:p w14:paraId="4AC615B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681</w:t>
      </w:r>
    </w:p>
    <w:p w14:paraId="2C3C3F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681</w:t>
      </w:r>
    </w:p>
    <w:p w14:paraId="1E4EEE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682</w:t>
      </w:r>
    </w:p>
    <w:p w14:paraId="552F7E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683</w:t>
      </w:r>
    </w:p>
    <w:p w14:paraId="1A05FD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683</w:t>
      </w:r>
    </w:p>
    <w:p w14:paraId="72E823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684</w:t>
      </w:r>
    </w:p>
    <w:p w14:paraId="4E97A2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685</w:t>
      </w:r>
    </w:p>
    <w:p w14:paraId="2A38F4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685</w:t>
      </w:r>
    </w:p>
    <w:p w14:paraId="6605DE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685</w:t>
      </w:r>
    </w:p>
    <w:p w14:paraId="0A3F4D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686</w:t>
      </w:r>
    </w:p>
    <w:p w14:paraId="3999B5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687</w:t>
      </w:r>
    </w:p>
    <w:p w14:paraId="58CD2B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520705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687</w:t>
      </w:r>
    </w:p>
    <w:p w14:paraId="72786A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687</w:t>
      </w:r>
    </w:p>
    <w:p w14:paraId="109D05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688</w:t>
      </w:r>
    </w:p>
    <w:p w14:paraId="72E914F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688</w:t>
      </w:r>
    </w:p>
    <w:p w14:paraId="72D6C9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689</w:t>
      </w:r>
    </w:p>
    <w:p w14:paraId="34F6AE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689</w:t>
      </w:r>
    </w:p>
    <w:p w14:paraId="768993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689</w:t>
      </w:r>
    </w:p>
    <w:p w14:paraId="16ED1D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689</w:t>
      </w:r>
    </w:p>
    <w:p w14:paraId="218222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Rx – Tx time difference</w:t>
      </w:r>
      <w:r>
        <w:tab/>
        <w:t>689</w:t>
      </w:r>
    </w:p>
    <w:p w14:paraId="18732B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689</w:t>
      </w:r>
    </w:p>
    <w:p w14:paraId="1553BA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 mapping</w:t>
      </w:r>
      <w:r>
        <w:tab/>
        <w:t>690</w:t>
      </w:r>
    </w:p>
    <w:p w14:paraId="481EC6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691</w:t>
      </w:r>
    </w:p>
    <w:p w14:paraId="5FBEAF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692</w:t>
      </w:r>
    </w:p>
    <w:p w14:paraId="3158C3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693</w:t>
      </w:r>
    </w:p>
    <w:p w14:paraId="355A19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693</w:t>
      </w:r>
    </w:p>
    <w:p w14:paraId="5C9231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694</w:t>
      </w:r>
    </w:p>
    <w:p w14:paraId="6F7468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RSTD Measurement Report Mapping</w:t>
      </w:r>
      <w:r>
        <w:tab/>
        <w:t>696</w:t>
      </w:r>
    </w:p>
    <w:p w14:paraId="5FCF68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Higher-Resolution RSTD Measurement Report Mapping</w:t>
      </w:r>
      <w:r>
        <w:tab/>
        <w:t>696</w:t>
      </w:r>
    </w:p>
    <w:p w14:paraId="32F100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697</w:t>
      </w:r>
    </w:p>
    <w:p w14:paraId="62B9C8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698</w:t>
      </w:r>
    </w:p>
    <w:p w14:paraId="0C56E0F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699</w:t>
      </w:r>
    </w:p>
    <w:p w14:paraId="7C002E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700</w:t>
      </w:r>
    </w:p>
    <w:p w14:paraId="2E0C8F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accuracy requirement</w:t>
      </w:r>
      <w:r>
        <w:tab/>
        <w:t>700</w:t>
      </w:r>
    </w:p>
    <w:p w14:paraId="32DF63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and secondary component carrier relative accuracy requirement</w:t>
      </w:r>
      <w:r>
        <w:tab/>
        <w:t>700</w:t>
      </w:r>
    </w:p>
    <w:p w14:paraId="3F05D2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relative accuracy requirement</w:t>
      </w:r>
      <w:r>
        <w:tab/>
        <w:t>700</w:t>
      </w:r>
    </w:p>
    <w:p w14:paraId="5D627BD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700</w:t>
      </w:r>
    </w:p>
    <w:p w14:paraId="2636B2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701</w:t>
      </w:r>
    </w:p>
    <w:p w14:paraId="1B6E14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701</w:t>
      </w:r>
    </w:p>
    <w:p w14:paraId="6915AE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701</w:t>
      </w:r>
    </w:p>
    <w:p w14:paraId="7FCB6E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702</w:t>
      </w:r>
    </w:p>
    <w:p w14:paraId="3A51574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703</w:t>
      </w:r>
    </w:p>
    <w:p w14:paraId="5D8E2A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703</w:t>
      </w:r>
    </w:p>
    <w:p w14:paraId="31FA32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703</w:t>
      </w:r>
    </w:p>
    <w:p w14:paraId="665D1C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703</w:t>
      </w:r>
    </w:p>
    <w:p w14:paraId="1D1236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703</w:t>
      </w:r>
    </w:p>
    <w:p w14:paraId="5EC62409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703</w:t>
      </w:r>
    </w:p>
    <w:p w14:paraId="726168E6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704</w:t>
      </w:r>
    </w:p>
    <w:p w14:paraId="1E02348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705</w:t>
      </w:r>
    </w:p>
    <w:p w14:paraId="55A59A9F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705</w:t>
      </w:r>
    </w:p>
    <w:p w14:paraId="4D29AA77" w14:textId="77777777" w:rsidR="000C63C2" w:rsidRDefault="000C63C2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705</w:t>
      </w:r>
    </w:p>
    <w:p w14:paraId="527D75D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706</w:t>
      </w:r>
    </w:p>
    <w:p w14:paraId="321F88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706</w:t>
      </w:r>
    </w:p>
    <w:p w14:paraId="7ED517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706</w:t>
      </w:r>
    </w:p>
    <w:p w14:paraId="4FE08D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707</w:t>
      </w:r>
    </w:p>
    <w:p w14:paraId="74B1B40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707</w:t>
      </w:r>
    </w:p>
    <w:p w14:paraId="605394A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707</w:t>
      </w:r>
    </w:p>
    <w:p w14:paraId="017BBD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707</w:t>
      </w:r>
    </w:p>
    <w:p w14:paraId="030FFCB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707</w:t>
      </w:r>
    </w:p>
    <w:p w14:paraId="175E57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707</w:t>
      </w:r>
    </w:p>
    <w:p w14:paraId="195304C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707</w:t>
      </w:r>
    </w:p>
    <w:p w14:paraId="20EBD58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707</w:t>
      </w:r>
    </w:p>
    <w:p w14:paraId="126A40F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707</w:t>
      </w:r>
    </w:p>
    <w:p w14:paraId="114C15E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707</w:t>
      </w:r>
    </w:p>
    <w:p w14:paraId="2EF1BF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708</w:t>
      </w:r>
    </w:p>
    <w:p w14:paraId="0B3B8D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RS-SINR Measurements</w:t>
      </w:r>
      <w:r>
        <w:tab/>
        <w:t>708</w:t>
      </w:r>
    </w:p>
    <w:p w14:paraId="06A147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 Mapping</w:t>
      </w:r>
      <w:r>
        <w:tab/>
        <w:t>708</w:t>
      </w:r>
    </w:p>
    <w:p w14:paraId="7441A1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RS-SINR Measurement Accuracy Requirements</w:t>
      </w:r>
      <w:r>
        <w:tab/>
        <w:t>709</w:t>
      </w:r>
    </w:p>
    <w:p w14:paraId="14DACE9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709</w:t>
      </w:r>
    </w:p>
    <w:p w14:paraId="29336B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RS-SINR Measurement Accuracy Requirements</w:t>
      </w:r>
      <w:r>
        <w:tab/>
        <w:t>709</w:t>
      </w:r>
    </w:p>
    <w:p w14:paraId="34B259D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709</w:t>
      </w:r>
    </w:p>
    <w:p w14:paraId="392C6CF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RS-SINR Measurement Accuracy Requirements</w:t>
      </w:r>
      <w:r>
        <w:tab/>
        <w:t>710</w:t>
      </w:r>
    </w:p>
    <w:p w14:paraId="785DD3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711</w:t>
      </w:r>
    </w:p>
    <w:p w14:paraId="427527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711</w:t>
      </w:r>
    </w:p>
    <w:p w14:paraId="237E29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measurements</w:t>
      </w:r>
      <w:r>
        <w:tab/>
        <w:t>711</w:t>
      </w:r>
    </w:p>
    <w:p w14:paraId="3A1D112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 report mapping</w:t>
      </w:r>
      <w:r>
        <w:tab/>
        <w:t>711</w:t>
      </w:r>
    </w:p>
    <w:p w14:paraId="0828850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RSRP measurement accuracy requirements</w:t>
      </w:r>
      <w:r>
        <w:tab/>
        <w:t>711</w:t>
      </w:r>
    </w:p>
    <w:p w14:paraId="158502D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RSRP measurement accuracy requirements</w:t>
      </w:r>
      <w:r>
        <w:tab/>
        <w:t>712</w:t>
      </w:r>
    </w:p>
    <w:p w14:paraId="2AC9BD2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RSRP measurement accuracy requirements</w:t>
      </w:r>
      <w:r>
        <w:tab/>
        <w:t>712</w:t>
      </w:r>
    </w:p>
    <w:p w14:paraId="186A67F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RSRP measurement accuracy requirements</w:t>
      </w:r>
      <w:r>
        <w:tab/>
        <w:t>713</w:t>
      </w:r>
    </w:p>
    <w:p w14:paraId="452377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measurements</w:t>
      </w:r>
      <w:r>
        <w:tab/>
        <w:t>713</w:t>
      </w:r>
    </w:p>
    <w:p w14:paraId="7C9A0A8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 report mapping</w:t>
      </w:r>
      <w:r>
        <w:tab/>
        <w:t>713</w:t>
      </w:r>
    </w:p>
    <w:p w14:paraId="3C92C5B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RSRQ measurement accuracy requirements</w:t>
      </w:r>
      <w:r>
        <w:tab/>
        <w:t>713</w:t>
      </w:r>
    </w:p>
    <w:p w14:paraId="65B7F4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RSRQ measurement accuracy requirements</w:t>
      </w:r>
      <w:r>
        <w:tab/>
        <w:t>714</w:t>
      </w:r>
    </w:p>
    <w:p w14:paraId="5D21C48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RSRQ measurement accuracy requirements</w:t>
      </w:r>
      <w:r>
        <w:tab/>
        <w:t>714</w:t>
      </w:r>
    </w:p>
    <w:p w14:paraId="737DD0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measurements</w:t>
      </w:r>
      <w:r>
        <w:tab/>
        <w:t>715</w:t>
      </w:r>
    </w:p>
    <w:p w14:paraId="3CA36E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 report mapping</w:t>
      </w:r>
      <w:r>
        <w:tab/>
        <w:t>715</w:t>
      </w:r>
    </w:p>
    <w:p w14:paraId="64D1D33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CSI-RSRP measurement accuracy requirements</w:t>
      </w:r>
      <w:r>
        <w:tab/>
        <w:t>715</w:t>
      </w:r>
    </w:p>
    <w:p w14:paraId="60A1258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CSI-RSRP measurement accuracy requirements</w:t>
      </w:r>
      <w:r>
        <w:tab/>
        <w:t>715</w:t>
      </w:r>
    </w:p>
    <w:p w14:paraId="212A3E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CSI-RSRP measurement accuracy requirements</w:t>
      </w:r>
      <w:r>
        <w:tab/>
        <w:t>716</w:t>
      </w:r>
    </w:p>
    <w:p w14:paraId="6CB281D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CSI-RSRP measurement accuracy requirements</w:t>
      </w:r>
      <w:r>
        <w:tab/>
        <w:t>716</w:t>
      </w:r>
    </w:p>
    <w:p w14:paraId="172C8B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717</w:t>
      </w:r>
    </w:p>
    <w:p w14:paraId="22F7FD1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 report mapping</w:t>
      </w:r>
      <w:r>
        <w:tab/>
        <w:t>717</w:t>
      </w:r>
    </w:p>
    <w:p w14:paraId="1EB6060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RSSI measurement accuracy requirements</w:t>
      </w:r>
      <w:r>
        <w:tab/>
        <w:t>717</w:t>
      </w:r>
    </w:p>
    <w:p w14:paraId="4811C86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RSSI measurement accuracy requirements</w:t>
      </w:r>
      <w:r>
        <w:tab/>
        <w:t>718</w:t>
      </w:r>
    </w:p>
    <w:p w14:paraId="6D4208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</w:t>
      </w:r>
      <w:r>
        <w:tab/>
        <w:t>718</w:t>
      </w:r>
    </w:p>
    <w:p w14:paraId="19497AB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718</w:t>
      </w:r>
    </w:p>
    <w:p w14:paraId="32F483F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</w:t>
      </w:r>
      <w:r>
        <w:tab/>
        <w:t>718</w:t>
      </w:r>
    </w:p>
    <w:p w14:paraId="6978306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719</w:t>
      </w:r>
    </w:p>
    <w:p w14:paraId="42E632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719</w:t>
      </w:r>
    </w:p>
    <w:p w14:paraId="142BD9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Accuracy requirements for measurements on SCC</w:t>
      </w:r>
      <w:r>
        <w:tab/>
        <w:t>719</w:t>
      </w:r>
    </w:p>
    <w:p w14:paraId="713FFE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719</w:t>
      </w:r>
    </w:p>
    <w:p w14:paraId="3F1E51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719</w:t>
      </w:r>
    </w:p>
    <w:p w14:paraId="093B4EC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720</w:t>
      </w:r>
    </w:p>
    <w:p w14:paraId="43498D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720</w:t>
      </w:r>
    </w:p>
    <w:p w14:paraId="77C50D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 Measurement Report Mapping</w:t>
      </w:r>
      <w:r>
        <w:tab/>
        <w:t>720</w:t>
      </w:r>
    </w:p>
    <w:p w14:paraId="5D9F4B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721</w:t>
      </w:r>
    </w:p>
    <w:p w14:paraId="432C0A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721</w:t>
      </w:r>
    </w:p>
    <w:p w14:paraId="0B9DD8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723</w:t>
      </w:r>
    </w:p>
    <w:p w14:paraId="4197F9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724</w:t>
      </w:r>
    </w:p>
    <w:p w14:paraId="7E3E2D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726</w:t>
      </w:r>
    </w:p>
    <w:p w14:paraId="32541E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727</w:t>
      </w:r>
    </w:p>
    <w:p w14:paraId="603328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727</w:t>
      </w:r>
    </w:p>
    <w:p w14:paraId="25ABCE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728</w:t>
      </w:r>
    </w:p>
    <w:p w14:paraId="4B2E84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729</w:t>
      </w:r>
    </w:p>
    <w:p w14:paraId="528F05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729</w:t>
      </w:r>
    </w:p>
    <w:p w14:paraId="53D21B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3E6EF8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423672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732</w:t>
      </w:r>
    </w:p>
    <w:p w14:paraId="3DD1F0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733</w:t>
      </w:r>
    </w:p>
    <w:p w14:paraId="39F43F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734</w:t>
      </w:r>
    </w:p>
    <w:p w14:paraId="6A4643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735</w:t>
      </w:r>
    </w:p>
    <w:p w14:paraId="24A46A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736</w:t>
      </w:r>
    </w:p>
    <w:p w14:paraId="5284D5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737</w:t>
      </w:r>
    </w:p>
    <w:p w14:paraId="4D016C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738</w:t>
      </w:r>
    </w:p>
    <w:p w14:paraId="4AB986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739</w:t>
      </w:r>
    </w:p>
    <w:p w14:paraId="4A6A4C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740</w:t>
      </w:r>
    </w:p>
    <w:p w14:paraId="6B16B5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743</w:t>
      </w:r>
    </w:p>
    <w:p w14:paraId="61375A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746</w:t>
      </w:r>
    </w:p>
    <w:p w14:paraId="23947A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746</w:t>
      </w:r>
    </w:p>
    <w:p w14:paraId="123D08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749</w:t>
      </w:r>
    </w:p>
    <w:p w14:paraId="4A73636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750</w:t>
      </w:r>
    </w:p>
    <w:p w14:paraId="47B88D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750</w:t>
      </w:r>
    </w:p>
    <w:p w14:paraId="0E158A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751</w:t>
      </w:r>
    </w:p>
    <w:p w14:paraId="6B6961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751</w:t>
      </w:r>
    </w:p>
    <w:p w14:paraId="44D538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752</w:t>
      </w:r>
    </w:p>
    <w:p w14:paraId="42F42C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752</w:t>
      </w:r>
    </w:p>
    <w:p w14:paraId="2C69F0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753</w:t>
      </w:r>
    </w:p>
    <w:p w14:paraId="7734A7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753</w:t>
      </w:r>
    </w:p>
    <w:p w14:paraId="3A19C1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754</w:t>
      </w:r>
    </w:p>
    <w:p w14:paraId="092406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754</w:t>
      </w:r>
    </w:p>
    <w:p w14:paraId="460854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754</w:t>
      </w:r>
    </w:p>
    <w:p w14:paraId="48A7F6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755</w:t>
      </w:r>
    </w:p>
    <w:p w14:paraId="6E9C37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756</w:t>
      </w:r>
    </w:p>
    <w:p w14:paraId="7A194F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757</w:t>
      </w:r>
    </w:p>
    <w:p w14:paraId="38130A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NRSRQ Measurement Report Mapping</w:t>
      </w:r>
      <w:r>
        <w:tab/>
        <w:t>758</w:t>
      </w:r>
    </w:p>
    <w:p w14:paraId="4D902C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759</w:t>
      </w:r>
    </w:p>
    <w:p w14:paraId="2F00B4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759</w:t>
      </w:r>
    </w:p>
    <w:p w14:paraId="49100E7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760</w:t>
      </w:r>
    </w:p>
    <w:p w14:paraId="080881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760</w:t>
      </w:r>
    </w:p>
    <w:p w14:paraId="496EAF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760</w:t>
      </w:r>
    </w:p>
    <w:p w14:paraId="364358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760</w:t>
      </w:r>
    </w:p>
    <w:p w14:paraId="50A1F42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762</w:t>
      </w:r>
    </w:p>
    <w:p w14:paraId="701F51A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762</w:t>
      </w:r>
    </w:p>
    <w:p w14:paraId="7C8B7D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762</w:t>
      </w:r>
    </w:p>
    <w:p w14:paraId="0E662C7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00C4A8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763</w:t>
      </w:r>
    </w:p>
    <w:p w14:paraId="139326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763</w:t>
      </w:r>
    </w:p>
    <w:p w14:paraId="0F4593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764</w:t>
      </w:r>
    </w:p>
    <w:p w14:paraId="7B27E8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765</w:t>
      </w:r>
    </w:p>
    <w:p w14:paraId="4519E4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766</w:t>
      </w:r>
    </w:p>
    <w:p w14:paraId="0D54B9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768</w:t>
      </w:r>
    </w:p>
    <w:p w14:paraId="0661BF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Accuracy for non-BL CE UE</w:t>
      </w:r>
      <w:r>
        <w:tab/>
        <w:t>769</w:t>
      </w:r>
    </w:p>
    <w:p w14:paraId="6F009C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770</w:t>
      </w:r>
    </w:p>
    <w:p w14:paraId="056DFE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772</w:t>
      </w:r>
    </w:p>
    <w:p w14:paraId="67D6AA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772</w:t>
      </w:r>
    </w:p>
    <w:p w14:paraId="314722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774</w:t>
      </w:r>
    </w:p>
    <w:p w14:paraId="11109C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775</w:t>
      </w:r>
    </w:p>
    <w:p w14:paraId="453F61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775</w:t>
      </w:r>
    </w:p>
    <w:p w14:paraId="2B8E85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775</w:t>
      </w:r>
    </w:p>
    <w:p w14:paraId="15AB89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776</w:t>
      </w:r>
    </w:p>
    <w:p w14:paraId="70C6E8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776</w:t>
      </w:r>
    </w:p>
    <w:p w14:paraId="19C565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777</w:t>
      </w:r>
    </w:p>
    <w:p w14:paraId="44E616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778</w:t>
      </w:r>
    </w:p>
    <w:p w14:paraId="49E85E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96437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779</w:t>
      </w:r>
    </w:p>
    <w:p w14:paraId="728D21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780</w:t>
      </w:r>
    </w:p>
    <w:p w14:paraId="2B5783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780</w:t>
      </w:r>
    </w:p>
    <w:p w14:paraId="574B7D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780</w:t>
      </w:r>
    </w:p>
    <w:p w14:paraId="0608B1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781</w:t>
      </w:r>
    </w:p>
    <w:p w14:paraId="167BABC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782</w:t>
      </w:r>
    </w:p>
    <w:p w14:paraId="217932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782</w:t>
      </w:r>
    </w:p>
    <w:p w14:paraId="418D90B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784</w:t>
      </w:r>
    </w:p>
    <w:p w14:paraId="6EF5BD8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784</w:t>
      </w:r>
    </w:p>
    <w:p w14:paraId="6473F5D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785</w:t>
      </w:r>
    </w:p>
    <w:p w14:paraId="4FAA72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785</w:t>
      </w:r>
    </w:p>
    <w:p w14:paraId="58E9F51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785</w:t>
      </w:r>
    </w:p>
    <w:p w14:paraId="226D6D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786</w:t>
      </w:r>
    </w:p>
    <w:p w14:paraId="5B0F573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786</w:t>
      </w:r>
    </w:p>
    <w:p w14:paraId="7690BE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786</w:t>
      </w:r>
    </w:p>
    <w:p w14:paraId="29E559D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786</w:t>
      </w:r>
    </w:p>
    <w:p w14:paraId="5EB3B66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786</w:t>
      </w:r>
    </w:p>
    <w:p w14:paraId="2F69D44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786</w:t>
      </w:r>
    </w:p>
    <w:p w14:paraId="0A01847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786</w:t>
      </w:r>
    </w:p>
    <w:p w14:paraId="7744309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96437">
        <w:rPr>
          <w:rFonts w:cs="v4.2.0"/>
          <w:vertAlign w:val="subscript"/>
          <w:lang w:eastAsia="zh-CN"/>
        </w:rPr>
        <w:t>CMAX,c</w:t>
      </w:r>
      <w:r>
        <w:tab/>
        <w:t>787</w:t>
      </w:r>
    </w:p>
    <w:p w14:paraId="0E09A6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787</w:t>
      </w:r>
    </w:p>
    <w:p w14:paraId="23553B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787</w:t>
      </w:r>
    </w:p>
    <w:p w14:paraId="17DA29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787</w:t>
      </w:r>
    </w:p>
    <w:p w14:paraId="2784485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787</w:t>
      </w:r>
    </w:p>
    <w:p w14:paraId="18D727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787</w:t>
      </w:r>
    </w:p>
    <w:p w14:paraId="110550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787</w:t>
      </w:r>
    </w:p>
    <w:p w14:paraId="13E05A8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788</w:t>
      </w:r>
    </w:p>
    <w:p w14:paraId="20FDEB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788</w:t>
      </w:r>
    </w:p>
    <w:p w14:paraId="482D1F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788</w:t>
      </w:r>
    </w:p>
    <w:p w14:paraId="061BED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788</w:t>
      </w:r>
    </w:p>
    <w:p w14:paraId="7877AF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789</w:t>
      </w:r>
    </w:p>
    <w:p w14:paraId="229E1B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789</w:t>
      </w:r>
    </w:p>
    <w:p w14:paraId="268105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790</w:t>
      </w:r>
    </w:p>
    <w:p w14:paraId="3EB1BE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96437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790</w:t>
      </w:r>
    </w:p>
    <w:p w14:paraId="43EB3A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96437">
        <w:rPr>
          <w:rFonts w:eastAsia="PMingLiU"/>
          <w:lang w:eastAsia="zh-TW"/>
        </w:rPr>
        <w:t>370.37</w:t>
      </w:r>
      <w:r>
        <w:t>Hz subcarrier spacing</w:t>
      </w:r>
      <w:r>
        <w:tab/>
        <w:t>790</w:t>
      </w:r>
    </w:p>
    <w:p w14:paraId="323A83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791</w:t>
      </w:r>
    </w:p>
    <w:p w14:paraId="09CC75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791</w:t>
      </w:r>
    </w:p>
    <w:p w14:paraId="03C63B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791</w:t>
      </w:r>
    </w:p>
    <w:p w14:paraId="66E193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792</w:t>
      </w:r>
    </w:p>
    <w:p w14:paraId="76D4CD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792</w:t>
      </w:r>
    </w:p>
    <w:p w14:paraId="5CE7C8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96437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792</w:t>
      </w:r>
    </w:p>
    <w:p w14:paraId="431400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96437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793</w:t>
      </w:r>
    </w:p>
    <w:p w14:paraId="715FE3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793</w:t>
      </w:r>
    </w:p>
    <w:p w14:paraId="06A4CA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793</w:t>
      </w:r>
    </w:p>
    <w:p w14:paraId="7AF5AA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794</w:t>
      </w:r>
    </w:p>
    <w:p w14:paraId="3D95563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795</w:t>
      </w:r>
    </w:p>
    <w:p w14:paraId="2518C72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795</w:t>
      </w:r>
    </w:p>
    <w:p w14:paraId="429D213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795</w:t>
      </w:r>
    </w:p>
    <w:p w14:paraId="210F68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795</w:t>
      </w:r>
    </w:p>
    <w:p w14:paraId="673976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796</w:t>
      </w:r>
    </w:p>
    <w:p w14:paraId="22890E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797</w:t>
      </w:r>
    </w:p>
    <w:p w14:paraId="7F0102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797</w:t>
      </w:r>
    </w:p>
    <w:p w14:paraId="64CBE3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797</w:t>
      </w:r>
    </w:p>
    <w:p w14:paraId="7CE9E81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798</w:t>
      </w:r>
    </w:p>
    <w:p w14:paraId="347AAE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617D8CE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798</w:t>
      </w:r>
    </w:p>
    <w:p w14:paraId="289428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798</w:t>
      </w:r>
    </w:p>
    <w:p w14:paraId="56E1BB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799</w:t>
      </w:r>
    </w:p>
    <w:p w14:paraId="2CF5D9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799</w:t>
      </w:r>
    </w:p>
    <w:p w14:paraId="6EB0DE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799</w:t>
      </w:r>
    </w:p>
    <w:p w14:paraId="124326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800</w:t>
      </w:r>
    </w:p>
    <w:p w14:paraId="352EF3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9.10.4.1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lang w:val="en-US" w:eastAsia="zh-CN"/>
        </w:rPr>
        <w:t>Intra-frequency absolute S-RSSI measurement accuracy requirements</w:t>
      </w:r>
      <w:r>
        <w:tab/>
        <w:t>800</w:t>
      </w:r>
    </w:p>
    <w:p w14:paraId="65328C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9.10.4.2 Intra-frequency relative S-RSSI measurement accuracy requirements</w:t>
      </w:r>
      <w:r w:rsidRPr="000C63C2">
        <w:tab/>
      </w:r>
      <w:r>
        <w:t>800</w:t>
      </w:r>
    </w:p>
    <w:p w14:paraId="5F426EC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801</w:t>
      </w:r>
    </w:p>
    <w:p w14:paraId="12A12D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801</w:t>
      </w:r>
    </w:p>
    <w:p w14:paraId="4C69B2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801</w:t>
      </w:r>
    </w:p>
    <w:p w14:paraId="0DFE61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802</w:t>
      </w:r>
    </w:p>
    <w:p w14:paraId="72F5406C" w14:textId="4B0127E4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802</w:t>
      </w:r>
    </w:p>
    <w:p w14:paraId="45B559A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802</w:t>
      </w:r>
    </w:p>
    <w:p w14:paraId="593C72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802</w:t>
      </w:r>
    </w:p>
    <w:p w14:paraId="7F145DA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803</w:t>
      </w:r>
    </w:p>
    <w:p w14:paraId="4B58BDC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803</w:t>
      </w:r>
    </w:p>
    <w:p w14:paraId="267588D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803</w:t>
      </w:r>
    </w:p>
    <w:p w14:paraId="060F31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803</w:t>
      </w:r>
    </w:p>
    <w:p w14:paraId="0FF5E72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96437">
        <w:rPr>
          <w:vertAlign w:val="subscript"/>
        </w:rPr>
        <w:t>ADV</w:t>
      </w:r>
      <w:r>
        <w:t>)</w:t>
      </w:r>
      <w:r>
        <w:tab/>
        <w:t>803</w:t>
      </w:r>
    </w:p>
    <w:p w14:paraId="67B0A1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803</w:t>
      </w:r>
    </w:p>
    <w:p w14:paraId="7E23FA0F" w14:textId="26FEA095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804</w:t>
      </w:r>
    </w:p>
    <w:p w14:paraId="453D12E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530BE32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804</w:t>
      </w:r>
    </w:p>
    <w:p w14:paraId="0A15BC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7EDF5F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804</w:t>
      </w:r>
    </w:p>
    <w:p w14:paraId="5A58364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805</w:t>
      </w:r>
    </w:p>
    <w:p w14:paraId="052862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794534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805</w:t>
      </w:r>
    </w:p>
    <w:p w14:paraId="6EEFA4C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805</w:t>
      </w:r>
    </w:p>
    <w:p w14:paraId="7A92091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4F738F3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805</w:t>
      </w:r>
    </w:p>
    <w:p w14:paraId="1F4B40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805</w:t>
      </w:r>
    </w:p>
    <w:p w14:paraId="24ED95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806</w:t>
      </w:r>
    </w:p>
    <w:p w14:paraId="499A663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806</w:t>
      </w:r>
    </w:p>
    <w:p w14:paraId="434F67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5834241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806</w:t>
      </w:r>
    </w:p>
    <w:p w14:paraId="635995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7EB6B4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806</w:t>
      </w:r>
    </w:p>
    <w:p w14:paraId="423D9B0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807</w:t>
      </w:r>
    </w:p>
    <w:p w14:paraId="50720BA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807</w:t>
      </w:r>
    </w:p>
    <w:p w14:paraId="4236D0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4BE5D0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807</w:t>
      </w:r>
    </w:p>
    <w:p w14:paraId="4A6DDA6D" w14:textId="581EE5ED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807</w:t>
      </w:r>
    </w:p>
    <w:p w14:paraId="7361650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7A6DD12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808</w:t>
      </w:r>
    </w:p>
    <w:p w14:paraId="61FD98B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808</w:t>
      </w:r>
    </w:p>
    <w:p w14:paraId="58D86C5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808</w:t>
      </w:r>
    </w:p>
    <w:p w14:paraId="01C1008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808</w:t>
      </w:r>
    </w:p>
    <w:p w14:paraId="643CFF7F" w14:textId="7B74ACF6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808</w:t>
      </w:r>
    </w:p>
    <w:p w14:paraId="1322928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305C9C1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809</w:t>
      </w:r>
    </w:p>
    <w:p w14:paraId="6BDCDDA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1330D5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809</w:t>
      </w:r>
    </w:p>
    <w:p w14:paraId="537FE8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809</w:t>
      </w:r>
    </w:p>
    <w:p w14:paraId="6D143C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809</w:t>
      </w:r>
    </w:p>
    <w:p w14:paraId="3C6D3CE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809</w:t>
      </w:r>
    </w:p>
    <w:p w14:paraId="45C5EE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555B0E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809</w:t>
      </w:r>
    </w:p>
    <w:p w14:paraId="214142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810</w:t>
      </w:r>
    </w:p>
    <w:p w14:paraId="5FA597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810</w:t>
      </w:r>
    </w:p>
    <w:p w14:paraId="6EB74C2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811</w:t>
      </w:r>
    </w:p>
    <w:p w14:paraId="08F1BC1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812</w:t>
      </w:r>
    </w:p>
    <w:p w14:paraId="3CC9166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14:paraId="096DE7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812</w:t>
      </w:r>
    </w:p>
    <w:p w14:paraId="58638B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812</w:t>
      </w:r>
    </w:p>
    <w:p w14:paraId="7DEBA56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812</w:t>
      </w:r>
    </w:p>
    <w:p w14:paraId="5434926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812</w:t>
      </w:r>
    </w:p>
    <w:p w14:paraId="7FE1E96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812</w:t>
      </w:r>
    </w:p>
    <w:p w14:paraId="18C459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812</w:t>
      </w:r>
    </w:p>
    <w:p w14:paraId="3FA992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96437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96437">
        <w:rPr>
          <w:rFonts w:eastAsia="Malgun Gothic"/>
        </w:rPr>
        <w:t>Carrier Aggregation</w:t>
      </w:r>
      <w:r>
        <w:tab/>
        <w:t>813</w:t>
      </w:r>
    </w:p>
    <w:p w14:paraId="676F01F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96437">
        <w:rPr>
          <w:rFonts w:eastAsiaTheme="minorEastAsia"/>
        </w:rPr>
        <w:t>3</w:t>
      </w:r>
      <w:r>
        <w:t>.7.</w:t>
      </w:r>
      <w:r w:rsidRPr="00196437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96437">
        <w:rPr>
          <w:rFonts w:eastAsiaTheme="minorEastAsia"/>
        </w:rPr>
        <w:t xml:space="preserve">NR </w:t>
      </w:r>
      <w:r>
        <w:t>V2X sidelink communication</w:t>
      </w:r>
      <w:r>
        <w:tab/>
        <w:t>813</w:t>
      </w:r>
    </w:p>
    <w:p w14:paraId="28AB98D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813</w:t>
      </w:r>
    </w:p>
    <w:p w14:paraId="5A12E20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814</w:t>
      </w:r>
    </w:p>
    <w:p w14:paraId="2175ADF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814</w:t>
      </w:r>
    </w:p>
    <w:p w14:paraId="3A9F8F88" w14:textId="3B93B0BE" w:rsidR="000C63C2" w:rsidRDefault="000C63C2" w:rsidP="000C63C2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</w:t>
      </w:r>
      <w:r>
        <w:tab/>
        <w:t>Test Cases</w:t>
      </w:r>
      <w:r>
        <w:tab/>
        <w:t>811</w:t>
      </w:r>
    </w:p>
    <w:p w14:paraId="16523418" w14:textId="261FF277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811</w:t>
      </w:r>
    </w:p>
    <w:p w14:paraId="6AA52E78" w14:textId="6103CBBB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811</w:t>
      </w:r>
    </w:p>
    <w:p w14:paraId="5DF4A2C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Types of requirements in TS 36.133</w:t>
      </w:r>
      <w:r>
        <w:tab/>
        <w:t>811</w:t>
      </w:r>
    </w:p>
    <w:p w14:paraId="0D16CA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811</w:t>
      </w:r>
    </w:p>
    <w:p w14:paraId="3E6907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811</w:t>
      </w:r>
    </w:p>
    <w:p w14:paraId="5E616C0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812</w:t>
      </w:r>
    </w:p>
    <w:p w14:paraId="5A7A48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812</w:t>
      </w:r>
    </w:p>
    <w:p w14:paraId="203A1994" w14:textId="2AB2C11B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813</w:t>
      </w:r>
    </w:p>
    <w:p w14:paraId="6FF4064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Reference Measurement Channels</w:t>
      </w:r>
      <w:r>
        <w:tab/>
        <w:t>813</w:t>
      </w:r>
    </w:p>
    <w:p w14:paraId="7FA19E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813</w:t>
      </w:r>
    </w:p>
    <w:p w14:paraId="764B2E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813</w:t>
      </w:r>
    </w:p>
    <w:p w14:paraId="3D3686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818</w:t>
      </w:r>
    </w:p>
    <w:p w14:paraId="6FCA32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821</w:t>
      </w:r>
    </w:p>
    <w:p w14:paraId="3AF5AC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822</w:t>
      </w:r>
    </w:p>
    <w:p w14:paraId="7DD9CF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823</w:t>
      </w:r>
    </w:p>
    <w:p w14:paraId="27FDF7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824</w:t>
      </w:r>
    </w:p>
    <w:p w14:paraId="5506F8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de-DE"/>
        </w:rPr>
        <w:t>PCFICH/PDCCH/PHICH</w:t>
      </w:r>
      <w:r>
        <w:tab/>
        <w:t>825</w:t>
      </w:r>
    </w:p>
    <w:p w14:paraId="0772B1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FDD</w:t>
      </w:r>
      <w:r>
        <w:tab/>
        <w:t>825</w:t>
      </w:r>
    </w:p>
    <w:p w14:paraId="561F7B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10C557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HD-FDD for UE category 0</w:t>
      </w:r>
      <w:r>
        <w:tab/>
        <w:t>826</w:t>
      </w:r>
    </w:p>
    <w:p w14:paraId="7DAD12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FS 3</w:t>
      </w:r>
      <w:r>
        <w:tab/>
        <w:t>826</w:t>
      </w:r>
    </w:p>
    <w:p w14:paraId="73ADFC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 xml:space="preserve">MPDCCH </w:t>
      </w:r>
      <w:r>
        <w:t>Reference Channels for Cat-M1 UEs</w:t>
      </w:r>
      <w:r>
        <w:tab/>
        <w:t>826</w:t>
      </w:r>
    </w:p>
    <w:p w14:paraId="74B3DA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FDD</w:t>
      </w:r>
      <w:r>
        <w:t xml:space="preserve"> in CEModeA</w:t>
      </w:r>
      <w:r>
        <w:tab/>
        <w:t>827</w:t>
      </w:r>
    </w:p>
    <w:p w14:paraId="32E0AE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HD-FDD</w:t>
      </w:r>
      <w:r>
        <w:t xml:space="preserve"> in CEModeA</w:t>
      </w:r>
      <w:r>
        <w:tab/>
        <w:t>827</w:t>
      </w:r>
    </w:p>
    <w:p w14:paraId="708B7B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TDD</w:t>
      </w:r>
      <w:r>
        <w:t xml:space="preserve"> in CEModeA</w:t>
      </w:r>
      <w:r>
        <w:tab/>
        <w:t>828</w:t>
      </w:r>
    </w:p>
    <w:p w14:paraId="3203C7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FDD</w:t>
      </w:r>
      <w:r>
        <w:t xml:space="preserve"> in CEModeB</w:t>
      </w:r>
      <w:r>
        <w:tab/>
        <w:t>828</w:t>
      </w:r>
    </w:p>
    <w:p w14:paraId="55F61D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HD-FDD</w:t>
      </w:r>
      <w:r>
        <w:t xml:space="preserve"> in CEModeB</w:t>
      </w:r>
      <w:r>
        <w:tab/>
        <w:t>829</w:t>
      </w:r>
    </w:p>
    <w:p w14:paraId="5DE7A9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A.3.1.3.6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TDD</w:t>
      </w:r>
      <w:r>
        <w:t xml:space="preserve"> in CEModeB</w:t>
      </w:r>
      <w:r>
        <w:tab/>
        <w:t>829</w:t>
      </w:r>
    </w:p>
    <w:p w14:paraId="1B6526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830</w:t>
      </w:r>
    </w:p>
    <w:p w14:paraId="128C19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96437">
        <w:rPr>
          <w:rFonts w:cs="v5.0.0"/>
        </w:rPr>
        <w:t>in CEModeA</w:t>
      </w:r>
      <w:r>
        <w:tab/>
        <w:t>830</w:t>
      </w:r>
    </w:p>
    <w:p w14:paraId="23AD7D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96437">
        <w:rPr>
          <w:rFonts w:cs="v5.0.0"/>
        </w:rPr>
        <w:t>in CEModeA</w:t>
      </w:r>
      <w:r>
        <w:tab/>
        <w:t>831</w:t>
      </w:r>
    </w:p>
    <w:p w14:paraId="51ABE8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96437">
        <w:rPr>
          <w:rFonts w:cs="v5.0.0"/>
        </w:rPr>
        <w:t>in CEModeA</w:t>
      </w:r>
      <w:r>
        <w:tab/>
        <w:t>832</w:t>
      </w:r>
    </w:p>
    <w:p w14:paraId="4B0943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96437">
        <w:rPr>
          <w:rFonts w:cs="v5.0.0"/>
        </w:rPr>
        <w:t>in CEModeB</w:t>
      </w:r>
      <w:r>
        <w:tab/>
        <w:t>833</w:t>
      </w:r>
    </w:p>
    <w:p w14:paraId="3D5D67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96437">
        <w:rPr>
          <w:rFonts w:cs="v5.0.0"/>
        </w:rPr>
        <w:t>in CEModeB</w:t>
      </w:r>
      <w:r>
        <w:tab/>
        <w:t>834</w:t>
      </w:r>
    </w:p>
    <w:p w14:paraId="4349C2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96437">
        <w:rPr>
          <w:rFonts w:cs="v5.0.0"/>
        </w:rPr>
        <w:t>in CEModeB</w:t>
      </w:r>
      <w:r>
        <w:tab/>
        <w:t>834</w:t>
      </w:r>
    </w:p>
    <w:p w14:paraId="7FAD7D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96437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96437">
        <w:rPr>
          <w:rFonts w:eastAsia="MS Mincho"/>
          <w:lang w:eastAsia="ja-JP"/>
        </w:rPr>
        <w:t>S</w:t>
      </w:r>
      <w:r>
        <w:t xml:space="preserve">CH </w:t>
      </w:r>
      <w:r w:rsidRPr="00196437">
        <w:rPr>
          <w:rFonts w:cs="v5.0.0"/>
        </w:rPr>
        <w:t xml:space="preserve">Reference Channel for </w:t>
      </w:r>
      <w:r w:rsidRPr="00196437">
        <w:rPr>
          <w:rFonts w:cs="v5.0.0"/>
          <w:lang w:eastAsia="zh-CN"/>
        </w:rPr>
        <w:t>UE category NB1</w:t>
      </w:r>
      <w:r>
        <w:tab/>
        <w:t>835</w:t>
      </w:r>
    </w:p>
    <w:p w14:paraId="3DC47F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96437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835</w:t>
      </w:r>
    </w:p>
    <w:p w14:paraId="365A72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836</w:t>
      </w:r>
    </w:p>
    <w:p w14:paraId="46E033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836</w:t>
      </w:r>
    </w:p>
    <w:p w14:paraId="222426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837</w:t>
      </w:r>
    </w:p>
    <w:p w14:paraId="5FEF02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837</w:t>
      </w:r>
    </w:p>
    <w:p w14:paraId="6F4BE3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838</w:t>
      </w:r>
    </w:p>
    <w:p w14:paraId="4D6FA5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96437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838</w:t>
      </w:r>
    </w:p>
    <w:p w14:paraId="4F22E6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838</w:t>
      </w:r>
    </w:p>
    <w:p w14:paraId="08F5B3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839</w:t>
      </w:r>
    </w:p>
    <w:p w14:paraId="54E6E0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839</w:t>
      </w:r>
    </w:p>
    <w:p w14:paraId="3830CF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839</w:t>
      </w:r>
    </w:p>
    <w:p w14:paraId="43A434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840</w:t>
      </w:r>
    </w:p>
    <w:p w14:paraId="0D79F2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840</w:t>
      </w:r>
    </w:p>
    <w:p w14:paraId="1A584D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840</w:t>
      </w:r>
    </w:p>
    <w:p w14:paraId="48B321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840</w:t>
      </w:r>
    </w:p>
    <w:p w14:paraId="1B068A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841</w:t>
      </w:r>
    </w:p>
    <w:p w14:paraId="64EB926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OFDMA Channel Noise Generator (OCNG)</w:t>
      </w:r>
      <w:r>
        <w:tab/>
        <w:t>841</w:t>
      </w:r>
    </w:p>
    <w:p w14:paraId="3C5D61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841</w:t>
      </w:r>
    </w:p>
    <w:p w14:paraId="6564CA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842</w:t>
      </w:r>
    </w:p>
    <w:p w14:paraId="66C58F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842</w:t>
      </w:r>
    </w:p>
    <w:p w14:paraId="442CE6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843</w:t>
      </w:r>
    </w:p>
    <w:p w14:paraId="098A24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843</w:t>
      </w:r>
    </w:p>
    <w:p w14:paraId="13AEE6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844</w:t>
      </w:r>
    </w:p>
    <w:p w14:paraId="37BE76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845</w:t>
      </w:r>
    </w:p>
    <w:p w14:paraId="20C374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845</w:t>
      </w:r>
    </w:p>
    <w:p w14:paraId="056624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845</w:t>
      </w:r>
    </w:p>
    <w:p w14:paraId="3A9B34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846</w:t>
      </w:r>
    </w:p>
    <w:p w14:paraId="6F336F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847</w:t>
      </w:r>
    </w:p>
    <w:p w14:paraId="23374A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847</w:t>
      </w:r>
    </w:p>
    <w:p w14:paraId="1B3938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848</w:t>
      </w:r>
    </w:p>
    <w:p w14:paraId="7D3B41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848</w:t>
      </w:r>
    </w:p>
    <w:p w14:paraId="65451D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849</w:t>
      </w:r>
    </w:p>
    <w:p w14:paraId="277B8C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849</w:t>
      </w:r>
    </w:p>
    <w:p w14:paraId="49C6FA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850</w:t>
      </w:r>
    </w:p>
    <w:p w14:paraId="718D96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850</w:t>
      </w:r>
    </w:p>
    <w:p w14:paraId="5FC7FA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851</w:t>
      </w:r>
    </w:p>
    <w:p w14:paraId="15D617B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851</w:t>
      </w:r>
    </w:p>
    <w:p w14:paraId="5158D9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852</w:t>
      </w:r>
    </w:p>
    <w:p w14:paraId="58A0575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852</w:t>
      </w:r>
    </w:p>
    <w:p w14:paraId="1A4364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853</w:t>
      </w:r>
    </w:p>
    <w:p w14:paraId="2665BA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853</w:t>
      </w:r>
    </w:p>
    <w:p w14:paraId="27AFCE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854</w:t>
      </w:r>
    </w:p>
    <w:p w14:paraId="1E9BCC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854</w:t>
      </w:r>
    </w:p>
    <w:p w14:paraId="5A071D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855</w:t>
      </w:r>
    </w:p>
    <w:p w14:paraId="5DFA00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855</w:t>
      </w:r>
    </w:p>
    <w:p w14:paraId="5AED8B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856</w:t>
      </w:r>
    </w:p>
    <w:p w14:paraId="6600A2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857</w:t>
      </w:r>
    </w:p>
    <w:p w14:paraId="417067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858</w:t>
      </w:r>
    </w:p>
    <w:p w14:paraId="102F67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859</w:t>
      </w:r>
    </w:p>
    <w:p w14:paraId="05A154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859</w:t>
      </w:r>
    </w:p>
    <w:p w14:paraId="193131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860</w:t>
      </w:r>
    </w:p>
    <w:p w14:paraId="0F4387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860</w:t>
      </w:r>
    </w:p>
    <w:p w14:paraId="2CBEDB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OCNG Patterns for Narrowband IoT</w:t>
      </w:r>
      <w:r>
        <w:tab/>
        <w:t>861</w:t>
      </w:r>
    </w:p>
    <w:p w14:paraId="310731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862</w:t>
      </w:r>
    </w:p>
    <w:p w14:paraId="7C0FE7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863</w:t>
      </w:r>
    </w:p>
    <w:p w14:paraId="093BEC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A.3.2.3.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 xml:space="preserve">Narrowband IoT OCNG FDD pattern </w:t>
      </w:r>
      <w:r w:rsidRPr="00196437">
        <w:rPr>
          <w:lang w:val="sv-FI" w:eastAsia="zh-CN"/>
        </w:rPr>
        <w:t>3</w:t>
      </w:r>
      <w:r w:rsidRPr="00196437">
        <w:rPr>
          <w:lang w:val="sv-FI"/>
        </w:rPr>
        <w:t xml:space="preserve">: </w:t>
      </w:r>
      <w:r w:rsidRPr="00196437">
        <w:rPr>
          <w:lang w:val="sv-FI" w:eastAsia="zh-CN"/>
        </w:rPr>
        <w:t>standalone</w:t>
      </w:r>
      <w:r w:rsidRPr="00196437">
        <w:rPr>
          <w:lang w:val="sv-FI"/>
        </w:rPr>
        <w:t xml:space="preserve"> NB-IoT</w:t>
      </w:r>
      <w:r>
        <w:tab/>
        <w:t>863</w:t>
      </w:r>
    </w:p>
    <w:p w14:paraId="5AE611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864</w:t>
      </w:r>
    </w:p>
    <w:p w14:paraId="474C9E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865</w:t>
      </w:r>
    </w:p>
    <w:p w14:paraId="615FF5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866</w:t>
      </w:r>
    </w:p>
    <w:p w14:paraId="3965EA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867</w:t>
      </w:r>
    </w:p>
    <w:p w14:paraId="15CF00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A.3.2.3.</w:t>
      </w:r>
      <w:r w:rsidRPr="000C63C2">
        <w:rPr>
          <w:lang w:eastAsia="zh-CN"/>
        </w:rPr>
        <w:t>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 xml:space="preserve">Narrowband IoT OCNG TDD pattern </w:t>
      </w:r>
      <w:r w:rsidRPr="00196437">
        <w:rPr>
          <w:lang w:val="sv-FI" w:eastAsia="zh-CN"/>
        </w:rPr>
        <w:t>3</w:t>
      </w:r>
      <w:r w:rsidRPr="00196437">
        <w:rPr>
          <w:lang w:val="sv-FI"/>
        </w:rPr>
        <w:t xml:space="preserve">: </w:t>
      </w:r>
      <w:r w:rsidRPr="00196437">
        <w:rPr>
          <w:lang w:val="sv-FI" w:eastAsia="zh-CN"/>
        </w:rPr>
        <w:t>standalone</w:t>
      </w:r>
      <w:r w:rsidRPr="00196437">
        <w:rPr>
          <w:lang w:val="sv-FI"/>
        </w:rPr>
        <w:t xml:space="preserve"> NB-IoT</w:t>
      </w:r>
      <w:r>
        <w:tab/>
        <w:t>868</w:t>
      </w:r>
    </w:p>
    <w:p w14:paraId="4143DA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869</w:t>
      </w:r>
    </w:p>
    <w:p w14:paraId="631616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869</w:t>
      </w:r>
    </w:p>
    <w:p w14:paraId="617420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870</w:t>
      </w:r>
    </w:p>
    <w:p w14:paraId="3F2078D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870</w:t>
      </w:r>
    </w:p>
    <w:p w14:paraId="5BC7DDC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871</w:t>
      </w:r>
    </w:p>
    <w:p w14:paraId="1D937B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871</w:t>
      </w:r>
    </w:p>
    <w:p w14:paraId="3DE27D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871</w:t>
      </w:r>
    </w:p>
    <w:p w14:paraId="3501E4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871</w:t>
      </w:r>
    </w:p>
    <w:p w14:paraId="24B2EAC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872</w:t>
      </w:r>
    </w:p>
    <w:p w14:paraId="7EE4D1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872</w:t>
      </w:r>
    </w:p>
    <w:p w14:paraId="2B58DB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96437">
        <w:rPr>
          <w:lang w:val="en-US"/>
        </w:rPr>
        <w:t>, 2x2 antenna</w:t>
      </w:r>
      <w:r>
        <w:tab/>
        <w:t>873</w:t>
      </w:r>
    </w:p>
    <w:p w14:paraId="0AFC1CC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873</w:t>
      </w:r>
    </w:p>
    <w:p w14:paraId="04E9BE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873</w:t>
      </w:r>
    </w:p>
    <w:p w14:paraId="163F745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874</w:t>
      </w:r>
    </w:p>
    <w:p w14:paraId="1B5F47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14:paraId="314163C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874</w:t>
      </w:r>
    </w:p>
    <w:p w14:paraId="349D64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14:paraId="1516AD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874</w:t>
      </w:r>
    </w:p>
    <w:p w14:paraId="2215DE8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Antenna Configuration</w:t>
      </w:r>
      <w:r>
        <w:tab/>
        <w:t>874</w:t>
      </w:r>
    </w:p>
    <w:p w14:paraId="3C0680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</w:t>
      </w:r>
      <w:r w:rsidRPr="00196437">
        <w:rPr>
          <w:snapToGrid w:val="0"/>
          <w:lang w:eastAsia="zh-CN"/>
        </w:rPr>
        <w:t xml:space="preserve"> for 4 Rx capable UEs</w:t>
      </w:r>
      <w:r>
        <w:tab/>
        <w:t>874</w:t>
      </w:r>
    </w:p>
    <w:p w14:paraId="6085A62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874</w:t>
      </w:r>
    </w:p>
    <w:p w14:paraId="024327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874</w:t>
      </w:r>
    </w:p>
    <w:p w14:paraId="654254A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874</w:t>
      </w:r>
    </w:p>
    <w:p w14:paraId="3CB6F8D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875</w:t>
      </w:r>
    </w:p>
    <w:p w14:paraId="527637D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A.3.8.1.2.3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 for bands where 2RX is supported</w:t>
      </w:r>
      <w:r>
        <w:tab/>
        <w:t>876</w:t>
      </w:r>
    </w:p>
    <w:p w14:paraId="1C48E8C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A.3.8.1.2.4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 for bands where 4RX is supported</w:t>
      </w:r>
      <w:r>
        <w:tab/>
        <w:t>876</w:t>
      </w:r>
    </w:p>
    <w:p w14:paraId="3416100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</w:t>
      </w:r>
      <w:r w:rsidRPr="00196437">
        <w:rPr>
          <w:snapToGrid w:val="0"/>
          <w:lang w:eastAsia="zh-CN"/>
        </w:rPr>
        <w:t xml:space="preserve"> for 8 Rx capable UEs</w:t>
      </w:r>
      <w:r>
        <w:tab/>
        <w:t>876</w:t>
      </w:r>
    </w:p>
    <w:p w14:paraId="4D7297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14:paraId="40323A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876</w:t>
      </w:r>
    </w:p>
    <w:p w14:paraId="61F6E7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876</w:t>
      </w:r>
    </w:p>
    <w:p w14:paraId="580A6D3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877</w:t>
      </w:r>
    </w:p>
    <w:p w14:paraId="230D614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A.3.8.2.2.3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 for bands where 2RX is supported</w:t>
      </w:r>
      <w:r>
        <w:tab/>
        <w:t>877</w:t>
      </w:r>
    </w:p>
    <w:p w14:paraId="5359A96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A.3.8.2.2.4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 for bands where 4RX is supported</w:t>
      </w:r>
      <w:r>
        <w:tab/>
        <w:t>877</w:t>
      </w:r>
    </w:p>
    <w:p w14:paraId="31C4884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A.3.8.2.2.5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Antenna connection for bands where 8RX is supported</w:t>
      </w:r>
      <w:r>
        <w:tab/>
        <w:t>877</w:t>
      </w:r>
    </w:p>
    <w:p w14:paraId="5BAC8D3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877</w:t>
      </w:r>
    </w:p>
    <w:p w14:paraId="05B262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877</w:t>
      </w:r>
    </w:p>
    <w:p w14:paraId="276B5C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877</w:t>
      </w:r>
    </w:p>
    <w:p w14:paraId="5CB8988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878</w:t>
      </w:r>
    </w:p>
    <w:p w14:paraId="30BF3E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878</w:t>
      </w:r>
    </w:p>
    <w:p w14:paraId="33CF1E6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878</w:t>
      </w:r>
    </w:p>
    <w:p w14:paraId="2BCD5EC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878</w:t>
      </w:r>
    </w:p>
    <w:p w14:paraId="00BAF0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878</w:t>
      </w:r>
    </w:p>
    <w:p w14:paraId="1EA6A5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878</w:t>
      </w:r>
    </w:p>
    <w:p w14:paraId="7A3623C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878</w:t>
      </w:r>
    </w:p>
    <w:p w14:paraId="0A0808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878</w:t>
      </w:r>
    </w:p>
    <w:p w14:paraId="713C53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878</w:t>
      </w:r>
    </w:p>
    <w:p w14:paraId="3261E6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879</w:t>
      </w:r>
    </w:p>
    <w:p w14:paraId="70C1F1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879</w:t>
      </w:r>
    </w:p>
    <w:p w14:paraId="5B6286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879</w:t>
      </w:r>
    </w:p>
    <w:p w14:paraId="6DDAE6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879</w:t>
      </w:r>
    </w:p>
    <w:p w14:paraId="01CF6F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886</w:t>
      </w:r>
    </w:p>
    <w:p w14:paraId="0DFA61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889</w:t>
      </w:r>
    </w:p>
    <w:p w14:paraId="596C3F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889</w:t>
      </w:r>
    </w:p>
    <w:p w14:paraId="28BB91F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889</w:t>
      </w:r>
    </w:p>
    <w:p w14:paraId="3EDB8C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889</w:t>
      </w:r>
    </w:p>
    <w:p w14:paraId="079952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890</w:t>
      </w:r>
    </w:p>
    <w:p w14:paraId="1FF069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890</w:t>
      </w:r>
    </w:p>
    <w:p w14:paraId="650544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890</w:t>
      </w:r>
    </w:p>
    <w:p w14:paraId="1622014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891</w:t>
      </w:r>
    </w:p>
    <w:p w14:paraId="3197B0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14:paraId="2353339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891</w:t>
      </w:r>
    </w:p>
    <w:p w14:paraId="49EF1BD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891</w:t>
      </w:r>
    </w:p>
    <w:p w14:paraId="750C0E3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14:paraId="6A89A77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891</w:t>
      </w:r>
    </w:p>
    <w:p w14:paraId="3DEAAAF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891</w:t>
      </w:r>
    </w:p>
    <w:p w14:paraId="6EAEAA8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A.3.15.1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Introduction</w:t>
      </w:r>
      <w:r>
        <w:tab/>
        <w:t>891</w:t>
      </w:r>
    </w:p>
    <w:p w14:paraId="3DD148E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A.3.15.2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Principle of testing</w:t>
      </w:r>
      <w:r>
        <w:tab/>
        <w:t>891</w:t>
      </w:r>
    </w:p>
    <w:p w14:paraId="20E7690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892</w:t>
      </w:r>
    </w:p>
    <w:p w14:paraId="68B48BC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892</w:t>
      </w:r>
    </w:p>
    <w:p w14:paraId="71633C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892</w:t>
      </w:r>
    </w:p>
    <w:p w14:paraId="07156B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892</w:t>
      </w:r>
    </w:p>
    <w:p w14:paraId="5BB77B5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893</w:t>
      </w:r>
    </w:p>
    <w:p w14:paraId="2904120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bandwidth combinations</w:t>
      </w:r>
      <w:r>
        <w:tab/>
        <w:t>894</w:t>
      </w:r>
    </w:p>
    <w:p w14:paraId="1C3534D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A.3.19.1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Introduction</w:t>
      </w:r>
      <w:r>
        <w:tab/>
        <w:t>894</w:t>
      </w:r>
    </w:p>
    <w:p w14:paraId="40391E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A.3.19.2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Principle of testing</w:t>
      </w:r>
      <w:r>
        <w:tab/>
        <w:t>894</w:t>
      </w:r>
    </w:p>
    <w:p w14:paraId="6A47B12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895</w:t>
      </w:r>
    </w:p>
    <w:p w14:paraId="5B6371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895</w:t>
      </w:r>
    </w:p>
    <w:p w14:paraId="10F956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895</w:t>
      </w:r>
    </w:p>
    <w:p w14:paraId="486D3C6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896</w:t>
      </w:r>
    </w:p>
    <w:p w14:paraId="21B3B6C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897</w:t>
      </w:r>
    </w:p>
    <w:p w14:paraId="0678BFD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897</w:t>
      </w:r>
    </w:p>
    <w:p w14:paraId="6163C3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897</w:t>
      </w:r>
    </w:p>
    <w:p w14:paraId="4B61AB0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898</w:t>
      </w:r>
    </w:p>
    <w:p w14:paraId="7CEC072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899</w:t>
      </w:r>
    </w:p>
    <w:p w14:paraId="05DA95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2DA208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899</w:t>
      </w:r>
    </w:p>
    <w:p w14:paraId="3C3A5FC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903</w:t>
      </w:r>
    </w:p>
    <w:p w14:paraId="2678FA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903</w:t>
      </w:r>
    </w:p>
    <w:p w14:paraId="0A3B97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903</w:t>
      </w:r>
    </w:p>
    <w:p w14:paraId="2B27F0E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96437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eastAsia="Malgun Gothic"/>
          <w:lang w:eastAsia="zh-CN"/>
        </w:rPr>
        <w:t>V2X sidelink communication</w:t>
      </w:r>
      <w:r>
        <w:tab/>
        <w:t>906</w:t>
      </w:r>
    </w:p>
    <w:p w14:paraId="365109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5DEF3FE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907</w:t>
      </w:r>
    </w:p>
    <w:p w14:paraId="3E7322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911</w:t>
      </w:r>
    </w:p>
    <w:p w14:paraId="620A56C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912</w:t>
      </w:r>
    </w:p>
    <w:p w14:paraId="41AF0C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912</w:t>
      </w:r>
    </w:p>
    <w:p w14:paraId="738D89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912</w:t>
      </w:r>
    </w:p>
    <w:p w14:paraId="17F104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913</w:t>
      </w:r>
    </w:p>
    <w:p w14:paraId="1444377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914</w:t>
      </w:r>
    </w:p>
    <w:p w14:paraId="1811D1D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A.3.26.1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Introduction</w:t>
      </w:r>
      <w:r>
        <w:tab/>
        <w:t>914</w:t>
      </w:r>
    </w:p>
    <w:p w14:paraId="7EAAE7C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A.3.26.2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Arial Unicode MS"/>
          <w:lang w:eastAsia="zh-CN"/>
        </w:rPr>
        <w:t>Principle of testing</w:t>
      </w:r>
      <w:r>
        <w:tab/>
        <w:t>914</w:t>
      </w:r>
    </w:p>
    <w:p w14:paraId="7D89FD7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914</w:t>
      </w:r>
    </w:p>
    <w:p w14:paraId="31CD2E4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914</w:t>
      </w:r>
    </w:p>
    <w:p w14:paraId="2774F2E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914</w:t>
      </w:r>
    </w:p>
    <w:p w14:paraId="4C970F43" w14:textId="60CB1967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63C2">
        <w:t>A.4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E-UTRAN RRC_IDLE state</w:t>
      </w:r>
      <w:r>
        <w:tab/>
        <w:t>914</w:t>
      </w:r>
    </w:p>
    <w:p w14:paraId="5A314F8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914</w:t>
      </w:r>
    </w:p>
    <w:p w14:paraId="30C51E9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914</w:t>
      </w:r>
    </w:p>
    <w:p w14:paraId="1532C5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914</w:t>
      </w:r>
    </w:p>
    <w:p w14:paraId="57C1EA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14:paraId="455A2D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917</w:t>
      </w:r>
    </w:p>
    <w:p w14:paraId="2F94CA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917</w:t>
      </w:r>
    </w:p>
    <w:p w14:paraId="7A1B5B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06A4A0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919</w:t>
      </w:r>
    </w:p>
    <w:p w14:paraId="749BD9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19E57D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1408140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921</w:t>
      </w:r>
    </w:p>
    <w:p w14:paraId="14F470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0097A3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14:paraId="546C9A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923</w:t>
      </w:r>
    </w:p>
    <w:p w14:paraId="657599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B8585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7C5296B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925</w:t>
      </w:r>
    </w:p>
    <w:p w14:paraId="076BD6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4F1669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29E40DF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927</w:t>
      </w:r>
    </w:p>
    <w:p w14:paraId="2CF7C7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38BD55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5281C1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929</w:t>
      </w:r>
    </w:p>
    <w:p w14:paraId="56D82D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3E4BB6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930</w:t>
      </w:r>
    </w:p>
    <w:p w14:paraId="7999C23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931</w:t>
      </w:r>
    </w:p>
    <w:p w14:paraId="1ABC32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40EA9B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35DCF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931</w:t>
      </w:r>
    </w:p>
    <w:p w14:paraId="40F60C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3A510B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524592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935</w:t>
      </w:r>
    </w:p>
    <w:p w14:paraId="521D64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4C997B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14:paraId="3727879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939</w:t>
      </w:r>
    </w:p>
    <w:p w14:paraId="028921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61CEFC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941</w:t>
      </w:r>
    </w:p>
    <w:p w14:paraId="5CBEAA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942</w:t>
      </w:r>
    </w:p>
    <w:p w14:paraId="19922F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183038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943</w:t>
      </w:r>
    </w:p>
    <w:p w14:paraId="0D0238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944</w:t>
      </w:r>
    </w:p>
    <w:p w14:paraId="294215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944</w:t>
      </w:r>
    </w:p>
    <w:p w14:paraId="674F34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14:paraId="64976C8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A.4.2.15 E-UTRAN FDD – FDD Intra frequency case for Cat-M1 UE in enhanced coverage</w:t>
      </w:r>
      <w:r w:rsidRPr="000C63C2">
        <w:tab/>
      </w:r>
      <w:r>
        <w:t>946</w:t>
      </w:r>
    </w:p>
    <w:p w14:paraId="202C6E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3A992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14:paraId="7B532A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948</w:t>
      </w:r>
    </w:p>
    <w:p w14:paraId="40A086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14:paraId="69484C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159F66C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950</w:t>
      </w:r>
    </w:p>
    <w:p w14:paraId="1F362F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14:paraId="7CD52A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18D639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952</w:t>
      </w:r>
    </w:p>
    <w:p w14:paraId="6D6518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952</w:t>
      </w:r>
    </w:p>
    <w:p w14:paraId="5A57CF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5B3333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955</w:t>
      </w:r>
    </w:p>
    <w:p w14:paraId="76C148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7002AB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957</w:t>
      </w:r>
    </w:p>
    <w:p w14:paraId="317818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958</w:t>
      </w:r>
    </w:p>
    <w:p w14:paraId="674314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14:paraId="136E34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14:paraId="05DB0F8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960</w:t>
      </w:r>
    </w:p>
    <w:p w14:paraId="3FEF75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60823A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7EFF93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962</w:t>
      </w:r>
    </w:p>
    <w:p w14:paraId="2DD951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0521BD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14:paraId="7A7416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964</w:t>
      </w:r>
    </w:p>
    <w:p w14:paraId="529CF1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14:paraId="69F03C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965</w:t>
      </w:r>
    </w:p>
    <w:p w14:paraId="405D7FE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966</w:t>
      </w:r>
    </w:p>
    <w:p w14:paraId="5E0173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14:paraId="78B120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3E34B13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A.4.2.25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 – FDD Inter frequency case for Cat-M1 UE in normal coverage</w:t>
      </w:r>
      <w:r>
        <w:tab/>
        <w:t>970</w:t>
      </w:r>
    </w:p>
    <w:p w14:paraId="067F3B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5A18E5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971</w:t>
      </w:r>
    </w:p>
    <w:p w14:paraId="08236C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A.4.2.26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HD – FDD Inter frequency case for Cat-M1 UE in normal coverage</w:t>
      </w:r>
      <w:r>
        <w:tab/>
        <w:t>972</w:t>
      </w:r>
    </w:p>
    <w:p w14:paraId="51F753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14:paraId="1855B8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14:paraId="2B923F1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A.4.2.27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 – FDD Inter frequency case for Cat-M1 UE in normal coverage</w:t>
      </w:r>
      <w:r>
        <w:tab/>
        <w:t>974</w:t>
      </w:r>
    </w:p>
    <w:p w14:paraId="248A2B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974</w:t>
      </w:r>
    </w:p>
    <w:p w14:paraId="63B363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14:paraId="73ECDC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A.4.2.28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 – FDD Inter frequency case for Cat-M1 UE in enhanced coverage</w:t>
      </w:r>
      <w:r>
        <w:tab/>
        <w:t>976</w:t>
      </w:r>
    </w:p>
    <w:p w14:paraId="60C458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678F0F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977</w:t>
      </w:r>
    </w:p>
    <w:p w14:paraId="765B444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978</w:t>
      </w:r>
    </w:p>
    <w:p w14:paraId="265880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2C48E3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034CF23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980</w:t>
      </w:r>
    </w:p>
    <w:p w14:paraId="39F498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980</w:t>
      </w:r>
    </w:p>
    <w:p w14:paraId="7778DD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72D90E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982</w:t>
      </w:r>
    </w:p>
    <w:p w14:paraId="0C006E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982</w:t>
      </w:r>
    </w:p>
    <w:p w14:paraId="07A360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21BEE2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984</w:t>
      </w:r>
    </w:p>
    <w:p w14:paraId="3309AB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14:paraId="1511E6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6ACBE5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986</w:t>
      </w:r>
    </w:p>
    <w:p w14:paraId="2B39BB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60D0C7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987</w:t>
      </w:r>
    </w:p>
    <w:p w14:paraId="4483AB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988</w:t>
      </w:r>
    </w:p>
    <w:p w14:paraId="0A50D0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988</w:t>
      </w:r>
    </w:p>
    <w:p w14:paraId="595D37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681C273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990</w:t>
      </w:r>
    </w:p>
    <w:p w14:paraId="1B18B0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990</w:t>
      </w:r>
    </w:p>
    <w:p w14:paraId="1D42E0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2998E0D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993</w:t>
      </w:r>
    </w:p>
    <w:p w14:paraId="68F6FE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68EAF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14:paraId="0B01A8C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996</w:t>
      </w:r>
    </w:p>
    <w:p w14:paraId="59B441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7349F3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998</w:t>
      </w:r>
    </w:p>
    <w:p w14:paraId="770F76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999</w:t>
      </w:r>
    </w:p>
    <w:p w14:paraId="2742EA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14:paraId="4D3627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1001</w:t>
      </w:r>
    </w:p>
    <w:p w14:paraId="31A24E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1002</w:t>
      </w:r>
    </w:p>
    <w:p w14:paraId="3A971E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1002</w:t>
      </w:r>
    </w:p>
    <w:p w14:paraId="5266FB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53CD65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1004</w:t>
      </w:r>
    </w:p>
    <w:p w14:paraId="09C392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2ED9A4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E84EF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1006</w:t>
      </w:r>
    </w:p>
    <w:p w14:paraId="7CDDBF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207AF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1009</w:t>
      </w:r>
    </w:p>
    <w:p w14:paraId="5BE17EB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1010</w:t>
      </w:r>
    </w:p>
    <w:p w14:paraId="74C689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7F8CF9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E5250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1013</w:t>
      </w:r>
    </w:p>
    <w:p w14:paraId="16E976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15743D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275633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1016</w:t>
      </w:r>
    </w:p>
    <w:p w14:paraId="310835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14:paraId="23002D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1018</w:t>
      </w:r>
    </w:p>
    <w:p w14:paraId="58EDBA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1019</w:t>
      </w:r>
    </w:p>
    <w:p w14:paraId="331E7A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3346A9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1021</w:t>
      </w:r>
    </w:p>
    <w:p w14:paraId="38DF73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1022</w:t>
      </w:r>
    </w:p>
    <w:p w14:paraId="6F619D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1022</w:t>
      </w:r>
    </w:p>
    <w:p w14:paraId="0ED997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4C8A9D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1025</w:t>
      </w:r>
    </w:p>
    <w:p w14:paraId="7CD0C6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1025</w:t>
      </w:r>
    </w:p>
    <w:p w14:paraId="706A59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3B0A23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1028</w:t>
      </w:r>
    </w:p>
    <w:p w14:paraId="0EFE36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14:paraId="498D5D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1029</w:t>
      </w:r>
    </w:p>
    <w:p w14:paraId="4F47696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1030</w:t>
      </w:r>
    </w:p>
    <w:p w14:paraId="01A2B5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5A1C0A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1032</w:t>
      </w:r>
    </w:p>
    <w:p w14:paraId="00C93C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1033</w:t>
      </w:r>
    </w:p>
    <w:p w14:paraId="4317BA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005BE8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60E8987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A.4.2.51 E-UTRAN FD-FDD RSS based Intra frequency case for Cat-M1 UE in enhanced coverage</w:t>
      </w:r>
      <w:r w:rsidRPr="000C63C2">
        <w:tab/>
      </w:r>
      <w:r>
        <w:t>1036</w:t>
      </w:r>
    </w:p>
    <w:p w14:paraId="562DEB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3AA496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572DEB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1039</w:t>
      </w:r>
    </w:p>
    <w:p w14:paraId="17A375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74D09E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0261FF6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1042</w:t>
      </w:r>
    </w:p>
    <w:p w14:paraId="048EAF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1042</w:t>
      </w:r>
    </w:p>
    <w:p w14:paraId="70F3D4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551FD7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1044</w:t>
      </w:r>
    </w:p>
    <w:p w14:paraId="41A48C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0AC54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4E26BB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1047</w:t>
      </w:r>
    </w:p>
    <w:p w14:paraId="3EFEDB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23D29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0F7498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1050</w:t>
      </w:r>
    </w:p>
    <w:p w14:paraId="070891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ECFFC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3C0991E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1052</w:t>
      </w:r>
    </w:p>
    <w:p w14:paraId="563013A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UTRAN FDD:</w:t>
      </w:r>
      <w:r>
        <w:tab/>
        <w:t>1052</w:t>
      </w:r>
    </w:p>
    <w:p w14:paraId="0D6DDB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1052</w:t>
      </w:r>
    </w:p>
    <w:p w14:paraId="4A984EA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500D49C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28D563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1054</w:t>
      </w:r>
    </w:p>
    <w:p w14:paraId="1D54A65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537E2B9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2A5B7E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1057</w:t>
      </w:r>
    </w:p>
    <w:p w14:paraId="130445E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25FAD30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1060</w:t>
      </w:r>
    </w:p>
    <w:p w14:paraId="227DEB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1060</w:t>
      </w:r>
    </w:p>
    <w:p w14:paraId="53D310D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6339F05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40C5B9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1061</w:t>
      </w:r>
    </w:p>
    <w:p w14:paraId="7C7408E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0A85DC4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4C5FAA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UTRAN TDD:</w:t>
      </w:r>
      <w:r>
        <w:tab/>
        <w:t>1065</w:t>
      </w:r>
    </w:p>
    <w:p w14:paraId="0D0E08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A.4.3.2.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1065</w:t>
      </w:r>
    </w:p>
    <w:p w14:paraId="6E58D68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1065</w:t>
      </w:r>
    </w:p>
    <w:p w14:paraId="612B157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1065</w:t>
      </w:r>
    </w:p>
    <w:p w14:paraId="4CE466C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A.4.3.2.</w:t>
      </w:r>
      <w:r w:rsidRPr="000C63C2">
        <w:rPr>
          <w:lang w:eastAsia="zh-CN"/>
        </w:rPr>
        <w:t>1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Void</w:t>
      </w:r>
      <w:r>
        <w:tab/>
        <w:t>1067</w:t>
      </w:r>
    </w:p>
    <w:p w14:paraId="7148B3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1067</w:t>
      </w:r>
    </w:p>
    <w:p w14:paraId="0D0C6E4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1067</w:t>
      </w:r>
    </w:p>
    <w:p w14:paraId="30EF4E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1067</w:t>
      </w:r>
    </w:p>
    <w:p w14:paraId="679C5F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7518F3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594308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TDD – UTRAN FDD:</w:t>
      </w:r>
      <w:r>
        <w:tab/>
        <w:t>1071</w:t>
      </w:r>
    </w:p>
    <w:p w14:paraId="7BB4EE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1071</w:t>
      </w:r>
    </w:p>
    <w:p w14:paraId="672892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1074</w:t>
      </w:r>
    </w:p>
    <w:p w14:paraId="1A81FA1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1074</w:t>
      </w:r>
    </w:p>
    <w:p w14:paraId="0763A4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149CA8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58F95C3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A.4.3.4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TDD – UTRAN TDD:</w:t>
      </w:r>
      <w:r>
        <w:tab/>
        <w:t>1080</w:t>
      </w:r>
    </w:p>
    <w:p w14:paraId="715488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1080</w:t>
      </w:r>
    </w:p>
    <w:p w14:paraId="52FC9F6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1080</w:t>
      </w:r>
    </w:p>
    <w:p w14:paraId="407CE2D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12179F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1082</w:t>
      </w:r>
    </w:p>
    <w:p w14:paraId="2F458D8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1A544D9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1084</w:t>
      </w:r>
    </w:p>
    <w:p w14:paraId="2F324F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1084</w:t>
      </w:r>
    </w:p>
    <w:p w14:paraId="381C4A2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1084</w:t>
      </w:r>
    </w:p>
    <w:p w14:paraId="3055950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5E4420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1087</w:t>
      </w:r>
    </w:p>
    <w:p w14:paraId="76A306E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674D127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12CAB9A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1091</w:t>
      </w:r>
    </w:p>
    <w:p w14:paraId="0640DB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GSM:</w:t>
      </w:r>
      <w:r>
        <w:tab/>
        <w:t>1091</w:t>
      </w:r>
    </w:p>
    <w:p w14:paraId="012972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1091</w:t>
      </w:r>
    </w:p>
    <w:p w14:paraId="2E1604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1093</w:t>
      </w:r>
    </w:p>
    <w:p w14:paraId="1DC6C9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TDD – GSM:</w:t>
      </w:r>
      <w:r>
        <w:tab/>
        <w:t>1093</w:t>
      </w:r>
    </w:p>
    <w:p w14:paraId="6E3089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1093</w:t>
      </w:r>
    </w:p>
    <w:p w14:paraId="571C80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A.4.4.2.2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1095</w:t>
      </w:r>
    </w:p>
    <w:p w14:paraId="7B6F084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1096</w:t>
      </w:r>
    </w:p>
    <w:p w14:paraId="6D9C9C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1096</w:t>
      </w:r>
    </w:p>
    <w:p w14:paraId="2C36446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1096</w:t>
      </w:r>
    </w:p>
    <w:p w14:paraId="38EABE0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20888B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316803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1098</w:t>
      </w:r>
    </w:p>
    <w:p w14:paraId="7E6D52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1098</w:t>
      </w:r>
    </w:p>
    <w:p w14:paraId="430C942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1098</w:t>
      </w:r>
    </w:p>
    <w:p w14:paraId="549C4E2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1101</w:t>
      </w:r>
    </w:p>
    <w:p w14:paraId="0B6EC13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1101</w:t>
      </w:r>
    </w:p>
    <w:p w14:paraId="32F6A0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cdma2000 1X</w:t>
      </w:r>
      <w:r>
        <w:tab/>
        <w:t>1101</w:t>
      </w:r>
    </w:p>
    <w:p w14:paraId="3A7C6D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1101</w:t>
      </w:r>
    </w:p>
    <w:p w14:paraId="528BE4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1101</w:t>
      </w:r>
    </w:p>
    <w:p w14:paraId="5BB7A2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1104</w:t>
      </w:r>
    </w:p>
    <w:p w14:paraId="2EE6DC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A.4.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 xml:space="preserve">E-UTRAN </w:t>
      </w:r>
      <w:r w:rsidRPr="00196437">
        <w:rPr>
          <w:lang w:val="sv-SE" w:eastAsia="zh-CN"/>
        </w:rPr>
        <w:t>T</w:t>
      </w:r>
      <w:r w:rsidRPr="00196437">
        <w:rPr>
          <w:lang w:val="sv-SE"/>
        </w:rPr>
        <w:t>DD – cdma2000 1X</w:t>
      </w:r>
      <w:r>
        <w:tab/>
        <w:t>1104</w:t>
      </w:r>
    </w:p>
    <w:p w14:paraId="699D1E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1104</w:t>
      </w:r>
    </w:p>
    <w:p w14:paraId="4BA71F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656636B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1107</w:t>
      </w:r>
    </w:p>
    <w:p w14:paraId="1D4EA06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1107</w:t>
      </w:r>
    </w:p>
    <w:p w14:paraId="6C6BEA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1107</w:t>
      </w:r>
    </w:p>
    <w:p w14:paraId="031D94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1107</w:t>
      </w:r>
    </w:p>
    <w:p w14:paraId="20E31E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440B33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1113</w:t>
      </w:r>
    </w:p>
    <w:p w14:paraId="7CCB0C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14BDC0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1117</w:t>
      </w:r>
    </w:p>
    <w:p w14:paraId="4E8C7F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1118</w:t>
      </w:r>
    </w:p>
    <w:p w14:paraId="7EF0F5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14:paraId="7D09C2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1122</w:t>
      </w:r>
    </w:p>
    <w:p w14:paraId="7A70AD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1123</w:t>
      </w:r>
    </w:p>
    <w:p w14:paraId="4FB7A0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14:paraId="5284EA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1127</w:t>
      </w:r>
    </w:p>
    <w:p w14:paraId="501C2C16" w14:textId="697C1E48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1128</w:t>
      </w:r>
    </w:p>
    <w:p w14:paraId="63D42BB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sv-FI"/>
        </w:rPr>
        <w:t>E-UTRAN Handover</w:t>
      </w:r>
      <w:r>
        <w:tab/>
        <w:t>1128</w:t>
      </w:r>
    </w:p>
    <w:p w14:paraId="5D9E28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>E-UTRAN FDD - FDD Intra frequency handover</w:t>
      </w:r>
      <w:r>
        <w:tab/>
        <w:t>1128</w:t>
      </w:r>
    </w:p>
    <w:p w14:paraId="1796F7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1128</w:t>
      </w:r>
    </w:p>
    <w:p w14:paraId="15A8A7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1130</w:t>
      </w:r>
    </w:p>
    <w:p w14:paraId="022FAD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1130</w:t>
      </w:r>
    </w:p>
    <w:p w14:paraId="7A1832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1130</w:t>
      </w:r>
    </w:p>
    <w:p w14:paraId="0D637A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1132</w:t>
      </w:r>
    </w:p>
    <w:p w14:paraId="3C5CEF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1132</w:t>
      </w:r>
    </w:p>
    <w:p w14:paraId="5465B8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1132</w:t>
      </w:r>
    </w:p>
    <w:p w14:paraId="5D76BC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1134</w:t>
      </w:r>
    </w:p>
    <w:p w14:paraId="2F386D4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1134</w:t>
      </w:r>
    </w:p>
    <w:p w14:paraId="22C46A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1134</w:t>
      </w:r>
    </w:p>
    <w:p w14:paraId="642EBF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1136</w:t>
      </w:r>
    </w:p>
    <w:p w14:paraId="70878F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1136</w:t>
      </w:r>
    </w:p>
    <w:p w14:paraId="1B9AAA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1136</w:t>
      </w:r>
    </w:p>
    <w:p w14:paraId="178802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1138</w:t>
      </w:r>
    </w:p>
    <w:p w14:paraId="57CBC4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1138</w:t>
      </w:r>
    </w:p>
    <w:p w14:paraId="3F317A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14:paraId="68416B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1140</w:t>
      </w:r>
    </w:p>
    <w:p w14:paraId="30C819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A.5.1.7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1140</w:t>
      </w:r>
    </w:p>
    <w:p w14:paraId="077F7C5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1140</w:t>
      </w:r>
    </w:p>
    <w:p w14:paraId="40D1AF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1143</w:t>
      </w:r>
    </w:p>
    <w:p w14:paraId="4739690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A.5.1.8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1143</w:t>
      </w:r>
    </w:p>
    <w:p w14:paraId="007FD1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1143</w:t>
      </w:r>
    </w:p>
    <w:p w14:paraId="42892A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1146</w:t>
      </w:r>
    </w:p>
    <w:p w14:paraId="233DD6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1146</w:t>
      </w:r>
    </w:p>
    <w:p w14:paraId="164E27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1146</w:t>
      </w:r>
    </w:p>
    <w:p w14:paraId="4F45D2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1147</w:t>
      </w:r>
    </w:p>
    <w:p w14:paraId="4498B90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1147</w:t>
      </w:r>
    </w:p>
    <w:p w14:paraId="31FE4B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1147</w:t>
      </w:r>
    </w:p>
    <w:p w14:paraId="03A756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1149</w:t>
      </w:r>
    </w:p>
    <w:p w14:paraId="45BD640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1149</w:t>
      </w:r>
    </w:p>
    <w:p w14:paraId="0DB292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1149</w:t>
      </w:r>
    </w:p>
    <w:p w14:paraId="16A135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1151</w:t>
      </w:r>
    </w:p>
    <w:p w14:paraId="418D8B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1151</w:t>
      </w:r>
    </w:p>
    <w:p w14:paraId="6E20E8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1151</w:t>
      </w:r>
    </w:p>
    <w:p w14:paraId="7F848E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1153</w:t>
      </w:r>
    </w:p>
    <w:p w14:paraId="1B627F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1153</w:t>
      </w:r>
    </w:p>
    <w:p w14:paraId="2CCBE1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1153</w:t>
      </w:r>
    </w:p>
    <w:p w14:paraId="2489B7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1155</w:t>
      </w:r>
    </w:p>
    <w:p w14:paraId="525B93D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1156</w:t>
      </w:r>
    </w:p>
    <w:p w14:paraId="1E42D3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1156</w:t>
      </w:r>
    </w:p>
    <w:p w14:paraId="04B02B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1157</w:t>
      </w:r>
    </w:p>
    <w:p w14:paraId="7582A0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1158</w:t>
      </w:r>
    </w:p>
    <w:p w14:paraId="2F58F8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1158</w:t>
      </w:r>
    </w:p>
    <w:p w14:paraId="032F55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1159</w:t>
      </w:r>
    </w:p>
    <w:p w14:paraId="49EFAAC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1160</w:t>
      </w:r>
    </w:p>
    <w:p w14:paraId="0A774C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1160</w:t>
      </w:r>
    </w:p>
    <w:p w14:paraId="1DB5B1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1161</w:t>
      </w:r>
    </w:p>
    <w:p w14:paraId="5E66A1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1162</w:t>
      </w:r>
    </w:p>
    <w:p w14:paraId="224653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1162</w:t>
      </w:r>
    </w:p>
    <w:p w14:paraId="7EECD1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1163</w:t>
      </w:r>
    </w:p>
    <w:p w14:paraId="5E3E070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A.5.1.18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1164</w:t>
      </w:r>
    </w:p>
    <w:p w14:paraId="0CA160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1164</w:t>
      </w:r>
    </w:p>
    <w:p w14:paraId="25F0B2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1165</w:t>
      </w:r>
    </w:p>
    <w:p w14:paraId="1DF2C47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1166</w:t>
      </w:r>
    </w:p>
    <w:p w14:paraId="056828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1166</w:t>
      </w:r>
    </w:p>
    <w:p w14:paraId="07E7A35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1167</w:t>
      </w:r>
    </w:p>
    <w:p w14:paraId="5C7190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A.5.1.20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1168</w:t>
      </w:r>
    </w:p>
    <w:p w14:paraId="0BC726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1168</w:t>
      </w:r>
    </w:p>
    <w:p w14:paraId="722CCD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1169</w:t>
      </w:r>
    </w:p>
    <w:p w14:paraId="3BD2AAF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A.5.1.21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1170</w:t>
      </w:r>
    </w:p>
    <w:p w14:paraId="1BF4A4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1170</w:t>
      </w:r>
    </w:p>
    <w:p w14:paraId="134E67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1171</w:t>
      </w:r>
    </w:p>
    <w:p w14:paraId="41E44B3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1171</w:t>
      </w:r>
    </w:p>
    <w:p w14:paraId="6E26A1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1171</w:t>
      </w:r>
    </w:p>
    <w:p w14:paraId="5B09A7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1173</w:t>
      </w:r>
    </w:p>
    <w:p w14:paraId="1C6353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1173</w:t>
      </w:r>
    </w:p>
    <w:p w14:paraId="297597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1173</w:t>
      </w:r>
    </w:p>
    <w:p w14:paraId="1F3B2C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1175</w:t>
      </w:r>
    </w:p>
    <w:p w14:paraId="3C1AE98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1175</w:t>
      </w:r>
    </w:p>
    <w:p w14:paraId="6F7DD3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1175</w:t>
      </w:r>
    </w:p>
    <w:p w14:paraId="493378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1177</w:t>
      </w:r>
    </w:p>
    <w:p w14:paraId="569077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1177</w:t>
      </w:r>
    </w:p>
    <w:p w14:paraId="7F44D3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1177</w:t>
      </w:r>
    </w:p>
    <w:p w14:paraId="0E6613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1179</w:t>
      </w:r>
    </w:p>
    <w:p w14:paraId="7D1570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A.5.1.26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1180</w:t>
      </w:r>
    </w:p>
    <w:p w14:paraId="3A9A64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1180</w:t>
      </w:r>
    </w:p>
    <w:p w14:paraId="50134C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1181</w:t>
      </w:r>
    </w:p>
    <w:p w14:paraId="0F6041D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1182</w:t>
      </w:r>
    </w:p>
    <w:p w14:paraId="7AC97B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1182</w:t>
      </w:r>
    </w:p>
    <w:p w14:paraId="1EA29D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1183</w:t>
      </w:r>
    </w:p>
    <w:p w14:paraId="5F837EF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1184</w:t>
      </w:r>
    </w:p>
    <w:p w14:paraId="52A9D7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1184</w:t>
      </w:r>
    </w:p>
    <w:p w14:paraId="58B8EA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1185</w:t>
      </w:r>
    </w:p>
    <w:p w14:paraId="48FA9C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1186</w:t>
      </w:r>
    </w:p>
    <w:p w14:paraId="5150C4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1186</w:t>
      </w:r>
    </w:p>
    <w:p w14:paraId="229F16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A.5.1.29.2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1187</w:t>
      </w:r>
    </w:p>
    <w:p w14:paraId="4C2A6B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1188</w:t>
      </w:r>
    </w:p>
    <w:p w14:paraId="125C3C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1188</w:t>
      </w:r>
    </w:p>
    <w:p w14:paraId="778DF6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1189</w:t>
      </w:r>
    </w:p>
    <w:p w14:paraId="1C46BC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1190</w:t>
      </w:r>
    </w:p>
    <w:p w14:paraId="60AD57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1190</w:t>
      </w:r>
    </w:p>
    <w:p w14:paraId="750749B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1191</w:t>
      </w:r>
    </w:p>
    <w:p w14:paraId="33A42BA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1192</w:t>
      </w:r>
    </w:p>
    <w:p w14:paraId="3C2C74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1192</w:t>
      </w:r>
    </w:p>
    <w:p w14:paraId="107389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1193</w:t>
      </w:r>
    </w:p>
    <w:p w14:paraId="3B6F92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1194</w:t>
      </w:r>
    </w:p>
    <w:p w14:paraId="42617F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1194</w:t>
      </w:r>
    </w:p>
    <w:p w14:paraId="316058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1195</w:t>
      </w:r>
    </w:p>
    <w:p w14:paraId="58420C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1196</w:t>
      </w:r>
    </w:p>
    <w:p w14:paraId="78F194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1196</w:t>
      </w:r>
    </w:p>
    <w:p w14:paraId="66D6DF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1197</w:t>
      </w:r>
    </w:p>
    <w:p w14:paraId="5C595D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1198</w:t>
      </w:r>
    </w:p>
    <w:p w14:paraId="6B532F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1198</w:t>
      </w:r>
    </w:p>
    <w:p w14:paraId="715556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1199</w:t>
      </w:r>
    </w:p>
    <w:p w14:paraId="71F755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1200</w:t>
      </w:r>
    </w:p>
    <w:p w14:paraId="38A423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1200</w:t>
      </w:r>
    </w:p>
    <w:p w14:paraId="0BEEA5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1201</w:t>
      </w:r>
    </w:p>
    <w:p w14:paraId="5D5F11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1202</w:t>
      </w:r>
    </w:p>
    <w:p w14:paraId="2333A2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1202</w:t>
      </w:r>
    </w:p>
    <w:p w14:paraId="0EEFF8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1203</w:t>
      </w:r>
    </w:p>
    <w:p w14:paraId="27177B9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A.5.1.38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1204</w:t>
      </w:r>
    </w:p>
    <w:p w14:paraId="4AEC78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1204</w:t>
      </w:r>
    </w:p>
    <w:p w14:paraId="6CE874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1205</w:t>
      </w:r>
    </w:p>
    <w:p w14:paraId="2CC6EF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1206</w:t>
      </w:r>
    </w:p>
    <w:p w14:paraId="66E10D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1206</w:t>
      </w:r>
    </w:p>
    <w:p w14:paraId="62DF1F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A.5.1.39.2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1207</w:t>
      </w:r>
    </w:p>
    <w:p w14:paraId="24C092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A.5.1.40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1208</w:t>
      </w:r>
    </w:p>
    <w:p w14:paraId="0AB8AE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A.5.1.40.1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1208</w:t>
      </w:r>
    </w:p>
    <w:p w14:paraId="6A11C0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1209</w:t>
      </w:r>
    </w:p>
    <w:p w14:paraId="460526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1210</w:t>
      </w:r>
    </w:p>
    <w:p w14:paraId="4E93AB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1210</w:t>
      </w:r>
    </w:p>
    <w:p w14:paraId="122387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1212</w:t>
      </w:r>
    </w:p>
    <w:p w14:paraId="7806A8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1213</w:t>
      </w:r>
    </w:p>
    <w:p w14:paraId="3270F7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1213</w:t>
      </w:r>
    </w:p>
    <w:p w14:paraId="32D538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1214</w:t>
      </w:r>
    </w:p>
    <w:p w14:paraId="38F02D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1215</w:t>
      </w:r>
    </w:p>
    <w:p w14:paraId="7116B6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1215</w:t>
      </w:r>
    </w:p>
    <w:p w14:paraId="0F5A76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1216</w:t>
      </w:r>
    </w:p>
    <w:p w14:paraId="1C8FC0C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1217</w:t>
      </w:r>
    </w:p>
    <w:p w14:paraId="51E446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1217</w:t>
      </w:r>
    </w:p>
    <w:p w14:paraId="3D67CD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A.5.1.44.2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1218</w:t>
      </w:r>
    </w:p>
    <w:p w14:paraId="5245A54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1237</w:t>
      </w:r>
    </w:p>
    <w:p w14:paraId="54E2E6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UTRAN FDD Handover</w:t>
      </w:r>
      <w:r>
        <w:tab/>
        <w:t>1237</w:t>
      </w:r>
    </w:p>
    <w:p w14:paraId="1FB23F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14:paraId="143ED5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1238</w:t>
      </w:r>
    </w:p>
    <w:p w14:paraId="498339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TDD - UTRAN FDD Handover</w:t>
      </w:r>
      <w:r>
        <w:tab/>
        <w:t>1239</w:t>
      </w:r>
    </w:p>
    <w:p w14:paraId="4A35DD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1239</w:t>
      </w:r>
    </w:p>
    <w:p w14:paraId="0F7983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1242</w:t>
      </w:r>
    </w:p>
    <w:p w14:paraId="43AE6D3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 xml:space="preserve">3 </w:t>
      </w:r>
      <w:r w:rsidRPr="000C63C2">
        <w:t>E-UTRAN FDD- GSM Handover</w:t>
      </w:r>
      <w:r w:rsidRPr="000C63C2">
        <w:tab/>
      </w:r>
      <w:r>
        <w:t>1242</w:t>
      </w:r>
    </w:p>
    <w:p w14:paraId="15A003A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1242</w:t>
      </w:r>
    </w:p>
    <w:p w14:paraId="36B944D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 xml:space="preserve">Test </w:t>
      </w:r>
      <w:r w:rsidRPr="00196437">
        <w:rPr>
          <w:snapToGrid w:val="0"/>
          <w:lang w:eastAsia="zh-CN"/>
        </w:rPr>
        <w:t>Requirements</w:t>
      </w:r>
      <w:r>
        <w:tab/>
        <w:t>1243</w:t>
      </w:r>
    </w:p>
    <w:p w14:paraId="7C9282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</w:t>
      </w:r>
      <w:r w:rsidRPr="00196437">
        <w:rPr>
          <w:lang w:val="sv-SE" w:eastAsia="zh-CN"/>
        </w:rPr>
        <w:t xml:space="preserve"> TDD</w:t>
      </w:r>
      <w:r w:rsidRPr="00196437">
        <w:rPr>
          <w:lang w:val="sv-SE"/>
        </w:rPr>
        <w:t xml:space="preserve"> - UTRAN TDD Handover</w:t>
      </w:r>
      <w:r>
        <w:tab/>
        <w:t>1244</w:t>
      </w:r>
    </w:p>
    <w:p w14:paraId="1BA2BB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4CF0F2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1244</w:t>
      </w:r>
    </w:p>
    <w:p w14:paraId="5292C28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1244</w:t>
      </w:r>
    </w:p>
    <w:p w14:paraId="633CB1B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1246</w:t>
      </w:r>
    </w:p>
    <w:p w14:paraId="2A79C3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1C4F891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1246</w:t>
      </w:r>
    </w:p>
    <w:p w14:paraId="324ABF7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1246</w:t>
      </w:r>
    </w:p>
    <w:p w14:paraId="789F69E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5</w:t>
      </w:r>
      <w:r w:rsidRPr="000C63C2">
        <w:t>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 w:eastAsia="zh-CN"/>
        </w:rPr>
        <w:t>Void</w:t>
      </w:r>
      <w:r>
        <w:tab/>
        <w:t>1246</w:t>
      </w:r>
    </w:p>
    <w:p w14:paraId="16AFB0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UTRAN TDD Handover</w:t>
      </w:r>
      <w:r>
        <w:tab/>
        <w:t>1246</w:t>
      </w:r>
    </w:p>
    <w:p w14:paraId="6D0FD4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1246</w:t>
      </w:r>
    </w:p>
    <w:p w14:paraId="13585EB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1249</w:t>
      </w:r>
    </w:p>
    <w:p w14:paraId="403549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1249</w:t>
      </w:r>
    </w:p>
    <w:p w14:paraId="5749CDC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1249</w:t>
      </w:r>
    </w:p>
    <w:p w14:paraId="456793E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1249</w:t>
      </w:r>
    </w:p>
    <w:p w14:paraId="31A295A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A.5.2.5.2.3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Void</w:t>
      </w:r>
      <w:r>
        <w:tab/>
        <w:t>1249</w:t>
      </w:r>
    </w:p>
    <w:p w14:paraId="45542E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</w:t>
      </w:r>
      <w:r w:rsidRPr="000C63C2">
        <w:rPr>
          <w:lang w:eastAsia="zh-CN"/>
        </w:rPr>
        <w:t>6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sv-SE"/>
        </w:rPr>
        <w:t>E-UTRAN TDD - GSM Handover</w:t>
      </w:r>
      <w:r>
        <w:tab/>
        <w:t>1249</w:t>
      </w:r>
    </w:p>
    <w:p w14:paraId="49875C4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68ECE45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6300CC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</w:t>
      </w:r>
      <w:r w:rsidRPr="000C63C2">
        <w:rPr>
          <w:lang w:eastAsia="zh-CN"/>
        </w:rPr>
        <w:t>7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1252</w:t>
      </w:r>
    </w:p>
    <w:p w14:paraId="30BD9D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1252</w:t>
      </w:r>
    </w:p>
    <w:p w14:paraId="7545A2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</w:t>
      </w:r>
      <w:r w:rsidRPr="000C63C2">
        <w:rPr>
          <w:lang w:eastAsia="zh-CN"/>
        </w:rPr>
        <w:t>7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1254</w:t>
      </w:r>
    </w:p>
    <w:p w14:paraId="0B6D2A9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1254</w:t>
      </w:r>
    </w:p>
    <w:p w14:paraId="7608B5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4714DD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1255</w:t>
      </w:r>
    </w:p>
    <w:p w14:paraId="068BE8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1256</w:t>
      </w:r>
    </w:p>
    <w:p w14:paraId="405B3B0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14:paraId="06F4FE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7FE27D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1258</w:t>
      </w:r>
    </w:p>
    <w:p w14:paraId="2EFE95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14:paraId="77BA21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3A9A4E3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A.5.2.10A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1260</w:t>
      </w:r>
    </w:p>
    <w:p w14:paraId="4CB891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5FA4EC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A.5.2.10A.2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1263</w:t>
      </w:r>
    </w:p>
    <w:p w14:paraId="550407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A.5.2.10B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1263</w:t>
      </w:r>
    </w:p>
    <w:p w14:paraId="16A685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0D4B5F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A.5.2.10B.2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1266</w:t>
      </w:r>
    </w:p>
    <w:p w14:paraId="1FA6FC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A.5.2.1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lang w:val="sv-SE"/>
        </w:rPr>
        <w:t>E-UTRAN FDD – UTRAN FDD Handover</w:t>
      </w:r>
      <w:r w:rsidRPr="00196437">
        <w:rPr>
          <w:lang w:val="sv-SE" w:eastAsia="zh-CN"/>
        </w:rPr>
        <w:t xml:space="preserve"> for 5MHz Bandwidth</w:t>
      </w:r>
      <w:r>
        <w:tab/>
        <w:t>1266</w:t>
      </w:r>
    </w:p>
    <w:p w14:paraId="6437BA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14:paraId="48F242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A.5.2.</w:t>
      </w:r>
      <w:r w:rsidRPr="000C63C2">
        <w:rPr>
          <w:lang w:eastAsia="zh-CN"/>
        </w:rPr>
        <w:t>11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1266</w:t>
      </w:r>
    </w:p>
    <w:p w14:paraId="10F413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>E-UTRAN Handover to Non-3GPP RATs</w:t>
      </w:r>
      <w:r>
        <w:tab/>
        <w:t>1267</w:t>
      </w:r>
    </w:p>
    <w:p w14:paraId="7E9B1C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>E-UTRAN FDD – HRPD Handover</w:t>
      </w:r>
      <w:r>
        <w:tab/>
        <w:t>1267</w:t>
      </w:r>
    </w:p>
    <w:p w14:paraId="1FA573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14:paraId="295A2A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14:paraId="031641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>E-UTRAN FDD – cdma2000 1X Handover</w:t>
      </w:r>
      <w:r>
        <w:tab/>
        <w:t>1269</w:t>
      </w:r>
    </w:p>
    <w:p w14:paraId="07CDC2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7B9DC4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6E8983F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1272</w:t>
      </w:r>
    </w:p>
    <w:p w14:paraId="2C9975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64BDA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771129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1275</w:t>
      </w:r>
    </w:p>
    <w:p w14:paraId="6881D4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57C781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14:paraId="1BB84C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A.5.3.</w:t>
      </w:r>
      <w:r w:rsidRPr="000C63C2">
        <w:rPr>
          <w:lang w:eastAsia="zh-CN"/>
        </w:rPr>
        <w:t>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 xml:space="preserve">E-UTRAN </w:t>
      </w:r>
      <w:r w:rsidRPr="00196437">
        <w:rPr>
          <w:lang w:val="sv-SE" w:eastAsia="zh-CN"/>
        </w:rPr>
        <w:t>T</w:t>
      </w:r>
      <w:r w:rsidRPr="00196437">
        <w:rPr>
          <w:lang w:val="sv-SE"/>
        </w:rPr>
        <w:t>DD – HRPD Handover</w:t>
      </w:r>
      <w:r>
        <w:tab/>
        <w:t>1277</w:t>
      </w:r>
    </w:p>
    <w:p w14:paraId="084D49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181175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70DC4E4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A.5.3.6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FI"/>
        </w:rPr>
        <w:t>E-UTRAN TDD – cdma2000 1X Handover</w:t>
      </w:r>
      <w:r>
        <w:tab/>
        <w:t>1280</w:t>
      </w:r>
    </w:p>
    <w:p w14:paraId="4EB3F1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683A2C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ACD73A0" w14:textId="61E8FC00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1283</w:t>
      </w:r>
    </w:p>
    <w:p w14:paraId="56D981A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RRC Re-establishment</w:t>
      </w:r>
      <w:r>
        <w:tab/>
        <w:t>1283</w:t>
      </w:r>
    </w:p>
    <w:p w14:paraId="714F33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E-UTRAN FDD Intra-frequency RRC Re-establishment</w:t>
      </w:r>
      <w:r>
        <w:tab/>
        <w:t>1283</w:t>
      </w:r>
    </w:p>
    <w:p w14:paraId="0668C4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1283</w:t>
      </w:r>
    </w:p>
    <w:p w14:paraId="7C5155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575BB8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E-UTRAN FDD Inter-frequency RRC Re-establishment</w:t>
      </w:r>
      <w:r>
        <w:tab/>
        <w:t>1285</w:t>
      </w:r>
    </w:p>
    <w:p w14:paraId="74C1E3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1285</w:t>
      </w:r>
    </w:p>
    <w:p w14:paraId="4D3B36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1286</w:t>
      </w:r>
    </w:p>
    <w:p w14:paraId="739777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E-UTRAN TDD Intra-frequency RRC Re-establishment</w:t>
      </w:r>
      <w:r>
        <w:tab/>
        <w:t>1287</w:t>
      </w:r>
    </w:p>
    <w:p w14:paraId="14E1DD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1287</w:t>
      </w:r>
    </w:p>
    <w:p w14:paraId="37EDF1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3E535DF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Inter-frequency RRC Re-establishment</w:t>
      </w:r>
      <w:r>
        <w:tab/>
        <w:t>1289</w:t>
      </w:r>
    </w:p>
    <w:p w14:paraId="1F4829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1289</w:t>
      </w:r>
    </w:p>
    <w:p w14:paraId="2E6A98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1290</w:t>
      </w:r>
    </w:p>
    <w:p w14:paraId="4A705A1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</w:t>
      </w:r>
      <w:r w:rsidRPr="000C63C2">
        <w:rPr>
          <w:lang w:eastAsia="zh-CN"/>
        </w:rPr>
        <w:t>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FDD Intra-frequency RRC Re-establishment</w:t>
      </w:r>
      <w:r w:rsidRPr="00196437">
        <w:rPr>
          <w:snapToGrid w:val="0"/>
          <w:lang w:eastAsia="zh-CN"/>
        </w:rPr>
        <w:t xml:space="preserve"> for 5MHz bandwidth</w:t>
      </w:r>
      <w:r>
        <w:tab/>
        <w:t>1291</w:t>
      </w:r>
    </w:p>
    <w:p w14:paraId="533D59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1291</w:t>
      </w:r>
    </w:p>
    <w:p w14:paraId="73AC17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1291</w:t>
      </w:r>
    </w:p>
    <w:p w14:paraId="2C14EC6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FD-FDD Intra-frequency RRC Re-establishment for UE category 0</w:t>
      </w:r>
      <w:r>
        <w:tab/>
        <w:t>1291</w:t>
      </w:r>
    </w:p>
    <w:p w14:paraId="39BE6A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1291</w:t>
      </w:r>
    </w:p>
    <w:p w14:paraId="590AD7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1293</w:t>
      </w:r>
    </w:p>
    <w:p w14:paraId="1005A3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HD-FDD Intra-frequency RRC Re-establishment for UE category 0</w:t>
      </w:r>
      <w:r>
        <w:tab/>
        <w:t>1294</w:t>
      </w:r>
    </w:p>
    <w:p w14:paraId="436C78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1294</w:t>
      </w:r>
    </w:p>
    <w:p w14:paraId="334592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1295</w:t>
      </w:r>
    </w:p>
    <w:p w14:paraId="0F10A49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Intra-frequency RRC Re-establishment for UE category 0</w:t>
      </w:r>
      <w:r>
        <w:tab/>
        <w:t>1296</w:t>
      </w:r>
    </w:p>
    <w:p w14:paraId="0C87FC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1296</w:t>
      </w:r>
    </w:p>
    <w:p w14:paraId="57EF39D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0F8B61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FD-FDD Intra-frequency RRC Re-establishment for Cat-M1 UE in CEModeA</w:t>
      </w:r>
      <w:r>
        <w:tab/>
        <w:t>1298</w:t>
      </w:r>
    </w:p>
    <w:p w14:paraId="712BF8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1298</w:t>
      </w:r>
    </w:p>
    <w:p w14:paraId="3EEF29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780CD0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HD-FDD Intra-frequency RRC Re-establishment for Cat-M1 UE in CEModeA</w:t>
      </w:r>
      <w:r>
        <w:tab/>
        <w:t>1300</w:t>
      </w:r>
    </w:p>
    <w:p w14:paraId="1EB761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1300</w:t>
      </w:r>
    </w:p>
    <w:p w14:paraId="7C2DB3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0058A4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Intra-frequency RRC Re-establishment for Cat-M1 UE in CEModeA</w:t>
      </w:r>
      <w:r>
        <w:tab/>
        <w:t>1302</w:t>
      </w:r>
    </w:p>
    <w:p w14:paraId="63BA36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1302</w:t>
      </w:r>
    </w:p>
    <w:p w14:paraId="79B8D3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42A9606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FD-FDD Intra-frequency RRC Re-establishment for Cat-M1 UE in CEModeB</w:t>
      </w:r>
      <w:r>
        <w:tab/>
        <w:t>1304</w:t>
      </w:r>
    </w:p>
    <w:p w14:paraId="76E46B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1304</w:t>
      </w:r>
    </w:p>
    <w:p w14:paraId="33F6E8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1305</w:t>
      </w:r>
    </w:p>
    <w:p w14:paraId="22457F4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HD-FDD Intra-frequency RRC Re-establishment for Cat-M1 UE in CEModeB</w:t>
      </w:r>
      <w:r>
        <w:tab/>
        <w:t>1306</w:t>
      </w:r>
    </w:p>
    <w:p w14:paraId="5F2FEC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1306</w:t>
      </w:r>
    </w:p>
    <w:p w14:paraId="4C998F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A11229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Intra-frequency RRC Re-establishment for Cat-M1 UE in CEModeB</w:t>
      </w:r>
      <w:r>
        <w:tab/>
        <w:t>1308</w:t>
      </w:r>
    </w:p>
    <w:p w14:paraId="3E68B7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1308</w:t>
      </w:r>
    </w:p>
    <w:p w14:paraId="5264B3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1309</w:t>
      </w:r>
    </w:p>
    <w:p w14:paraId="7C5A20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HD-FDD Intra-frequency RRC Re-establishment for UE</w:t>
      </w:r>
      <w:r w:rsidRPr="00196437">
        <w:rPr>
          <w:snapToGrid w:val="0"/>
          <w:lang w:eastAsia="zh-CN"/>
        </w:rPr>
        <w:t xml:space="preserve"> category NB1 in In-Band mode under enhanced coverage</w:t>
      </w:r>
      <w:r>
        <w:tab/>
        <w:t>1310</w:t>
      </w:r>
    </w:p>
    <w:p w14:paraId="28A225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1310</w:t>
      </w:r>
    </w:p>
    <w:p w14:paraId="6F7A84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4A3339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HD-FDD Int</w:t>
      </w:r>
      <w:r w:rsidRPr="00196437">
        <w:rPr>
          <w:snapToGrid w:val="0"/>
          <w:lang w:eastAsia="zh-CN"/>
        </w:rPr>
        <w:t>er</w:t>
      </w:r>
      <w:r w:rsidRPr="00196437">
        <w:rPr>
          <w:snapToGrid w:val="0"/>
        </w:rPr>
        <w:t>-frequency RRC Re-establishment for UE</w:t>
      </w:r>
      <w:r w:rsidRPr="00196437">
        <w:rPr>
          <w:snapToGrid w:val="0"/>
          <w:lang w:eastAsia="zh-CN"/>
        </w:rPr>
        <w:t xml:space="preserve"> category NB1 in In-Band mode under </w:t>
      </w:r>
      <w:r w:rsidRPr="00196437">
        <w:rPr>
          <w:rFonts w:cs="Intel Clear Light"/>
          <w:lang w:eastAsia="zh-CN"/>
        </w:rPr>
        <w:t>normal</w:t>
      </w:r>
      <w:r w:rsidRPr="00196437">
        <w:rPr>
          <w:rFonts w:cs="Arial"/>
          <w:lang w:eastAsia="zh-CN"/>
        </w:rPr>
        <w:t xml:space="preserve"> </w:t>
      </w:r>
      <w:r w:rsidRPr="00196437">
        <w:rPr>
          <w:snapToGrid w:val="0"/>
          <w:lang w:eastAsia="zh-CN"/>
        </w:rPr>
        <w:t>coverage</w:t>
      </w:r>
      <w:r>
        <w:tab/>
        <w:t>1313</w:t>
      </w:r>
    </w:p>
    <w:p w14:paraId="2A3A32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1313</w:t>
      </w:r>
    </w:p>
    <w:p w14:paraId="15AEEB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7284D9C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FD-FDD Inter-frequency RRC Re-establishment for Cat-M1 UE in CEModeA</w:t>
      </w:r>
      <w:r>
        <w:tab/>
        <w:t>1316</w:t>
      </w:r>
    </w:p>
    <w:p w14:paraId="6DA3C9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1316</w:t>
      </w:r>
    </w:p>
    <w:p w14:paraId="3F73AA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535633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HD-FDD Inter-frequency RRC Re-establishment for Cat-M1 UE in CEModeA</w:t>
      </w:r>
      <w:r>
        <w:tab/>
        <w:t>1318</w:t>
      </w:r>
    </w:p>
    <w:p w14:paraId="2CF484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1318</w:t>
      </w:r>
    </w:p>
    <w:p w14:paraId="3B97AA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4471FE6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A.6.1.19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TDD-TDD Inter-frequency RRC Re-establishment for Cat-M1 UE in CEModeA</w:t>
      </w:r>
      <w:r>
        <w:tab/>
        <w:t>1320</w:t>
      </w:r>
    </w:p>
    <w:p w14:paraId="643970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1320</w:t>
      </w:r>
    </w:p>
    <w:p w14:paraId="0AB05C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2AE8A5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FD-FDD Inter-frequency RRC Re-establishment for Cat-M1 UE in CEModeB</w:t>
      </w:r>
      <w:r>
        <w:tab/>
        <w:t>1322</w:t>
      </w:r>
    </w:p>
    <w:p w14:paraId="3A3005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1322</w:t>
      </w:r>
    </w:p>
    <w:p w14:paraId="5F61F0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B5476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HD-FDD Inter-frequency RRC Re-establishment for Cat-M1 UE in CEModeB</w:t>
      </w:r>
      <w:r>
        <w:tab/>
        <w:t>1324</w:t>
      </w:r>
    </w:p>
    <w:p w14:paraId="026267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1324</w:t>
      </w:r>
    </w:p>
    <w:p w14:paraId="142166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074E6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Inter-frequency RRC Re-establishment for Cat-M1 UE in CEModeB</w:t>
      </w:r>
      <w:r>
        <w:tab/>
        <w:t>1326</w:t>
      </w:r>
    </w:p>
    <w:p w14:paraId="7FBFDE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1326</w:t>
      </w:r>
    </w:p>
    <w:p w14:paraId="7ED4B4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4125F6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Int</w:t>
      </w:r>
      <w:r w:rsidRPr="00196437">
        <w:rPr>
          <w:snapToGrid w:val="0"/>
          <w:lang w:eastAsia="zh-CN"/>
        </w:rPr>
        <w:t>er</w:t>
      </w:r>
      <w:r w:rsidRPr="00196437">
        <w:rPr>
          <w:snapToGrid w:val="0"/>
        </w:rPr>
        <w:t>-frequency RRC Re-establishment for UE</w:t>
      </w:r>
      <w:r w:rsidRPr="00196437">
        <w:rPr>
          <w:snapToGrid w:val="0"/>
          <w:lang w:eastAsia="zh-CN"/>
        </w:rPr>
        <w:t xml:space="preserve"> category NB1 in In-Band mode under </w:t>
      </w:r>
      <w:r w:rsidRPr="00196437">
        <w:rPr>
          <w:rFonts w:cs="Intel Clear Light"/>
          <w:lang w:eastAsia="zh-CN"/>
        </w:rPr>
        <w:t>normal</w:t>
      </w:r>
      <w:r w:rsidRPr="00196437">
        <w:rPr>
          <w:rFonts w:cs="Arial"/>
          <w:lang w:eastAsia="zh-CN"/>
        </w:rPr>
        <w:t xml:space="preserve"> </w:t>
      </w:r>
      <w:r w:rsidRPr="00196437">
        <w:rPr>
          <w:snapToGrid w:val="0"/>
          <w:lang w:eastAsia="zh-CN"/>
        </w:rPr>
        <w:t>coverage</w:t>
      </w:r>
      <w:r>
        <w:tab/>
        <w:t>1328</w:t>
      </w:r>
    </w:p>
    <w:p w14:paraId="6860DA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1328</w:t>
      </w:r>
    </w:p>
    <w:p w14:paraId="66B14A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3A8316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A.6.1.24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E-UTRAN TDD - TDD Intra-frequency RRC Re-establishment for UE</w:t>
      </w:r>
      <w:r w:rsidRPr="00196437">
        <w:rPr>
          <w:snapToGrid w:val="0"/>
          <w:lang w:eastAsia="zh-CN"/>
        </w:rPr>
        <w:t xml:space="preserve"> category NB1 in In-Band mode under enhanced coverage</w:t>
      </w:r>
      <w:r>
        <w:tab/>
        <w:t>1331</w:t>
      </w:r>
    </w:p>
    <w:p w14:paraId="51FB0B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1331</w:t>
      </w:r>
    </w:p>
    <w:p w14:paraId="26EC2F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4DEB297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1334</w:t>
      </w:r>
    </w:p>
    <w:p w14:paraId="51A2CA7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1334</w:t>
      </w:r>
    </w:p>
    <w:p w14:paraId="6D3E2A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A.6.2.1.1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1334</w:t>
      </w:r>
    </w:p>
    <w:p w14:paraId="04EA65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2F49A3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1335</w:t>
      </w:r>
    </w:p>
    <w:p w14:paraId="3708152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1335</w:t>
      </w:r>
    </w:p>
    <w:p w14:paraId="4C2069A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1335</w:t>
      </w:r>
    </w:p>
    <w:p w14:paraId="12815E5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1336</w:t>
      </w:r>
    </w:p>
    <w:p w14:paraId="080D1E6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1336</w:t>
      </w:r>
    </w:p>
    <w:p w14:paraId="7A5507D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1336</w:t>
      </w:r>
    </w:p>
    <w:p w14:paraId="2B1BF2C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1336</w:t>
      </w:r>
    </w:p>
    <w:p w14:paraId="6A3D33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1336</w:t>
      </w:r>
    </w:p>
    <w:p w14:paraId="48F451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5FF9033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1338</w:t>
      </w:r>
    </w:p>
    <w:p w14:paraId="6EFE0FD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1338</w:t>
      </w:r>
    </w:p>
    <w:p w14:paraId="23B21B9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1338</w:t>
      </w:r>
    </w:p>
    <w:p w14:paraId="02D97F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6CFCE6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3D22D12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1340</w:t>
      </w:r>
    </w:p>
    <w:p w14:paraId="7BBDC4A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1340</w:t>
      </w:r>
    </w:p>
    <w:p w14:paraId="3A2E9A4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1340</w:t>
      </w:r>
    </w:p>
    <w:p w14:paraId="28E08A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1341</w:t>
      </w:r>
    </w:p>
    <w:p w14:paraId="491CF7C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1341</w:t>
      </w:r>
    </w:p>
    <w:p w14:paraId="775A6C1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1341</w:t>
      </w:r>
    </w:p>
    <w:p w14:paraId="62F10C7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1341</w:t>
      </w:r>
    </w:p>
    <w:p w14:paraId="5478ED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1341</w:t>
      </w:r>
    </w:p>
    <w:p w14:paraId="3E367C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4B58B5C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1343</w:t>
      </w:r>
    </w:p>
    <w:p w14:paraId="2543A74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1343</w:t>
      </w:r>
    </w:p>
    <w:p w14:paraId="2F7644C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1343</w:t>
      </w:r>
    </w:p>
    <w:p w14:paraId="6738B6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1343</w:t>
      </w:r>
    </w:p>
    <w:p w14:paraId="05AF8F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3B1F97A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1344</w:t>
      </w:r>
    </w:p>
    <w:p w14:paraId="4609D0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14:paraId="018498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56CFE9C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1345</w:t>
      </w:r>
    </w:p>
    <w:p w14:paraId="0147ED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1345</w:t>
      </w:r>
    </w:p>
    <w:p w14:paraId="3F5FEF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5E65F2B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1347</w:t>
      </w:r>
    </w:p>
    <w:p w14:paraId="081E774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1347</w:t>
      </w:r>
    </w:p>
    <w:p w14:paraId="13D3D71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1347</w:t>
      </w:r>
    </w:p>
    <w:p w14:paraId="40EF221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1348</w:t>
      </w:r>
    </w:p>
    <w:p w14:paraId="30FC72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1348</w:t>
      </w:r>
    </w:p>
    <w:p w14:paraId="5FB11D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28D674A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1350</w:t>
      </w:r>
    </w:p>
    <w:p w14:paraId="4645024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1350</w:t>
      </w:r>
    </w:p>
    <w:p w14:paraId="60763E8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1350</w:t>
      </w:r>
    </w:p>
    <w:p w14:paraId="334AAD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1351</w:t>
      </w:r>
    </w:p>
    <w:p w14:paraId="52F747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1351</w:t>
      </w:r>
    </w:p>
    <w:p w14:paraId="737B39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5950F9C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1354</w:t>
      </w:r>
    </w:p>
    <w:p w14:paraId="128A84A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1355</w:t>
      </w:r>
    </w:p>
    <w:p w14:paraId="6710F5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1355</w:t>
      </w:r>
    </w:p>
    <w:p w14:paraId="1095FE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1356</w:t>
      </w:r>
    </w:p>
    <w:p w14:paraId="655F49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13A26E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5988E4D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1358</w:t>
      </w:r>
    </w:p>
    <w:p w14:paraId="73BFA2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1359</w:t>
      </w:r>
    </w:p>
    <w:p w14:paraId="19B8FBC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1359</w:t>
      </w:r>
    </w:p>
    <w:p w14:paraId="689F00F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1359</w:t>
      </w:r>
    </w:p>
    <w:p w14:paraId="36F3F19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1359</w:t>
      </w:r>
    </w:p>
    <w:p w14:paraId="478932F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1359</w:t>
      </w:r>
    </w:p>
    <w:p w14:paraId="7574C4C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1360</w:t>
      </w:r>
    </w:p>
    <w:p w14:paraId="1BAF10F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1360</w:t>
      </w:r>
    </w:p>
    <w:p w14:paraId="2629BC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1360</w:t>
      </w:r>
    </w:p>
    <w:p w14:paraId="2A1E2C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2A40F0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AE0A1B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26A9734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4DB742C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0A8AA98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0496B84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2529190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1364</w:t>
      </w:r>
    </w:p>
    <w:p w14:paraId="34B2A83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1364</w:t>
      </w:r>
    </w:p>
    <w:p w14:paraId="44ED25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58D488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1366</w:t>
      </w:r>
    </w:p>
    <w:p w14:paraId="6C88784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4A7BCFF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0AE6980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4B6398E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1367</w:t>
      </w:r>
    </w:p>
    <w:p w14:paraId="46ED33D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1367</w:t>
      </w:r>
    </w:p>
    <w:p w14:paraId="14EA0D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1367</w:t>
      </w:r>
    </w:p>
    <w:p w14:paraId="72039F0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1368</w:t>
      </w:r>
    </w:p>
    <w:p w14:paraId="0FF90B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1368</w:t>
      </w:r>
    </w:p>
    <w:p w14:paraId="60285D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A.6.2.13.1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1368</w:t>
      </w:r>
    </w:p>
    <w:p w14:paraId="07A79C1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441C268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6FDD7E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5350F69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1371</w:t>
      </w:r>
    </w:p>
    <w:p w14:paraId="640FC1E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1371</w:t>
      </w:r>
    </w:p>
    <w:p w14:paraId="4B8DF78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1371</w:t>
      </w:r>
    </w:p>
    <w:p w14:paraId="205EF77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1371</w:t>
      </w:r>
    </w:p>
    <w:p w14:paraId="7648C49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1372</w:t>
      </w:r>
    </w:p>
    <w:p w14:paraId="60AA69F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1372</w:t>
      </w:r>
    </w:p>
    <w:p w14:paraId="04B0CB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A.6.2.14.1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1372</w:t>
      </w:r>
    </w:p>
    <w:p w14:paraId="0D6B92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72E53EE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5FABB7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599A6D5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1375</w:t>
      </w:r>
    </w:p>
    <w:p w14:paraId="1460EFC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1375</w:t>
      </w:r>
    </w:p>
    <w:p w14:paraId="65DC85D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1375</w:t>
      </w:r>
    </w:p>
    <w:p w14:paraId="5807079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1375</w:t>
      </w:r>
    </w:p>
    <w:p w14:paraId="20BBAD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1376</w:t>
      </w:r>
    </w:p>
    <w:p w14:paraId="5AF1AE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1376</w:t>
      </w:r>
    </w:p>
    <w:p w14:paraId="04B353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A.6.2.15.1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1376</w:t>
      </w:r>
    </w:p>
    <w:p w14:paraId="6E89ED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3C67B01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70DB55A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29726FD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1379</w:t>
      </w:r>
    </w:p>
    <w:p w14:paraId="263A5D1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1379</w:t>
      </w:r>
    </w:p>
    <w:p w14:paraId="2812BD4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1379</w:t>
      </w:r>
    </w:p>
    <w:p w14:paraId="71F36EC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1379</w:t>
      </w:r>
    </w:p>
    <w:p w14:paraId="22ECE3E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1380</w:t>
      </w:r>
    </w:p>
    <w:p w14:paraId="74EF6C6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1380</w:t>
      </w:r>
    </w:p>
    <w:p w14:paraId="201DBB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2FA283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089F145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1383</w:t>
      </w:r>
    </w:p>
    <w:p w14:paraId="59DB46C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1384</w:t>
      </w:r>
    </w:p>
    <w:p w14:paraId="4C3855C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1384</w:t>
      </w:r>
    </w:p>
    <w:p w14:paraId="28409B2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1384</w:t>
      </w:r>
    </w:p>
    <w:p w14:paraId="518DD0E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1384</w:t>
      </w:r>
    </w:p>
    <w:p w14:paraId="4895348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1384</w:t>
      </w:r>
    </w:p>
    <w:p w14:paraId="1F0CA80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1384</w:t>
      </w:r>
    </w:p>
    <w:p w14:paraId="439733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1385</w:t>
      </w:r>
    </w:p>
    <w:p w14:paraId="1A9880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677E9D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7F62AE0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1388</w:t>
      </w:r>
    </w:p>
    <w:p w14:paraId="07BC562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1389</w:t>
      </w:r>
    </w:p>
    <w:p w14:paraId="5F430FB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1389</w:t>
      </w:r>
    </w:p>
    <w:p w14:paraId="2ABF5DC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1389</w:t>
      </w:r>
    </w:p>
    <w:p w14:paraId="0A7DD49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1389</w:t>
      </w:r>
    </w:p>
    <w:p w14:paraId="1851864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1389</w:t>
      </w:r>
    </w:p>
    <w:p w14:paraId="0A98974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1389</w:t>
      </w:r>
    </w:p>
    <w:p w14:paraId="1AF037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1390</w:t>
      </w:r>
    </w:p>
    <w:p w14:paraId="0C9169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418B54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192D5D59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7C62D73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76E7B93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32BA4C0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30036D8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0E8E9F3B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107F483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1394</w:t>
      </w:r>
    </w:p>
    <w:p w14:paraId="7E023F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1395</w:t>
      </w:r>
    </w:p>
    <w:p w14:paraId="373D4E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45EAF9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627E98BF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2DB6BE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56BF387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00E5F9B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11AA663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120C3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70F7B65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1398</w:t>
      </w:r>
    </w:p>
    <w:p w14:paraId="6A1BCED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1399</w:t>
      </w:r>
    </w:p>
    <w:p w14:paraId="47DA41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1B139F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5AE20E9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2D57513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09D2621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670A33B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0D6FF7F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1B8950F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7DF40C70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1402</w:t>
      </w:r>
    </w:p>
    <w:p w14:paraId="168E16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1403</w:t>
      </w:r>
    </w:p>
    <w:p w14:paraId="63FF49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53B7C2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4BB670B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310E6B0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112CC9E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7E498A8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6653B24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33EA72C2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44413BB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1406</w:t>
      </w:r>
    </w:p>
    <w:p w14:paraId="159CC10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1407</w:t>
      </w:r>
    </w:p>
    <w:p w14:paraId="39A548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1407</w:t>
      </w:r>
    </w:p>
    <w:p w14:paraId="14D2FB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1407</w:t>
      </w:r>
    </w:p>
    <w:p w14:paraId="7CFBB5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1409</w:t>
      </w:r>
    </w:p>
    <w:p w14:paraId="5F7B923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1409</w:t>
      </w:r>
    </w:p>
    <w:p w14:paraId="22A4CF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1409</w:t>
      </w:r>
    </w:p>
    <w:p w14:paraId="27B555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1411</w:t>
      </w:r>
    </w:p>
    <w:p w14:paraId="729325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1411</w:t>
      </w:r>
    </w:p>
    <w:p w14:paraId="120055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1411</w:t>
      </w:r>
    </w:p>
    <w:p w14:paraId="31E2FF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6C66FF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1413</w:t>
      </w:r>
    </w:p>
    <w:p w14:paraId="465E4B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1413</w:t>
      </w:r>
    </w:p>
    <w:p w14:paraId="2A90BA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14:paraId="0D47AFC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1415</w:t>
      </w:r>
    </w:p>
    <w:p w14:paraId="122E57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5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1415</w:t>
      </w:r>
    </w:p>
    <w:p w14:paraId="16D25D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5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1417</w:t>
      </w:r>
    </w:p>
    <w:p w14:paraId="1F569B1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1417</w:t>
      </w:r>
    </w:p>
    <w:p w14:paraId="588813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6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1417</w:t>
      </w:r>
    </w:p>
    <w:p w14:paraId="7760E90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 xml:space="preserve"> 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6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1420</w:t>
      </w:r>
    </w:p>
    <w:p w14:paraId="5BD939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1420</w:t>
      </w:r>
    </w:p>
    <w:p w14:paraId="3771F4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7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1420</w:t>
      </w:r>
    </w:p>
    <w:p w14:paraId="29BE4F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7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1423</w:t>
      </w:r>
    </w:p>
    <w:p w14:paraId="04E9DE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1423</w:t>
      </w:r>
    </w:p>
    <w:p w14:paraId="1B0A18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8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1423</w:t>
      </w:r>
    </w:p>
    <w:p w14:paraId="6D66B9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8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1426</w:t>
      </w:r>
    </w:p>
    <w:p w14:paraId="18E770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1426</w:t>
      </w:r>
    </w:p>
    <w:p w14:paraId="01DFCB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1426</w:t>
      </w:r>
    </w:p>
    <w:p w14:paraId="0191DB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A.6.3.9.2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1428</w:t>
      </w:r>
    </w:p>
    <w:p w14:paraId="53AA756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1428</w:t>
      </w:r>
    </w:p>
    <w:p w14:paraId="4D6611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1428</w:t>
      </w:r>
    </w:p>
    <w:p w14:paraId="5FBF1C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1430</w:t>
      </w:r>
    </w:p>
    <w:p w14:paraId="41C225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1430</w:t>
      </w:r>
    </w:p>
    <w:p w14:paraId="501D89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1430</w:t>
      </w:r>
    </w:p>
    <w:p w14:paraId="1822C3D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08C06E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1432</w:t>
      </w:r>
    </w:p>
    <w:p w14:paraId="596076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A.6.3.12.1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1432</w:t>
      </w:r>
    </w:p>
    <w:p w14:paraId="64BD09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A.6.3.12.2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1435</w:t>
      </w:r>
    </w:p>
    <w:p w14:paraId="432EC210" w14:textId="463E8670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1365</w:t>
      </w:r>
    </w:p>
    <w:p w14:paraId="73D7B48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1365</w:t>
      </w:r>
    </w:p>
    <w:p w14:paraId="3536962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1365</w:t>
      </w:r>
    </w:p>
    <w:p w14:paraId="0A2A7B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1AD3C5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1366</w:t>
      </w:r>
    </w:p>
    <w:p w14:paraId="4958AF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1367</w:t>
      </w:r>
    </w:p>
    <w:p w14:paraId="6A5A53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263D7D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1369</w:t>
      </w:r>
    </w:p>
    <w:p w14:paraId="200F88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1370</w:t>
      </w:r>
    </w:p>
    <w:p w14:paraId="0EE6E4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4AD92C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8961C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1373</w:t>
      </w:r>
    </w:p>
    <w:p w14:paraId="01D09C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3B1EAA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228DE5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1375</w:t>
      </w:r>
    </w:p>
    <w:p w14:paraId="38B05B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0A61A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5F5DE07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1375</w:t>
      </w:r>
    </w:p>
    <w:p w14:paraId="2F791A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53F8E3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E3E8B6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1376</w:t>
      </w:r>
    </w:p>
    <w:p w14:paraId="107635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21F9BA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0473DA7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1379</w:t>
      </w:r>
    </w:p>
    <w:p w14:paraId="6B9038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16D3A4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504EE0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96437">
        <w:rPr>
          <w:snapToGrid w:val="0"/>
          <w:lang w:eastAsia="zh-CN"/>
        </w:rPr>
        <w:t xml:space="preserve"> for 20MHz +20MHz</w:t>
      </w:r>
      <w:r>
        <w:tab/>
        <w:t>1381</w:t>
      </w:r>
    </w:p>
    <w:p w14:paraId="7CF4C8B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55C568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11397F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96437">
        <w:rPr>
          <w:snapToGrid w:val="0"/>
          <w:lang w:eastAsia="zh-CN"/>
        </w:rPr>
        <w:t>20MHz +10MHz</w:t>
      </w:r>
      <w:r>
        <w:tab/>
        <w:t>1381</w:t>
      </w:r>
    </w:p>
    <w:p w14:paraId="65D3A7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03C7C6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22221B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11929C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407DAC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30481D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599716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143B05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1382</w:t>
      </w:r>
    </w:p>
    <w:p w14:paraId="375000E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1382</w:t>
      </w:r>
    </w:p>
    <w:p w14:paraId="134092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2F3137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0E3862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1384</w:t>
      </w:r>
    </w:p>
    <w:p w14:paraId="241C9E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78F618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415131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1386</w:t>
      </w:r>
    </w:p>
    <w:p w14:paraId="0789A0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14:paraId="45D8D4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2A55EF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1388</w:t>
      </w:r>
    </w:p>
    <w:p w14:paraId="3DCF3E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52904D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04F1D1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1391</w:t>
      </w:r>
    </w:p>
    <w:p w14:paraId="4C0579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090EDD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1392</w:t>
      </w:r>
    </w:p>
    <w:p w14:paraId="1A49C3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1392</w:t>
      </w:r>
    </w:p>
    <w:p w14:paraId="1ACF80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25794C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A.7.1.15.2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1393</w:t>
      </w:r>
    </w:p>
    <w:p w14:paraId="397139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1394</w:t>
      </w:r>
    </w:p>
    <w:p w14:paraId="47C09C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4337B4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A.7.1.16.2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1395</w:t>
      </w:r>
    </w:p>
    <w:p w14:paraId="4B1AE7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1396</w:t>
      </w:r>
    </w:p>
    <w:p w14:paraId="622C27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2FD8F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46D3AF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1399</w:t>
      </w:r>
    </w:p>
    <w:p w14:paraId="4D7B7F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15C507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42CF28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1402</w:t>
      </w:r>
    </w:p>
    <w:p w14:paraId="205A68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1402</w:t>
      </w:r>
    </w:p>
    <w:p w14:paraId="477706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1403</w:t>
      </w:r>
    </w:p>
    <w:p w14:paraId="3C4769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1403</w:t>
      </w:r>
    </w:p>
    <w:p w14:paraId="1AAEA5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1403</w:t>
      </w:r>
    </w:p>
    <w:p w14:paraId="39104F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1405</w:t>
      </w:r>
    </w:p>
    <w:p w14:paraId="41D55A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1405</w:t>
      </w:r>
    </w:p>
    <w:p w14:paraId="310D4C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664BEC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1407</w:t>
      </w:r>
    </w:p>
    <w:p w14:paraId="09BC8E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1407</w:t>
      </w:r>
    </w:p>
    <w:p w14:paraId="21C38B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65CB04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386AA8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1409</w:t>
      </w:r>
    </w:p>
    <w:p w14:paraId="6ED7C4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669F45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730B6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1411</w:t>
      </w:r>
    </w:p>
    <w:p w14:paraId="72DD63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32350B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1412</w:t>
      </w:r>
    </w:p>
    <w:p w14:paraId="37FAAC7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1413</w:t>
      </w:r>
    </w:p>
    <w:p w14:paraId="26B739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E212A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A.7.1.25.2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1414</w:t>
      </w:r>
    </w:p>
    <w:p w14:paraId="3968A9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1415</w:t>
      </w:r>
    </w:p>
    <w:p w14:paraId="7F2CF9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1415</w:t>
      </w:r>
    </w:p>
    <w:p w14:paraId="7B7365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A.7.1.26.2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1416</w:t>
      </w:r>
    </w:p>
    <w:p w14:paraId="1517F7F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1417</w:t>
      </w:r>
    </w:p>
    <w:p w14:paraId="538FFA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5582FB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1419</w:t>
      </w:r>
    </w:p>
    <w:p w14:paraId="1D0488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1419</w:t>
      </w:r>
    </w:p>
    <w:p w14:paraId="51F29A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6312D0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63D871C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1422</w:t>
      </w:r>
    </w:p>
    <w:p w14:paraId="019148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1422</w:t>
      </w:r>
    </w:p>
    <w:p w14:paraId="3D8F21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371013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1423</w:t>
      </w:r>
    </w:p>
    <w:p w14:paraId="7EBEA3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1424</w:t>
      </w:r>
    </w:p>
    <w:p w14:paraId="728DF3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1424</w:t>
      </w:r>
    </w:p>
    <w:p w14:paraId="4AD501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1426</w:t>
      </w:r>
    </w:p>
    <w:p w14:paraId="68B302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1426</w:t>
      </w:r>
    </w:p>
    <w:p w14:paraId="367F00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41340E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1426</w:t>
      </w:r>
    </w:p>
    <w:p w14:paraId="0513DC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1426</w:t>
      </w:r>
    </w:p>
    <w:p w14:paraId="660D9A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32FE35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5D608F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1429</w:t>
      </w:r>
    </w:p>
    <w:p w14:paraId="5C631E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61A8292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1431</w:t>
      </w:r>
    </w:p>
    <w:p w14:paraId="0B405A5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1431</w:t>
      </w:r>
    </w:p>
    <w:p w14:paraId="3ED6C8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50CCF0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612F7F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1432</w:t>
      </w:r>
    </w:p>
    <w:p w14:paraId="7631A0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68DF92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64153A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1432</w:t>
      </w:r>
    </w:p>
    <w:p w14:paraId="1D6608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6E7301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1435</w:t>
      </w:r>
    </w:p>
    <w:p w14:paraId="4D0DDC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1435</w:t>
      </w:r>
    </w:p>
    <w:p w14:paraId="27C75F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269B89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37F333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1437</w:t>
      </w:r>
    </w:p>
    <w:p w14:paraId="0819CA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60831D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211B58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125D3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UE Timing Advance Adjustment Accuracy Test in CEModeB</w:t>
      </w:r>
      <w:r>
        <w:tab/>
        <w:t>1441</w:t>
      </w:r>
    </w:p>
    <w:p w14:paraId="133BD3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1441</w:t>
      </w:r>
    </w:p>
    <w:p w14:paraId="791FDA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A.7.2.10.2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1442</w:t>
      </w:r>
    </w:p>
    <w:p w14:paraId="5603CE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1442</w:t>
      </w:r>
    </w:p>
    <w:p w14:paraId="6B0B0A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1442</w:t>
      </w:r>
    </w:p>
    <w:p w14:paraId="21A231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1444</w:t>
      </w:r>
    </w:p>
    <w:p w14:paraId="664A26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1444</w:t>
      </w:r>
    </w:p>
    <w:p w14:paraId="45C3FE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0AFFD6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1446</w:t>
      </w:r>
    </w:p>
    <w:p w14:paraId="13D954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96437">
        <w:rPr>
          <w:i/>
          <w:iCs/>
          <w:lang w:val="en-US"/>
        </w:rPr>
        <w:t>ShortProcessingTime=TRUE</w:t>
      </w:r>
      <w:r>
        <w:tab/>
        <w:t>1446</w:t>
      </w:r>
    </w:p>
    <w:p w14:paraId="139ACB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1446</w:t>
      </w:r>
    </w:p>
    <w:p w14:paraId="348965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1448</w:t>
      </w:r>
    </w:p>
    <w:p w14:paraId="1617B8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96437">
        <w:rPr>
          <w:i/>
          <w:iCs/>
          <w:lang w:val="en-US"/>
        </w:rPr>
        <w:t>ShortProcessingTime=TRUE</w:t>
      </w:r>
      <w:r>
        <w:tab/>
        <w:t>1448</w:t>
      </w:r>
    </w:p>
    <w:p w14:paraId="270134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744C79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A.7.2.14.2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1450</w:t>
      </w:r>
    </w:p>
    <w:p w14:paraId="34EE3B7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1450</w:t>
      </w:r>
    </w:p>
    <w:p w14:paraId="326CDB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1450</w:t>
      </w:r>
    </w:p>
    <w:p w14:paraId="152D23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7FAF1E9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Radio Link Monitoring</w:t>
      </w:r>
      <w:r>
        <w:tab/>
        <w:t>1452</w:t>
      </w:r>
    </w:p>
    <w:p w14:paraId="7C35E2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FDD Radio Link Monitoring Test for Out-of-sync</w:t>
      </w:r>
      <w:r>
        <w:tab/>
        <w:t>1453</w:t>
      </w:r>
    </w:p>
    <w:p w14:paraId="3A40DE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1453</w:t>
      </w:r>
    </w:p>
    <w:p w14:paraId="6599B7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1457</w:t>
      </w:r>
    </w:p>
    <w:p w14:paraId="5516FE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FDD Radio Link Monitoring Test for </w:t>
      </w:r>
      <w:r w:rsidRPr="00196437">
        <w:rPr>
          <w:rFonts w:eastAsia="MS Mincho"/>
        </w:rPr>
        <w:t>In</w:t>
      </w:r>
      <w:r w:rsidRPr="00196437">
        <w:rPr>
          <w:rFonts w:eastAsia="MS Mincho"/>
          <w:lang w:eastAsia="zh-CN"/>
        </w:rPr>
        <w:t>-sync</w:t>
      </w:r>
      <w:r>
        <w:tab/>
        <w:t>1457</w:t>
      </w:r>
    </w:p>
    <w:p w14:paraId="6E283A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1457</w:t>
      </w:r>
    </w:p>
    <w:p w14:paraId="18546E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1460</w:t>
      </w:r>
    </w:p>
    <w:p w14:paraId="7A2DBCA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TDD Radio Link Monitoring Test for Out-of-sync</w:t>
      </w:r>
      <w:r>
        <w:tab/>
        <w:t>1460</w:t>
      </w:r>
    </w:p>
    <w:p w14:paraId="47ABE8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1460</w:t>
      </w:r>
    </w:p>
    <w:p w14:paraId="290924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1464</w:t>
      </w:r>
    </w:p>
    <w:p w14:paraId="5EC2DC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TDD Radio Link Monitoring Test for </w:t>
      </w:r>
      <w:r w:rsidRPr="00196437">
        <w:rPr>
          <w:rFonts w:eastAsia="MS Mincho"/>
        </w:rPr>
        <w:t>In</w:t>
      </w:r>
      <w:r w:rsidRPr="00196437">
        <w:rPr>
          <w:rFonts w:eastAsia="MS Mincho"/>
          <w:lang w:eastAsia="zh-CN"/>
        </w:rPr>
        <w:t>-sync</w:t>
      </w:r>
      <w:r>
        <w:tab/>
        <w:t>1464</w:t>
      </w:r>
    </w:p>
    <w:p w14:paraId="74842B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1464</w:t>
      </w:r>
    </w:p>
    <w:p w14:paraId="0D750A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1467</w:t>
      </w:r>
    </w:p>
    <w:p w14:paraId="5E2B92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in DRX</w:t>
      </w:r>
      <w:r>
        <w:tab/>
        <w:t>1467</w:t>
      </w:r>
    </w:p>
    <w:p w14:paraId="48934A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1467</w:t>
      </w:r>
    </w:p>
    <w:p w14:paraId="55A194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1471</w:t>
      </w:r>
    </w:p>
    <w:p w14:paraId="32C2CA6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1472</w:t>
      </w:r>
    </w:p>
    <w:p w14:paraId="75DAA9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1472</w:t>
      </w:r>
    </w:p>
    <w:p w14:paraId="60A591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1475</w:t>
      </w:r>
    </w:p>
    <w:p w14:paraId="4ACCD5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</w:t>
      </w:r>
      <w:r>
        <w:tab/>
        <w:t>1475</w:t>
      </w:r>
    </w:p>
    <w:p w14:paraId="2F392A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1475</w:t>
      </w:r>
    </w:p>
    <w:p w14:paraId="3F117C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A.7.3.7.2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1478</w:t>
      </w:r>
    </w:p>
    <w:p w14:paraId="1CCF8B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1478</w:t>
      </w:r>
    </w:p>
    <w:p w14:paraId="6121FD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1478</w:t>
      </w:r>
    </w:p>
    <w:p w14:paraId="6FF776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1481</w:t>
      </w:r>
    </w:p>
    <w:p w14:paraId="037CC0B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 E-UTRAN FDD Radio Link Monitoring Test for Out-of-sync under Time Domain Measurement Resource Restriction and Non-MBSFN ABS</w:t>
      </w:r>
      <w:r>
        <w:tab/>
        <w:t>1481</w:t>
      </w:r>
    </w:p>
    <w:p w14:paraId="63F9DA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1484</w:t>
      </w:r>
    </w:p>
    <w:p w14:paraId="033CD5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96437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96437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96437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96437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96437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96437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1484</w:t>
      </w:r>
    </w:p>
    <w:p w14:paraId="4FCDA9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A.7.3.10.1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snapToGrid w:val="0"/>
          <w:lang w:eastAsia="zh-CN"/>
        </w:rPr>
        <w:t>Test Purpose and Environment</w:t>
      </w:r>
      <w:r>
        <w:tab/>
        <w:t>1484</w:t>
      </w:r>
    </w:p>
    <w:p w14:paraId="1FE5D46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1487</w:t>
      </w:r>
    </w:p>
    <w:p w14:paraId="4F118E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1487</w:t>
      </w:r>
    </w:p>
    <w:p w14:paraId="6F9158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</w:t>
      </w:r>
      <w:r w:rsidRPr="000C63C2">
        <w:rPr>
          <w:lang w:eastAsia="zh-CN"/>
        </w:rPr>
        <w:t>11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1491</w:t>
      </w:r>
    </w:p>
    <w:p w14:paraId="35EB68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1491</w:t>
      </w:r>
    </w:p>
    <w:p w14:paraId="230859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1491</w:t>
      </w:r>
    </w:p>
    <w:p w14:paraId="1261EE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1495</w:t>
      </w:r>
    </w:p>
    <w:p w14:paraId="52071C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A.7.3.13 E-UTRAN FDD Radio Link Monitoring Test for Out-of-sync under Time Domain Measurement Resource Restriction with MBSFN ABS</w:t>
      </w:r>
      <w:r>
        <w:tab/>
        <w:t>1495</w:t>
      </w:r>
    </w:p>
    <w:p w14:paraId="75D10A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1495</w:t>
      </w:r>
    </w:p>
    <w:p w14:paraId="6F941D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1498</w:t>
      </w:r>
    </w:p>
    <w:p w14:paraId="203941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A.7.3.14 E-UTRAN TDD Radio Link Monitoring Test for Out-of-sync under Time Domain Measurement Resource Restriction with MBSFN ABS</w:t>
      </w:r>
      <w:r>
        <w:tab/>
        <w:t>1498</w:t>
      </w:r>
    </w:p>
    <w:p w14:paraId="4F9C3F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1498</w:t>
      </w:r>
    </w:p>
    <w:p w14:paraId="3834B9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1501</w:t>
      </w:r>
    </w:p>
    <w:p w14:paraId="59CB7E7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1501</w:t>
      </w:r>
    </w:p>
    <w:p w14:paraId="6EC0A9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1501</w:t>
      </w:r>
    </w:p>
    <w:p w14:paraId="7040D0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</w:t>
      </w:r>
      <w:r w:rsidRPr="000C63C2">
        <w:rPr>
          <w:lang w:eastAsia="zh-CN"/>
        </w:rPr>
        <w:t>15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1504</w:t>
      </w:r>
    </w:p>
    <w:p w14:paraId="018259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1504</w:t>
      </w:r>
    </w:p>
    <w:p w14:paraId="00B088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1504</w:t>
      </w:r>
    </w:p>
    <w:p w14:paraId="0F7159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</w:t>
      </w:r>
      <w:r w:rsidRPr="000C63C2">
        <w:rPr>
          <w:lang w:eastAsia="zh-CN"/>
        </w:rPr>
        <w:t>16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1508</w:t>
      </w:r>
    </w:p>
    <w:p w14:paraId="0A8E5D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1508</w:t>
      </w:r>
    </w:p>
    <w:p w14:paraId="12ADA0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1508</w:t>
      </w:r>
    </w:p>
    <w:p w14:paraId="29E91E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</w:t>
      </w:r>
      <w:r w:rsidRPr="000C63C2">
        <w:rPr>
          <w:lang w:eastAsia="zh-CN"/>
        </w:rPr>
        <w:t>17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1511</w:t>
      </w:r>
    </w:p>
    <w:p w14:paraId="6F37E75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1511</w:t>
      </w:r>
    </w:p>
    <w:p w14:paraId="4EB323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1511</w:t>
      </w:r>
    </w:p>
    <w:p w14:paraId="49699A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</w:t>
      </w:r>
      <w:r w:rsidRPr="000C63C2">
        <w:rPr>
          <w:lang w:eastAsia="zh-CN"/>
        </w:rPr>
        <w:t>18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1515</w:t>
      </w:r>
    </w:p>
    <w:p w14:paraId="734B570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1515</w:t>
      </w:r>
    </w:p>
    <w:p w14:paraId="2C5797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3750FE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1519</w:t>
      </w:r>
    </w:p>
    <w:p w14:paraId="394C1F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A.7.3.20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1519</w:t>
      </w:r>
    </w:p>
    <w:p w14:paraId="38586C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1519</w:t>
      </w:r>
    </w:p>
    <w:p w14:paraId="333E2A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1523</w:t>
      </w:r>
    </w:p>
    <w:p w14:paraId="72E3A5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1523</w:t>
      </w:r>
    </w:p>
    <w:p w14:paraId="2244CA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1523</w:t>
      </w:r>
    </w:p>
    <w:p w14:paraId="441777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1527</w:t>
      </w:r>
    </w:p>
    <w:p w14:paraId="5354BA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1527</w:t>
      </w:r>
    </w:p>
    <w:p w14:paraId="74731D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1527</w:t>
      </w:r>
    </w:p>
    <w:p w14:paraId="7F5001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1531</w:t>
      </w:r>
    </w:p>
    <w:p w14:paraId="3B5D88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1531</w:t>
      </w:r>
    </w:p>
    <w:p w14:paraId="0E51BA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1531</w:t>
      </w:r>
    </w:p>
    <w:p w14:paraId="7066F6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1532</w:t>
      </w:r>
    </w:p>
    <w:p w14:paraId="390D294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1532</w:t>
      </w:r>
    </w:p>
    <w:p w14:paraId="48F49F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1532</w:t>
      </w:r>
    </w:p>
    <w:p w14:paraId="6B8744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1533</w:t>
      </w:r>
    </w:p>
    <w:p w14:paraId="3F4B01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1533</w:t>
      </w:r>
    </w:p>
    <w:p w14:paraId="3B8307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1533</w:t>
      </w:r>
    </w:p>
    <w:p w14:paraId="2CC821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1534</w:t>
      </w:r>
    </w:p>
    <w:p w14:paraId="14C3851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A.7.3.26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1534</w:t>
      </w:r>
    </w:p>
    <w:p w14:paraId="2BD487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1534</w:t>
      </w:r>
    </w:p>
    <w:p w14:paraId="135118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1537</w:t>
      </w:r>
    </w:p>
    <w:p w14:paraId="292FE2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A.7.3.27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 xml:space="preserve">FDD Radio Link Monitoring Test for </w:t>
      </w:r>
      <w:r w:rsidRPr="00196437">
        <w:rPr>
          <w:rFonts w:eastAsia="MS Mincho"/>
        </w:rPr>
        <w:t>In</w:t>
      </w:r>
      <w:r w:rsidRPr="0019643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1537</w:t>
      </w:r>
    </w:p>
    <w:p w14:paraId="2D1FBD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1537</w:t>
      </w:r>
    </w:p>
    <w:p w14:paraId="35A6C0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1540</w:t>
      </w:r>
    </w:p>
    <w:p w14:paraId="5927527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1540</w:t>
      </w:r>
    </w:p>
    <w:p w14:paraId="549484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1540</w:t>
      </w:r>
    </w:p>
    <w:p w14:paraId="60BCCA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1543</w:t>
      </w:r>
    </w:p>
    <w:p w14:paraId="45BFA5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1543</w:t>
      </w:r>
    </w:p>
    <w:p w14:paraId="642EAD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1543</w:t>
      </w:r>
    </w:p>
    <w:p w14:paraId="6DCFFC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A.7.3.29.2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1546</w:t>
      </w:r>
    </w:p>
    <w:p w14:paraId="5F1899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A.7.3.30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1546</w:t>
      </w:r>
    </w:p>
    <w:p w14:paraId="4DB9E3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1546</w:t>
      </w:r>
    </w:p>
    <w:p w14:paraId="6F5061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1549</w:t>
      </w:r>
    </w:p>
    <w:p w14:paraId="79C699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Radio Link Monitoring Test for </w:t>
      </w:r>
      <w:r w:rsidRPr="00196437">
        <w:rPr>
          <w:rFonts w:eastAsia="MS Mincho"/>
        </w:rPr>
        <w:t>In</w:t>
      </w:r>
      <w:r w:rsidRPr="0019643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1549</w:t>
      </w:r>
    </w:p>
    <w:p w14:paraId="5309EA5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1549</w:t>
      </w:r>
    </w:p>
    <w:p w14:paraId="3E6FB5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1552</w:t>
      </w:r>
    </w:p>
    <w:p w14:paraId="5E926AD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1552</w:t>
      </w:r>
    </w:p>
    <w:p w14:paraId="321A23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1552</w:t>
      </w:r>
    </w:p>
    <w:p w14:paraId="2FCB45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1555</w:t>
      </w:r>
    </w:p>
    <w:p w14:paraId="242512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1555</w:t>
      </w:r>
    </w:p>
    <w:p w14:paraId="3D47D3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1555</w:t>
      </w:r>
    </w:p>
    <w:p w14:paraId="0786AD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1558</w:t>
      </w:r>
    </w:p>
    <w:p w14:paraId="54BBDE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A.7.3.34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1558</w:t>
      </w:r>
    </w:p>
    <w:p w14:paraId="4665C2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1558</w:t>
      </w:r>
    </w:p>
    <w:p w14:paraId="48E3DD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1561</w:t>
      </w:r>
    </w:p>
    <w:p w14:paraId="68A518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A.7.3.35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</w:t>
      </w:r>
      <w:r w:rsidRPr="00196437">
        <w:rPr>
          <w:rFonts w:eastAsia="MS Mincho"/>
        </w:rPr>
        <w:t>In</w:t>
      </w:r>
      <w:r w:rsidRPr="0019643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1561</w:t>
      </w:r>
    </w:p>
    <w:p w14:paraId="20B007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1561</w:t>
      </w:r>
    </w:p>
    <w:p w14:paraId="1C2724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1564</w:t>
      </w:r>
    </w:p>
    <w:p w14:paraId="24BD849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1564</w:t>
      </w:r>
    </w:p>
    <w:p w14:paraId="159403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1564</w:t>
      </w:r>
    </w:p>
    <w:p w14:paraId="6A4D6D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1567</w:t>
      </w:r>
    </w:p>
    <w:p w14:paraId="3779B9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1567</w:t>
      </w:r>
    </w:p>
    <w:p w14:paraId="53CB32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1567</w:t>
      </w:r>
    </w:p>
    <w:p w14:paraId="3555E4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1570</w:t>
      </w:r>
    </w:p>
    <w:p w14:paraId="3B3A5F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1570</w:t>
      </w:r>
    </w:p>
    <w:p w14:paraId="49801A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1570</w:t>
      </w:r>
    </w:p>
    <w:p w14:paraId="52778C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A.7.3.38.2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1573</w:t>
      </w:r>
    </w:p>
    <w:p w14:paraId="4F4D584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1573</w:t>
      </w:r>
    </w:p>
    <w:p w14:paraId="6540AF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1573</w:t>
      </w:r>
    </w:p>
    <w:p w14:paraId="7DA715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A.7.3.39.2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1576</w:t>
      </w:r>
    </w:p>
    <w:p w14:paraId="0DDEE8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1577</w:t>
      </w:r>
    </w:p>
    <w:p w14:paraId="3B7B85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1577</w:t>
      </w:r>
    </w:p>
    <w:p w14:paraId="0CBBF3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A.7.3.40.2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1579</w:t>
      </w:r>
    </w:p>
    <w:p w14:paraId="2175BA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1580</w:t>
      </w:r>
    </w:p>
    <w:p w14:paraId="3C6FFD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1580</w:t>
      </w:r>
    </w:p>
    <w:p w14:paraId="2F5C59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A.7.3.41.2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1583</w:t>
      </w:r>
    </w:p>
    <w:p w14:paraId="04E96E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1583</w:t>
      </w:r>
    </w:p>
    <w:p w14:paraId="0A2F12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1583</w:t>
      </w:r>
    </w:p>
    <w:p w14:paraId="4AE4CF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1586</w:t>
      </w:r>
    </w:p>
    <w:p w14:paraId="470894E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1586</w:t>
      </w:r>
    </w:p>
    <w:p w14:paraId="2F444B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1586</w:t>
      </w:r>
    </w:p>
    <w:p w14:paraId="6A2111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A.7.3.43.2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1589</w:t>
      </w:r>
    </w:p>
    <w:p w14:paraId="119AA6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1589</w:t>
      </w:r>
    </w:p>
    <w:p w14:paraId="74E61D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A.7.3.44.1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1589</w:t>
      </w:r>
    </w:p>
    <w:p w14:paraId="3B0031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A.7.3.44.2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1592</w:t>
      </w:r>
    </w:p>
    <w:p w14:paraId="1188283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1593</w:t>
      </w:r>
    </w:p>
    <w:p w14:paraId="2F7C8F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1593</w:t>
      </w:r>
    </w:p>
    <w:p w14:paraId="589A8F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A.7.3.45.2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1595</w:t>
      </w:r>
    </w:p>
    <w:p w14:paraId="3C764AF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1596</w:t>
      </w:r>
    </w:p>
    <w:p w14:paraId="2127A3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1596</w:t>
      </w:r>
    </w:p>
    <w:p w14:paraId="08B28C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A.7.3.46.2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1599</w:t>
      </w:r>
    </w:p>
    <w:p w14:paraId="44C734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1599</w:t>
      </w:r>
    </w:p>
    <w:p w14:paraId="292771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1599</w:t>
      </w:r>
    </w:p>
    <w:p w14:paraId="6947F4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A.7.3.47.2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Requirements</w:t>
      </w:r>
      <w:r>
        <w:tab/>
        <w:t>1602</w:t>
      </w:r>
    </w:p>
    <w:p w14:paraId="08810A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A.7.3.48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1602</w:t>
      </w:r>
    </w:p>
    <w:p w14:paraId="598633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1602</w:t>
      </w:r>
    </w:p>
    <w:p w14:paraId="0C6168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1605</w:t>
      </w:r>
    </w:p>
    <w:p w14:paraId="0FF748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A.7.3.49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1605</w:t>
      </w:r>
    </w:p>
    <w:p w14:paraId="1CAAB4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1605</w:t>
      </w:r>
    </w:p>
    <w:p w14:paraId="5BD066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A.7.3.49.2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1608</w:t>
      </w:r>
    </w:p>
    <w:p w14:paraId="64F4DDF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1608</w:t>
      </w:r>
    </w:p>
    <w:p w14:paraId="20F382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1608</w:t>
      </w:r>
    </w:p>
    <w:p w14:paraId="38D01C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1611</w:t>
      </w:r>
    </w:p>
    <w:p w14:paraId="22EA47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1611</w:t>
      </w:r>
    </w:p>
    <w:p w14:paraId="10CA0F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1611</w:t>
      </w:r>
    </w:p>
    <w:p w14:paraId="32B513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A.7.3.51.2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1614</w:t>
      </w:r>
    </w:p>
    <w:p w14:paraId="67BCF3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HD-FDD Radio Link Monitoring Test for Out-of-sync for Cat-M1 UE in CEMode A</w:t>
      </w:r>
      <w:r>
        <w:tab/>
        <w:t>1614</w:t>
      </w:r>
    </w:p>
    <w:p w14:paraId="56DB19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1614</w:t>
      </w:r>
    </w:p>
    <w:p w14:paraId="2E670A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1617</w:t>
      </w:r>
    </w:p>
    <w:p w14:paraId="4200FA3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9643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1617</w:t>
      </w:r>
    </w:p>
    <w:p w14:paraId="3A8BD5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1617</w:t>
      </w:r>
    </w:p>
    <w:p w14:paraId="219C31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1620</w:t>
      </w:r>
    </w:p>
    <w:p w14:paraId="00198F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1620</w:t>
      </w:r>
    </w:p>
    <w:p w14:paraId="6FABD6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1620</w:t>
      </w:r>
    </w:p>
    <w:p w14:paraId="2E62C05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1623</w:t>
      </w:r>
    </w:p>
    <w:p w14:paraId="1D7A70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1623</w:t>
      </w:r>
    </w:p>
    <w:p w14:paraId="7D277D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1623</w:t>
      </w:r>
    </w:p>
    <w:p w14:paraId="6EF444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1626</w:t>
      </w:r>
    </w:p>
    <w:p w14:paraId="2C03C67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A.7.3.56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1626</w:t>
      </w:r>
    </w:p>
    <w:p w14:paraId="27E132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1626</w:t>
      </w:r>
    </w:p>
    <w:p w14:paraId="054AC5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1629</w:t>
      </w:r>
    </w:p>
    <w:p w14:paraId="20967E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A.7.3.57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96437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1629</w:t>
      </w:r>
    </w:p>
    <w:p w14:paraId="4871FB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1629</w:t>
      </w:r>
    </w:p>
    <w:p w14:paraId="57C66D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1632</w:t>
      </w:r>
    </w:p>
    <w:p w14:paraId="726260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1632</w:t>
      </w:r>
    </w:p>
    <w:p w14:paraId="431422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1632</w:t>
      </w:r>
    </w:p>
    <w:p w14:paraId="767A07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1635</w:t>
      </w:r>
    </w:p>
    <w:p w14:paraId="4288C5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1635</w:t>
      </w:r>
    </w:p>
    <w:p w14:paraId="140689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1635</w:t>
      </w:r>
    </w:p>
    <w:p w14:paraId="59D4A0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A.7.3.59.2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1638</w:t>
      </w:r>
    </w:p>
    <w:p w14:paraId="4D23FB4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1638</w:t>
      </w:r>
    </w:p>
    <w:p w14:paraId="786B15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1638</w:t>
      </w:r>
    </w:p>
    <w:p w14:paraId="3F35F8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1642</w:t>
      </w:r>
    </w:p>
    <w:p w14:paraId="148EE0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1642</w:t>
      </w:r>
    </w:p>
    <w:p w14:paraId="483502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A.7.3.61.1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1642</w:t>
      </w:r>
    </w:p>
    <w:p w14:paraId="34BC03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1646</w:t>
      </w:r>
    </w:p>
    <w:p w14:paraId="2BEA7A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1646</w:t>
      </w:r>
    </w:p>
    <w:p w14:paraId="5D63E4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1646</w:t>
      </w:r>
    </w:p>
    <w:p w14:paraId="5C4E33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A.7.3.62.2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1650</w:t>
      </w:r>
    </w:p>
    <w:p w14:paraId="3F109B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1650</w:t>
      </w:r>
    </w:p>
    <w:p w14:paraId="7B183C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sv-SE"/>
        </w:rPr>
        <w:t>Test Purpose and Environment</w:t>
      </w:r>
      <w:r>
        <w:tab/>
        <w:t>1650</w:t>
      </w:r>
    </w:p>
    <w:p w14:paraId="6BDB95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A.7.3.63.2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sv-SE"/>
        </w:rPr>
        <w:t>Test Requirements</w:t>
      </w:r>
      <w:r>
        <w:tab/>
        <w:t>1654</w:t>
      </w:r>
    </w:p>
    <w:p w14:paraId="620BF0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1654</w:t>
      </w:r>
    </w:p>
    <w:p w14:paraId="7F0E1A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1654</w:t>
      </w:r>
    </w:p>
    <w:p w14:paraId="5B0D36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1657</w:t>
      </w:r>
    </w:p>
    <w:p w14:paraId="24E76C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1658</w:t>
      </w:r>
    </w:p>
    <w:p w14:paraId="5D4995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1658</w:t>
      </w:r>
    </w:p>
    <w:p w14:paraId="6AEA40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A.7.3.65.2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1661</w:t>
      </w:r>
    </w:p>
    <w:p w14:paraId="37A7BC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A.7.3.66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1662</w:t>
      </w:r>
    </w:p>
    <w:p w14:paraId="39072B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1662</w:t>
      </w:r>
    </w:p>
    <w:p w14:paraId="631B08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1664</w:t>
      </w:r>
    </w:p>
    <w:p w14:paraId="1F14F2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A.7.3.67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1665</w:t>
      </w:r>
    </w:p>
    <w:p w14:paraId="01B637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1665</w:t>
      </w:r>
    </w:p>
    <w:p w14:paraId="466984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1668</w:t>
      </w:r>
    </w:p>
    <w:p w14:paraId="59175E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A.7.3.68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1669</w:t>
      </w:r>
    </w:p>
    <w:p w14:paraId="7082B2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1669</w:t>
      </w:r>
    </w:p>
    <w:p w14:paraId="611870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1671</w:t>
      </w:r>
    </w:p>
    <w:p w14:paraId="0194E6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A.7.3.69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9643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1671</w:t>
      </w:r>
    </w:p>
    <w:p w14:paraId="484D9A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1671</w:t>
      </w:r>
    </w:p>
    <w:p w14:paraId="642C9C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A.7.3.69.2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1673</w:t>
      </w:r>
    </w:p>
    <w:p w14:paraId="1E6C9B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A.7.3.70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1673</w:t>
      </w:r>
    </w:p>
    <w:p w14:paraId="4793C7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1673</w:t>
      </w:r>
    </w:p>
    <w:p w14:paraId="0B6A41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1675</w:t>
      </w:r>
    </w:p>
    <w:p w14:paraId="065F498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FD-FDD Early In-Sync reporting Test for Cat-M1 UE in CEModeA</w:t>
      </w:r>
      <w:r>
        <w:tab/>
        <w:t>1675</w:t>
      </w:r>
    </w:p>
    <w:p w14:paraId="10958A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1675</w:t>
      </w:r>
    </w:p>
    <w:p w14:paraId="53F6E5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1678</w:t>
      </w:r>
    </w:p>
    <w:p w14:paraId="41C0A5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HD-FDD Early In-Sync reporting Test for Cat-M1 UE in CEModeA</w:t>
      </w:r>
      <w:r>
        <w:tab/>
        <w:t>1678</w:t>
      </w:r>
    </w:p>
    <w:p w14:paraId="16A9B8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1678</w:t>
      </w:r>
    </w:p>
    <w:p w14:paraId="081FC2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1680</w:t>
      </w:r>
    </w:p>
    <w:p w14:paraId="4568608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TDD Early In-Sync reporting Test for Cat-M1 UE in CEModeA</w:t>
      </w:r>
      <w:r>
        <w:tab/>
        <w:t>1680</w:t>
      </w:r>
    </w:p>
    <w:p w14:paraId="504C1F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1680</w:t>
      </w:r>
    </w:p>
    <w:p w14:paraId="136A89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1682</w:t>
      </w:r>
    </w:p>
    <w:p w14:paraId="793545C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A.7.3.74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1682</w:t>
      </w:r>
    </w:p>
    <w:p w14:paraId="0BC2C8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1682</w:t>
      </w:r>
    </w:p>
    <w:p w14:paraId="4A7F60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1685</w:t>
      </w:r>
    </w:p>
    <w:p w14:paraId="139D20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A.7.3.75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1685</w:t>
      </w:r>
    </w:p>
    <w:p w14:paraId="0DFCEA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1685</w:t>
      </w:r>
    </w:p>
    <w:p w14:paraId="3AC361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1687</w:t>
      </w:r>
    </w:p>
    <w:p w14:paraId="7491EA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1688</w:t>
      </w:r>
    </w:p>
    <w:p w14:paraId="1CEDF6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1688</w:t>
      </w:r>
    </w:p>
    <w:p w14:paraId="702821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1691</w:t>
      </w:r>
    </w:p>
    <w:p w14:paraId="4E8E4F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1691</w:t>
      </w:r>
    </w:p>
    <w:p w14:paraId="448283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1691</w:t>
      </w:r>
    </w:p>
    <w:p w14:paraId="5DEDED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A.7.3.77.2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1694</w:t>
      </w:r>
    </w:p>
    <w:p w14:paraId="0BC960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A.7.3.78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1694</w:t>
      </w:r>
    </w:p>
    <w:p w14:paraId="4792F4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1694</w:t>
      </w:r>
    </w:p>
    <w:p w14:paraId="6BBAF1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1697</w:t>
      </w:r>
    </w:p>
    <w:p w14:paraId="7DDDDF4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A.7.3.79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96437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1697</w:t>
      </w:r>
    </w:p>
    <w:p w14:paraId="43CAF2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A.7.3.79.1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1697</w:t>
      </w:r>
    </w:p>
    <w:p w14:paraId="5BD40D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A.7.3.79.2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1700</w:t>
      </w:r>
    </w:p>
    <w:p w14:paraId="710E6CC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1700</w:t>
      </w:r>
    </w:p>
    <w:p w14:paraId="5170F9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1700</w:t>
      </w:r>
    </w:p>
    <w:p w14:paraId="760E1B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1703</w:t>
      </w:r>
    </w:p>
    <w:p w14:paraId="16323F3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1703</w:t>
      </w:r>
    </w:p>
    <w:p w14:paraId="20B0C0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1703</w:t>
      </w:r>
    </w:p>
    <w:p w14:paraId="37DAC6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1706</w:t>
      </w:r>
    </w:p>
    <w:p w14:paraId="5EFF85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1706</w:t>
      </w:r>
    </w:p>
    <w:p w14:paraId="0BA249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A.7.3.82.1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1706</w:t>
      </w:r>
    </w:p>
    <w:p w14:paraId="6BD790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1709</w:t>
      </w:r>
    </w:p>
    <w:p w14:paraId="47C75A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FD-FDD Early In-Sync reporting Test for Cat-M1 UE in CEModeB</w:t>
      </w:r>
      <w:r>
        <w:tab/>
        <w:t>1709</w:t>
      </w:r>
    </w:p>
    <w:p w14:paraId="45E4BE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1709</w:t>
      </w:r>
    </w:p>
    <w:p w14:paraId="7373935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1710</w:t>
      </w:r>
    </w:p>
    <w:p w14:paraId="33E950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A.7.3.84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1711</w:t>
      </w:r>
    </w:p>
    <w:p w14:paraId="18C3C4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1711</w:t>
      </w:r>
    </w:p>
    <w:p w14:paraId="2960EF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1713</w:t>
      </w:r>
    </w:p>
    <w:p w14:paraId="06DC0F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A.7.3.85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HD-FDD Early In-Sync reporting Test for Cat-M1 UE in CEModeB</w:t>
      </w:r>
      <w:r>
        <w:tab/>
        <w:t>1713</w:t>
      </w:r>
    </w:p>
    <w:p w14:paraId="433814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1713</w:t>
      </w:r>
    </w:p>
    <w:p w14:paraId="597FA6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1714</w:t>
      </w:r>
    </w:p>
    <w:p w14:paraId="1128CC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A.7.3.86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1715</w:t>
      </w:r>
    </w:p>
    <w:p w14:paraId="653D0B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1715</w:t>
      </w:r>
    </w:p>
    <w:p w14:paraId="71FF6B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1717</w:t>
      </w:r>
    </w:p>
    <w:p w14:paraId="6ED93B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A.7.3.87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TDD Early In-Sync reporting Test for Cat-M1 UE in CEModeB</w:t>
      </w:r>
      <w:r>
        <w:tab/>
        <w:t>1717</w:t>
      </w:r>
    </w:p>
    <w:p w14:paraId="1EBE05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1717</w:t>
      </w:r>
    </w:p>
    <w:p w14:paraId="7AEAC4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1719</w:t>
      </w:r>
    </w:p>
    <w:p w14:paraId="1B8472D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1720</w:t>
      </w:r>
    </w:p>
    <w:p w14:paraId="4335FB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1720</w:t>
      </w:r>
    </w:p>
    <w:p w14:paraId="0904A1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1724</w:t>
      </w:r>
    </w:p>
    <w:p w14:paraId="11C763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1724</w:t>
      </w:r>
    </w:p>
    <w:p w14:paraId="29305C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1724</w:t>
      </w:r>
    </w:p>
    <w:p w14:paraId="3F4D95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A.7.3.89.2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1728</w:t>
      </w:r>
    </w:p>
    <w:p w14:paraId="1E6EFC3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1728</w:t>
      </w:r>
    </w:p>
    <w:p w14:paraId="22CEBA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sv-SE"/>
        </w:rPr>
        <w:t>Test Purpose and Environment</w:t>
      </w:r>
      <w:r>
        <w:tab/>
        <w:t>1728</w:t>
      </w:r>
    </w:p>
    <w:p w14:paraId="6FD399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A.7.3.90.2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sv-SE"/>
        </w:rPr>
        <w:t>Test Requirements</w:t>
      </w:r>
      <w:r>
        <w:tab/>
        <w:t>1732</w:t>
      </w:r>
    </w:p>
    <w:p w14:paraId="23C421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1732</w:t>
      </w:r>
    </w:p>
    <w:p w14:paraId="364F1C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1732</w:t>
      </w:r>
    </w:p>
    <w:p w14:paraId="13F27C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A.7.3.91.2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1736</w:t>
      </w:r>
    </w:p>
    <w:p w14:paraId="589D2E0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1736</w:t>
      </w:r>
    </w:p>
    <w:p w14:paraId="20FCA6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1736</w:t>
      </w:r>
    </w:p>
    <w:p w14:paraId="179041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1739</w:t>
      </w:r>
    </w:p>
    <w:p w14:paraId="1438555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1740</w:t>
      </w:r>
    </w:p>
    <w:p w14:paraId="502EF9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A.7.3.93.1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1740</w:t>
      </w:r>
    </w:p>
    <w:p w14:paraId="35377E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A.7.3.93.2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</w:rPr>
        <w:t>Test Requirements</w:t>
      </w:r>
      <w:r>
        <w:tab/>
        <w:t>1743</w:t>
      </w:r>
    </w:p>
    <w:p w14:paraId="2D064A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A.7.3.94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1744</w:t>
      </w:r>
    </w:p>
    <w:p w14:paraId="655DD2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A.7.3.94.1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1744</w:t>
      </w:r>
    </w:p>
    <w:p w14:paraId="5B653B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1746</w:t>
      </w:r>
    </w:p>
    <w:p w14:paraId="559E25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A.7.3.95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1747</w:t>
      </w:r>
    </w:p>
    <w:p w14:paraId="2F1AC5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1747</w:t>
      </w:r>
    </w:p>
    <w:p w14:paraId="311DC3D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1750</w:t>
      </w:r>
    </w:p>
    <w:p w14:paraId="5DEF6BC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A.7.3.96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1750</w:t>
      </w:r>
    </w:p>
    <w:p w14:paraId="45063B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A.7.3.96.1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1750</w:t>
      </w:r>
    </w:p>
    <w:p w14:paraId="1B3051F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A.7.3.97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1752</w:t>
      </w:r>
    </w:p>
    <w:p w14:paraId="27C5DA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A.7.3.97.1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1752</w:t>
      </w:r>
    </w:p>
    <w:p w14:paraId="6C56BC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1755</w:t>
      </w:r>
    </w:p>
    <w:p w14:paraId="568BA7B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A.7.3.98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1755</w:t>
      </w:r>
    </w:p>
    <w:p w14:paraId="46ACF5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A.7.3.98.1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1755</w:t>
      </w:r>
    </w:p>
    <w:p w14:paraId="74555A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1758</w:t>
      </w:r>
    </w:p>
    <w:p w14:paraId="0990BFA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A.7.3.99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9643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1758</w:t>
      </w:r>
    </w:p>
    <w:p w14:paraId="111458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A.7.3.99.1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1758</w:t>
      </w:r>
    </w:p>
    <w:p w14:paraId="54A678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A.7.3.99.2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1761</w:t>
      </w:r>
    </w:p>
    <w:p w14:paraId="1170DA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A.7.3.100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9643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1761</w:t>
      </w:r>
    </w:p>
    <w:p w14:paraId="316E82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A.7.3.100.1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1761</w:t>
      </w:r>
    </w:p>
    <w:p w14:paraId="779080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1763</w:t>
      </w:r>
    </w:p>
    <w:p w14:paraId="7DACE3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A.7.3.101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9643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1763</w:t>
      </w:r>
    </w:p>
    <w:p w14:paraId="6C94DC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A.7.3.101.1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1763</w:t>
      </w:r>
    </w:p>
    <w:p w14:paraId="25DB93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A.7.3.101.2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1765</w:t>
      </w:r>
    </w:p>
    <w:p w14:paraId="73C325E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1765</w:t>
      </w:r>
    </w:p>
    <w:p w14:paraId="2092BC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1765</w:t>
      </w:r>
    </w:p>
    <w:p w14:paraId="3864DE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1765</w:t>
      </w:r>
    </w:p>
    <w:p w14:paraId="10AC47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1768</w:t>
      </w:r>
    </w:p>
    <w:p w14:paraId="3C3C193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1768</w:t>
      </w:r>
    </w:p>
    <w:p w14:paraId="689FB1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1768</w:t>
      </w:r>
    </w:p>
    <w:p w14:paraId="515A7B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1770</w:t>
      </w:r>
    </w:p>
    <w:p w14:paraId="173FDE4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1770</w:t>
      </w:r>
    </w:p>
    <w:p w14:paraId="083EEC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1770</w:t>
      </w:r>
    </w:p>
    <w:p w14:paraId="71146D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1772</w:t>
      </w:r>
    </w:p>
    <w:p w14:paraId="37CA2C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1772</w:t>
      </w:r>
    </w:p>
    <w:p w14:paraId="6228C9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1772</w:t>
      </w:r>
    </w:p>
    <w:p w14:paraId="51D350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</w:t>
      </w:r>
      <w:r w:rsidRPr="000C63C2">
        <w:rPr>
          <w:lang w:eastAsia="zh-CN"/>
        </w:rPr>
        <w:t>4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1775</w:t>
      </w:r>
    </w:p>
    <w:p w14:paraId="32C28A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1775</w:t>
      </w:r>
    </w:p>
    <w:p w14:paraId="6C3B82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1775</w:t>
      </w:r>
    </w:p>
    <w:p w14:paraId="420AD5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</w:t>
      </w:r>
      <w:r w:rsidRPr="000C63C2">
        <w:rPr>
          <w:lang w:eastAsia="zh-CN"/>
        </w:rPr>
        <w:t>5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1777</w:t>
      </w:r>
    </w:p>
    <w:p w14:paraId="34A1D7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DC interruption at SRS carrier based switching</w:t>
      </w:r>
      <w:r>
        <w:tab/>
        <w:t>1777</w:t>
      </w:r>
    </w:p>
    <w:p w14:paraId="3FE377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1777</w:t>
      </w:r>
    </w:p>
    <w:p w14:paraId="1475F6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1779</w:t>
      </w:r>
    </w:p>
    <w:p w14:paraId="0C82B4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interruption at SRS carrier based switching</w:t>
      </w:r>
      <w:r>
        <w:tab/>
        <w:t>1779</w:t>
      </w:r>
    </w:p>
    <w:p w14:paraId="0D465B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1779</w:t>
      </w:r>
    </w:p>
    <w:p w14:paraId="5F32A4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A.7.4.7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1782</w:t>
      </w:r>
    </w:p>
    <w:p w14:paraId="34D928F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1782</w:t>
      </w:r>
    </w:p>
    <w:p w14:paraId="0A05F5C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1782</w:t>
      </w:r>
    </w:p>
    <w:p w14:paraId="21B3CA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1782</w:t>
      </w:r>
    </w:p>
    <w:p w14:paraId="097656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1783</w:t>
      </w:r>
    </w:p>
    <w:p w14:paraId="1BCF5DC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1784</w:t>
      </w:r>
    </w:p>
    <w:p w14:paraId="7D4D72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1784</w:t>
      </w:r>
    </w:p>
    <w:p w14:paraId="1F2350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1784</w:t>
      </w:r>
    </w:p>
    <w:p w14:paraId="28C37C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1785</w:t>
      </w:r>
    </w:p>
    <w:p w14:paraId="6E9BBD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1785</w:t>
      </w:r>
    </w:p>
    <w:p w14:paraId="67B737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1786</w:t>
      </w:r>
    </w:p>
    <w:p w14:paraId="7AEA7C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1787</w:t>
      </w:r>
    </w:p>
    <w:p w14:paraId="10B389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1787</w:t>
      </w:r>
    </w:p>
    <w:p w14:paraId="52B99B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1788</w:t>
      </w:r>
    </w:p>
    <w:p w14:paraId="35A22D0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1789</w:t>
      </w:r>
    </w:p>
    <w:p w14:paraId="29A714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1789</w:t>
      </w:r>
    </w:p>
    <w:p w14:paraId="09B835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1791</w:t>
      </w:r>
    </w:p>
    <w:p w14:paraId="7ADF90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1792</w:t>
      </w:r>
    </w:p>
    <w:p w14:paraId="6DB827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1792</w:t>
      </w:r>
    </w:p>
    <w:p w14:paraId="4CE20D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1793</w:t>
      </w:r>
    </w:p>
    <w:p w14:paraId="171C13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1794</w:t>
      </w:r>
    </w:p>
    <w:p w14:paraId="2B12C2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1794</w:t>
      </w:r>
    </w:p>
    <w:p w14:paraId="09C8AC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1796</w:t>
      </w:r>
    </w:p>
    <w:p w14:paraId="728ED6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1796</w:t>
      </w:r>
    </w:p>
    <w:p w14:paraId="6CBDA1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1796</w:t>
      </w:r>
    </w:p>
    <w:p w14:paraId="41F9CA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1798</w:t>
      </w:r>
    </w:p>
    <w:p w14:paraId="26E416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96437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1799</w:t>
      </w:r>
    </w:p>
    <w:p w14:paraId="174E2A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1799</w:t>
      </w:r>
    </w:p>
    <w:p w14:paraId="2CCCC0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1801</w:t>
      </w:r>
    </w:p>
    <w:p w14:paraId="45FD352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96437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1802</w:t>
      </w:r>
    </w:p>
    <w:p w14:paraId="1DEC48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1802</w:t>
      </w:r>
    </w:p>
    <w:p w14:paraId="0CB08B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1804</w:t>
      </w:r>
    </w:p>
    <w:p w14:paraId="6BDA0BD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96437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1805</w:t>
      </w:r>
    </w:p>
    <w:p w14:paraId="2705BD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1805</w:t>
      </w:r>
    </w:p>
    <w:p w14:paraId="22551A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1807</w:t>
      </w:r>
    </w:p>
    <w:p w14:paraId="35F89A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1807</w:t>
      </w:r>
    </w:p>
    <w:p w14:paraId="1D4904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1807</w:t>
      </w:r>
    </w:p>
    <w:p w14:paraId="153F09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1811</w:t>
      </w:r>
    </w:p>
    <w:p w14:paraId="2E53D40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1812</w:t>
      </w:r>
    </w:p>
    <w:p w14:paraId="60F974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CA interruption at SRS carrier based switching</w:t>
      </w:r>
      <w:r>
        <w:tab/>
        <w:t>1812</w:t>
      </w:r>
    </w:p>
    <w:p w14:paraId="5CF7EE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1812</w:t>
      </w:r>
    </w:p>
    <w:p w14:paraId="2E8D47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A.7.6.1.2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1814</w:t>
      </w:r>
    </w:p>
    <w:p w14:paraId="7D0890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CA interruption at SRS carrier based switching</w:t>
      </w:r>
      <w:r>
        <w:tab/>
        <w:t>1814</w:t>
      </w:r>
    </w:p>
    <w:p w14:paraId="4C9EBF4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1814</w:t>
      </w:r>
    </w:p>
    <w:p w14:paraId="011CCE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A.7.6.2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1817</w:t>
      </w:r>
    </w:p>
    <w:p w14:paraId="49199899" w14:textId="4D44D8B1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1817</w:t>
      </w:r>
    </w:p>
    <w:p w14:paraId="75FFF12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1817</w:t>
      </w:r>
    </w:p>
    <w:p w14:paraId="76D487F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1817</w:t>
      </w:r>
    </w:p>
    <w:p w14:paraId="527009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1817</w:t>
      </w:r>
    </w:p>
    <w:p w14:paraId="2F323B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1819</w:t>
      </w:r>
    </w:p>
    <w:p w14:paraId="351DAA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intra-frequency event triggered reporting under fading propagation conditions in synchronous cells</w:t>
      </w:r>
      <w:r>
        <w:tab/>
        <w:t>1819</w:t>
      </w:r>
    </w:p>
    <w:p w14:paraId="4E2485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1819</w:t>
      </w:r>
    </w:p>
    <w:p w14:paraId="6A1B40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1821</w:t>
      </w:r>
    </w:p>
    <w:p w14:paraId="328E0F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intra-frequency event triggered reporting under fading propagation conditions in synchronous cells with DRX</w:t>
      </w:r>
      <w:r>
        <w:tab/>
        <w:t>1821</w:t>
      </w:r>
    </w:p>
    <w:p w14:paraId="0F0056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1821</w:t>
      </w:r>
    </w:p>
    <w:p w14:paraId="1AF22E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1824</w:t>
      </w:r>
    </w:p>
    <w:p w14:paraId="57E44A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Void</w:t>
      </w:r>
      <w:r>
        <w:tab/>
        <w:t>1824</w:t>
      </w:r>
    </w:p>
    <w:p w14:paraId="6C080B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1824</w:t>
      </w:r>
    </w:p>
    <w:p w14:paraId="0BBD10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1824</w:t>
      </w:r>
    </w:p>
    <w:p w14:paraId="6F3F51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1826</w:t>
      </w:r>
    </w:p>
    <w:p w14:paraId="6B35E3C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96437">
        <w:rPr>
          <w:rFonts w:cs="v4.2.0"/>
        </w:rPr>
        <w:t xml:space="preserve"> </w:t>
      </w:r>
      <w:r w:rsidRPr="00196437">
        <w:rPr>
          <w:rFonts w:cs="v4.2.0"/>
          <w:lang w:eastAsia="zh-CN"/>
        </w:rPr>
        <w:t>with DRX</w:t>
      </w:r>
      <w:r>
        <w:tab/>
        <w:t>1826</w:t>
      </w:r>
    </w:p>
    <w:p w14:paraId="0D7059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1826</w:t>
      </w:r>
    </w:p>
    <w:p w14:paraId="2A38C2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1828</w:t>
      </w:r>
    </w:p>
    <w:p w14:paraId="5E87E4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1828</w:t>
      </w:r>
    </w:p>
    <w:p w14:paraId="1E5239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1828</w:t>
      </w:r>
    </w:p>
    <w:p w14:paraId="5377CD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1830</w:t>
      </w:r>
    </w:p>
    <w:p w14:paraId="361D9A5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1831</w:t>
      </w:r>
    </w:p>
    <w:p w14:paraId="28B7CA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1831</w:t>
      </w:r>
    </w:p>
    <w:p w14:paraId="2DE1C1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1833</w:t>
      </w:r>
    </w:p>
    <w:p w14:paraId="48B84DB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1834</w:t>
      </w:r>
    </w:p>
    <w:p w14:paraId="618B3E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</w:t>
      </w:r>
      <w:r w:rsidRPr="000C63C2">
        <w:rPr>
          <w:lang w:eastAsia="zh-CN"/>
        </w:rPr>
        <w:t>9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1834</w:t>
      </w:r>
    </w:p>
    <w:p w14:paraId="35D946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</w:t>
      </w:r>
      <w:r w:rsidRPr="000C63C2">
        <w:rPr>
          <w:lang w:eastAsia="zh-CN"/>
        </w:rPr>
        <w:t>9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1834</w:t>
      </w:r>
    </w:p>
    <w:p w14:paraId="6B7C2A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1834</w:t>
      </w:r>
    </w:p>
    <w:p w14:paraId="1577B9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A.8.1.10.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1834</w:t>
      </w:r>
    </w:p>
    <w:p w14:paraId="2D185D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1835</w:t>
      </w:r>
    </w:p>
    <w:p w14:paraId="1ABD65D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1835</w:t>
      </w:r>
    </w:p>
    <w:p w14:paraId="6EF7E4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1835</w:t>
      </w:r>
    </w:p>
    <w:p w14:paraId="37024F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1837</w:t>
      </w:r>
    </w:p>
    <w:p w14:paraId="6EB7C7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1838</w:t>
      </w:r>
    </w:p>
    <w:p w14:paraId="1B71A0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1838</w:t>
      </w:r>
    </w:p>
    <w:p w14:paraId="711836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1839</w:t>
      </w:r>
    </w:p>
    <w:p w14:paraId="48EFAEA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1840</w:t>
      </w:r>
    </w:p>
    <w:p w14:paraId="2E0C3B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A.8.1.13.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1840</w:t>
      </w:r>
    </w:p>
    <w:p w14:paraId="26430B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1842</w:t>
      </w:r>
    </w:p>
    <w:p w14:paraId="75280D9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1842</w:t>
      </w:r>
    </w:p>
    <w:p w14:paraId="1C9E1F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A.8.1.14.1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1842</w:t>
      </w:r>
    </w:p>
    <w:p w14:paraId="791B88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1844</w:t>
      </w:r>
    </w:p>
    <w:p w14:paraId="305FCDB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1845</w:t>
      </w:r>
    </w:p>
    <w:p w14:paraId="666326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A.8.1.15.1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1845</w:t>
      </w:r>
    </w:p>
    <w:p w14:paraId="04C786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A.8.1.15.2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1846</w:t>
      </w:r>
    </w:p>
    <w:p w14:paraId="75777D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A.8.1.16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1847</w:t>
      </w:r>
    </w:p>
    <w:p w14:paraId="040EEA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A.8.1.16.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1847</w:t>
      </w:r>
    </w:p>
    <w:p w14:paraId="4B4945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A.8.1.16.2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1849</w:t>
      </w:r>
    </w:p>
    <w:p w14:paraId="550B22C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1849</w:t>
      </w:r>
    </w:p>
    <w:p w14:paraId="27421C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A.8.1.18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Void</w:t>
      </w:r>
      <w:r>
        <w:tab/>
        <w:t>1849</w:t>
      </w:r>
    </w:p>
    <w:p w14:paraId="2E3F32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1849</w:t>
      </w:r>
    </w:p>
    <w:p w14:paraId="496E13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1849</w:t>
      </w:r>
    </w:p>
    <w:p w14:paraId="1EEC05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1851</w:t>
      </w:r>
    </w:p>
    <w:p w14:paraId="5FAA54F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96437">
        <w:rPr>
          <w:rFonts w:cs="v4.2.0"/>
        </w:rPr>
        <w:t xml:space="preserve"> </w:t>
      </w:r>
      <w:r w:rsidRPr="00196437">
        <w:rPr>
          <w:rFonts w:cs="v4.2.0"/>
          <w:lang w:eastAsia="zh-CN"/>
        </w:rPr>
        <w:t>with DRX for UE category 0</w:t>
      </w:r>
      <w:r>
        <w:tab/>
        <w:t>1852</w:t>
      </w:r>
    </w:p>
    <w:p w14:paraId="248970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1852</w:t>
      </w:r>
    </w:p>
    <w:p w14:paraId="47BFEE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1854</w:t>
      </w:r>
    </w:p>
    <w:p w14:paraId="293FC3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1854</w:t>
      </w:r>
    </w:p>
    <w:p w14:paraId="0E3F38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1854</w:t>
      </w:r>
    </w:p>
    <w:p w14:paraId="2A6257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1856</w:t>
      </w:r>
    </w:p>
    <w:p w14:paraId="19B24C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96437">
        <w:rPr>
          <w:rFonts w:cs="v4.2.0"/>
        </w:rPr>
        <w:t xml:space="preserve"> </w:t>
      </w:r>
      <w:r w:rsidRPr="00196437">
        <w:rPr>
          <w:rFonts w:cs="v4.2.0"/>
          <w:lang w:eastAsia="zh-CN"/>
        </w:rPr>
        <w:t>with DRX for UE category 0</w:t>
      </w:r>
      <w:r>
        <w:tab/>
        <w:t>1857</w:t>
      </w:r>
    </w:p>
    <w:p w14:paraId="6830FF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1857</w:t>
      </w:r>
    </w:p>
    <w:p w14:paraId="3AC844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1859</w:t>
      </w:r>
    </w:p>
    <w:p w14:paraId="2FF0F86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1859</w:t>
      </w:r>
    </w:p>
    <w:p w14:paraId="4A76EE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1859</w:t>
      </w:r>
    </w:p>
    <w:p w14:paraId="4FA57E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1860</w:t>
      </w:r>
    </w:p>
    <w:p w14:paraId="1B05ED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1861</w:t>
      </w:r>
    </w:p>
    <w:p w14:paraId="4D7CEF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1861</w:t>
      </w:r>
    </w:p>
    <w:p w14:paraId="4D0C3E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1863</w:t>
      </w:r>
    </w:p>
    <w:p w14:paraId="69D0DAD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1863</w:t>
      </w:r>
    </w:p>
    <w:p w14:paraId="0C684A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A.8.1.25.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1863</w:t>
      </w:r>
    </w:p>
    <w:p w14:paraId="180620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1865</w:t>
      </w:r>
    </w:p>
    <w:p w14:paraId="3E2ACA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1865</w:t>
      </w:r>
    </w:p>
    <w:p w14:paraId="0A95D1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1865</w:t>
      </w:r>
    </w:p>
    <w:p w14:paraId="3095DC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1868</w:t>
      </w:r>
    </w:p>
    <w:p w14:paraId="003819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1868</w:t>
      </w:r>
    </w:p>
    <w:p w14:paraId="033BD8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1870</w:t>
      </w:r>
    </w:p>
    <w:p w14:paraId="29F839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1870</w:t>
      </w:r>
    </w:p>
    <w:p w14:paraId="32BC87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A.8.1.28.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1870</w:t>
      </w:r>
    </w:p>
    <w:p w14:paraId="05B288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1872</w:t>
      </w:r>
    </w:p>
    <w:p w14:paraId="2D37AB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1872</w:t>
      </w:r>
    </w:p>
    <w:p w14:paraId="4BABFF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1872</w:t>
      </w:r>
    </w:p>
    <w:p w14:paraId="20791E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A.8.1.29.2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1874</w:t>
      </w:r>
    </w:p>
    <w:p w14:paraId="619BD5A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1875</w:t>
      </w:r>
    </w:p>
    <w:p w14:paraId="325F4D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A.8.1.30.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1875</w:t>
      </w:r>
    </w:p>
    <w:p w14:paraId="0D1D4F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1877</w:t>
      </w:r>
    </w:p>
    <w:p w14:paraId="3889AE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A.8.1.31 E-UTRAN FDD-FDD intra-frequency event triggered reporting under fading propagation conditions in asynchronous cells for Cat-M1 UE in CEModeB</w:t>
      </w:r>
      <w:r w:rsidRPr="000C63C2">
        <w:tab/>
      </w:r>
      <w:r>
        <w:t>1877</w:t>
      </w:r>
    </w:p>
    <w:p w14:paraId="14FC1D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1877</w:t>
      </w:r>
    </w:p>
    <w:p w14:paraId="270CD2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1879</w:t>
      </w:r>
    </w:p>
    <w:p w14:paraId="31E789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 xml:space="preserve">A.8.1.32 E-UTRAN FDD-FDD intra-frequency event triggered reporting under fading propagation conditions in synchronous cells for Cat-M1 UE in </w:t>
      </w:r>
      <w:r w:rsidRPr="000C63C2">
        <w:rPr>
          <w:lang w:eastAsia="zh-CN"/>
        </w:rPr>
        <w:t>CEModeB</w:t>
      </w:r>
      <w:r w:rsidRPr="000C63C2">
        <w:tab/>
      </w:r>
      <w:r>
        <w:t>1880</w:t>
      </w:r>
    </w:p>
    <w:p w14:paraId="1A9496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1880</w:t>
      </w:r>
    </w:p>
    <w:p w14:paraId="514F3F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1881</w:t>
      </w:r>
    </w:p>
    <w:p w14:paraId="685386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1882</w:t>
      </w:r>
    </w:p>
    <w:p w14:paraId="67620A5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1882</w:t>
      </w:r>
    </w:p>
    <w:p w14:paraId="37346D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1883</w:t>
      </w:r>
    </w:p>
    <w:p w14:paraId="714B283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A.8.1.34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96437">
        <w:rPr>
          <w:rFonts w:cs="v4.2.0"/>
          <w:lang w:eastAsia="zh-CN"/>
        </w:rPr>
        <w:t>CEModeB</w:t>
      </w:r>
      <w:r>
        <w:tab/>
        <w:t>1884</w:t>
      </w:r>
    </w:p>
    <w:p w14:paraId="6B5273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A.8.1.34.1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1884</w:t>
      </w:r>
    </w:p>
    <w:p w14:paraId="551E99D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1885</w:t>
      </w:r>
    </w:p>
    <w:p w14:paraId="12013F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1886</w:t>
      </w:r>
    </w:p>
    <w:p w14:paraId="54F39C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1886</w:t>
      </w:r>
    </w:p>
    <w:p w14:paraId="20B548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1887</w:t>
      </w:r>
    </w:p>
    <w:p w14:paraId="659A0B9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1888</w:t>
      </w:r>
    </w:p>
    <w:p w14:paraId="61BA82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1888</w:t>
      </w:r>
    </w:p>
    <w:p w14:paraId="4B24DE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1889</w:t>
      </w:r>
    </w:p>
    <w:p w14:paraId="6073B0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1890</w:t>
      </w:r>
    </w:p>
    <w:p w14:paraId="514D2E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1890</w:t>
      </w:r>
    </w:p>
    <w:p w14:paraId="18FF5A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1892</w:t>
      </w:r>
    </w:p>
    <w:p w14:paraId="174359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1892</w:t>
      </w:r>
    </w:p>
    <w:p w14:paraId="0DD60C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1892</w:t>
      </w:r>
    </w:p>
    <w:p w14:paraId="67AEA6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1893</w:t>
      </w:r>
    </w:p>
    <w:p w14:paraId="324674F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1894</w:t>
      </w:r>
    </w:p>
    <w:p w14:paraId="540106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1894</w:t>
      </w:r>
    </w:p>
    <w:p w14:paraId="466E20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A.8.1.39.2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1896</w:t>
      </w:r>
    </w:p>
    <w:p w14:paraId="09E4227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A.8.1.40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 xml:space="preserve">E-UTRAN FDD-FDD intra-frequency event triggered reporting with DRX for UE configured with </w:t>
      </w:r>
      <w:r w:rsidRPr="00196437">
        <w:rPr>
          <w:rFonts w:cs="Arial"/>
          <w:i/>
        </w:rPr>
        <w:t>highSpeedEnhancedMeasFlag</w:t>
      </w:r>
      <w:r>
        <w:tab/>
        <w:t>1896</w:t>
      </w:r>
    </w:p>
    <w:p w14:paraId="100ABC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A.8.1.40.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Purpose and Environment</w:t>
      </w:r>
      <w:r>
        <w:tab/>
        <w:t>1896</w:t>
      </w:r>
    </w:p>
    <w:p w14:paraId="06F98C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A.8.1.40.2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Requirements</w:t>
      </w:r>
      <w:r>
        <w:tab/>
        <w:t>1898</w:t>
      </w:r>
    </w:p>
    <w:p w14:paraId="2E9DE1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cs="v4.2.0"/>
        </w:rPr>
        <w:t>E-UTRAN FDD intra-frequency event triggered reporting for serving cell under fading propagation conditions for UE category M1 in CEModeA</w:t>
      </w:r>
      <w:r w:rsidRPr="00196437">
        <w:rPr>
          <w:rFonts w:cs="v4.2.0"/>
          <w:lang w:eastAsia="zh-CN"/>
        </w:rPr>
        <w:t xml:space="preserve"> without gap</w:t>
      </w:r>
      <w:r>
        <w:tab/>
        <w:t>1898</w:t>
      </w:r>
    </w:p>
    <w:p w14:paraId="79D98A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1898</w:t>
      </w:r>
    </w:p>
    <w:p w14:paraId="29A486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1900</w:t>
      </w:r>
    </w:p>
    <w:p w14:paraId="27D283F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cs="v4.2.0"/>
        </w:rPr>
        <w:t>E-UTRAN HD-FDD intra-frequency event triggered reporting for serving cell under fading propagation conditions for UE category M1 in CEModeA</w:t>
      </w:r>
      <w:r w:rsidRPr="00196437">
        <w:rPr>
          <w:rFonts w:cs="v4.2.0"/>
          <w:lang w:eastAsia="zh-CN"/>
        </w:rPr>
        <w:t xml:space="preserve"> without gap</w:t>
      </w:r>
      <w:r>
        <w:tab/>
        <w:t>1900</w:t>
      </w:r>
    </w:p>
    <w:p w14:paraId="521E4D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1900</w:t>
      </w:r>
    </w:p>
    <w:p w14:paraId="6F9540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1901</w:t>
      </w:r>
    </w:p>
    <w:p w14:paraId="4BC72AC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</w:t>
      </w:r>
      <w:r w:rsidRPr="000C63C2">
        <w:rPr>
          <w:rFonts w:eastAsia="PMingLiU"/>
          <w:lang w:eastAsia="zh-TW"/>
        </w:rPr>
        <w:t>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 xml:space="preserve">E-UTRAN FDD-FDD intra-frequency event triggered reporting with DRX for UE configured 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1901</w:t>
      </w:r>
    </w:p>
    <w:p w14:paraId="32C02E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A.8.1.43.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Purpose and Environment</w:t>
      </w:r>
      <w:r>
        <w:tab/>
        <w:t>1901</w:t>
      </w:r>
    </w:p>
    <w:p w14:paraId="11B22B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A.8.1.43.2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Requirements</w:t>
      </w:r>
      <w:r>
        <w:tab/>
        <w:t>1904</w:t>
      </w:r>
    </w:p>
    <w:p w14:paraId="7B400FE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1904</w:t>
      </w:r>
    </w:p>
    <w:p w14:paraId="63AF2A5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1904</w:t>
      </w:r>
    </w:p>
    <w:p w14:paraId="51F958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1904</w:t>
      </w:r>
    </w:p>
    <w:p w14:paraId="65BF465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1906</w:t>
      </w:r>
    </w:p>
    <w:p w14:paraId="75FB5D8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TDD-TDD intra-frequency event triggered reporting under fading propagation conditions in synchronous cells with DRX</w:t>
      </w:r>
      <w:r>
        <w:tab/>
        <w:t>1907</w:t>
      </w:r>
    </w:p>
    <w:p w14:paraId="474045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A.8.2.2.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1907</w:t>
      </w:r>
    </w:p>
    <w:p w14:paraId="07B1A6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1909</w:t>
      </w:r>
    </w:p>
    <w:p w14:paraId="4540D85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>
        <w:tab/>
        <w:t>1909</w:t>
      </w:r>
    </w:p>
    <w:p w14:paraId="63B7C9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1909</w:t>
      </w:r>
    </w:p>
    <w:p w14:paraId="1CA832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1911</w:t>
      </w:r>
    </w:p>
    <w:p w14:paraId="7BB145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 w:rsidRPr="00196437">
        <w:rPr>
          <w:lang w:val="en-US" w:eastAsia="zh-CN"/>
        </w:rPr>
        <w:t xml:space="preserve"> with DRX</w:t>
      </w:r>
      <w:r>
        <w:tab/>
        <w:t>1912</w:t>
      </w:r>
    </w:p>
    <w:p w14:paraId="5AB1E8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1912</w:t>
      </w:r>
    </w:p>
    <w:p w14:paraId="7635F5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1914</w:t>
      </w:r>
    </w:p>
    <w:p w14:paraId="0F27661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1914</w:t>
      </w:r>
    </w:p>
    <w:p w14:paraId="7584BC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1914</w:t>
      </w:r>
    </w:p>
    <w:p w14:paraId="004058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3F82F8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1917</w:t>
      </w:r>
    </w:p>
    <w:p w14:paraId="1E90D8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14:paraId="35C8B5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6FF39A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>
        <w:tab/>
        <w:t>1920</w:t>
      </w:r>
    </w:p>
    <w:p w14:paraId="6F6C5B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1920</w:t>
      </w:r>
    </w:p>
    <w:p w14:paraId="2AFFE9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1921</w:t>
      </w:r>
    </w:p>
    <w:p w14:paraId="36AB4BB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 w:rsidRPr="00196437">
        <w:rPr>
          <w:lang w:val="en-US" w:eastAsia="zh-CN"/>
        </w:rPr>
        <w:t xml:space="preserve"> with DRX</w:t>
      </w:r>
      <w:r>
        <w:tab/>
        <w:t>1922</w:t>
      </w:r>
    </w:p>
    <w:p w14:paraId="6484D0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1922</w:t>
      </w:r>
    </w:p>
    <w:p w14:paraId="563E8A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1924</w:t>
      </w:r>
    </w:p>
    <w:p w14:paraId="385DA49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 for Cat-M1 UE in CEModeB</w:t>
      </w:r>
      <w:r>
        <w:tab/>
        <w:t>1924</w:t>
      </w:r>
    </w:p>
    <w:p w14:paraId="7B8021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1924</w:t>
      </w:r>
    </w:p>
    <w:p w14:paraId="7D94F3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1926</w:t>
      </w:r>
    </w:p>
    <w:p w14:paraId="5657BD3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 with DRX for Cat-M1 UE in CEModeB</w:t>
      </w:r>
      <w:r>
        <w:tab/>
        <w:t>1927</w:t>
      </w:r>
    </w:p>
    <w:p w14:paraId="7F0347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1927</w:t>
      </w:r>
    </w:p>
    <w:p w14:paraId="3BEDA0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1929</w:t>
      </w:r>
    </w:p>
    <w:p w14:paraId="26392E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 xml:space="preserve">E-UTRAN TDD-TDD intra-frequency event triggered reporting with DRX for UE configured with </w:t>
      </w:r>
      <w:r w:rsidRPr="00196437">
        <w:rPr>
          <w:rFonts w:cs="Arial"/>
          <w:i/>
        </w:rPr>
        <w:t>highSpeedEnhancedMeasFlag</w:t>
      </w:r>
      <w:r>
        <w:tab/>
        <w:t>1929</w:t>
      </w:r>
    </w:p>
    <w:p w14:paraId="7ABFFD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A.8.2.11.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1929</w:t>
      </w:r>
    </w:p>
    <w:p w14:paraId="3262B9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Requirements</w:t>
      </w:r>
      <w:r>
        <w:tab/>
        <w:t>1931</w:t>
      </w:r>
    </w:p>
    <w:p w14:paraId="1076CB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1931</w:t>
      </w:r>
    </w:p>
    <w:p w14:paraId="385B22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1931</w:t>
      </w:r>
    </w:p>
    <w:p w14:paraId="1B344D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1933</w:t>
      </w:r>
    </w:p>
    <w:p w14:paraId="4092644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A.8.2.13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1934</w:t>
      </w:r>
    </w:p>
    <w:p w14:paraId="4B1E46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A.8.2.13.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1934</w:t>
      </w:r>
    </w:p>
    <w:p w14:paraId="6372FC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1936</w:t>
      </w:r>
    </w:p>
    <w:p w14:paraId="4D4F89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cs="v4.2.0"/>
        </w:rPr>
        <w:t>E-UTRAN TDD intra-frequency event triggered reporting for serving cell under fading propagation conditions for UE category M1 in CEModeA</w:t>
      </w:r>
      <w:r w:rsidRPr="00196437">
        <w:rPr>
          <w:rFonts w:cs="v4.2.0"/>
          <w:lang w:eastAsia="zh-CN"/>
        </w:rPr>
        <w:t xml:space="preserve"> without gap</w:t>
      </w:r>
      <w:r>
        <w:tab/>
        <w:t>1936</w:t>
      </w:r>
    </w:p>
    <w:p w14:paraId="7F4DBE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1936</w:t>
      </w:r>
    </w:p>
    <w:p w14:paraId="649FFD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1938</w:t>
      </w:r>
    </w:p>
    <w:p w14:paraId="68C824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</w:t>
      </w:r>
      <w:r w:rsidRPr="000C63C2">
        <w:rPr>
          <w:rFonts w:eastAsia="PMingLiU"/>
          <w:lang w:eastAsia="zh-TW"/>
        </w:rPr>
        <w:t>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</w:rPr>
        <w:t xml:space="preserve">E-UTRAN TDD-TDD intra-frequency event triggered reporting with DRX for UE configured 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1938</w:t>
      </w:r>
    </w:p>
    <w:p w14:paraId="613370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A.8.2.15.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1938</w:t>
      </w:r>
    </w:p>
    <w:p w14:paraId="0D817A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A.8.2.15.2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Arial"/>
          <w:snapToGrid w:val="0"/>
        </w:rPr>
        <w:t>Test Requirements</w:t>
      </w:r>
      <w:r>
        <w:tab/>
        <w:t>1940</w:t>
      </w:r>
    </w:p>
    <w:p w14:paraId="3B358D5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1940</w:t>
      </w:r>
    </w:p>
    <w:p w14:paraId="107BF2F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1940</w:t>
      </w:r>
    </w:p>
    <w:p w14:paraId="7E239A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1940</w:t>
      </w:r>
    </w:p>
    <w:p w14:paraId="36F3E4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1942</w:t>
      </w:r>
    </w:p>
    <w:p w14:paraId="45A3499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1942</w:t>
      </w:r>
    </w:p>
    <w:p w14:paraId="244A33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1942</w:t>
      </w:r>
    </w:p>
    <w:p w14:paraId="4D9BA2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1945</w:t>
      </w:r>
    </w:p>
    <w:p w14:paraId="66ACEA0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1945</w:t>
      </w:r>
    </w:p>
    <w:p w14:paraId="129A50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1945</w:t>
      </w:r>
    </w:p>
    <w:p w14:paraId="4517CF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1948</w:t>
      </w:r>
    </w:p>
    <w:p w14:paraId="3D6E29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1948</w:t>
      </w:r>
    </w:p>
    <w:p w14:paraId="462C3B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1948</w:t>
      </w:r>
    </w:p>
    <w:p w14:paraId="29E4B1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1950</w:t>
      </w:r>
    </w:p>
    <w:p w14:paraId="4588151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1950</w:t>
      </w:r>
    </w:p>
    <w:p w14:paraId="109E21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1952</w:t>
      </w:r>
    </w:p>
    <w:p w14:paraId="1D6C4F1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1952</w:t>
      </w:r>
    </w:p>
    <w:p w14:paraId="5F22C3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1952</w:t>
      </w:r>
    </w:p>
    <w:p w14:paraId="53A95A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1954</w:t>
      </w:r>
    </w:p>
    <w:p w14:paraId="22F9EC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1955</w:t>
      </w:r>
    </w:p>
    <w:p w14:paraId="68F6A55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1955</w:t>
      </w:r>
    </w:p>
    <w:p w14:paraId="5932BD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A.8.3.7.2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1957</w:t>
      </w:r>
    </w:p>
    <w:p w14:paraId="0A95D9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1958</w:t>
      </w:r>
    </w:p>
    <w:p w14:paraId="31B818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</w:t>
      </w:r>
      <w:r w:rsidRPr="000C63C2">
        <w:rPr>
          <w:lang w:eastAsia="zh-CN"/>
        </w:rPr>
        <w:t>8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1958</w:t>
      </w:r>
    </w:p>
    <w:p w14:paraId="7E9328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</w:t>
      </w:r>
      <w:r w:rsidRPr="000C63C2">
        <w:rPr>
          <w:lang w:eastAsia="zh-CN"/>
        </w:rPr>
        <w:t>8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1961</w:t>
      </w:r>
    </w:p>
    <w:p w14:paraId="6E73549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1961</w:t>
      </w:r>
    </w:p>
    <w:p w14:paraId="5981A3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1961</w:t>
      </w:r>
    </w:p>
    <w:p w14:paraId="5D7727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1964</w:t>
      </w:r>
    </w:p>
    <w:p w14:paraId="3F2E77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1965</w:t>
      </w:r>
    </w:p>
    <w:p w14:paraId="74AC2D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A.8.3.10.1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1965</w:t>
      </w:r>
    </w:p>
    <w:p w14:paraId="0C685D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A.8.3.10.2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1966</w:t>
      </w:r>
    </w:p>
    <w:p w14:paraId="1AD754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1966</w:t>
      </w:r>
    </w:p>
    <w:p w14:paraId="51E31E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1966</w:t>
      </w:r>
    </w:p>
    <w:p w14:paraId="112782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1968</w:t>
      </w:r>
    </w:p>
    <w:p w14:paraId="33CD39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1969</w:t>
      </w:r>
    </w:p>
    <w:p w14:paraId="632BAF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1969</w:t>
      </w:r>
    </w:p>
    <w:p w14:paraId="1DECCD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1970</w:t>
      </w:r>
    </w:p>
    <w:p w14:paraId="20A2295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1971</w:t>
      </w:r>
    </w:p>
    <w:p w14:paraId="0818E6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A.8.3.13.1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1971</w:t>
      </w:r>
    </w:p>
    <w:p w14:paraId="3E43BB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1972</w:t>
      </w:r>
    </w:p>
    <w:p w14:paraId="47864EF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1973</w:t>
      </w:r>
    </w:p>
    <w:p w14:paraId="069096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1973</w:t>
      </w:r>
    </w:p>
    <w:p w14:paraId="73E3CF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1974</w:t>
      </w:r>
    </w:p>
    <w:p w14:paraId="059300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1975</w:t>
      </w:r>
    </w:p>
    <w:p w14:paraId="738338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1975</w:t>
      </w:r>
    </w:p>
    <w:p w14:paraId="0C25D7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1976</w:t>
      </w:r>
    </w:p>
    <w:p w14:paraId="22B9CBE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1977</w:t>
      </w:r>
    </w:p>
    <w:p w14:paraId="4CD00D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1977</w:t>
      </w:r>
    </w:p>
    <w:p w14:paraId="64906A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1979</w:t>
      </w:r>
    </w:p>
    <w:p w14:paraId="1346601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1979</w:t>
      </w:r>
    </w:p>
    <w:p w14:paraId="0DE15C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1979</w:t>
      </w:r>
    </w:p>
    <w:p w14:paraId="19A478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1982</w:t>
      </w:r>
    </w:p>
    <w:p w14:paraId="55B18B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1982</w:t>
      </w:r>
    </w:p>
    <w:p w14:paraId="1749EB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1982</w:t>
      </w:r>
    </w:p>
    <w:p w14:paraId="09CF4B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1985</w:t>
      </w:r>
    </w:p>
    <w:p w14:paraId="7082E7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1985</w:t>
      </w:r>
    </w:p>
    <w:p w14:paraId="68E65C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1985</w:t>
      </w:r>
    </w:p>
    <w:p w14:paraId="687B3E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A.8.3.19.2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1988</w:t>
      </w:r>
    </w:p>
    <w:p w14:paraId="5B08B58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1988</w:t>
      </w:r>
    </w:p>
    <w:p w14:paraId="7829652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1988</w:t>
      </w:r>
    </w:p>
    <w:p w14:paraId="671A19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1988</w:t>
      </w:r>
    </w:p>
    <w:p w14:paraId="6F5134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1990</w:t>
      </w:r>
    </w:p>
    <w:p w14:paraId="1954BC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1990</w:t>
      </w:r>
    </w:p>
    <w:p w14:paraId="62CE37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1990</w:t>
      </w:r>
    </w:p>
    <w:p w14:paraId="1C3A047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1993</w:t>
      </w:r>
    </w:p>
    <w:p w14:paraId="78CB352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1993</w:t>
      </w:r>
    </w:p>
    <w:p w14:paraId="26C322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1993</w:t>
      </w:r>
    </w:p>
    <w:p w14:paraId="270174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1995</w:t>
      </w:r>
    </w:p>
    <w:p w14:paraId="7DCE00A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>
        <w:tab/>
        <w:t>1996</w:t>
      </w:r>
    </w:p>
    <w:p w14:paraId="62FC9A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4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1996</w:t>
      </w:r>
    </w:p>
    <w:p w14:paraId="0FB3AC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4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1998</w:t>
      </w:r>
    </w:p>
    <w:p w14:paraId="7AEDA9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96437">
        <w:rPr>
          <w:lang w:val="en-US"/>
        </w:rPr>
        <w:t>using autonomous gaps</w:t>
      </w:r>
      <w:r w:rsidRPr="00196437">
        <w:rPr>
          <w:lang w:val="en-US" w:eastAsia="zh-CN"/>
        </w:rPr>
        <w:t xml:space="preserve"> with DRX</w:t>
      </w:r>
      <w:r>
        <w:tab/>
        <w:t>1999</w:t>
      </w:r>
    </w:p>
    <w:p w14:paraId="0A9AEE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5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1999</w:t>
      </w:r>
    </w:p>
    <w:p w14:paraId="74BBEB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5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2001</w:t>
      </w:r>
    </w:p>
    <w:p w14:paraId="68459E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2001</w:t>
      </w:r>
    </w:p>
    <w:p w14:paraId="51E840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6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2001</w:t>
      </w:r>
    </w:p>
    <w:p w14:paraId="56045D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</w:t>
      </w:r>
      <w:r w:rsidRPr="000C63C2">
        <w:rPr>
          <w:lang w:eastAsia="zh-CN"/>
        </w:rPr>
        <w:t>6</w:t>
      </w:r>
      <w:r w:rsidRPr="000C63C2"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2002</w:t>
      </w:r>
    </w:p>
    <w:p w14:paraId="00885D4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2002</w:t>
      </w:r>
    </w:p>
    <w:p w14:paraId="0A6F2F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2002</w:t>
      </w:r>
    </w:p>
    <w:p w14:paraId="66778E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A.8.4.7.2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2006</w:t>
      </w:r>
    </w:p>
    <w:p w14:paraId="13AC03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2006</w:t>
      </w:r>
    </w:p>
    <w:p w14:paraId="4911F9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8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2006</w:t>
      </w:r>
    </w:p>
    <w:p w14:paraId="51A991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8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2009</w:t>
      </w:r>
    </w:p>
    <w:p w14:paraId="713EEB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2009</w:t>
      </w:r>
    </w:p>
    <w:p w14:paraId="15D419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2009</w:t>
      </w:r>
    </w:p>
    <w:p w14:paraId="04D296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A.8.4.9.2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2013</w:t>
      </w:r>
    </w:p>
    <w:p w14:paraId="1DD6AB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2013</w:t>
      </w:r>
    </w:p>
    <w:p w14:paraId="4F76D3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A.8.4.10.1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2013</w:t>
      </w:r>
    </w:p>
    <w:p w14:paraId="1C9A2C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A.8.4.10.2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2015</w:t>
      </w:r>
    </w:p>
    <w:p w14:paraId="6199E4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2015</w:t>
      </w:r>
    </w:p>
    <w:p w14:paraId="67E163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2015</w:t>
      </w:r>
    </w:p>
    <w:p w14:paraId="4CC003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2017</w:t>
      </w:r>
    </w:p>
    <w:p w14:paraId="7D5506E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2017</w:t>
      </w:r>
    </w:p>
    <w:p w14:paraId="41F674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2017</w:t>
      </w:r>
    </w:p>
    <w:p w14:paraId="26E9E9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2019</w:t>
      </w:r>
    </w:p>
    <w:p w14:paraId="76BB479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2020</w:t>
      </w:r>
    </w:p>
    <w:p w14:paraId="09B58D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2020</w:t>
      </w:r>
    </w:p>
    <w:p w14:paraId="1508CD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2021</w:t>
      </w:r>
    </w:p>
    <w:p w14:paraId="0DAEAC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2022</w:t>
      </w:r>
    </w:p>
    <w:p w14:paraId="010A9F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2022</w:t>
      </w:r>
    </w:p>
    <w:p w14:paraId="0FA7F0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2024</w:t>
      </w:r>
    </w:p>
    <w:p w14:paraId="38D427F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2024</w:t>
      </w:r>
    </w:p>
    <w:p w14:paraId="3E0D49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2024</w:t>
      </w:r>
    </w:p>
    <w:p w14:paraId="1ED0D4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A.8.4.15.2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</w:t>
      </w:r>
      <w:r>
        <w:tab/>
        <w:t>2027</w:t>
      </w:r>
    </w:p>
    <w:p w14:paraId="4C66E51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FDD - UTRAN FDD Measurements</w:t>
      </w:r>
      <w:r>
        <w:tab/>
        <w:t>2027</w:t>
      </w:r>
    </w:p>
    <w:p w14:paraId="227024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 - UTRAN FDD event triggered reporting under fading propagation conditions</w:t>
      </w:r>
      <w:r>
        <w:tab/>
        <w:t>2027</w:t>
      </w:r>
    </w:p>
    <w:p w14:paraId="4346B7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2027</w:t>
      </w:r>
    </w:p>
    <w:p w14:paraId="0AF1E4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2029</w:t>
      </w:r>
    </w:p>
    <w:p w14:paraId="7CD1339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2029</w:t>
      </w:r>
    </w:p>
    <w:p w14:paraId="00B445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2029</w:t>
      </w:r>
    </w:p>
    <w:p w14:paraId="1EE2BF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2031</w:t>
      </w:r>
    </w:p>
    <w:p w14:paraId="7BEB3B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FDD-UTRAN FDD event triggered reporting when DRX is used under fading propagation conditions</w:t>
      </w:r>
      <w:r>
        <w:tab/>
        <w:t>2031</w:t>
      </w:r>
    </w:p>
    <w:p w14:paraId="0A5E26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2031</w:t>
      </w:r>
    </w:p>
    <w:p w14:paraId="58FC62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2034</w:t>
      </w:r>
    </w:p>
    <w:p w14:paraId="6569FF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2034</w:t>
      </w:r>
    </w:p>
    <w:p w14:paraId="2E73CA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2034</w:t>
      </w:r>
    </w:p>
    <w:p w14:paraId="2B3A92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2036</w:t>
      </w:r>
    </w:p>
    <w:p w14:paraId="011A8D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2036</w:t>
      </w:r>
    </w:p>
    <w:p w14:paraId="72B93B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</w:t>
      </w:r>
      <w:r w:rsidRPr="000C63C2">
        <w:rPr>
          <w:lang w:eastAsia="zh-CN"/>
        </w:rPr>
        <w:t>5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2036</w:t>
      </w:r>
    </w:p>
    <w:p w14:paraId="472A87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</w:t>
      </w:r>
      <w:r w:rsidRPr="000C63C2">
        <w:rPr>
          <w:lang w:eastAsia="zh-CN"/>
        </w:rPr>
        <w:t>5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2039</w:t>
      </w:r>
    </w:p>
    <w:p w14:paraId="4595FA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2039</w:t>
      </w:r>
    </w:p>
    <w:p w14:paraId="25A5C2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2039</w:t>
      </w:r>
    </w:p>
    <w:p w14:paraId="6334A7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2040</w:t>
      </w:r>
    </w:p>
    <w:p w14:paraId="75F8FE6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2041</w:t>
      </w:r>
    </w:p>
    <w:p w14:paraId="6C4492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2041</w:t>
      </w:r>
    </w:p>
    <w:p w14:paraId="1DA5E3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2041</w:t>
      </w:r>
    </w:p>
    <w:p w14:paraId="002159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2041</w:t>
      </w:r>
    </w:p>
    <w:p w14:paraId="1A72C9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2041</w:t>
      </w:r>
    </w:p>
    <w:p w14:paraId="40A383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A.8.5.8.2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2044</w:t>
      </w:r>
    </w:p>
    <w:p w14:paraId="5C00317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/>
        </w:rPr>
        <w:t>E-UTRAN TDD - UTRAN FDD Measurements</w:t>
      </w:r>
      <w:r>
        <w:tab/>
        <w:t>2044</w:t>
      </w:r>
    </w:p>
    <w:p w14:paraId="0E7775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 - UTRAN FDD event triggered reporting under fading propagation conditions</w:t>
      </w:r>
      <w:r>
        <w:tab/>
        <w:t>2044</w:t>
      </w:r>
    </w:p>
    <w:p w14:paraId="17D282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2044</w:t>
      </w:r>
    </w:p>
    <w:p w14:paraId="01E3C3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2046</w:t>
      </w:r>
    </w:p>
    <w:p w14:paraId="19D6C9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2046</w:t>
      </w:r>
    </w:p>
    <w:p w14:paraId="60066E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6</w:t>
      </w:r>
      <w:r w:rsidRPr="000C63C2">
        <w:t>.</w:t>
      </w:r>
      <w:r w:rsidRPr="000C63C2">
        <w:rPr>
          <w:lang w:eastAsia="zh-CN"/>
        </w:rPr>
        <w:t>2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2046</w:t>
      </w:r>
    </w:p>
    <w:p w14:paraId="71CC9A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6.2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2049</w:t>
      </w:r>
    </w:p>
    <w:p w14:paraId="515A7F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2049</w:t>
      </w:r>
    </w:p>
    <w:p w14:paraId="17DC84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2049</w:t>
      </w:r>
    </w:p>
    <w:p w14:paraId="01E1EC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A.8.6.3.2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2052</w:t>
      </w:r>
    </w:p>
    <w:p w14:paraId="5329796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2052</w:t>
      </w:r>
    </w:p>
    <w:p w14:paraId="792428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</w:t>
      </w:r>
      <w:r w:rsidRPr="00196437">
        <w:rPr>
          <w:rFonts w:cs="v4.2.0"/>
          <w:lang w:eastAsia="zh-CN"/>
        </w:rPr>
        <w:t>N</w:t>
      </w:r>
      <w:r w:rsidRPr="00196437">
        <w:rPr>
          <w:rFonts w:cs="v4.2.0"/>
        </w:rPr>
        <w:t xml:space="preserve"> TDD to UTRA</w:t>
      </w:r>
      <w:r w:rsidRPr="00196437">
        <w:rPr>
          <w:rFonts w:cs="v4.2.0"/>
          <w:lang w:eastAsia="zh-CN"/>
        </w:rPr>
        <w:t>N</w:t>
      </w:r>
      <w:r w:rsidRPr="00196437">
        <w:rPr>
          <w:rFonts w:cs="v4.2.0"/>
        </w:rPr>
        <w:t xml:space="preserve"> TDD cell search under fading propagation conditions</w:t>
      </w:r>
      <w:r>
        <w:tab/>
        <w:t>2052</w:t>
      </w:r>
    </w:p>
    <w:p w14:paraId="7B239F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2052</w:t>
      </w:r>
    </w:p>
    <w:p w14:paraId="209895E7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.1.1.1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Void</w:t>
      </w:r>
      <w:r>
        <w:tab/>
        <w:t>2052</w:t>
      </w:r>
    </w:p>
    <w:p w14:paraId="18BB87F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2052</w:t>
      </w:r>
    </w:p>
    <w:p w14:paraId="6D5C391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2054</w:t>
      </w:r>
    </w:p>
    <w:p w14:paraId="06080F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Requirements</w:t>
      </w:r>
      <w:r>
        <w:tab/>
        <w:t>2054</w:t>
      </w:r>
    </w:p>
    <w:p w14:paraId="7E4E9A0A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.1.</w:t>
      </w:r>
      <w:r w:rsidRPr="000C63C2">
        <w:rPr>
          <w:lang w:eastAsia="zh-CN"/>
        </w:rPr>
        <w:t>2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Void</w:t>
      </w:r>
      <w:r>
        <w:tab/>
        <w:t>2054</w:t>
      </w:r>
    </w:p>
    <w:p w14:paraId="2878804C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2054</w:t>
      </w:r>
    </w:p>
    <w:p w14:paraId="31DEB775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.1.</w:t>
      </w:r>
      <w:r w:rsidRPr="000C63C2">
        <w:rPr>
          <w:lang w:eastAsia="zh-CN"/>
        </w:rPr>
        <w:t>2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lang w:eastAsia="zh-CN"/>
        </w:rPr>
        <w:t>Void</w:t>
      </w:r>
      <w:r>
        <w:tab/>
        <w:t>2054</w:t>
      </w:r>
    </w:p>
    <w:p w14:paraId="4830C0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2054</w:t>
      </w:r>
    </w:p>
    <w:p w14:paraId="11611B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2054</w:t>
      </w:r>
    </w:p>
    <w:p w14:paraId="5578B6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1302F11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2058</w:t>
      </w:r>
    </w:p>
    <w:p w14:paraId="72E6E3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</w:t>
      </w:r>
      <w:r w:rsidRPr="000C63C2">
        <w:rPr>
          <w:lang w:eastAsia="zh-CN"/>
        </w:rPr>
        <w:t>3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2058</w:t>
      </w:r>
    </w:p>
    <w:p w14:paraId="1EC3EC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</w:t>
      </w:r>
      <w:r w:rsidRPr="00196437">
        <w:rPr>
          <w:rFonts w:cs="v4.2.0"/>
          <w:snapToGrid w:val="0"/>
          <w:lang w:eastAsia="zh-CN"/>
        </w:rPr>
        <w:t>arameters</w:t>
      </w:r>
      <w:r>
        <w:tab/>
        <w:t>2058</w:t>
      </w:r>
    </w:p>
    <w:p w14:paraId="5D462B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2059</w:t>
      </w:r>
    </w:p>
    <w:p w14:paraId="67EF01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2060</w:t>
      </w:r>
    </w:p>
    <w:p w14:paraId="5724A1A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2060</w:t>
      </w:r>
    </w:p>
    <w:p w14:paraId="335BA7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.4.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2062</w:t>
      </w:r>
    </w:p>
    <w:p w14:paraId="5E3DFB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2062</w:t>
      </w:r>
    </w:p>
    <w:p w14:paraId="0AF7D6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7</w:t>
      </w:r>
      <w:r w:rsidRPr="000C63C2">
        <w:t>.</w:t>
      </w:r>
      <w:r w:rsidRPr="000C63C2">
        <w:rPr>
          <w:lang w:eastAsia="zh-CN"/>
        </w:rPr>
        <w:t>5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2062</w:t>
      </w:r>
    </w:p>
    <w:p w14:paraId="60DD4C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2064</w:t>
      </w:r>
    </w:p>
    <w:p w14:paraId="24D57EF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2064</w:t>
      </w:r>
    </w:p>
    <w:p w14:paraId="2D75C7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2064</w:t>
      </w:r>
    </w:p>
    <w:p w14:paraId="1A61B2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A.8.7A.1.1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2064</w:t>
      </w:r>
    </w:p>
    <w:p w14:paraId="310ECF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2067</w:t>
      </w:r>
    </w:p>
    <w:p w14:paraId="202F323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2067</w:t>
      </w:r>
    </w:p>
    <w:p w14:paraId="4DA6304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 – GSM event triggered reporting in AWGN</w:t>
      </w:r>
      <w:r>
        <w:tab/>
        <w:t>2067</w:t>
      </w:r>
    </w:p>
    <w:p w14:paraId="7B9745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2067</w:t>
      </w:r>
    </w:p>
    <w:p w14:paraId="75477A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2069</w:t>
      </w:r>
    </w:p>
    <w:p w14:paraId="522D455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FDD-GSM event triggered reporting when DRX is used in AWGN</w:t>
      </w:r>
      <w:r>
        <w:tab/>
        <w:t>2069</w:t>
      </w:r>
    </w:p>
    <w:p w14:paraId="2DC98CB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2069</w:t>
      </w:r>
    </w:p>
    <w:p w14:paraId="28293E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2071</w:t>
      </w:r>
    </w:p>
    <w:p w14:paraId="513F2B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2072</w:t>
      </w:r>
    </w:p>
    <w:p w14:paraId="7F7C79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2072</w:t>
      </w:r>
    </w:p>
    <w:p w14:paraId="654267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A.8.8.3.2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2073</w:t>
      </w:r>
    </w:p>
    <w:p w14:paraId="3F79441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sv-SE" w:eastAsia="zh-CN"/>
        </w:rPr>
        <w:t>E-UTRAN F</w:t>
      </w:r>
      <w:r w:rsidRPr="00196437">
        <w:rPr>
          <w:lang w:val="sv-SE"/>
        </w:rPr>
        <w:t>DD</w:t>
      </w:r>
      <w:r w:rsidRPr="00196437">
        <w:rPr>
          <w:lang w:val="sv-SE" w:eastAsia="zh-CN"/>
        </w:rPr>
        <w:t xml:space="preserve"> </w:t>
      </w:r>
      <w:r w:rsidRPr="00196437">
        <w:rPr>
          <w:lang w:val="sv-SE"/>
        </w:rPr>
        <w:t>-</w:t>
      </w:r>
      <w:r w:rsidRPr="00196437">
        <w:rPr>
          <w:lang w:val="sv-SE" w:eastAsia="zh-CN"/>
        </w:rPr>
        <w:t xml:space="preserve"> UTRAN T</w:t>
      </w:r>
      <w:r w:rsidRPr="00196437">
        <w:rPr>
          <w:lang w:val="sv-SE"/>
        </w:rPr>
        <w:t>DD measurements</w:t>
      </w:r>
      <w:r>
        <w:tab/>
        <w:t>2074</w:t>
      </w:r>
    </w:p>
    <w:p w14:paraId="2A3691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9</w:t>
      </w:r>
      <w:r w:rsidRPr="000C63C2">
        <w:t>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96437">
        <w:rPr>
          <w:rFonts w:cs="v4.2.0"/>
        </w:rPr>
        <w:t xml:space="preserve"> </w:t>
      </w:r>
      <w:r w:rsidRPr="00196437">
        <w:rPr>
          <w:rFonts w:cs="v4.2.0"/>
          <w:lang w:eastAsia="zh-CN"/>
        </w:rPr>
        <w:t>e</w:t>
      </w:r>
      <w:r w:rsidRPr="00196437">
        <w:rPr>
          <w:rFonts w:cs="v4.2.0"/>
        </w:rPr>
        <w:t>vent triggered reporting in fading propagation conditions</w:t>
      </w:r>
      <w:r>
        <w:tab/>
        <w:t>2074</w:t>
      </w:r>
    </w:p>
    <w:p w14:paraId="0A77F5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9</w:t>
      </w:r>
      <w:r w:rsidRPr="000C63C2">
        <w:t>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2074</w:t>
      </w:r>
    </w:p>
    <w:p w14:paraId="3701A82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9</w:t>
      </w:r>
      <w:r w:rsidRPr="000C63C2">
        <w:t>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2075</w:t>
      </w:r>
    </w:p>
    <w:p w14:paraId="559BC5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9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</w:t>
      </w:r>
      <w:r w:rsidRPr="00196437">
        <w:rPr>
          <w:rFonts w:cs="v4.2.0"/>
          <w:lang w:eastAsia="zh-CN"/>
        </w:rPr>
        <w:t>N</w:t>
      </w:r>
      <w:r w:rsidRPr="00196437">
        <w:rPr>
          <w:rFonts w:cs="v4.2.0"/>
        </w:rPr>
        <w:t xml:space="preserve"> </w:t>
      </w:r>
      <w:r w:rsidRPr="00196437">
        <w:rPr>
          <w:rFonts w:cs="v4.2.0"/>
          <w:lang w:eastAsia="zh-CN"/>
        </w:rPr>
        <w:t>F</w:t>
      </w:r>
      <w:r w:rsidRPr="00196437">
        <w:rPr>
          <w:rFonts w:cs="v4.2.0"/>
        </w:rPr>
        <w:t xml:space="preserve">DD </w:t>
      </w:r>
      <w:r w:rsidRPr="00196437">
        <w:rPr>
          <w:rFonts w:cs="v4.2.0"/>
          <w:lang w:eastAsia="zh-CN"/>
        </w:rPr>
        <w:t xml:space="preserve">- </w:t>
      </w:r>
      <w:r w:rsidRPr="00196437">
        <w:rPr>
          <w:rFonts w:cs="v4.2.0"/>
        </w:rPr>
        <w:t>UTRA</w:t>
      </w:r>
      <w:r w:rsidRPr="00196437">
        <w:rPr>
          <w:rFonts w:cs="v4.2.0"/>
          <w:lang w:eastAsia="zh-CN"/>
        </w:rPr>
        <w:t>N</w:t>
      </w:r>
      <w:r w:rsidRPr="00196437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2076</w:t>
      </w:r>
    </w:p>
    <w:p w14:paraId="53FDD6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2076</w:t>
      </w:r>
    </w:p>
    <w:p w14:paraId="4C079E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2078</w:t>
      </w:r>
    </w:p>
    <w:p w14:paraId="5B6718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A.8.10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TDD – GSM Measurements</w:t>
      </w:r>
      <w:r>
        <w:tab/>
        <w:t>2078</w:t>
      </w:r>
    </w:p>
    <w:p w14:paraId="1D2861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2078</w:t>
      </w:r>
    </w:p>
    <w:p w14:paraId="312D9D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A.8.10.1.1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2078</w:t>
      </w:r>
    </w:p>
    <w:p w14:paraId="3E0DDA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A.8.10.1.2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2079</w:t>
      </w:r>
    </w:p>
    <w:p w14:paraId="3493FC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2080</w:t>
      </w:r>
    </w:p>
    <w:p w14:paraId="2C411A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A.8.10.2.1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2080</w:t>
      </w:r>
    </w:p>
    <w:p w14:paraId="58AC79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A.8.10.2.2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2082</w:t>
      </w:r>
    </w:p>
    <w:p w14:paraId="6BCA0BA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Monitoring of Multiple Layers</w:t>
      </w:r>
      <w:r>
        <w:tab/>
        <w:t>2082</w:t>
      </w:r>
    </w:p>
    <w:p w14:paraId="412D355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2082</w:t>
      </w:r>
    </w:p>
    <w:p w14:paraId="7E6455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2082</w:t>
      </w:r>
    </w:p>
    <w:p w14:paraId="6A34A6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2084</w:t>
      </w:r>
    </w:p>
    <w:p w14:paraId="00DAACD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2085</w:t>
      </w:r>
    </w:p>
    <w:p w14:paraId="602446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2085</w:t>
      </w:r>
    </w:p>
    <w:p w14:paraId="6AB4A3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A.8.11.2.2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2086</w:t>
      </w:r>
    </w:p>
    <w:p w14:paraId="2EF589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E-UTRAN FDD-FDD Inter-frequency and UTRAN FDD event triggered reporting under fading propagation conditions</w:t>
      </w:r>
      <w:r>
        <w:tab/>
        <w:t>2087</w:t>
      </w:r>
    </w:p>
    <w:p w14:paraId="1C9717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A.8.11.3.1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2087</w:t>
      </w:r>
    </w:p>
    <w:p w14:paraId="6B7345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A.8.11.3.2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2089</w:t>
      </w:r>
    </w:p>
    <w:p w14:paraId="403A2AD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2089</w:t>
      </w:r>
    </w:p>
    <w:p w14:paraId="1289D9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4D700F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5F1512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A.8.11.5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Combined E-UTRAN FDD – E-UTRA FDD and GSM cell search. E-UTRA cells in fading; GSM cell in static propagation conditions</w:t>
      </w:r>
      <w:r>
        <w:tab/>
        <w:t>2092</w:t>
      </w:r>
    </w:p>
    <w:p w14:paraId="466CA4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A.8.11.5.1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2092</w:t>
      </w:r>
    </w:p>
    <w:p w14:paraId="50EC3B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A.8.11.5.2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2094</w:t>
      </w:r>
    </w:p>
    <w:p w14:paraId="11A2DCB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A.8.11.6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Combined E-UTRAN TDD – E-UTRA TDD and GSM cell search. E-UTRA cells in fading; GSM cell in static propagation conditions</w:t>
      </w:r>
      <w:r>
        <w:tab/>
        <w:t>2095</w:t>
      </w:r>
    </w:p>
    <w:p w14:paraId="2FFADE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A.8.11.6.1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2095</w:t>
      </w:r>
    </w:p>
    <w:p w14:paraId="46425B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A.8.11.6.2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2097</w:t>
      </w:r>
    </w:p>
    <w:p w14:paraId="7AC6C98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2098</w:t>
      </w:r>
    </w:p>
    <w:p w14:paraId="372F79F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2098</w:t>
      </w:r>
    </w:p>
    <w:p w14:paraId="336705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124025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41E349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2102</w:t>
      </w:r>
    </w:p>
    <w:p w14:paraId="478B31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2102</w:t>
      </w:r>
    </w:p>
    <w:p w14:paraId="41F7AB5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5574CA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14:paraId="7C99A0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2107</w:t>
      </w:r>
    </w:p>
    <w:p w14:paraId="2CBF21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2107</w:t>
      </w:r>
    </w:p>
    <w:p w14:paraId="3B7131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0087C7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2111</w:t>
      </w:r>
    </w:p>
    <w:p w14:paraId="73F746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2112</w:t>
      </w:r>
    </w:p>
    <w:p w14:paraId="7066B2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2112</w:t>
      </w:r>
    </w:p>
    <w:p w14:paraId="2EEB12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2115</w:t>
      </w:r>
    </w:p>
    <w:p w14:paraId="0B2902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2116</w:t>
      </w:r>
    </w:p>
    <w:p w14:paraId="3F41ED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2116</w:t>
      </w:r>
    </w:p>
    <w:p w14:paraId="5F3189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0A67C2C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2120</w:t>
      </w:r>
    </w:p>
    <w:p w14:paraId="49A776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387FA6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1432DBA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2124</w:t>
      </w:r>
    </w:p>
    <w:p w14:paraId="7E20CF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4BC0D4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2127</w:t>
      </w:r>
    </w:p>
    <w:p w14:paraId="3F9C23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2128</w:t>
      </w:r>
    </w:p>
    <w:p w14:paraId="641157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2128</w:t>
      </w:r>
    </w:p>
    <w:p w14:paraId="085E3C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2237757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2132</w:t>
      </w:r>
    </w:p>
    <w:p w14:paraId="44A359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49A333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2135</w:t>
      </w:r>
    </w:p>
    <w:p w14:paraId="14F40F6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2136</w:t>
      </w:r>
    </w:p>
    <w:p w14:paraId="71FEC0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2136</w:t>
      </w:r>
    </w:p>
    <w:p w14:paraId="551D54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2139</w:t>
      </w:r>
    </w:p>
    <w:p w14:paraId="614C34B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2140</w:t>
      </w:r>
    </w:p>
    <w:p w14:paraId="438E1E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2140</w:t>
      </w:r>
    </w:p>
    <w:p w14:paraId="3E330B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2144</w:t>
      </w:r>
    </w:p>
    <w:p w14:paraId="4758922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2145</w:t>
      </w:r>
    </w:p>
    <w:p w14:paraId="2BEB1A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2145</w:t>
      </w:r>
    </w:p>
    <w:p w14:paraId="755D41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2148</w:t>
      </w:r>
    </w:p>
    <w:p w14:paraId="15A604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2149</w:t>
      </w:r>
    </w:p>
    <w:p w14:paraId="1D0362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2149</w:t>
      </w:r>
    </w:p>
    <w:p w14:paraId="25D8FB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1044E4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2153</w:t>
      </w:r>
    </w:p>
    <w:p w14:paraId="3E04875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4EC85E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77ECD4D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2158</w:t>
      </w:r>
    </w:p>
    <w:p w14:paraId="53AF67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2158</w:t>
      </w:r>
    </w:p>
    <w:p w14:paraId="0B30AF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2158</w:t>
      </w:r>
    </w:p>
    <w:p w14:paraId="65C5D0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70E215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2162</w:t>
      </w:r>
    </w:p>
    <w:p w14:paraId="2C6719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2162</w:t>
      </w:r>
    </w:p>
    <w:p w14:paraId="0A4F89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2162</w:t>
      </w:r>
    </w:p>
    <w:p w14:paraId="285F082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2166</w:t>
      </w:r>
    </w:p>
    <w:p w14:paraId="60C7A7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2167</w:t>
      </w:r>
    </w:p>
    <w:p w14:paraId="666D732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2167</w:t>
      </w:r>
    </w:p>
    <w:p w14:paraId="0FE798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14:paraId="42D15D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74ECC3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2172</w:t>
      </w:r>
    </w:p>
    <w:p w14:paraId="3A15BD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2172</w:t>
      </w:r>
    </w:p>
    <w:p w14:paraId="6F1F3E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1CA6389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2176</w:t>
      </w:r>
    </w:p>
    <w:p w14:paraId="2FD4BA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0F022C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615F658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2181</w:t>
      </w:r>
    </w:p>
    <w:p w14:paraId="23C7B2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14:paraId="3F2087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14:paraId="5E0D45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2185</w:t>
      </w:r>
    </w:p>
    <w:p w14:paraId="3E37F9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2185</w:t>
      </w:r>
    </w:p>
    <w:p w14:paraId="047D17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4DFF42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2189</w:t>
      </w:r>
    </w:p>
    <w:p w14:paraId="54A6A3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2189</w:t>
      </w:r>
    </w:p>
    <w:p w14:paraId="17DD58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21A75E7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2194</w:t>
      </w:r>
    </w:p>
    <w:p w14:paraId="2CE0EE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4C35FE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14:paraId="4E8266E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2199</w:t>
      </w:r>
    </w:p>
    <w:p w14:paraId="7BB26F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0766BB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0B401EF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2204</w:t>
      </w:r>
    </w:p>
    <w:p w14:paraId="35F09B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6A8F6E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14:paraId="1B946C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2209</w:t>
      </w:r>
    </w:p>
    <w:p w14:paraId="281E21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2209</w:t>
      </w:r>
    </w:p>
    <w:p w14:paraId="26F34F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2213</w:t>
      </w:r>
    </w:p>
    <w:p w14:paraId="5F32EE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2214</w:t>
      </w:r>
    </w:p>
    <w:p w14:paraId="3FE2AF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76673E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2218</w:t>
      </w:r>
    </w:p>
    <w:p w14:paraId="71D0810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2219</w:t>
      </w:r>
    </w:p>
    <w:p w14:paraId="66F1C9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2219</w:t>
      </w:r>
    </w:p>
    <w:p w14:paraId="64D487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14:paraId="4855F30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2224</w:t>
      </w:r>
    </w:p>
    <w:p w14:paraId="245822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2224</w:t>
      </w:r>
    </w:p>
    <w:p w14:paraId="643B66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A.8.14.1</w:t>
      </w:r>
      <w:r w:rsidRPr="000C63C2">
        <w:rPr>
          <w:lang w:eastAsia="zh-CN"/>
        </w:rPr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2224</w:t>
      </w:r>
    </w:p>
    <w:p w14:paraId="55D4D1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2226</w:t>
      </w:r>
    </w:p>
    <w:p w14:paraId="6082FD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2226</w:t>
      </w:r>
    </w:p>
    <w:p w14:paraId="1C337E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2226</w:t>
      </w:r>
    </w:p>
    <w:p w14:paraId="7E950B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2229</w:t>
      </w:r>
    </w:p>
    <w:p w14:paraId="36EB714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2229</w:t>
      </w:r>
    </w:p>
    <w:p w14:paraId="0164C8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A.8.14.3.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 xml:space="preserve">Test </w:t>
      </w:r>
      <w:r w:rsidRPr="00196437">
        <w:rPr>
          <w:snapToGrid w:val="0"/>
          <w:lang w:eastAsia="zh-CN"/>
        </w:rPr>
        <w:t>Purpose and Environment</w:t>
      </w:r>
      <w:r>
        <w:tab/>
        <w:t>2229</w:t>
      </w:r>
    </w:p>
    <w:p w14:paraId="125E0A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A.8.14.3.2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2231</w:t>
      </w:r>
    </w:p>
    <w:p w14:paraId="3CBC33E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2232</w:t>
      </w:r>
    </w:p>
    <w:p w14:paraId="1B203D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2232</w:t>
      </w:r>
    </w:p>
    <w:p w14:paraId="3EF2ED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A.8.15.1.1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2232</w:t>
      </w:r>
    </w:p>
    <w:p w14:paraId="0880DA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A.8.15.1.2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2233</w:t>
      </w:r>
    </w:p>
    <w:p w14:paraId="523D834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2233</w:t>
      </w:r>
    </w:p>
    <w:p w14:paraId="1CE1F9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15</w:t>
      </w:r>
      <w:r w:rsidRPr="000C63C2">
        <w:t>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2233</w:t>
      </w:r>
    </w:p>
    <w:p w14:paraId="24280B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15</w:t>
      </w:r>
      <w:r w:rsidRPr="000C63C2">
        <w:t>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2236</w:t>
      </w:r>
    </w:p>
    <w:p w14:paraId="2F51C9D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15.3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2236</w:t>
      </w:r>
    </w:p>
    <w:p w14:paraId="6FBA28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15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2236</w:t>
      </w:r>
    </w:p>
    <w:p w14:paraId="53C21A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15</w:t>
      </w:r>
      <w:r w:rsidRPr="000C63C2">
        <w:t>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2238</w:t>
      </w:r>
    </w:p>
    <w:p w14:paraId="5884E51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2239</w:t>
      </w:r>
    </w:p>
    <w:p w14:paraId="7D5653B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2239</w:t>
      </w:r>
    </w:p>
    <w:p w14:paraId="73D666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2239</w:t>
      </w:r>
    </w:p>
    <w:p w14:paraId="032A00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7D5592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2241</w:t>
      </w:r>
    </w:p>
    <w:p w14:paraId="56D085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18A6A6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4C525C1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2243</w:t>
      </w:r>
    </w:p>
    <w:p w14:paraId="0EA347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90C29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16</w:t>
      </w:r>
      <w:r w:rsidRPr="000C63C2">
        <w:t>.</w:t>
      </w:r>
      <w:r w:rsidRPr="000C63C2">
        <w:rPr>
          <w:lang w:eastAsia="zh-CN"/>
        </w:rPr>
        <w:t>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2245</w:t>
      </w:r>
    </w:p>
    <w:p w14:paraId="52A375E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2246</w:t>
      </w:r>
    </w:p>
    <w:p w14:paraId="63EF94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792D8E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16</w:t>
      </w:r>
      <w:r w:rsidRPr="000C63C2">
        <w:t>.</w:t>
      </w:r>
      <w:r w:rsidRPr="000C63C2">
        <w:rPr>
          <w:lang w:eastAsia="zh-CN"/>
        </w:rPr>
        <w:t>3A.2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2247</w:t>
      </w:r>
    </w:p>
    <w:p w14:paraId="63CAB1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2248</w:t>
      </w:r>
    </w:p>
    <w:p w14:paraId="72063D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747BD8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16</w:t>
      </w:r>
      <w:r w:rsidRPr="000C63C2">
        <w:t>.</w:t>
      </w:r>
      <w:r w:rsidRPr="000C63C2">
        <w:rPr>
          <w:lang w:eastAsia="zh-CN"/>
        </w:rPr>
        <w:t>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2249</w:t>
      </w:r>
    </w:p>
    <w:p w14:paraId="4E351ED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2250</w:t>
      </w:r>
    </w:p>
    <w:p w14:paraId="66EE34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5B6A2D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16</w:t>
      </w:r>
      <w:r w:rsidRPr="000C63C2">
        <w:t>.</w:t>
      </w:r>
      <w:r w:rsidRPr="000C63C2">
        <w:rPr>
          <w:lang w:eastAsia="zh-CN"/>
        </w:rPr>
        <w:t>4A.2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2252</w:t>
      </w:r>
    </w:p>
    <w:p w14:paraId="136BBD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2253</w:t>
      </w:r>
    </w:p>
    <w:p w14:paraId="2755BC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2253</w:t>
      </w:r>
    </w:p>
    <w:p w14:paraId="1F320D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5E38387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2253</w:t>
      </w:r>
    </w:p>
    <w:p w14:paraId="2DDB6B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2253</w:t>
      </w:r>
    </w:p>
    <w:p w14:paraId="55C821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14:paraId="79AC24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2254</w:t>
      </w:r>
    </w:p>
    <w:p w14:paraId="5C0E1F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2254</w:t>
      </w:r>
    </w:p>
    <w:p w14:paraId="24E9B1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2255</w:t>
      </w:r>
    </w:p>
    <w:p w14:paraId="344040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2255</w:t>
      </w:r>
    </w:p>
    <w:p w14:paraId="1FF67C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2255</w:t>
      </w:r>
    </w:p>
    <w:p w14:paraId="4E1A22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2256</w:t>
      </w:r>
    </w:p>
    <w:p w14:paraId="5BB551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2256</w:t>
      </w:r>
    </w:p>
    <w:p w14:paraId="55FF16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2256</w:t>
      </w:r>
    </w:p>
    <w:p w14:paraId="3602C1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14:paraId="22D175D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2257</w:t>
      </w:r>
    </w:p>
    <w:p w14:paraId="58A2A4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14:paraId="729E00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3287DCA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2258</w:t>
      </w:r>
    </w:p>
    <w:p w14:paraId="21285B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2258</w:t>
      </w:r>
    </w:p>
    <w:p w14:paraId="243A6C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2259</w:t>
      </w:r>
    </w:p>
    <w:p w14:paraId="7068DA7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2259</w:t>
      </w:r>
    </w:p>
    <w:p w14:paraId="019277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2259</w:t>
      </w:r>
    </w:p>
    <w:p w14:paraId="6AF1DE5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2259</w:t>
      </w:r>
    </w:p>
    <w:p w14:paraId="5BEAD0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2259</w:t>
      </w:r>
    </w:p>
    <w:p w14:paraId="5A5716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2259</w:t>
      </w:r>
    </w:p>
    <w:p w14:paraId="5A03B0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5AA96A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2260</w:t>
      </w:r>
    </w:p>
    <w:p w14:paraId="305ADD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2260</w:t>
      </w:r>
    </w:p>
    <w:p w14:paraId="28ED3D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307017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2261</w:t>
      </w:r>
    </w:p>
    <w:p w14:paraId="57382A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2261</w:t>
      </w:r>
    </w:p>
    <w:p w14:paraId="20B3B7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2261</w:t>
      </w:r>
    </w:p>
    <w:p w14:paraId="29987E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2261</w:t>
      </w:r>
    </w:p>
    <w:p w14:paraId="5A32D9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2261</w:t>
      </w:r>
    </w:p>
    <w:p w14:paraId="6BD552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2262</w:t>
      </w:r>
    </w:p>
    <w:p w14:paraId="71D2BE9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2262</w:t>
      </w:r>
    </w:p>
    <w:p w14:paraId="3CE5D8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2262</w:t>
      </w:r>
    </w:p>
    <w:p w14:paraId="58B1A0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2264</w:t>
      </w:r>
    </w:p>
    <w:p w14:paraId="316BAFD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2265</w:t>
      </w:r>
    </w:p>
    <w:p w14:paraId="0B4631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14:paraId="1EF776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167E2F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2265</w:t>
      </w:r>
    </w:p>
    <w:p w14:paraId="01E221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14:paraId="5B3CA2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403B3E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2266</w:t>
      </w:r>
    </w:p>
    <w:p w14:paraId="3BEB7D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2266</w:t>
      </w:r>
    </w:p>
    <w:p w14:paraId="543D1C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47880C9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2266</w:t>
      </w:r>
    </w:p>
    <w:p w14:paraId="4956F3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2266</w:t>
      </w:r>
    </w:p>
    <w:p w14:paraId="27D443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153F0B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2269</w:t>
      </w:r>
    </w:p>
    <w:p w14:paraId="2EB0D7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14:paraId="5138CA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14:paraId="0AC50F1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2269</w:t>
      </w:r>
    </w:p>
    <w:p w14:paraId="44E0CB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14:paraId="7EFC5C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3282E6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2270</w:t>
      </w:r>
    </w:p>
    <w:p w14:paraId="62D34A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2270</w:t>
      </w:r>
    </w:p>
    <w:p w14:paraId="5ECF69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5600864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2270</w:t>
      </w:r>
    </w:p>
    <w:p w14:paraId="6D2C3E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2270</w:t>
      </w:r>
    </w:p>
    <w:p w14:paraId="5569F6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5D2E0F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2271</w:t>
      </w:r>
    </w:p>
    <w:p w14:paraId="4B14C8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2271</w:t>
      </w:r>
    </w:p>
    <w:p w14:paraId="776D5E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39C3C1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2273</w:t>
      </w:r>
    </w:p>
    <w:p w14:paraId="25E3A9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2273</w:t>
      </w:r>
    </w:p>
    <w:p w14:paraId="29EAE8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2274</w:t>
      </w:r>
    </w:p>
    <w:p w14:paraId="33D8C0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2274</w:t>
      </w:r>
    </w:p>
    <w:p w14:paraId="1D5693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2274</w:t>
      </w:r>
    </w:p>
    <w:p w14:paraId="1D77D2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2274</w:t>
      </w:r>
    </w:p>
    <w:p w14:paraId="18D871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2274</w:t>
      </w:r>
    </w:p>
    <w:p w14:paraId="42876E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2274</w:t>
      </w:r>
    </w:p>
    <w:p w14:paraId="609BA2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2275</w:t>
      </w:r>
    </w:p>
    <w:p w14:paraId="4DC51B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2275</w:t>
      </w:r>
    </w:p>
    <w:p w14:paraId="1DBD2E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2275</w:t>
      </w:r>
    </w:p>
    <w:p w14:paraId="7DB87F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29FA91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2278</w:t>
      </w:r>
    </w:p>
    <w:p w14:paraId="0CB004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2278</w:t>
      </w:r>
    </w:p>
    <w:p w14:paraId="57B9E5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11A0345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2278</w:t>
      </w:r>
    </w:p>
    <w:p w14:paraId="4A05B3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2278</w:t>
      </w:r>
    </w:p>
    <w:p w14:paraId="57D6F9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6D3A283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2279</w:t>
      </w:r>
    </w:p>
    <w:p w14:paraId="6B2540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2279</w:t>
      </w:r>
    </w:p>
    <w:p w14:paraId="0F39F0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3CD649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2279</w:t>
      </w:r>
    </w:p>
    <w:p w14:paraId="03C013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2279</w:t>
      </w:r>
    </w:p>
    <w:p w14:paraId="7AC2F0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2280</w:t>
      </w:r>
    </w:p>
    <w:p w14:paraId="23816A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2280</w:t>
      </w:r>
    </w:p>
    <w:p w14:paraId="36DD1A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2280</w:t>
      </w:r>
    </w:p>
    <w:p w14:paraId="5B53B1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2282</w:t>
      </w:r>
    </w:p>
    <w:p w14:paraId="34D84C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2282</w:t>
      </w:r>
    </w:p>
    <w:p w14:paraId="68F40F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2282</w:t>
      </w:r>
    </w:p>
    <w:p w14:paraId="760265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54F16A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2284</w:t>
      </w:r>
    </w:p>
    <w:p w14:paraId="4C89353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2284</w:t>
      </w:r>
    </w:p>
    <w:p w14:paraId="46CA6B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2287</w:t>
      </w:r>
    </w:p>
    <w:p w14:paraId="5E85FB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2287</w:t>
      </w:r>
    </w:p>
    <w:p w14:paraId="551984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2287</w:t>
      </w:r>
    </w:p>
    <w:p w14:paraId="4EF335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634A47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2290</w:t>
      </w:r>
    </w:p>
    <w:p w14:paraId="33B12C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2290</w:t>
      </w:r>
    </w:p>
    <w:p w14:paraId="2F14AB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2292</w:t>
      </w:r>
    </w:p>
    <w:p w14:paraId="46FBAB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2292</w:t>
      </w:r>
    </w:p>
    <w:p w14:paraId="3FE82B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14:paraId="48CD34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036942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2295</w:t>
      </w:r>
    </w:p>
    <w:p w14:paraId="782941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14:paraId="61BA28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A.8.16.27.2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2299</w:t>
      </w:r>
    </w:p>
    <w:p w14:paraId="3DB612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2299</w:t>
      </w:r>
    </w:p>
    <w:p w14:paraId="0CF029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2299</w:t>
      </w:r>
    </w:p>
    <w:p w14:paraId="746FBA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A.8.16.28.2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2303</w:t>
      </w:r>
    </w:p>
    <w:p w14:paraId="7D512D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2303</w:t>
      </w:r>
    </w:p>
    <w:p w14:paraId="2E4623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2303</w:t>
      </w:r>
    </w:p>
    <w:p w14:paraId="53C224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5A0C0B7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2307</w:t>
      </w:r>
    </w:p>
    <w:p w14:paraId="1B21D4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14:paraId="7BD7FE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284A71C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2311</w:t>
      </w:r>
    </w:p>
    <w:p w14:paraId="4AFAAE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0DF56B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A.8.16.31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2315</w:t>
      </w:r>
    </w:p>
    <w:p w14:paraId="1B3AD0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2315</w:t>
      </w:r>
    </w:p>
    <w:p w14:paraId="3A53D6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3D5CCA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A.8.16.32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2319</w:t>
      </w:r>
    </w:p>
    <w:p w14:paraId="2BCBDA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2319</w:t>
      </w:r>
    </w:p>
    <w:p w14:paraId="469A96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337C71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A.8.16.33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2323</w:t>
      </w:r>
    </w:p>
    <w:p w14:paraId="4811AB5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2323</w:t>
      </w:r>
    </w:p>
    <w:p w14:paraId="68E73B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09F25D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A.8.16.34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2327</w:t>
      </w:r>
    </w:p>
    <w:p w14:paraId="3208E4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2327</w:t>
      </w:r>
    </w:p>
    <w:p w14:paraId="1A33A3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2327</w:t>
      </w:r>
    </w:p>
    <w:p w14:paraId="4A0E6F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26E365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2330</w:t>
      </w:r>
    </w:p>
    <w:p w14:paraId="7CC49B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2330</w:t>
      </w:r>
    </w:p>
    <w:p w14:paraId="1D9BA6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7759FD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2333</w:t>
      </w:r>
    </w:p>
    <w:p w14:paraId="5250B6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2333</w:t>
      </w:r>
    </w:p>
    <w:p w14:paraId="7D8397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3C51F61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2336</w:t>
      </w:r>
    </w:p>
    <w:p w14:paraId="2F5BAD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2336</w:t>
      </w:r>
    </w:p>
    <w:p w14:paraId="6B0E52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1F8E9E4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2339</w:t>
      </w:r>
    </w:p>
    <w:p w14:paraId="3D5A5B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2339</w:t>
      </w:r>
    </w:p>
    <w:p w14:paraId="4E71BA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7C11E3D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2342</w:t>
      </w:r>
    </w:p>
    <w:p w14:paraId="555EAD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2342</w:t>
      </w:r>
    </w:p>
    <w:p w14:paraId="2C24DF4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1D9645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2345</w:t>
      </w:r>
    </w:p>
    <w:p w14:paraId="29011E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14:paraId="2AEA71E6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7F205F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2348</w:t>
      </w:r>
    </w:p>
    <w:p w14:paraId="180018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56B0D993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5997BE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2351</w:t>
      </w:r>
    </w:p>
    <w:p w14:paraId="2D764B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2351</w:t>
      </w:r>
    </w:p>
    <w:p w14:paraId="2E4853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7B501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2354</w:t>
      </w:r>
    </w:p>
    <w:p w14:paraId="66006B4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2354</w:t>
      </w:r>
    </w:p>
    <w:p w14:paraId="392037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23EB857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2357</w:t>
      </w:r>
    </w:p>
    <w:p w14:paraId="1D6B3C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360E54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5EDEC9B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2360</w:t>
      </w:r>
    </w:p>
    <w:p w14:paraId="23ED7B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68B8E6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1870AD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2363</w:t>
      </w:r>
    </w:p>
    <w:p w14:paraId="35B517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2363</w:t>
      </w:r>
    </w:p>
    <w:p w14:paraId="7F5EC9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7256863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A.8.16.48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2366</w:t>
      </w:r>
    </w:p>
    <w:p w14:paraId="7C6727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A.8.16.48</w:t>
      </w:r>
      <w:r w:rsidRPr="000C63C2">
        <w:rPr>
          <w:lang w:eastAsia="zh-CN"/>
        </w:rPr>
        <w:t>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MS Mincho"/>
        </w:rPr>
        <w:t xml:space="preserve">Test </w:t>
      </w:r>
      <w:r w:rsidRPr="00196437">
        <w:rPr>
          <w:rFonts w:eastAsia="MS Mincho"/>
          <w:lang w:eastAsia="zh-CN"/>
        </w:rPr>
        <w:t>Purpose and Environment</w:t>
      </w:r>
      <w:r>
        <w:tab/>
        <w:t>2366</w:t>
      </w:r>
    </w:p>
    <w:p w14:paraId="1C65EC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A.8.16.48.2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MS Mincho"/>
        </w:rPr>
        <w:t>Test Requirements</w:t>
      </w:r>
      <w:r>
        <w:tab/>
        <w:t>2368</w:t>
      </w:r>
    </w:p>
    <w:p w14:paraId="0D222FA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2DL/2UL TDD-FDD CA (FDD PCell) activation and deactivation of known PUCCH SCell without valid TA in non-DRX</w:t>
      </w:r>
      <w:r>
        <w:tab/>
        <w:t>2369</w:t>
      </w:r>
    </w:p>
    <w:p w14:paraId="7389C6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14:paraId="07863B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43B57DA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2372</w:t>
      </w:r>
    </w:p>
    <w:p w14:paraId="24A2AD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2372</w:t>
      </w:r>
    </w:p>
    <w:p w14:paraId="0FEE04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394245C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2375</w:t>
      </w:r>
    </w:p>
    <w:p w14:paraId="3E7B1A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13AA6C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C04E8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2379</w:t>
      </w:r>
    </w:p>
    <w:p w14:paraId="334F64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7CD71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6F7ED6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2383</w:t>
      </w:r>
    </w:p>
    <w:p w14:paraId="700650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3D55B0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A.8.16.53.2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2387</w:t>
      </w:r>
    </w:p>
    <w:p w14:paraId="1B5ECA4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2387</w:t>
      </w:r>
    </w:p>
    <w:p w14:paraId="1E82B6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17A002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A.8.16.54.2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2391</w:t>
      </w:r>
    </w:p>
    <w:p w14:paraId="708DA71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2391</w:t>
      </w:r>
    </w:p>
    <w:p w14:paraId="05502A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2391</w:t>
      </w:r>
    </w:p>
    <w:p w14:paraId="6F7932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A.8.16.55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2396</w:t>
      </w:r>
    </w:p>
    <w:p w14:paraId="17915A3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2396</w:t>
      </w:r>
    </w:p>
    <w:p w14:paraId="3E3ED4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0B63BC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A.8.16.56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2401</w:t>
      </w:r>
    </w:p>
    <w:p w14:paraId="0C50F57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2401</w:t>
      </w:r>
    </w:p>
    <w:p w14:paraId="18E519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280058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305B9B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2404</w:t>
      </w:r>
    </w:p>
    <w:p w14:paraId="456273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2404</w:t>
      </w:r>
    </w:p>
    <w:p w14:paraId="6CF11A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78A08D3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2407</w:t>
      </w:r>
    </w:p>
    <w:p w14:paraId="425562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60BDF4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26436E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2411</w:t>
      </w:r>
    </w:p>
    <w:p w14:paraId="099A45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7E6D2C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D50A7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2415</w:t>
      </w:r>
    </w:p>
    <w:p w14:paraId="5A424E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2415</w:t>
      </w:r>
    </w:p>
    <w:p w14:paraId="3CDD59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2B45E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2418</w:t>
      </w:r>
    </w:p>
    <w:p w14:paraId="2CA8DE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2418</w:t>
      </w:r>
    </w:p>
    <w:p w14:paraId="655A18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4C5B25F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2421</w:t>
      </w:r>
    </w:p>
    <w:p w14:paraId="5FCD29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5CBE4E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0BE2AC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2425</w:t>
      </w:r>
    </w:p>
    <w:p w14:paraId="11EE44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2425</w:t>
      </w:r>
    </w:p>
    <w:p w14:paraId="7CD76E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2429</w:t>
      </w:r>
    </w:p>
    <w:p w14:paraId="6FA796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2429</w:t>
      </w:r>
    </w:p>
    <w:p w14:paraId="0B5097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2429</w:t>
      </w:r>
    </w:p>
    <w:p w14:paraId="2DDD6E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A.8.16.65.2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2434</w:t>
      </w:r>
    </w:p>
    <w:p w14:paraId="22EF2B5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2434</w:t>
      </w:r>
    </w:p>
    <w:p w14:paraId="4C5FB1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2434</w:t>
      </w:r>
    </w:p>
    <w:p w14:paraId="0E1656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A.8.16.66.2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2439</w:t>
      </w:r>
    </w:p>
    <w:p w14:paraId="0A0F64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2439</w:t>
      </w:r>
    </w:p>
    <w:p w14:paraId="0B9DEA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2439</w:t>
      </w:r>
    </w:p>
    <w:p w14:paraId="443DC7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2444</w:t>
      </w:r>
    </w:p>
    <w:p w14:paraId="1125C8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2444</w:t>
      </w:r>
    </w:p>
    <w:p w14:paraId="719355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2444</w:t>
      </w:r>
    </w:p>
    <w:p w14:paraId="3C33A6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247DB1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unknown SCell in non-DRX</w:t>
      </w:r>
      <w:r>
        <w:tab/>
        <w:t>2449</w:t>
      </w:r>
    </w:p>
    <w:p w14:paraId="051EBD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2449</w:t>
      </w:r>
    </w:p>
    <w:p w14:paraId="0763C4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1969CB5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unknown SCell in non-DRX</w:t>
      </w:r>
      <w:r>
        <w:tab/>
        <w:t>2452</w:t>
      </w:r>
    </w:p>
    <w:p w14:paraId="0AAB80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2452</w:t>
      </w:r>
    </w:p>
    <w:p w14:paraId="706EC1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2455</w:t>
      </w:r>
    </w:p>
    <w:p w14:paraId="640C46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2455</w:t>
      </w:r>
    </w:p>
    <w:p w14:paraId="45F210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2455</w:t>
      </w:r>
    </w:p>
    <w:p w14:paraId="727F3D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166121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2459</w:t>
      </w:r>
    </w:p>
    <w:p w14:paraId="27409F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2459</w:t>
      </w:r>
    </w:p>
    <w:p w14:paraId="753286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2E4E6BA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2463</w:t>
      </w:r>
    </w:p>
    <w:p w14:paraId="1185D7E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2463</w:t>
      </w:r>
    </w:p>
    <w:p w14:paraId="56B80B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A.8.16.73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2468</w:t>
      </w:r>
    </w:p>
    <w:p w14:paraId="6DAFB6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2468</w:t>
      </w:r>
    </w:p>
    <w:p w14:paraId="0904DF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2468</w:t>
      </w:r>
    </w:p>
    <w:p w14:paraId="1B0E0C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A.8.16.74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2473</w:t>
      </w:r>
    </w:p>
    <w:p w14:paraId="050C74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2473</w:t>
      </w:r>
    </w:p>
    <w:p w14:paraId="49CAF1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09A747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2478</w:t>
      </w:r>
    </w:p>
    <w:p w14:paraId="7177936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2478</w:t>
      </w:r>
    </w:p>
    <w:p w14:paraId="135E67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2478</w:t>
      </w:r>
    </w:p>
    <w:p w14:paraId="27C6C2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2483</w:t>
      </w:r>
    </w:p>
    <w:p w14:paraId="0F2441F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know SCell in non-DRX</w:t>
      </w:r>
      <w:r>
        <w:tab/>
        <w:t>2483</w:t>
      </w:r>
    </w:p>
    <w:p w14:paraId="7D02BC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2483</w:t>
      </w:r>
    </w:p>
    <w:p w14:paraId="6D198B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81914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know SCell in non-DRX</w:t>
      </w:r>
      <w:r>
        <w:tab/>
        <w:t>2486</w:t>
      </w:r>
    </w:p>
    <w:p w14:paraId="45260F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2486</w:t>
      </w:r>
    </w:p>
    <w:p w14:paraId="602E8A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7478D6C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2490</w:t>
      </w:r>
    </w:p>
    <w:p w14:paraId="5AD3E9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0EC229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A.8.16.79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2495</w:t>
      </w:r>
    </w:p>
    <w:p w14:paraId="49B740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2495</w:t>
      </w:r>
    </w:p>
    <w:p w14:paraId="1637D3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2495</w:t>
      </w:r>
    </w:p>
    <w:p w14:paraId="76B332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A.8.16.80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2500</w:t>
      </w:r>
    </w:p>
    <w:p w14:paraId="5396018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2500</w:t>
      </w:r>
    </w:p>
    <w:p w14:paraId="3CC6BD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2500</w:t>
      </w:r>
    </w:p>
    <w:p w14:paraId="2F5B80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A.8.16.81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2505</w:t>
      </w:r>
    </w:p>
    <w:p w14:paraId="6462BD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2505</w:t>
      </w:r>
    </w:p>
    <w:p w14:paraId="3B1106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17220E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A.8.16.82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2510</w:t>
      </w:r>
    </w:p>
    <w:p w14:paraId="1098955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2510</w:t>
      </w:r>
    </w:p>
    <w:p w14:paraId="48A572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2510</w:t>
      </w:r>
    </w:p>
    <w:p w14:paraId="0E2B96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A.8.16.83.2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2515</w:t>
      </w:r>
    </w:p>
    <w:p w14:paraId="3943452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2515</w:t>
      </w:r>
    </w:p>
    <w:p w14:paraId="64C0B7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5042A9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A.8.16.84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2521</w:t>
      </w:r>
    </w:p>
    <w:p w14:paraId="287532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2521</w:t>
      </w:r>
    </w:p>
    <w:p w14:paraId="33236A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2521</w:t>
      </w:r>
    </w:p>
    <w:p w14:paraId="70C53C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59AAED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2524</w:t>
      </w:r>
    </w:p>
    <w:p w14:paraId="0D67DB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64539D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76CE94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2527</w:t>
      </w:r>
    </w:p>
    <w:p w14:paraId="6E1CA6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2527</w:t>
      </w:r>
    </w:p>
    <w:p w14:paraId="5C216E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A.8.16.87.2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2532</w:t>
      </w:r>
    </w:p>
    <w:p w14:paraId="098DEC8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2532</w:t>
      </w:r>
    </w:p>
    <w:p w14:paraId="24B8BC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5E1FC9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A.8.16.88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2540</w:t>
      </w:r>
    </w:p>
    <w:p w14:paraId="047A76A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2540</w:t>
      </w:r>
    </w:p>
    <w:p w14:paraId="69278D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2540</w:t>
      </w:r>
    </w:p>
    <w:p w14:paraId="2D64ED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1409BD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2545</w:t>
      </w:r>
    </w:p>
    <w:p w14:paraId="54AB33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46EE17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36FF21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2550</w:t>
      </w:r>
    </w:p>
    <w:p w14:paraId="74A6ED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42E83F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A.8.16.91.2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2556</w:t>
      </w:r>
    </w:p>
    <w:p w14:paraId="62E5C63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2556</w:t>
      </w:r>
    </w:p>
    <w:p w14:paraId="23F10A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1246D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A.8.16.92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2564</w:t>
      </w:r>
    </w:p>
    <w:p w14:paraId="1D7A95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2564</w:t>
      </w:r>
    </w:p>
    <w:p w14:paraId="02D1B0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415A5B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427233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2569</w:t>
      </w:r>
    </w:p>
    <w:p w14:paraId="322E8A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3E7A57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2574</w:t>
      </w:r>
    </w:p>
    <w:p w14:paraId="766B32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2574</w:t>
      </w:r>
    </w:p>
    <w:p w14:paraId="0981B2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4FAA20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2582</w:t>
      </w:r>
    </w:p>
    <w:p w14:paraId="4CB2C6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2582</w:t>
      </w:r>
    </w:p>
    <w:p w14:paraId="0185AD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0053D9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A.8.16.96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2589</w:t>
      </w:r>
    </w:p>
    <w:p w14:paraId="2BD647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2589</w:t>
      </w:r>
    </w:p>
    <w:p w14:paraId="5690B5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2589</w:t>
      </w:r>
    </w:p>
    <w:p w14:paraId="08892E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11BBA7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2594</w:t>
      </w:r>
    </w:p>
    <w:p w14:paraId="670DB3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2594</w:t>
      </w:r>
    </w:p>
    <w:p w14:paraId="1399D1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0F0D0A2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2600</w:t>
      </w:r>
    </w:p>
    <w:p w14:paraId="024A3D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2600</w:t>
      </w:r>
    </w:p>
    <w:p w14:paraId="751D83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2607</w:t>
      </w:r>
    </w:p>
    <w:p w14:paraId="084A43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2607</w:t>
      </w:r>
    </w:p>
    <w:p w14:paraId="240014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21995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A.8.16.100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2615</w:t>
      </w:r>
    </w:p>
    <w:p w14:paraId="1A9AF3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2615</w:t>
      </w:r>
    </w:p>
    <w:p w14:paraId="4575CC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2615</w:t>
      </w:r>
    </w:p>
    <w:p w14:paraId="53242B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2622</w:t>
      </w:r>
    </w:p>
    <w:p w14:paraId="2DB546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2622</w:t>
      </w:r>
    </w:p>
    <w:p w14:paraId="1E4CB0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2622</w:t>
      </w:r>
    </w:p>
    <w:p w14:paraId="7F1DA6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2F7DED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2630</w:t>
      </w:r>
    </w:p>
    <w:p w14:paraId="0D06CA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2630</w:t>
      </w:r>
    </w:p>
    <w:p w14:paraId="58A648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E35EC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2635</w:t>
      </w:r>
    </w:p>
    <w:p w14:paraId="75C073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2635</w:t>
      </w:r>
    </w:p>
    <w:p w14:paraId="732F06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14:paraId="6E0EE45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A.8.16.105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MS Mincho"/>
        </w:rPr>
        <w:t>Idle Mode measurements of inter-frequency CA candidate cells for early reporting</w:t>
      </w:r>
      <w:r>
        <w:tab/>
        <w:t>2639</w:t>
      </w:r>
    </w:p>
    <w:p w14:paraId="4C5BC96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A.8.16.105.1</w:t>
      </w:r>
      <w:r w:rsidRPr="000C63C2">
        <w:rPr>
          <w:rFonts w:asciiTheme="minorHAnsi" w:eastAsiaTheme="minorEastAsia" w:hAnsiTheme="minorHAnsi" w:cstheme="minorBidi"/>
          <w:sz w:val="22"/>
          <w:szCs w:val="22"/>
        </w:rPr>
        <w:tab/>
      </w:r>
      <w:r w:rsidRPr="00196437">
        <w:rPr>
          <w:snapToGrid w:val="0"/>
          <w:lang w:eastAsia="zh-CN"/>
        </w:rPr>
        <w:t>Test Purpose and Environment</w:t>
      </w:r>
      <w:r>
        <w:tab/>
        <w:t>2639</w:t>
      </w:r>
    </w:p>
    <w:p w14:paraId="784989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A.8.16.105.2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2643</w:t>
      </w:r>
    </w:p>
    <w:p w14:paraId="3826DF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2644</w:t>
      </w:r>
    </w:p>
    <w:p w14:paraId="4659B0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2644</w:t>
      </w:r>
    </w:p>
    <w:p w14:paraId="79C8BD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2524AE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96437">
        <w:rPr>
          <w:rFonts w:cs="Arial"/>
        </w:rPr>
        <w:t xml:space="preserve">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2647</w:t>
      </w:r>
    </w:p>
    <w:p w14:paraId="0B4CAA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2647</w:t>
      </w:r>
    </w:p>
    <w:p w14:paraId="173445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2649</w:t>
      </w:r>
    </w:p>
    <w:p w14:paraId="4B56BC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96437">
        <w:rPr>
          <w:i/>
        </w:rPr>
        <w:t>highSpeedEnhMeasFlag</w:t>
      </w:r>
      <w:r w:rsidRPr="00196437">
        <w:rPr>
          <w:i/>
          <w:lang w:eastAsia="ja-JP"/>
        </w:rPr>
        <w:t>2</w:t>
      </w:r>
      <w:r w:rsidRPr="00196437">
        <w:rPr>
          <w:i/>
        </w:rPr>
        <w:t>-</w:t>
      </w:r>
      <w:r w:rsidRPr="00196437">
        <w:rPr>
          <w:i/>
          <w:lang w:eastAsia="ja-JP"/>
        </w:rPr>
        <w:t>r16</w:t>
      </w:r>
      <w:r>
        <w:tab/>
        <w:t>2650</w:t>
      </w:r>
    </w:p>
    <w:p w14:paraId="598E77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2650</w:t>
      </w:r>
    </w:p>
    <w:p w14:paraId="4994DA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6E98644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2653</w:t>
      </w:r>
    </w:p>
    <w:p w14:paraId="674B7C3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2653</w:t>
      </w:r>
    </w:p>
    <w:p w14:paraId="55E919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A7213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566268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2658</w:t>
      </w:r>
    </w:p>
    <w:p w14:paraId="2ADFE1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9DAE6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0DB6B3E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2664</w:t>
      </w:r>
    </w:p>
    <w:p w14:paraId="352011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2A4CA6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59A4389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2665</w:t>
      </w:r>
    </w:p>
    <w:p w14:paraId="0C1C7D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C1141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CFAB90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2666</w:t>
      </w:r>
    </w:p>
    <w:p w14:paraId="3998A7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307197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10CE471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2667</w:t>
      </w:r>
    </w:p>
    <w:p w14:paraId="548946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14:paraId="3154D3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1E48A22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2669</w:t>
      </w:r>
    </w:p>
    <w:p w14:paraId="6382A9D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26BB2D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75BAF9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2670</w:t>
      </w:r>
    </w:p>
    <w:p w14:paraId="20FBBD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7495EB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669FAC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2671</w:t>
      </w:r>
    </w:p>
    <w:p w14:paraId="1AC74B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14:paraId="6AB14D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2EE9B38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2672</w:t>
      </w:r>
    </w:p>
    <w:p w14:paraId="5699EE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A6572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50F8D9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2678</w:t>
      </w:r>
    </w:p>
    <w:p w14:paraId="75C6A1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602A89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5ADDED0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2685</w:t>
      </w:r>
    </w:p>
    <w:p w14:paraId="0EDBD3C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2685</w:t>
      </w:r>
    </w:p>
    <w:p w14:paraId="225955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583712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A.8.18.1.2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2687</w:t>
      </w:r>
    </w:p>
    <w:p w14:paraId="53DAF75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2687</w:t>
      </w:r>
    </w:p>
    <w:p w14:paraId="125046D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2687</w:t>
      </w:r>
    </w:p>
    <w:p w14:paraId="2CB94A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A.8.19.1.1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2687</w:t>
      </w:r>
    </w:p>
    <w:p w14:paraId="5B6B8E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A.8.19.1.2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2688</w:t>
      </w:r>
    </w:p>
    <w:p w14:paraId="484E5B7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2689</w:t>
      </w:r>
    </w:p>
    <w:p w14:paraId="0116E5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2689</w:t>
      </w:r>
    </w:p>
    <w:p w14:paraId="667E9F5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2689</w:t>
      </w:r>
    </w:p>
    <w:p w14:paraId="22B2BC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2690</w:t>
      </w:r>
    </w:p>
    <w:p w14:paraId="3DF434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2690</w:t>
      </w:r>
    </w:p>
    <w:p w14:paraId="5C8C6A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2691</w:t>
      </w:r>
    </w:p>
    <w:p w14:paraId="11CD6B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2692</w:t>
      </w:r>
    </w:p>
    <w:p w14:paraId="10AFA96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2693</w:t>
      </w:r>
    </w:p>
    <w:p w14:paraId="3E0347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</w:t>
      </w:r>
      <w:r w:rsidRPr="000C63C2">
        <w:rPr>
          <w:lang w:eastAsia="zh-CN"/>
        </w:rPr>
        <w:t>2A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2693</w:t>
      </w:r>
    </w:p>
    <w:p w14:paraId="1ECEC3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A.8.20.2</w:t>
      </w:r>
      <w:r w:rsidRPr="000C63C2">
        <w:rPr>
          <w:lang w:eastAsia="zh-CN"/>
        </w:rPr>
        <w:t>A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2693</w:t>
      </w:r>
    </w:p>
    <w:p w14:paraId="7D36538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2693</w:t>
      </w:r>
    </w:p>
    <w:p w14:paraId="282FA0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</w:t>
      </w:r>
      <w:r w:rsidRPr="000C63C2">
        <w:rPr>
          <w:lang w:eastAsia="zh-CN"/>
        </w:rPr>
        <w:t>2B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2693</w:t>
      </w:r>
    </w:p>
    <w:p w14:paraId="463630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A.8.20.2</w:t>
      </w:r>
      <w:r w:rsidRPr="000C63C2">
        <w:rPr>
          <w:lang w:eastAsia="zh-CN"/>
        </w:rPr>
        <w:t>B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2696</w:t>
      </w:r>
    </w:p>
    <w:p w14:paraId="27FA0C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2696</w:t>
      </w:r>
    </w:p>
    <w:p w14:paraId="3EAC11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2696</w:t>
      </w:r>
    </w:p>
    <w:p w14:paraId="6A34CF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A.8.20.3.2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2698</w:t>
      </w:r>
    </w:p>
    <w:p w14:paraId="06F8FC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2698</w:t>
      </w:r>
    </w:p>
    <w:p w14:paraId="190214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7FCAC79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2698</w:t>
      </w:r>
    </w:p>
    <w:p w14:paraId="215806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48F8BFE1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2700</w:t>
      </w:r>
    </w:p>
    <w:p w14:paraId="09E5E70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2700</w:t>
      </w:r>
    </w:p>
    <w:p w14:paraId="53DC5A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2700</w:t>
      </w:r>
    </w:p>
    <w:p w14:paraId="4795FADE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2700</w:t>
      </w:r>
    </w:p>
    <w:p w14:paraId="5FC5ED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474041BD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2700</w:t>
      </w:r>
    </w:p>
    <w:p w14:paraId="0726C3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2701</w:t>
      </w:r>
    </w:p>
    <w:p w14:paraId="75384EB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0C31A678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2701</w:t>
      </w:r>
    </w:p>
    <w:p w14:paraId="67CBFC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1795EEC4" w14:textId="77777777" w:rsidR="000C63C2" w:rsidRDefault="000C63C2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2703</w:t>
      </w:r>
    </w:p>
    <w:p w14:paraId="6DF5935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2703</w:t>
      </w:r>
    </w:p>
    <w:p w14:paraId="01217A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</w:rPr>
        <w:t>Test Purpose and Environment</w:t>
      </w:r>
      <w:r>
        <w:tab/>
        <w:t>2703</w:t>
      </w:r>
    </w:p>
    <w:p w14:paraId="7C660F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2707</w:t>
      </w:r>
    </w:p>
    <w:p w14:paraId="727F53C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2707</w:t>
      </w:r>
    </w:p>
    <w:p w14:paraId="19BE68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2707</w:t>
      </w:r>
    </w:p>
    <w:p w14:paraId="38C30EF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A.8.22.1.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2707</w:t>
      </w:r>
    </w:p>
    <w:p w14:paraId="2E21EA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2710</w:t>
      </w:r>
    </w:p>
    <w:p w14:paraId="6622A9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2710</w:t>
      </w:r>
    </w:p>
    <w:p w14:paraId="5ADBE02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A.8.22.2.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2710</w:t>
      </w:r>
    </w:p>
    <w:p w14:paraId="4033E4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2713</w:t>
      </w:r>
    </w:p>
    <w:p w14:paraId="21C2BDC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2713</w:t>
      </w:r>
    </w:p>
    <w:p w14:paraId="46F6FF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</w:t>
      </w:r>
      <w:r w:rsidRPr="000C63C2">
        <w:rPr>
          <w:lang w:eastAsia="zh-CN"/>
        </w:rPr>
        <w:t>3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2713</w:t>
      </w:r>
    </w:p>
    <w:p w14:paraId="0CC29E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A.8.22.</w:t>
      </w:r>
      <w:r w:rsidRPr="000C63C2">
        <w:rPr>
          <w:lang w:eastAsia="zh-CN"/>
        </w:rPr>
        <w:t>3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2716</w:t>
      </w:r>
    </w:p>
    <w:p w14:paraId="213BC6F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2716</w:t>
      </w:r>
    </w:p>
    <w:p w14:paraId="0D4DEE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2716</w:t>
      </w:r>
    </w:p>
    <w:p w14:paraId="01C41B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</w:t>
      </w:r>
      <w:r w:rsidRPr="000C63C2">
        <w:rPr>
          <w:lang w:eastAsia="zh-CN"/>
        </w:rPr>
        <w:t>4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2719</w:t>
      </w:r>
    </w:p>
    <w:p w14:paraId="5B6151F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96437">
        <w:rPr>
          <w:rFonts w:cs="v4.2.0"/>
        </w:rPr>
        <w:t>in DRX based on</w:t>
      </w:r>
      <w:r>
        <w:t xml:space="preserve"> CSI-RS based discovery signal</w:t>
      </w:r>
      <w:r>
        <w:tab/>
        <w:t>2719</w:t>
      </w:r>
    </w:p>
    <w:p w14:paraId="3F91C8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2719</w:t>
      </w:r>
    </w:p>
    <w:p w14:paraId="56D10B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2722</w:t>
      </w:r>
    </w:p>
    <w:p w14:paraId="2CBAF1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96437">
        <w:rPr>
          <w:rFonts w:cs="v4.2.0"/>
        </w:rPr>
        <w:t>in DRX based on</w:t>
      </w:r>
      <w:r>
        <w:t xml:space="preserve"> CSI-RS based discovery signal</w:t>
      </w:r>
      <w:r>
        <w:tab/>
        <w:t>2722</w:t>
      </w:r>
    </w:p>
    <w:p w14:paraId="1AC31D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2722</w:t>
      </w:r>
    </w:p>
    <w:p w14:paraId="4A57010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A.8.22.6.2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2725</w:t>
      </w:r>
    </w:p>
    <w:p w14:paraId="06CFD2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96437">
        <w:rPr>
          <w:bCs/>
        </w:rPr>
        <w:t xml:space="preserve"> CSI-RS based discovery signal</w:t>
      </w:r>
      <w:r>
        <w:tab/>
        <w:t>2725</w:t>
      </w:r>
    </w:p>
    <w:p w14:paraId="6DCB21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2725</w:t>
      </w:r>
    </w:p>
    <w:p w14:paraId="24C7D9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2728</w:t>
      </w:r>
    </w:p>
    <w:p w14:paraId="22027F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E-UTRAN TDD-TDD inter-frequency event triggered reporting under fading propagation condition in DRX based on CSI-RS based discovery signal</w:t>
      </w:r>
      <w:r>
        <w:tab/>
        <w:t>2728</w:t>
      </w:r>
    </w:p>
    <w:p w14:paraId="54F07A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A.8.22.8.1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2728</w:t>
      </w:r>
    </w:p>
    <w:p w14:paraId="2892E7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A.8.22.8.2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2731</w:t>
      </w:r>
    </w:p>
    <w:p w14:paraId="26D834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2731</w:t>
      </w:r>
    </w:p>
    <w:p w14:paraId="4F50F4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6FD199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5706BFB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2734</w:t>
      </w:r>
    </w:p>
    <w:p w14:paraId="38F5B2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2734</w:t>
      </w:r>
    </w:p>
    <w:p w14:paraId="44D7B0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218E26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E-UTRAN FDD event triggered reporting under deactivated SCell in non-DRX based on CSI-RS based discovery signal</w:t>
      </w:r>
      <w:r>
        <w:tab/>
        <w:t>2737</w:t>
      </w:r>
    </w:p>
    <w:p w14:paraId="656713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3E6D892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0B32DC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E-UTRAN TDD event triggered reporting under deactivated SCell in non-DRX based on CSI-RS based discovery signal</w:t>
      </w:r>
      <w:r>
        <w:tab/>
        <w:t>2739</w:t>
      </w:r>
    </w:p>
    <w:p w14:paraId="3933C4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2739</w:t>
      </w:r>
    </w:p>
    <w:p w14:paraId="120E7B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50A28B8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2742</w:t>
      </w:r>
    </w:p>
    <w:p w14:paraId="06CF559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2742</w:t>
      </w:r>
    </w:p>
    <w:p w14:paraId="5B1462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2742</w:t>
      </w:r>
    </w:p>
    <w:p w14:paraId="3809C8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2745</w:t>
      </w:r>
    </w:p>
    <w:p w14:paraId="6A5156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2745</w:t>
      </w:r>
    </w:p>
    <w:p w14:paraId="4D70DC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2745</w:t>
      </w:r>
    </w:p>
    <w:p w14:paraId="7DCAA5F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2748</w:t>
      </w:r>
    </w:p>
    <w:p w14:paraId="624E58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2748</w:t>
      </w:r>
    </w:p>
    <w:p w14:paraId="72B7B9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2748</w:t>
      </w:r>
    </w:p>
    <w:p w14:paraId="0D6743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2751</w:t>
      </w:r>
    </w:p>
    <w:p w14:paraId="4D8DCE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2751</w:t>
      </w:r>
    </w:p>
    <w:p w14:paraId="5446EC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2751</w:t>
      </w:r>
    </w:p>
    <w:p w14:paraId="3FEEA4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2754</w:t>
      </w:r>
    </w:p>
    <w:p w14:paraId="4138580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2754</w:t>
      </w:r>
    </w:p>
    <w:p w14:paraId="2994F9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A.8.23.5.1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2754</w:t>
      </w:r>
    </w:p>
    <w:p w14:paraId="5330B2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2757</w:t>
      </w:r>
    </w:p>
    <w:p w14:paraId="0E3C6F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2757</w:t>
      </w:r>
    </w:p>
    <w:p w14:paraId="3F9FB7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2757</w:t>
      </w:r>
    </w:p>
    <w:p w14:paraId="6D5D53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2760</w:t>
      </w:r>
    </w:p>
    <w:p w14:paraId="30481BA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2760</w:t>
      </w:r>
    </w:p>
    <w:p w14:paraId="595987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2760</w:t>
      </w:r>
    </w:p>
    <w:p w14:paraId="5AC124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3E95EDA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2763</w:t>
      </w:r>
    </w:p>
    <w:p w14:paraId="18CBCE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2763</w:t>
      </w:r>
    </w:p>
    <w:p w14:paraId="5DADB3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6BB8E9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2766</w:t>
      </w:r>
    </w:p>
    <w:p w14:paraId="2FEC7A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2766</w:t>
      </w:r>
    </w:p>
    <w:p w14:paraId="1E2009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4E22BF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2769</w:t>
      </w:r>
    </w:p>
    <w:p w14:paraId="2624E6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2769</w:t>
      </w:r>
    </w:p>
    <w:p w14:paraId="70996A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2772</w:t>
      </w:r>
    </w:p>
    <w:p w14:paraId="4888D6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2772</w:t>
      </w:r>
    </w:p>
    <w:p w14:paraId="44AC9C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2772</w:t>
      </w:r>
    </w:p>
    <w:p w14:paraId="2D0B05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2775</w:t>
      </w:r>
    </w:p>
    <w:p w14:paraId="1AE2E90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2775</w:t>
      </w:r>
    </w:p>
    <w:p w14:paraId="0E132D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2775</w:t>
      </w:r>
    </w:p>
    <w:p w14:paraId="10CF08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2778</w:t>
      </w:r>
    </w:p>
    <w:p w14:paraId="7173AF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2778</w:t>
      </w:r>
    </w:p>
    <w:p w14:paraId="7E2F6BE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2778</w:t>
      </w:r>
    </w:p>
    <w:p w14:paraId="7C4B98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2781</w:t>
      </w:r>
    </w:p>
    <w:p w14:paraId="7B2230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2781</w:t>
      </w:r>
    </w:p>
    <w:p w14:paraId="69BC1D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2781</w:t>
      </w:r>
    </w:p>
    <w:p w14:paraId="70BF38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72F4C24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2784</w:t>
      </w:r>
    </w:p>
    <w:p w14:paraId="32CE42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2784</w:t>
      </w:r>
    </w:p>
    <w:p w14:paraId="2DD0D2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2787</w:t>
      </w:r>
    </w:p>
    <w:p w14:paraId="3F33700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2787</w:t>
      </w:r>
    </w:p>
    <w:p w14:paraId="335E15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2787</w:t>
      </w:r>
    </w:p>
    <w:p w14:paraId="3B6FE3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2788</w:t>
      </w:r>
    </w:p>
    <w:p w14:paraId="4E7E542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2789</w:t>
      </w:r>
    </w:p>
    <w:p w14:paraId="5F6FB3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A.8.23.17.1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2789</w:t>
      </w:r>
    </w:p>
    <w:p w14:paraId="5B5203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2791</w:t>
      </w:r>
    </w:p>
    <w:p w14:paraId="7453ECD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2791</w:t>
      </w:r>
    </w:p>
    <w:p w14:paraId="52B2DE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A.8.23.18.1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2791</w:t>
      </w:r>
    </w:p>
    <w:p w14:paraId="32FEB8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2792</w:t>
      </w:r>
    </w:p>
    <w:p w14:paraId="710A1C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2793</w:t>
      </w:r>
    </w:p>
    <w:p w14:paraId="2BF99B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A.8.23.19.1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2793</w:t>
      </w:r>
    </w:p>
    <w:p w14:paraId="21D5AB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A.8.23.19.2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2794</w:t>
      </w:r>
    </w:p>
    <w:p w14:paraId="1D2A49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2795</w:t>
      </w:r>
    </w:p>
    <w:p w14:paraId="7A51A2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2795</w:t>
      </w:r>
    </w:p>
    <w:p w14:paraId="28DA29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2796</w:t>
      </w:r>
    </w:p>
    <w:p w14:paraId="54703FC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2797</w:t>
      </w:r>
    </w:p>
    <w:p w14:paraId="714B7A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2797</w:t>
      </w:r>
    </w:p>
    <w:p w14:paraId="77B99F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A.8.23.21</w:t>
      </w:r>
      <w:r w:rsidRPr="000C63C2">
        <w:rPr>
          <w:snapToGrid w:val="0"/>
        </w:rPr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2798</w:t>
      </w:r>
    </w:p>
    <w:p w14:paraId="2734C4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2799</w:t>
      </w:r>
    </w:p>
    <w:p w14:paraId="2E5230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2799</w:t>
      </w:r>
    </w:p>
    <w:p w14:paraId="2221D2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A.8.23.22</w:t>
      </w:r>
      <w:r w:rsidRPr="000C63C2">
        <w:rPr>
          <w:snapToGrid w:val="0"/>
        </w:rPr>
        <w:t>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2800</w:t>
      </w:r>
    </w:p>
    <w:p w14:paraId="06A6DBB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2801</w:t>
      </w:r>
    </w:p>
    <w:p w14:paraId="4A48E0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2801</w:t>
      </w:r>
    </w:p>
    <w:p w14:paraId="68DCCF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A.8.23.23.2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2802</w:t>
      </w:r>
    </w:p>
    <w:p w14:paraId="7A0404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2803</w:t>
      </w:r>
    </w:p>
    <w:p w14:paraId="0723F9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2803</w:t>
      </w:r>
    </w:p>
    <w:p w14:paraId="0A2651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2805</w:t>
      </w:r>
    </w:p>
    <w:p w14:paraId="7B21C9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2806</w:t>
      </w:r>
    </w:p>
    <w:p w14:paraId="5A2B4E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4A5FBC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2808</w:t>
      </w:r>
    </w:p>
    <w:p w14:paraId="55C0BD1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2809</w:t>
      </w:r>
    </w:p>
    <w:p w14:paraId="5E22EE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2809</w:t>
      </w:r>
    </w:p>
    <w:p w14:paraId="7D1CDC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574CED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2812</w:t>
      </w:r>
    </w:p>
    <w:p w14:paraId="3D3442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18FB14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734C0AC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2815</w:t>
      </w:r>
    </w:p>
    <w:p w14:paraId="4746DC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2815</w:t>
      </w:r>
    </w:p>
    <w:p w14:paraId="04776B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745496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2818</w:t>
      </w:r>
    </w:p>
    <w:p w14:paraId="6C0FD6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2818</w:t>
      </w:r>
    </w:p>
    <w:p w14:paraId="369CA3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322D14D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2821</w:t>
      </w:r>
    </w:p>
    <w:p w14:paraId="06867DD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2821</w:t>
      </w:r>
    </w:p>
    <w:p w14:paraId="709657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52B624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30942A3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2823</w:t>
      </w:r>
    </w:p>
    <w:p w14:paraId="3F23D32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2823</w:t>
      </w:r>
    </w:p>
    <w:p w14:paraId="5C6927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917CF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2824</w:t>
      </w:r>
    </w:p>
    <w:p w14:paraId="317610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195D57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2CE1AD8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2827</w:t>
      </w:r>
    </w:p>
    <w:p w14:paraId="68CB98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2827</w:t>
      </w:r>
    </w:p>
    <w:p w14:paraId="659A82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73995E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A.8.25.1.2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2829</w:t>
      </w:r>
    </w:p>
    <w:p w14:paraId="5DD68D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2829</w:t>
      </w:r>
    </w:p>
    <w:p w14:paraId="0B0EB0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4D8315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A.8.25.2.2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eastAsia="zh-CN"/>
        </w:rPr>
        <w:t>Test Requirements</w:t>
      </w:r>
      <w:r>
        <w:tab/>
        <w:t>2831</w:t>
      </w:r>
    </w:p>
    <w:p w14:paraId="38DA6C4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2831</w:t>
      </w:r>
    </w:p>
    <w:p w14:paraId="2E791D5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2831</w:t>
      </w:r>
    </w:p>
    <w:p w14:paraId="776841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75A173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4DDA69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2834</w:t>
      </w:r>
    </w:p>
    <w:p w14:paraId="4F13CA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453F845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30C440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2837</w:t>
      </w:r>
    </w:p>
    <w:p w14:paraId="73ECC6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5D89CF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26</w:t>
      </w:r>
      <w:r w:rsidRPr="000C63C2">
        <w:t>.</w:t>
      </w:r>
      <w:r w:rsidRPr="000C63C2">
        <w:rPr>
          <w:lang w:eastAsia="zh-CN"/>
        </w:rPr>
        <w:t>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2840</w:t>
      </w:r>
    </w:p>
    <w:p w14:paraId="0AED888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2840</w:t>
      </w:r>
    </w:p>
    <w:p w14:paraId="559B97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4D0F2D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A.8.26.3A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2843</w:t>
      </w:r>
    </w:p>
    <w:p w14:paraId="5A5F4B8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2843</w:t>
      </w:r>
    </w:p>
    <w:p w14:paraId="14E074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01CED9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</w:t>
      </w:r>
      <w:r w:rsidRPr="000C63C2">
        <w:rPr>
          <w:lang w:eastAsia="zh-CN"/>
        </w:rPr>
        <w:t>26</w:t>
      </w:r>
      <w:r w:rsidRPr="000C63C2">
        <w:t>.</w:t>
      </w:r>
      <w:r w:rsidRPr="000C63C2">
        <w:rPr>
          <w:lang w:eastAsia="zh-CN"/>
        </w:rPr>
        <w:t>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2846</w:t>
      </w:r>
    </w:p>
    <w:p w14:paraId="776F52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2846</w:t>
      </w:r>
    </w:p>
    <w:p w14:paraId="04AA51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14F80C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A.8.26.4A</w:t>
      </w:r>
      <w:r w:rsidRPr="000C63C2">
        <w:rPr>
          <w:lang w:eastAsia="zh-CN"/>
        </w:rPr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2849</w:t>
      </w:r>
    </w:p>
    <w:p w14:paraId="0B0D00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2849</w:t>
      </w:r>
    </w:p>
    <w:p w14:paraId="0CEA72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A.8.26.5.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2849</w:t>
      </w:r>
    </w:p>
    <w:p w14:paraId="1928F5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A.8.26.5.2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2852</w:t>
      </w:r>
    </w:p>
    <w:p w14:paraId="535227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2852</w:t>
      </w:r>
    </w:p>
    <w:p w14:paraId="11BA5C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A.8.26.5A.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2852</w:t>
      </w:r>
    </w:p>
    <w:p w14:paraId="358289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A.8.26.5A.2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2855</w:t>
      </w:r>
    </w:p>
    <w:p w14:paraId="6BEB85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2855</w:t>
      </w:r>
    </w:p>
    <w:p w14:paraId="4566EE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A.8.26.6.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2855</w:t>
      </w:r>
    </w:p>
    <w:p w14:paraId="18C5C4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2858</w:t>
      </w:r>
    </w:p>
    <w:p w14:paraId="7618F3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2858</w:t>
      </w:r>
    </w:p>
    <w:p w14:paraId="36303D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A.8.26.6A.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2858</w:t>
      </w:r>
    </w:p>
    <w:p w14:paraId="73A57F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A.8.26.6A.2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2861</w:t>
      </w:r>
    </w:p>
    <w:p w14:paraId="2F0D45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2861</w:t>
      </w:r>
    </w:p>
    <w:p w14:paraId="2B38E2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A.8.26.7.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2861</w:t>
      </w:r>
    </w:p>
    <w:p w14:paraId="4068C56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A.8.26.7.2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2864</w:t>
      </w:r>
    </w:p>
    <w:p w14:paraId="0E69AA7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2864</w:t>
      </w:r>
    </w:p>
    <w:p w14:paraId="06BCFA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A.8.26.8.</w:t>
      </w:r>
      <w:r w:rsidRPr="000C63C2">
        <w:rPr>
          <w:lang w:eastAsia="zh-CN"/>
        </w:rPr>
        <w:t>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2864</w:t>
      </w:r>
    </w:p>
    <w:p w14:paraId="1AD5BE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A.8.26.8.2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2867</w:t>
      </w:r>
    </w:p>
    <w:p w14:paraId="14F82D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2867</w:t>
      </w:r>
    </w:p>
    <w:p w14:paraId="0FF74F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A.8.26.9.1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2867</w:t>
      </w:r>
    </w:p>
    <w:p w14:paraId="1DA4BD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A.8.26.9.2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2870</w:t>
      </w:r>
    </w:p>
    <w:p w14:paraId="541216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2870</w:t>
      </w:r>
    </w:p>
    <w:p w14:paraId="54E87D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A.8.26.10.1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2870</w:t>
      </w:r>
    </w:p>
    <w:p w14:paraId="763204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A.8.26.10.2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2872</w:t>
      </w:r>
    </w:p>
    <w:p w14:paraId="77F37F96" w14:textId="5572E3CF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2858</w:t>
      </w:r>
    </w:p>
    <w:p w14:paraId="5372A3F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2858</w:t>
      </w:r>
    </w:p>
    <w:p w14:paraId="7009FC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2858</w:t>
      </w:r>
    </w:p>
    <w:p w14:paraId="4A2A66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57A41B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2858</w:t>
      </w:r>
    </w:p>
    <w:p w14:paraId="4DB265F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4FFE4A1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2861</w:t>
      </w:r>
    </w:p>
    <w:p w14:paraId="696CFE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157C37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5967BB1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7B8282A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2863</w:t>
      </w:r>
    </w:p>
    <w:p w14:paraId="58DA49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494987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2863</w:t>
      </w:r>
    </w:p>
    <w:p w14:paraId="24D989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48832B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2866</w:t>
      </w:r>
    </w:p>
    <w:p w14:paraId="6B1697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5CBC93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496450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2872C7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2869</w:t>
      </w:r>
    </w:p>
    <w:p w14:paraId="5652CB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4156B5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6796B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6B1A69D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tab/>
        <w:t>2871</w:t>
      </w:r>
    </w:p>
    <w:p w14:paraId="6F5A6C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7B00D11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2871</w:t>
      </w:r>
    </w:p>
    <w:p w14:paraId="696296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062B244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2874</w:t>
      </w:r>
    </w:p>
    <w:p w14:paraId="401BFB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0C80EF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2874</w:t>
      </w:r>
    </w:p>
    <w:p w14:paraId="49694F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6809117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2877</w:t>
      </w:r>
    </w:p>
    <w:p w14:paraId="3EEFC0D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0EC6FF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03377A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026ADE5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2881</w:t>
      </w:r>
    </w:p>
    <w:p w14:paraId="58E0D4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44321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14:paraId="5E6DF8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3BD8A1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2884</w:t>
      </w:r>
    </w:p>
    <w:p w14:paraId="00BDB8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95C72A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2884</w:t>
      </w:r>
    </w:p>
    <w:p w14:paraId="3AA81E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EAECC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2887</w:t>
      </w:r>
    </w:p>
    <w:p w14:paraId="72DAAD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4A3B8CA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2887</w:t>
      </w:r>
    </w:p>
    <w:p w14:paraId="698FD8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4E6169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2891</w:t>
      </w:r>
    </w:p>
    <w:p w14:paraId="0A11C0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661AC4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2891</w:t>
      </w:r>
    </w:p>
    <w:p w14:paraId="2BFB1A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5B391EE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2892</w:t>
      </w:r>
    </w:p>
    <w:p w14:paraId="396449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2892</w:t>
      </w:r>
    </w:p>
    <w:p w14:paraId="576F55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2892</w:t>
      </w:r>
    </w:p>
    <w:p w14:paraId="653A57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0A467F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2893</w:t>
      </w:r>
    </w:p>
    <w:p w14:paraId="4D86F46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D5B7CE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2893</w:t>
      </w:r>
    </w:p>
    <w:p w14:paraId="49D336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14:paraId="46E7801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2897</w:t>
      </w:r>
    </w:p>
    <w:p w14:paraId="3A2A02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78B24D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14:paraId="6B6516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2026BBD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2900</w:t>
      </w:r>
    </w:p>
    <w:p w14:paraId="0901C7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2449BF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3C3643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2901</w:t>
      </w:r>
    </w:p>
    <w:p w14:paraId="08C2E94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2901</w:t>
      </w:r>
    </w:p>
    <w:p w14:paraId="387B2B5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683B9D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2902</w:t>
      </w:r>
    </w:p>
    <w:p w14:paraId="520E58E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14:paraId="0B749B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2903</w:t>
      </w:r>
    </w:p>
    <w:p w14:paraId="1383854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379C85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14:paraId="0AC30C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77BDEC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2905</w:t>
      </w:r>
    </w:p>
    <w:p w14:paraId="4C24FF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2905</w:t>
      </w:r>
    </w:p>
    <w:p w14:paraId="42699CF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2905</w:t>
      </w:r>
    </w:p>
    <w:p w14:paraId="68B8CC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2905</w:t>
      </w:r>
    </w:p>
    <w:p w14:paraId="1498E9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2905</w:t>
      </w:r>
    </w:p>
    <w:p w14:paraId="494930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14:paraId="17DED66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2905</w:t>
      </w:r>
    </w:p>
    <w:p w14:paraId="5AD382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2907</w:t>
      </w:r>
    </w:p>
    <w:p w14:paraId="7F33467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2907</w:t>
      </w:r>
    </w:p>
    <w:p w14:paraId="6D22F1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2907</w:t>
      </w:r>
    </w:p>
    <w:p w14:paraId="70AA37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2907</w:t>
      </w:r>
    </w:p>
    <w:p w14:paraId="4D22D2F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2907</w:t>
      </w:r>
    </w:p>
    <w:p w14:paraId="4C0398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2907</w:t>
      </w:r>
    </w:p>
    <w:p w14:paraId="40F6D4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2907</w:t>
      </w:r>
    </w:p>
    <w:p w14:paraId="585589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2908</w:t>
      </w:r>
    </w:p>
    <w:p w14:paraId="648B0D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2912</w:t>
      </w:r>
    </w:p>
    <w:p w14:paraId="459BD16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2912</w:t>
      </w:r>
    </w:p>
    <w:p w14:paraId="05BC1A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1C405E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2912</w:t>
      </w:r>
    </w:p>
    <w:p w14:paraId="6C69F5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37F889C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2916</w:t>
      </w:r>
    </w:p>
    <w:p w14:paraId="54CB2A0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2916</w:t>
      </w:r>
    </w:p>
    <w:p w14:paraId="111937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2916</w:t>
      </w:r>
    </w:p>
    <w:p w14:paraId="0F8054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2917</w:t>
      </w:r>
    </w:p>
    <w:p w14:paraId="493F35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2917</w:t>
      </w:r>
    </w:p>
    <w:p w14:paraId="18FBA4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14:paraId="08D4AE9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14:paraId="623A31C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6D94096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2920</w:t>
      </w:r>
    </w:p>
    <w:p w14:paraId="6339FF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14:paraId="431907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14:paraId="3247EAD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0C07F02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2923</w:t>
      </w:r>
    </w:p>
    <w:p w14:paraId="2795B4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352E2D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2923</w:t>
      </w:r>
    </w:p>
    <w:p w14:paraId="4799B9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14:paraId="6F77FE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2926</w:t>
      </w:r>
    </w:p>
    <w:p w14:paraId="69676E5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4001C1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2926</w:t>
      </w:r>
    </w:p>
    <w:p w14:paraId="1E662B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2929</w:t>
      </w:r>
    </w:p>
    <w:p w14:paraId="50A70E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2929</w:t>
      </w:r>
    </w:p>
    <w:p w14:paraId="33F27E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78EF51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2929</w:t>
      </w:r>
    </w:p>
    <w:p w14:paraId="100A21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6FC2C2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2932</w:t>
      </w:r>
    </w:p>
    <w:p w14:paraId="1DB53B6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2932</w:t>
      </w:r>
    </w:p>
    <w:p w14:paraId="4CB5A72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2933</w:t>
      </w:r>
    </w:p>
    <w:p w14:paraId="6FD971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03DE9E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2936</w:t>
      </w:r>
    </w:p>
    <w:p w14:paraId="0E652B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5A3E2E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2936</w:t>
      </w:r>
    </w:p>
    <w:p w14:paraId="1E969D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2939</w:t>
      </w:r>
    </w:p>
    <w:p w14:paraId="132DE3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2940</w:t>
      </w:r>
    </w:p>
    <w:p w14:paraId="6275EF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61604C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2940</w:t>
      </w:r>
    </w:p>
    <w:p w14:paraId="465C98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2943</w:t>
      </w:r>
    </w:p>
    <w:p w14:paraId="695998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2943</w:t>
      </w:r>
    </w:p>
    <w:p w14:paraId="2D38C8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14:paraId="7662D8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14:paraId="491110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14:paraId="2EA9B1C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2946</w:t>
      </w:r>
    </w:p>
    <w:p w14:paraId="3F161E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4E9DBE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2946</w:t>
      </w:r>
    </w:p>
    <w:p w14:paraId="14A1AA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2949</w:t>
      </w:r>
    </w:p>
    <w:p w14:paraId="1903FE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2949</w:t>
      </w:r>
    </w:p>
    <w:p w14:paraId="49452E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2949</w:t>
      </w:r>
    </w:p>
    <w:p w14:paraId="7E18FB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2949</w:t>
      </w:r>
    </w:p>
    <w:p w14:paraId="1F8089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212D2BD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2953</w:t>
      </w:r>
    </w:p>
    <w:p w14:paraId="5CF70F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0D2ABB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14:paraId="3B683D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29197C9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FDD RSRP for E-UTRAN in Carrier Aggregation</w:t>
      </w:r>
      <w:r>
        <w:tab/>
        <w:t>2956</w:t>
      </w:r>
    </w:p>
    <w:p w14:paraId="51CD36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48A8D7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1050E3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A45C3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TDD RSRP for E-UTRAN in Carrier Aggregation</w:t>
      </w:r>
      <w:r>
        <w:tab/>
        <w:t>2960</w:t>
      </w:r>
    </w:p>
    <w:p w14:paraId="316A31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2960</w:t>
      </w:r>
    </w:p>
    <w:p w14:paraId="51E9F1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2960</w:t>
      </w:r>
    </w:p>
    <w:p w14:paraId="16D669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AA95D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2964</w:t>
      </w:r>
    </w:p>
    <w:p w14:paraId="0E757D4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4C54BF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2964</w:t>
      </w:r>
    </w:p>
    <w:p w14:paraId="6A4270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11D94B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2970</w:t>
      </w:r>
    </w:p>
    <w:p w14:paraId="5837F7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62174D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2971</w:t>
      </w:r>
    </w:p>
    <w:p w14:paraId="7C8BCC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1A266D1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2977</w:t>
      </w:r>
    </w:p>
    <w:p w14:paraId="4F32EE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6FEA2B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058413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36ED29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2980</w:t>
      </w:r>
    </w:p>
    <w:p w14:paraId="43578A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105CDA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55395D3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14BADD5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2983</w:t>
      </w:r>
    </w:p>
    <w:p w14:paraId="5FC9B6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585D0F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05207B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4A1C79A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2985</w:t>
      </w:r>
    </w:p>
    <w:p w14:paraId="417412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1CE8254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10EACB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1A8D6B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2990</w:t>
      </w:r>
    </w:p>
    <w:p w14:paraId="3E5585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71E985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26B9BE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3EDD460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FDD RSRP for E-UTRAN in Carrier Aggregation</w:t>
      </w:r>
      <w:r>
        <w:tab/>
        <w:t>2416</w:t>
      </w:r>
    </w:p>
    <w:p w14:paraId="49D3AD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8AEC5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3DD29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168F1D8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TDD RSRP for E-UTRAN in Carrier Aggregation</w:t>
      </w:r>
      <w:r>
        <w:tab/>
        <w:t>2426</w:t>
      </w:r>
    </w:p>
    <w:p w14:paraId="0B6D67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F1D7D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95BCD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41E8B1D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FDD RSRP for E-UTRAN in Carrier Aggregation</w:t>
      </w:r>
      <w:r>
        <w:tab/>
        <w:t>2435</w:t>
      </w:r>
    </w:p>
    <w:p w14:paraId="16FBAA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4FD058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6ECF2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B19E35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TDD RSRP for E-UTRAN in Carrier Aggregation</w:t>
      </w:r>
      <w:r>
        <w:tab/>
        <w:t>2447</w:t>
      </w:r>
    </w:p>
    <w:p w14:paraId="3B32BA5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422CD7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630CA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8C38E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13F30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7029E5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25B33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4FC2256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6621DC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3C1AAC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6650608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4933B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0F7012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5993D2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16F25F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B49DE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BEA9D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429B15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28BAB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33DE5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89272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7530DD1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6E9F70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5B795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EFFB8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53552B9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0576F3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F5D3B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76CFEC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21A648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34027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4F300C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FDD PCell</w:t>
      </w:r>
      <w:r>
        <w:tab/>
        <w:t>2486</w:t>
      </w:r>
    </w:p>
    <w:p w14:paraId="014B94E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4B9C89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4F664C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228393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TDD PCell</w:t>
      </w:r>
      <w:r>
        <w:tab/>
        <w:t>2490</w:t>
      </w:r>
    </w:p>
    <w:p w14:paraId="2CBED6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302FBC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26288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092CD6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183D22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7C6A05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0A74EB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28D44F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409B70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62D39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FFA91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A9FB93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1C9185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5C2A3C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6712DA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95F959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42FB0D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436A9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300DDD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1F09F9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5CAC95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63DEC40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41406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F4F3B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5DAACF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7CD9FEB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520D430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61D1B60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45409A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5A630C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24EE64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68A451C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02E288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478C1F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65A0FA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6BBC5C9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3437EB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60483E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4E8FCF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E15CE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259F39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687BFD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77AB6C2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0661DE3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739735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0AF9E3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2FA445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4C0EE58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728882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79FA98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1DBAA9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CF9AC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315C3D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AAFAF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00F4C8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9A9EE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RSRP for E-UTRAN in Carrier Aggregation with generic duplex modes</w:t>
      </w:r>
      <w:r>
        <w:tab/>
        <w:t>2535</w:t>
      </w:r>
    </w:p>
    <w:p w14:paraId="17292B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217736D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757F2E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2B2C47C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5CCB6C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311FD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643142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50CC77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RSRP for E-UTRAN in Carrier Aggregation with generic duplex modes</w:t>
      </w:r>
      <w:r>
        <w:tab/>
        <w:t>2544</w:t>
      </w:r>
    </w:p>
    <w:p w14:paraId="4F1263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0F77E14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050A410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756C7F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6 DL RSRP for E-UTRAN in Carrier Aggregation with generic duplex modes</w:t>
      </w:r>
      <w:r>
        <w:tab/>
        <w:t>2557</w:t>
      </w:r>
    </w:p>
    <w:p w14:paraId="5E6558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710B92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63F29D0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D803F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7 DL RSRP for E-UTRAN in Carrier Aggregation with generic duplex modes</w:t>
      </w:r>
      <w:r>
        <w:tab/>
        <w:t>2570</w:t>
      </w:r>
    </w:p>
    <w:p w14:paraId="6C228F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4E1E7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698787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F58EC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618494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364BBD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12B4AE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388C001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DED691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47E4C0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2DABEE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37E6EB7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30E5327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63CCE19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45F6E4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2BA4092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4EFFBB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43BE00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6B29E2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0EA9CD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038F6D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0564A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796B9F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30E4A6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ECE28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5FE43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6608E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1136EB4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02EDF3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DB522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28F56A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6A0225A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6F6C64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C667E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7314A23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99F9C2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7B374A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133CAB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1997CC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6F9BEC2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4BBF0C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7B4D7C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6BBB8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AA8738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3B64E21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2842D40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26CD603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2FF217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758993D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39F92E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27786E3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5228E5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05F6A8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62B17D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E2FB3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1702A1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5AF119D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6E796E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439108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2DEFD0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64201F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F724F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F62A2E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61020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53C565B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56DC73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624F7F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1EE5E8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751F30C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489FBF2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3375FC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506BAF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4E397B6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0E3EE7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E4784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38A9FA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6BFE930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205B1A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622031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081A74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9F8D5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5A290B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73B026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47D08E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6F9D1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58E6F5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F5BFC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76EEFF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49C4AE1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1957C4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717978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F1C57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D54C9D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A.9.2.13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78CF69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48173E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A.9.2.13.2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3EC8E7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A.9.2.13.3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3C72294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02A62EE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A.9.2.14.1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3C634BC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A.9.2.14.2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485E2F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A.9.2.14.3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2646</w:t>
      </w:r>
    </w:p>
    <w:p w14:paraId="6051A3D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3707FE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8C0E3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2AF68D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FA8740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0C7858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7FD7FD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1C17FE7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5F88E1E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2150601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238363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028CAC6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69BE6D7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49795E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502076D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087BF0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15C7E78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10AEB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0AE67C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47544C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7FCE7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0C4218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5EA3F1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27A0A0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EDE91A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2B86332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664E1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7739C9C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7EFFBA9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33A68C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77AFD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6448F3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DAB501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102CE1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24E4B4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50030F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2363528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46163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17296B2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2B00E6B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CA0377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097C145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782608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624ED7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1B6A8E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477A62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3D0EDA7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7DE0DF9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36EEE9E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068FACA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50DFD1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5798E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1366AC0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64E3471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E2A10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ECA902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2C07E2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458688C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553912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09776B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4560E6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316935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C4709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3C4976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95B8B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7807F70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649C9E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6769840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5FB498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243F937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3609C9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308AAC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52FDA6E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67F9AF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70E120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07B7126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154A025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53478B6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7ABCE9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3C44AB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3169A9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3D91225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03DFAA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6A413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4F8E09F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172146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7298EE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700C9D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EF509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097D3FB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25023E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6219FC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19F3EF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3E4182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7242C0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05E358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7DD31C6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26F6348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4E4ACC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26935A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7E05EB8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FDD RSRQ for E-UTRAN in Carrier Aggregation</w:t>
      </w:r>
      <w:r>
        <w:tab/>
        <w:t>2720</w:t>
      </w:r>
    </w:p>
    <w:p w14:paraId="442A64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296337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5E4B66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0D95AA8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TDD RSRQ for E-UTRAN in Carrier Aggregation</w:t>
      </w:r>
      <w:r>
        <w:tab/>
        <w:t>2724</w:t>
      </w:r>
    </w:p>
    <w:p w14:paraId="41BAE4C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39E7EF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11E0A9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2D6BE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336579F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57056D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064771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7DD111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58954BC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7288BC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02C698B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17DC781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7FF726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477DA2F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39E0B5D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CABEA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A5390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22E028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0C6BC5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D817A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0B54D2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50177A4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2FBAC1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2AA2C3B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413AD3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8D143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5F24ADF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1D3246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2CC6922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58E2E3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32E2D1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6D8589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 RSRQ for E-UTRAN in Carrier Aggregation</w:t>
      </w:r>
      <w:r>
        <w:tab/>
        <w:t>2755</w:t>
      </w:r>
    </w:p>
    <w:p w14:paraId="370736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2AB4959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6CDB70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396AB87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4E33E33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37A130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3DC0A9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2334485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FDD PCell</w:t>
      </w:r>
      <w:r>
        <w:tab/>
        <w:t>2768</w:t>
      </w:r>
    </w:p>
    <w:p w14:paraId="27C89A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55D2AF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0EA716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3B29A74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TDD PCell</w:t>
      </w:r>
      <w:r>
        <w:tab/>
        <w:t>2773</w:t>
      </w:r>
    </w:p>
    <w:p w14:paraId="4804021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5CD069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42616C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2E96C33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68CB11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5175FD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3689E0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626EBF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4DL TDD RSRQ for E-UTRAN in Carrier Aggregation</w:t>
      </w:r>
      <w:r>
        <w:tab/>
        <w:t>2784</w:t>
      </w:r>
    </w:p>
    <w:p w14:paraId="4DB6FB9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7FDF47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33C3B3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75BAE78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E51F6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4974C8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2047FCC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4B9EA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6B75CD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2157A8B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3AEF68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D7AFEC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428BE5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BE264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072ED01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29F1CE5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C8573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6B6D45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0EFDA3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3658E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5A0F2D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13554C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4A66B4B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61305F4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17C3C52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4C6EBF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4FAA38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50550DC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69FE05F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5137FF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C48BD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3D97E3C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07091EF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03F662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E1C18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36D8BB4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</w:t>
      </w:r>
      <w:r w:rsidRPr="000C63C2">
        <w:rPr>
          <w:rFonts w:asciiTheme="minorHAnsi" w:hAnsiTheme="minorHAnsi" w:cstheme="minorBidi"/>
          <w:sz w:val="22"/>
          <w:szCs w:val="22"/>
        </w:rPr>
        <w:tab/>
      </w:r>
      <w:r w:rsidRPr="00196437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394BA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  <w:lang w:val="sv-SE"/>
        </w:rPr>
        <w:t>E-UTRAN FDD</w:t>
      </w:r>
      <w:r>
        <w:tab/>
        <w:t>2827</w:t>
      </w:r>
    </w:p>
    <w:p w14:paraId="6BBC08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2827</w:t>
      </w:r>
    </w:p>
    <w:p w14:paraId="2797FE4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2827</w:t>
      </w:r>
    </w:p>
    <w:p w14:paraId="0D0348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2830</w:t>
      </w:r>
    </w:p>
    <w:p w14:paraId="51F7CA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96437">
        <w:rPr>
          <w:bCs/>
        </w:rPr>
        <w:t>E-UTRAN TDD</w:t>
      </w:r>
      <w:r>
        <w:tab/>
        <w:t>2830</w:t>
      </w:r>
    </w:p>
    <w:p w14:paraId="2A24E38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2830</w:t>
      </w:r>
    </w:p>
    <w:p w14:paraId="643A24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2830</w:t>
      </w:r>
    </w:p>
    <w:p w14:paraId="259D47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A.9.3.2.3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2833</w:t>
      </w:r>
    </w:p>
    <w:p w14:paraId="1DBCA26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E-UTRAN FDD</w:t>
      </w:r>
      <w:r w:rsidRPr="00196437">
        <w:rPr>
          <w:lang w:val="de-DE" w:eastAsia="zh-CN"/>
        </w:rPr>
        <w:t xml:space="preserve"> for 5MHz Bandwidth</w:t>
      </w:r>
      <w:r>
        <w:tab/>
        <w:t>2833</w:t>
      </w:r>
    </w:p>
    <w:p w14:paraId="68AE547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</w:t>
      </w:r>
      <w:r w:rsidRPr="000C63C2">
        <w:rPr>
          <w:lang w:eastAsia="zh-CN"/>
        </w:rPr>
        <w:t>3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2833</w:t>
      </w:r>
    </w:p>
    <w:p w14:paraId="02EAD19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</w:t>
      </w:r>
      <w:r w:rsidRPr="000C63C2">
        <w:rPr>
          <w:lang w:eastAsia="zh-CN"/>
        </w:rPr>
        <w:t>3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2833</w:t>
      </w:r>
    </w:p>
    <w:p w14:paraId="0577537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A.9.3.</w:t>
      </w:r>
      <w:r w:rsidRPr="000C63C2">
        <w:rPr>
          <w:lang w:eastAsia="zh-CN"/>
        </w:rPr>
        <w:t>3</w:t>
      </w:r>
      <w:r w:rsidRPr="000C63C2">
        <w:t>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2834</w:t>
      </w:r>
    </w:p>
    <w:p w14:paraId="4DC9CC4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SimSun"/>
        </w:rPr>
        <w:t>UTRAN FDD CPICH Ec/No</w:t>
      </w:r>
      <w:r>
        <w:tab/>
        <w:t>2835</w:t>
      </w:r>
    </w:p>
    <w:p w14:paraId="51ADCA2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330D79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A.9.4.1.1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2835</w:t>
      </w:r>
    </w:p>
    <w:p w14:paraId="53CC8AA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2835</w:t>
      </w:r>
    </w:p>
    <w:p w14:paraId="68EF58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A.9.4.1.3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2837</w:t>
      </w:r>
    </w:p>
    <w:p w14:paraId="4125AC3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5D4C5EE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A.9.4.2.1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Purpose and Environment</w:t>
      </w:r>
      <w:r>
        <w:tab/>
        <w:t>2838</w:t>
      </w:r>
    </w:p>
    <w:p w14:paraId="55E24C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2838</w:t>
      </w:r>
    </w:p>
    <w:p w14:paraId="65949F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A.9.4.2.3</w:t>
      </w:r>
      <w:r w:rsidRPr="000C63C2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196437">
        <w:rPr>
          <w:rFonts w:cs="v4.2.0"/>
          <w:snapToGrid w:val="0"/>
        </w:rPr>
        <w:t>Test Requirements</w:t>
      </w:r>
      <w:r>
        <w:tab/>
        <w:t>2840</w:t>
      </w:r>
    </w:p>
    <w:p w14:paraId="11C8FF8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de-DE"/>
        </w:rPr>
        <w:t>E-UTRAN FDD</w:t>
      </w:r>
      <w:r w:rsidRPr="00196437">
        <w:rPr>
          <w:lang w:val="de-DE" w:eastAsia="zh-CN"/>
        </w:rPr>
        <w:t xml:space="preserve"> for 5MHz Bandwidth</w:t>
      </w:r>
      <w:r>
        <w:tab/>
        <w:t>2841</w:t>
      </w:r>
    </w:p>
    <w:p w14:paraId="670088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3</w:t>
      </w:r>
      <w:r w:rsidRPr="000C63C2">
        <w:t>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Purpose and Environment</w:t>
      </w:r>
      <w:r>
        <w:tab/>
        <w:t>2841</w:t>
      </w:r>
    </w:p>
    <w:p w14:paraId="1A8682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3</w:t>
      </w:r>
      <w:r w:rsidRPr="000C63C2">
        <w:t>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Parameters</w:t>
      </w:r>
      <w:r>
        <w:tab/>
        <w:t>2841</w:t>
      </w:r>
    </w:p>
    <w:p w14:paraId="35482AB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4</w:t>
      </w:r>
      <w:r w:rsidRPr="000C63C2">
        <w:t>.</w:t>
      </w:r>
      <w:r w:rsidRPr="000C63C2">
        <w:rPr>
          <w:lang w:eastAsia="zh-CN"/>
        </w:rPr>
        <w:t>3</w:t>
      </w:r>
      <w:r w:rsidRPr="000C63C2">
        <w:t>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2842</w:t>
      </w:r>
    </w:p>
    <w:p w14:paraId="2C9B37E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59BD2E3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49A34A9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1870CBA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A40E4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6692F2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2E66928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300FDF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6C0382E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5DC28A9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it-IT"/>
        </w:rPr>
        <w:t>GSM Carrier RSSI</w:t>
      </w:r>
      <w:r>
        <w:tab/>
        <w:t>2847</w:t>
      </w:r>
    </w:p>
    <w:p w14:paraId="0B4BFAF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  <w:lang w:val="it-IT"/>
        </w:rPr>
        <w:t>E-UTRAN FDD</w:t>
      </w:r>
      <w:r>
        <w:tab/>
        <w:t>2847</w:t>
      </w:r>
    </w:p>
    <w:p w14:paraId="7CE747A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A.9.6.1.1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Test Purpose and Environment</w:t>
      </w:r>
      <w:r>
        <w:tab/>
        <w:t>2847</w:t>
      </w:r>
    </w:p>
    <w:p w14:paraId="4FB4591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A.9.6.1.2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Test Requirements</w:t>
      </w:r>
      <w:r>
        <w:tab/>
        <w:t>2848</w:t>
      </w:r>
    </w:p>
    <w:p w14:paraId="54CA7A3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E-UTRAN TDD</w:t>
      </w:r>
      <w:r>
        <w:tab/>
        <w:t>2848</w:t>
      </w:r>
    </w:p>
    <w:p w14:paraId="76C010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A.9.6.2.1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Test Purpose and Environment</w:t>
      </w:r>
      <w:r>
        <w:tab/>
        <w:t>2848</w:t>
      </w:r>
    </w:p>
    <w:p w14:paraId="4135EF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A.9.6.2.2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bCs/>
        </w:rPr>
        <w:t>Test Requirements</w:t>
      </w:r>
      <w:r>
        <w:tab/>
        <w:t>2850</w:t>
      </w:r>
    </w:p>
    <w:p w14:paraId="4D44883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96437">
        <w:rPr>
          <w:b/>
        </w:rPr>
        <w:t>–</w:t>
      </w:r>
      <w:r w:rsidRPr="0019643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592A6E8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96437">
        <w:rPr>
          <w:b/>
        </w:rPr>
        <w:t>–</w:t>
      </w:r>
      <w:r w:rsidRPr="0019643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BDE6AD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2EB566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0176BD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1D91D0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 TDD UE Rx </w:t>
      </w:r>
      <w:r w:rsidRPr="00196437">
        <w:rPr>
          <w:b/>
        </w:rPr>
        <w:t>–</w:t>
      </w:r>
      <w:r w:rsidRPr="0019643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7E08230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1934CD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19C496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25DC44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0E34F1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019DAB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1AE8336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59082A7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295103D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240D6A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31C18C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92B1E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96437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3650DA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56CDE8E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346BC9F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2630EF5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3E5A9CD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353EF15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4ABC7FC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3C7EB67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642B67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703132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2A6CC4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9BD4F2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E91932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1C659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0169BDB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509F3CB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07E822C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F8AEE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FE7E1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DB0584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313879D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5EA7B8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6359115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6AFB27F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40394E7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7184820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037DFD8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1372C3C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34CDB6E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FDD-FDD RSTD inter frequency case</w:t>
      </w:r>
      <w:r>
        <w:tab/>
        <w:t>2878</w:t>
      </w:r>
    </w:p>
    <w:p w14:paraId="52EEC7A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2D6E6F0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00A5D7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75445F6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TDD-TDD RSTD inter frequency case</w:t>
      </w:r>
      <w:r>
        <w:tab/>
        <w:t>2881</w:t>
      </w:r>
    </w:p>
    <w:p w14:paraId="5B0DEB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01D2C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3A50BB0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4623502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53C7083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592FF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4355EDF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6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529823A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319BC91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407DEC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lastRenderedPageBreak/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7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39DAEB2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1E7CA28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2E7390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8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2271A91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7D718A6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7D7C5E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9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7BD0B83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138DD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D8D632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</w:t>
      </w:r>
      <w:r w:rsidRPr="000C63C2">
        <w:rPr>
          <w:lang w:eastAsia="zh-CN"/>
        </w:rPr>
        <w:t>8</w:t>
      </w:r>
      <w:r w:rsidRPr="000C63C2">
        <w:t>.</w:t>
      </w:r>
      <w:r w:rsidRPr="000C63C2">
        <w:rPr>
          <w:lang w:eastAsia="zh-CN"/>
        </w:rPr>
        <w:t>10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4420B2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3563CD4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0C69F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A.9.8.11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6EE16CE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91CBD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94411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A.9.8.12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58922C8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AC4209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51226AD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30697F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A5B1F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4CA85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A.9.8.14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186438F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57EAFE6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6D2D991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A.9.8.15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0957F1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0DD7F6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31294DA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18959C5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3E9AD1A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5469C1A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78379A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0828873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15D84F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2662576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25BFCD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4A2971B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32FD449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393D220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794F6A3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76A9B9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682F42C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7822DEB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6CC79C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40CAC7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3E56D80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24AA298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2F0922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0C7B64E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74DAC49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07B3AF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13630CD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59F072A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786BC66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59A898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34022E1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52AF6F8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2F55ED2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0E77AE9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20726E6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6102A6E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3DC905C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63F0007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094F50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42C900E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43470B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5AD4EB4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3553EC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FA3AF5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758A0D6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4C30BA7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046EAB9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24BAA95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27FE1E8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AE6114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4731FB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637B0F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03135EA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19229A8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5F8F55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18C6AD8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18FAF04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6DDF9E8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36D2056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3226F2A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1B37B22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42BA78E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06BE187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45BDEE3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26985E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4542F6C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35017CB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151B60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64113E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19A4CFA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62BEC12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4B05220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1EF7421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0EAFDE4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0BEFF74F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0FEF422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snapToGrid w:val="0"/>
        </w:rPr>
        <w:t>Test Requirements</w:t>
      </w:r>
      <w:r>
        <w:tab/>
        <w:t>2985</w:t>
      </w:r>
    </w:p>
    <w:p w14:paraId="68CAA631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A.9.10.2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2985</w:t>
      </w:r>
    </w:p>
    <w:p w14:paraId="41568A9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A.9.10.3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2985</w:t>
      </w:r>
    </w:p>
    <w:p w14:paraId="300F355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A.9.10.4</w:t>
      </w:r>
      <w:r w:rsidRPr="000C63C2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fi-FI"/>
        </w:rPr>
        <w:t>Void</w:t>
      </w:r>
      <w:r>
        <w:tab/>
        <w:t>2985</w:t>
      </w:r>
    </w:p>
    <w:p w14:paraId="527F3CA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7647976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3388537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FF6B8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070735B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3AA34A8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256EC9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262B7C8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6D5556E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7DF3D28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DE0739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76BE32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7996F00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E82880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60A8F51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4CCE716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26E2642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5628E1D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796BEAD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3C1DF54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645697D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690C6CD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1CB894D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7032543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55D6B6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2922313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1FC70A3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31DF7D6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65DBA73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36AA18E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3689694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50986DB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02B68DD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306BD14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3347C99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640E677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17A3715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743F997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46EECD3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5244456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02722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185B284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7C24285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122D876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77B11C0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608CA0D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0E042F35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5193AD7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3022</w:t>
      </w:r>
    </w:p>
    <w:p w14:paraId="2972845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94B32AE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4E3FE7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79A649C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7B6A92F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294146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45E04A3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88C687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4D915FF2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5D1AAD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6375E83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D595526" w14:textId="4BD3F7C8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2724793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3D4BB1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1BF4290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00D7E4E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7574BA6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1A1F9E0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49FED9D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50F829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B4DD16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5366C85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2920715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5CAA1317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03AB416F" w14:textId="1942C453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5BF9FE4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209C405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55DD2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1B5210A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6437">
        <w:rPr>
          <w:lang w:val="en-US"/>
        </w:rPr>
        <w:t>Interruptions due to V2V sidelink communication</w:t>
      </w:r>
      <w:r>
        <w:tab/>
        <w:t>3058</w:t>
      </w:r>
    </w:p>
    <w:p w14:paraId="3654BA8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6B84457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4C6A25E6" w14:textId="48429700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F3CB49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76E9862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77CCA34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00A14A5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46ADBA35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11CD4B7D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BD5BD4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1C9F4A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5BBA76B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B68329A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76A10A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0B0E37F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3B86531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2B2DF744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1D73ACB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79B6C1F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733C5C33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6DA9FC59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2D42CAD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766D1C6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52E6B9D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78751A3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3F7C96E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29B55E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2DFEE9D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275ED89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7CA8FF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7A62F82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41D80E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18A950C1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28BB91B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3549151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4FBB6D8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64666B4C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82F41D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57FD98E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36E031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1DBF70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7EA09AB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725C29C8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54BBCC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43A5F06A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5004E7A0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6736CC26" w14:textId="77777777" w:rsidR="000C63C2" w:rsidRDefault="000C63C2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3C42C4A4" w14:textId="008E0BB2" w:rsidR="000C63C2" w:rsidRDefault="000C63C2" w:rsidP="000C63C2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3088</w:t>
      </w:r>
    </w:p>
    <w:p w14:paraId="687EA490" w14:textId="5AAC0B46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5D7C121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7BCFA84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6878233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63EB79B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5BA8B2E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1E315F6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2FCE6F5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1D92F2F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297FBF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24EA2B4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468B99FD" w14:textId="070D7E17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749F4C2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1E39A52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24817E2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16D1150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E20813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700AD6E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6AE247C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05E8BFF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4D19276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59091E2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4DD70E3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4E4A4A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131217E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382C239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105EC29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1E5C913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603BF42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77132C39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5948AA8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1E9823E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4DA70D3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1CB2FA2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1934929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10E7DF6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2A724FA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7E65ABD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D7DC3C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7CCC622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47DEB9E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468F9CD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0E8041C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6968B4E0" w14:textId="58349CC0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0EFF50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4098E15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409BCEB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44A155F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7C6ADED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2AF37AE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59BDD9F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36086F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09278E1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D82338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16FFF74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74BEE0F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59CA6DE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45E80E77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727FBE4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29B280F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400AEE0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7E5A825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71484BB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7D8D2675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2B095044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F58FAA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3938F4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3EEBCD9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773AE1E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8FA83F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2DA6459F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5EC9ADE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7A20E87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B82A82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E7A678B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78E304E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383F0D3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65EB035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03EB42CD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736E56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6AE8885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75C44EF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0717662E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27B7A896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4BCB4CF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5154B510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9B30107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33B37B2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1D46C7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3D5147E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723F3CE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7F0F822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1100896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5CA404A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1B53DC34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7B3386B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02C2F8F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CD4D15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B702C15" w14:textId="78843BAF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79580FE9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42675CF3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1265A12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5FE35A6F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63C2">
        <w:t>B.4.3.1</w:t>
      </w:r>
      <w:r w:rsidRPr="000C63C2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6437">
        <w:rPr>
          <w:rFonts w:eastAsia="MS Mincho"/>
        </w:rPr>
        <w:t>Inter-band carrier aggregation</w:t>
      </w:r>
      <w:r>
        <w:tab/>
        <w:t>3118</w:t>
      </w:r>
    </w:p>
    <w:p w14:paraId="3011404C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20DC73A3" w14:textId="77777777" w:rsidR="000C63C2" w:rsidRDefault="000C63C2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444CE764" w14:textId="0F99B2AC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</w:t>
      </w:r>
      <w:bookmarkStart w:id="13" w:name="_GoBack"/>
      <w:bookmarkEnd w:id="13"/>
      <w:r>
        <w:t>ents for ProSe UE</w:t>
      </w:r>
      <w:r>
        <w:tab/>
        <w:t>3119</w:t>
      </w:r>
    </w:p>
    <w:p w14:paraId="5555C37D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56397C48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7661C93E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0724FBA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5C69645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523A57C8" w14:textId="3BA56929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2346842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63478BC0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4AC93392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23CC345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6BFFDDD1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51ED8553" w14:textId="77C22D5C" w:rsidR="000C63C2" w:rsidRDefault="000C63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3122</w:t>
      </w:r>
    </w:p>
    <w:p w14:paraId="2020984C" w14:textId="77777777" w:rsidR="000C63C2" w:rsidRDefault="000C63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3122</w:t>
      </w:r>
    </w:p>
    <w:p w14:paraId="1D7F589A" w14:textId="71946B17" w:rsidR="000C63C2" w:rsidRDefault="000C63C2" w:rsidP="000C63C2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</w:t>
      </w:r>
      <w:r>
        <w:tab/>
        <w:t>Change history:</w:t>
      </w:r>
      <w:r>
        <w:tab/>
        <w:t>3124</w:t>
      </w:r>
    </w:p>
    <w:p w14:paraId="6B7D5F00" w14:textId="3976E03E" w:rsidR="00080512" w:rsidRPr="004D3578" w:rsidRDefault="000C63C2">
      <w:r>
        <w:rPr>
          <w:noProof/>
          <w:sz w:val="22"/>
        </w:rPr>
        <w:fldChar w:fldCharType="end"/>
      </w:r>
    </w:p>
    <w:p w14:paraId="43B27F4E" w14:textId="06CDBCD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h0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h0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h0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h0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A3BBB" w14:textId="77777777" w:rsidR="00A80EEF" w:rsidRDefault="00A80EEF">
      <w:r>
        <w:separator/>
      </w:r>
    </w:p>
  </w:endnote>
  <w:endnote w:type="continuationSeparator" w:id="0">
    <w:p w14:paraId="16B467C7" w14:textId="77777777" w:rsidR="00A80EEF" w:rsidRDefault="00A8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27866" w14:textId="77777777" w:rsidR="000C63C2" w:rsidRDefault="000C6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5786" w14:textId="77777777" w:rsidR="000C63C2" w:rsidRDefault="000C6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1C15" w14:textId="77777777" w:rsidR="000C63C2" w:rsidRDefault="000C63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814F9" w14:textId="77777777" w:rsidR="00A80EEF" w:rsidRDefault="00A80EEF">
      <w:r>
        <w:separator/>
      </w:r>
    </w:p>
  </w:footnote>
  <w:footnote w:type="continuationSeparator" w:id="0">
    <w:p w14:paraId="26C86E97" w14:textId="77777777" w:rsidR="00A80EEF" w:rsidRDefault="00A80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2B1" w14:textId="77777777" w:rsidR="000C63C2" w:rsidRDefault="000C6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E39" w14:textId="77777777" w:rsidR="000C63C2" w:rsidRDefault="000C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D3BB" w14:textId="77777777" w:rsidR="000C63C2" w:rsidRDefault="000C6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825CC" w14:textId="20BA6EDA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A4B">
      <w:rPr>
        <w:rFonts w:ascii="Arial" w:hAnsi="Arial" w:cs="Arial"/>
        <w:b/>
        <w:noProof/>
        <w:sz w:val="18"/>
        <w:szCs w:val="18"/>
      </w:rPr>
      <w:t>3GPP TS 36.133 V17.0.0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05F82D0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A4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91</Pages>
  <Words>42747</Words>
  <Characters>243660</Characters>
  <Application>Microsoft Office Word</Application>
  <DocSecurity>0</DocSecurity>
  <Lines>2030</Lines>
  <Paragraphs>571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285836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16</cp:revision>
  <cp:lastPrinted>2019-02-25T14:05:00Z</cp:lastPrinted>
  <dcterms:created xsi:type="dcterms:W3CDTF">2020-06-25T08:12:00Z</dcterms:created>
  <dcterms:modified xsi:type="dcterms:W3CDTF">2021-01-09T17:16:00Z</dcterms:modified>
</cp:coreProperties>
</file>